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743EA" w14:textId="77777777" w:rsidR="00413570" w:rsidRPr="00482EAD" w:rsidRDefault="00413570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29855388" w14:textId="77777777" w:rsidR="00963B70" w:rsidRPr="00010A74" w:rsidRDefault="00963B70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AE254FB" w14:textId="77777777" w:rsidR="008A7FBB" w:rsidRPr="00010A74" w:rsidRDefault="008A7FBB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E31373" w14:textId="77777777" w:rsidR="008A7FBB" w:rsidRPr="00010A74" w:rsidRDefault="008A7FBB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D6DFCC4" w14:textId="77777777" w:rsidR="008A7FBB" w:rsidRPr="000823E0" w:rsidRDefault="008A7FBB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</w:p>
    <w:p w14:paraId="3F86CAD0" w14:textId="77777777" w:rsidR="00E3272F" w:rsidRPr="00010A74" w:rsidRDefault="00E3272F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</w:p>
    <w:p w14:paraId="311F5EB6" w14:textId="77777777" w:rsidR="00E41C53" w:rsidRPr="00010A74" w:rsidRDefault="00E41C53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p w14:paraId="1B813B18" w14:textId="56682596" w:rsidR="00351805" w:rsidRPr="005B2FA9" w:rsidRDefault="00804B52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B2FA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_Hlk128574253"/>
      <w:r w:rsidRPr="005B2FA9">
        <w:rPr>
          <w:rFonts w:asciiTheme="majorBidi" w:hAnsiTheme="majorBidi" w:cstheme="majorBidi"/>
          <w:b/>
          <w:bCs/>
          <w:sz w:val="52"/>
          <w:szCs w:val="52"/>
          <w:cs/>
        </w:rPr>
        <w:t>เอ็นทีเอฟ อินเตอร์กรุ๊ป(ประเทศไทย) จำกัด</w:t>
      </w:r>
      <w:bookmarkEnd w:id="0"/>
    </w:p>
    <w:p w14:paraId="47C4CC6E" w14:textId="77777777" w:rsidR="00413570" w:rsidRPr="005B2FA9" w:rsidRDefault="00413570" w:rsidP="005021D2">
      <w:pPr>
        <w:spacing w:line="24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3E36117" w14:textId="74336481" w:rsidR="00C01743" w:rsidRPr="005B2FA9" w:rsidRDefault="002C3034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B2FA9">
        <w:rPr>
          <w:rFonts w:asciiTheme="majorBidi" w:hAnsiTheme="majorBidi" w:cstheme="majorBidi"/>
          <w:sz w:val="32"/>
          <w:szCs w:val="32"/>
          <w:cs/>
        </w:rPr>
        <w:t>งบการเงิ</w:t>
      </w:r>
      <w:r w:rsidRPr="005B2FA9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Pr="005B2FA9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03259" w:rsidRPr="005B2FA9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A69F7" w:rsidRPr="005B2FA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3259" w:rsidRPr="005B2FA9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814E62" w:rsidRPr="005B2FA9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251093FC" w14:textId="77777777" w:rsidR="00C01743" w:rsidRPr="005B2FA9" w:rsidRDefault="00C01743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B2FA9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80A0237" w14:textId="77777777" w:rsidR="00C01743" w:rsidRPr="005B2FA9" w:rsidRDefault="00C01743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  <w:lang w:val="en-US"/>
        </w:rPr>
      </w:pPr>
      <w:r w:rsidRPr="005B2FA9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303BF64" w14:textId="77777777" w:rsidR="00C01743" w:rsidRPr="005B2FA9" w:rsidRDefault="00C01743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1D216C6" w14:textId="77777777" w:rsidR="00C01743" w:rsidRPr="005B2FA9" w:rsidRDefault="002C3034" w:rsidP="005021D2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B2FA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3C093A8" w14:textId="77777777" w:rsidR="00E86EE6" w:rsidRPr="005B2FA9" w:rsidRDefault="00E86EE6" w:rsidP="005021D2">
      <w:pPr>
        <w:pStyle w:val="Title"/>
        <w:spacing w:line="240" w:lineRule="atLeast"/>
        <w:ind w:left="0" w:right="0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E86EE6" w:rsidRPr="005B2FA9" w:rsidSect="00007EA9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2373590D" w14:textId="77777777" w:rsidR="00155478" w:rsidRPr="00010A74" w:rsidRDefault="00155478" w:rsidP="001554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B2C0817" w14:textId="77777777" w:rsidR="00155478" w:rsidRPr="00010A74" w:rsidRDefault="00155478" w:rsidP="001554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3F0EF6" w14:textId="77777777" w:rsidR="00155478" w:rsidRPr="00010A74" w:rsidRDefault="00155478" w:rsidP="001554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52D941D" w14:textId="77777777" w:rsidR="00155478" w:rsidRPr="00010A74" w:rsidRDefault="00155478" w:rsidP="001554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097DE79" w14:textId="77777777" w:rsidR="00155478" w:rsidRPr="00010A74" w:rsidRDefault="00155478" w:rsidP="001554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D3EB2CE" w14:textId="77777777" w:rsidR="00155478" w:rsidRPr="00010A74" w:rsidRDefault="00155478" w:rsidP="001554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44"/>
          <w:szCs w:val="44"/>
        </w:rPr>
      </w:pPr>
    </w:p>
    <w:p w14:paraId="295E636D" w14:textId="77777777" w:rsidR="00155478" w:rsidRPr="00010A74" w:rsidRDefault="00155478" w:rsidP="0015547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44"/>
          <w:szCs w:val="44"/>
        </w:rPr>
      </w:pPr>
    </w:p>
    <w:p w14:paraId="448387DA" w14:textId="77777777" w:rsidR="00963B70" w:rsidRPr="005B2FA9" w:rsidRDefault="00963B70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B2FA9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4FF8C97" w14:textId="77777777" w:rsidR="00963B70" w:rsidRPr="005B2FA9" w:rsidRDefault="00963B70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AC140E4" w14:textId="33B55ABB" w:rsidR="00963B70" w:rsidRPr="005B2FA9" w:rsidRDefault="00963B70" w:rsidP="005021D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</w:t>
      </w:r>
      <w:r w:rsidR="008D7406" w:rsidRPr="005B2F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1489B" w:rsidRPr="005B2FA9">
        <w:rPr>
          <w:rFonts w:asciiTheme="majorBidi" w:hAnsiTheme="majorBidi" w:cstheme="majorBidi"/>
          <w:b/>
          <w:bCs/>
          <w:sz w:val="30"/>
          <w:szCs w:val="30"/>
          <w:cs/>
        </w:rPr>
        <w:t>เอ็นทีเอฟ อินเตอร์กรุ๊ป(ประเทศไทย) จำกัด</w:t>
      </w:r>
      <w:r w:rsidR="00FE1289" w:rsidRPr="005B2F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2E341F8" w14:textId="77777777" w:rsidR="008D7406" w:rsidRPr="005B2FA9" w:rsidRDefault="008D7406" w:rsidP="005021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2366AA73" w14:textId="77777777" w:rsidR="00726E90" w:rsidRPr="005B2FA9" w:rsidRDefault="00726E90" w:rsidP="00502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B2FA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34A5D213" w14:textId="77777777" w:rsidR="00F15AE2" w:rsidRPr="005B2FA9" w:rsidRDefault="00F15AE2" w:rsidP="005021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878E3A4" w14:textId="75576F2F" w:rsidR="00726E90" w:rsidRPr="005B2FA9" w:rsidRDefault="00726E90" w:rsidP="008C032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B2FA9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ของบริษัท</w:t>
      </w:r>
      <w:r w:rsidR="008D7406" w:rsidRPr="005B2FA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F1489B" w:rsidRPr="005B2FA9">
        <w:rPr>
          <w:rFonts w:asciiTheme="majorBidi" w:eastAsia="Calibri" w:hAnsiTheme="majorBidi" w:cstheme="majorBidi"/>
          <w:sz w:val="30"/>
          <w:szCs w:val="30"/>
          <w:cs/>
        </w:rPr>
        <w:t>เอ็นทีเอฟ อินเตอร์กรุ๊ป(ประเทศไทย) จำกัด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ซึ</w:t>
      </w:r>
      <w:r w:rsidR="008C0325" w:rsidRPr="005B2FA9">
        <w:rPr>
          <w:rFonts w:asciiTheme="majorBidi" w:eastAsia="Calibri" w:hAnsiTheme="majorBidi" w:cstheme="majorBidi" w:hint="cs"/>
          <w:sz w:val="30"/>
          <w:szCs w:val="30"/>
          <w:cs/>
        </w:rPr>
        <w:t>่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งประกอบด้วย</w:t>
      </w:r>
      <w:r w:rsidRPr="005B2FA9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="002127F8" w:rsidRPr="005B2FA9">
        <w:rPr>
          <w:rFonts w:asciiTheme="majorBidi" w:hAnsiTheme="majorBidi" w:cstheme="majorBidi"/>
          <w:sz w:val="30"/>
          <w:szCs w:val="30"/>
          <w:cs/>
        </w:rPr>
        <w:br/>
      </w:r>
      <w:r w:rsidRPr="005B2FA9">
        <w:rPr>
          <w:rFonts w:asciiTheme="majorBidi" w:hAnsiTheme="majorBidi" w:cstheme="majorBidi"/>
          <w:sz w:val="30"/>
          <w:szCs w:val="30"/>
          <w:cs/>
        </w:rPr>
        <w:t>ณ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DB26D7" w:rsidRPr="005B2FA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 และงบกระแสเงินสด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B23474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5F2B8B" w:rsidRPr="005B2FA9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E0604C" w:rsidRPr="005B2FA9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C1E205" w14:textId="77777777" w:rsidR="00726E90" w:rsidRPr="005B2FA9" w:rsidRDefault="00726E90" w:rsidP="005021D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908B2AF" w14:textId="689DD281" w:rsidR="00726E90" w:rsidRPr="005B2FA9" w:rsidRDefault="00726E90" w:rsidP="006B68E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งบการเงินข้างต้นนี้</w:t>
      </w:r>
      <w:r w:rsidR="00E0604C" w:rsidRPr="005B2FA9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5B2FA9">
        <w:rPr>
          <w:rFonts w:asciiTheme="majorBidi" w:hAnsiTheme="majorBidi" w:cstheme="majorBidi"/>
          <w:sz w:val="30"/>
          <w:szCs w:val="30"/>
          <w:cs/>
        </w:rPr>
        <w:t>ฐานะการเงิน</w:t>
      </w:r>
      <w:r w:rsidR="00DA0B2C" w:rsidRPr="005B2FA9">
        <w:rPr>
          <w:rFonts w:asciiTheme="majorBidi" w:hAnsiTheme="majorBidi" w:cstheme="majorBidi"/>
          <w:sz w:val="30"/>
          <w:szCs w:val="30"/>
          <w:cs/>
        </w:rPr>
        <w:t>ของ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 ณ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85676" w:rsidRPr="005B2FA9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FE3C0B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ผลการดำเนินงา</w:t>
      </w:r>
      <w:r w:rsidR="00033893" w:rsidRPr="005B2FA9">
        <w:rPr>
          <w:rFonts w:asciiTheme="majorBidi" w:hAnsiTheme="majorBidi" w:cstheme="majorBidi"/>
          <w:sz w:val="30"/>
          <w:szCs w:val="30"/>
          <w:cs/>
        </w:rPr>
        <w:t>น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27F8" w:rsidRPr="005B2FA9">
        <w:rPr>
          <w:rFonts w:asciiTheme="majorBidi" w:hAnsiTheme="majorBidi" w:cstheme="majorBidi"/>
          <w:sz w:val="30"/>
          <w:szCs w:val="30"/>
          <w:cs/>
        </w:rPr>
        <w:br/>
      </w:r>
      <w:r w:rsidRPr="005B2FA9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DBBA762" w14:textId="77777777" w:rsidR="00DF269D" w:rsidRPr="005B2FA9" w:rsidRDefault="00DF269D" w:rsidP="005021D2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3114334" w14:textId="77777777" w:rsidR="00726E90" w:rsidRPr="005B2FA9" w:rsidRDefault="00726E90" w:rsidP="005021D2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B2FA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84BEB3E" w14:textId="77777777" w:rsidR="00726E90" w:rsidRPr="005B2FA9" w:rsidRDefault="00726E90" w:rsidP="005021D2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517D5FA" w14:textId="15E61D24" w:rsidR="00D751D3" w:rsidRPr="005B2FA9" w:rsidRDefault="00D751D3" w:rsidP="00D751D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ความรับผิดชอบของผู้สอบบัญชีต่อการตรวจสอบงบการเงิน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ในรายงานของข้าพเจ้า ข้าพเจ้ามีความเป็นอิสระจากบริษัทตาม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FB1635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5841C2" w14:textId="6F2C07E9" w:rsidR="00726E90" w:rsidRPr="005B2FA9" w:rsidRDefault="00726E90" w:rsidP="005021D2">
      <w:pPr>
        <w:snapToGrid w:val="0"/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85D46" w14:textId="185F0200" w:rsidR="00CB47E7" w:rsidRPr="005B2FA9" w:rsidRDefault="00CB47E7" w:rsidP="005021D2">
      <w:pPr>
        <w:snapToGrid w:val="0"/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DC7CFD" w14:textId="18B3B839" w:rsidR="00CB47E7" w:rsidRDefault="00CB47E7" w:rsidP="005021D2">
      <w:pPr>
        <w:snapToGrid w:val="0"/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22745" w14:textId="77777777" w:rsidR="00190141" w:rsidRDefault="00190141" w:rsidP="005021D2">
      <w:pPr>
        <w:snapToGrid w:val="0"/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A3835" w14:textId="77777777" w:rsidR="00190141" w:rsidRPr="005B2FA9" w:rsidRDefault="00190141" w:rsidP="005021D2">
      <w:pPr>
        <w:snapToGrid w:val="0"/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CAF775" w14:textId="77777777" w:rsidR="007E6944" w:rsidRPr="00010A74" w:rsidRDefault="007E6944" w:rsidP="007E6944">
      <w:pPr>
        <w:snapToGrid w:val="0"/>
        <w:spacing w:after="1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884000C" w14:textId="77777777" w:rsidR="007E6944" w:rsidRPr="00010A74" w:rsidRDefault="007E6944" w:rsidP="007E6944">
      <w:pPr>
        <w:snapToGrid w:val="0"/>
        <w:spacing w:after="1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C6F86D" w14:textId="0AD3BCF0" w:rsidR="004205A2" w:rsidRPr="005B2FA9" w:rsidRDefault="004205A2" w:rsidP="00D82D3B">
      <w:pPr>
        <w:spacing w:after="100" w:afterAutospacing="1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ความรับผิดชอบของผู้บริหารต่องบการเงิน</w:t>
      </w:r>
    </w:p>
    <w:p w14:paraId="1E186B88" w14:textId="6E3558AB" w:rsidR="00726E90" w:rsidRPr="005B2FA9" w:rsidRDefault="004205A2" w:rsidP="004205A2">
      <w:pPr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5B2FA9">
        <w:rPr>
          <w:rFonts w:ascii="Segoe UI" w:hAnsi="Segoe UI" w:cs="Segoe UI"/>
          <w:sz w:val="21"/>
          <w:szCs w:val="21"/>
          <w:lang w:val="en-US"/>
        </w:rPr>
        <w:t> </w:t>
      </w:r>
    </w:p>
    <w:p w14:paraId="29E204AB" w14:textId="5BC120E7" w:rsidR="00726E90" w:rsidRPr="005B2FA9" w:rsidRDefault="00726E90" w:rsidP="005021D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2FA9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D9D9CE" w14:textId="77777777" w:rsidR="00726E90" w:rsidRPr="005B2FA9" w:rsidRDefault="00726E90" w:rsidP="005021D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6858AD3" w14:textId="5F3A0603" w:rsidR="00726E90" w:rsidRPr="005B2FA9" w:rsidRDefault="00726E90" w:rsidP="005021D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2FA9">
        <w:rPr>
          <w:rFonts w:asciiTheme="majorBidi" w:eastAsia="Calibri" w:hAnsiTheme="majorBidi" w:cstheme="majorBidi"/>
          <w:sz w:val="30"/>
          <w:szCs w:val="30"/>
          <w:cs/>
        </w:rPr>
        <w:t>ในการจัดทำ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งบการเง</w:t>
      </w:r>
      <w:r w:rsidR="007848EF" w:rsidRPr="005B2FA9">
        <w:rPr>
          <w:rFonts w:asciiTheme="majorBidi" w:hAnsiTheme="majorBidi" w:cstheme="majorBidi"/>
          <w:sz w:val="30"/>
          <w:szCs w:val="30"/>
          <w:cs/>
        </w:rPr>
        <w:t>ิน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</w:t>
      </w:r>
      <w:r w:rsidR="007848EF" w:rsidRPr="005B2FA9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215115C" w14:textId="77777777" w:rsidR="0033297C" w:rsidRPr="005B2FA9" w:rsidRDefault="0033297C" w:rsidP="005021D2">
      <w:pPr>
        <w:spacing w:line="259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E8CADD" w14:textId="0D7F4D72" w:rsidR="00726E90" w:rsidRPr="005B2FA9" w:rsidRDefault="00726E90" w:rsidP="005021D2">
      <w:pPr>
        <w:spacing w:line="259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11BB4047" w14:textId="77777777" w:rsidR="00726E90" w:rsidRPr="005B2FA9" w:rsidRDefault="00726E90" w:rsidP="005021D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9D9BEA" w14:textId="3D1FCD72" w:rsidR="00726E90" w:rsidRPr="005B2FA9" w:rsidRDefault="00726E90" w:rsidP="005021D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5B2FA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B2FA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202A0BF4" w14:textId="68087B34" w:rsidR="00920776" w:rsidRPr="005B2FA9" w:rsidRDefault="00726E90" w:rsidP="005021D2">
      <w:pPr>
        <w:jc w:val="thaiDistribute"/>
        <w:rPr>
          <w:rFonts w:asciiTheme="majorBidi" w:eastAsia="Calibri" w:hAnsiTheme="majorBidi" w:cstheme="majorBidi"/>
          <w:cs/>
        </w:rPr>
      </w:pPr>
      <w:r w:rsidRPr="005B2FA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63C6E845" w14:textId="3CE74544" w:rsidR="00726E90" w:rsidRPr="005B2FA9" w:rsidRDefault="00726E90" w:rsidP="005021D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2FA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626210E" w14:textId="77777777" w:rsidR="00DA0B2C" w:rsidRPr="005B2FA9" w:rsidRDefault="00DA0B2C" w:rsidP="005021D2">
      <w:pPr>
        <w:jc w:val="thaiDistribute"/>
        <w:rPr>
          <w:rFonts w:asciiTheme="majorBidi" w:hAnsiTheme="majorBidi" w:cstheme="majorBidi"/>
        </w:rPr>
      </w:pPr>
    </w:p>
    <w:p w14:paraId="3AC69DE6" w14:textId="62061E18" w:rsidR="00920776" w:rsidRPr="005B2FA9" w:rsidRDefault="00726E90" w:rsidP="005021D2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5B2FA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715295" w:rsidRPr="005B2FA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B2FA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845C648" w14:textId="0002E7DA" w:rsidR="00726E90" w:rsidRPr="005B2FA9" w:rsidRDefault="00726E90" w:rsidP="005021D2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EC80DB3" w14:textId="77777777" w:rsidR="001D33B0" w:rsidRPr="001D33B0" w:rsidRDefault="001D33B0" w:rsidP="001D33B0">
      <w:pPr>
        <w:pStyle w:val="ListParagraph"/>
        <w:spacing w:after="20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281F8" w14:textId="77777777" w:rsidR="001D33B0" w:rsidRPr="001D33B0" w:rsidRDefault="001D33B0" w:rsidP="001D33B0">
      <w:pPr>
        <w:pStyle w:val="ListParagraph"/>
        <w:spacing w:after="20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0B6F9" w14:textId="77777777" w:rsidR="001D33B0" w:rsidRPr="001D33B0" w:rsidRDefault="001D33B0" w:rsidP="001D33B0">
      <w:pPr>
        <w:pStyle w:val="ListParagraph"/>
        <w:spacing w:after="20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84AEA" w14:textId="77777777" w:rsidR="001D33B0" w:rsidRDefault="001D33B0" w:rsidP="001D33B0">
      <w:pPr>
        <w:pStyle w:val="ListParagraph"/>
        <w:spacing w:after="20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C5172" w14:textId="77777777" w:rsidR="00190141" w:rsidRPr="001D33B0" w:rsidRDefault="00190141" w:rsidP="001D33B0">
      <w:pPr>
        <w:pStyle w:val="ListParagraph"/>
        <w:spacing w:after="20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FA69E" w14:textId="77777777" w:rsidR="001D33B0" w:rsidRPr="001D33B0" w:rsidRDefault="001D33B0" w:rsidP="001D33B0">
      <w:pPr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7D4AED9" w14:textId="756E7A1D" w:rsidR="00726E90" w:rsidRPr="005B2FA9" w:rsidRDefault="00726E90" w:rsidP="00A97E6B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5446386" w14:textId="71B5299D" w:rsidR="008D7406" w:rsidRPr="005B2FA9" w:rsidRDefault="00726E90" w:rsidP="005021D2">
      <w:pPr>
        <w:numPr>
          <w:ilvl w:val="0"/>
          <w:numId w:val="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57268" w:rsidRPr="005B2FA9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</w:t>
      </w:r>
      <w:r w:rsidR="00255B0B" w:rsidRPr="005B2FA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5B2FA9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255B0B" w:rsidRPr="005B2FA9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F57268" w:rsidRPr="005B2FA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BAAB0FF" w14:textId="77BFC0E0" w:rsidR="008D7406" w:rsidRPr="005B2FA9" w:rsidRDefault="00726E90" w:rsidP="005021D2">
      <w:pPr>
        <w:numPr>
          <w:ilvl w:val="0"/>
          <w:numId w:val="7"/>
        </w:numPr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F57268" w:rsidRPr="005B2FA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5B2FA9">
        <w:rPr>
          <w:rFonts w:asciiTheme="majorBidi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F57268" w:rsidRPr="005B2FA9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78904285" w14:textId="77777777" w:rsidR="00DD1BD3" w:rsidRPr="005B2FA9" w:rsidRDefault="00DD1BD3" w:rsidP="005021D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47B0110" w14:textId="144B598C" w:rsidR="00D21080" w:rsidRPr="005B2FA9" w:rsidRDefault="00726E90" w:rsidP="005021D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</w:t>
      </w:r>
      <w:r w:rsidR="008D7406" w:rsidRPr="005B2FA9">
        <w:rPr>
          <w:rFonts w:asciiTheme="majorBidi" w:eastAsia="Calibri" w:hAnsiTheme="majorBidi" w:cstheme="majorBidi"/>
          <w:sz w:val="30"/>
          <w:szCs w:val="30"/>
          <w:cs/>
        </w:rPr>
        <w:t>บริหาร</w:t>
      </w:r>
      <w:r w:rsidR="00F57268" w:rsidRPr="005B2FA9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57268" w:rsidRPr="005B2FA9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5B2FA9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5B2FA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CFD4F91" w14:textId="1CE2717A" w:rsidR="00DA0B2C" w:rsidRPr="005B2FA9" w:rsidRDefault="00DA0B2C" w:rsidP="005021D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4655F5" w14:textId="77777777" w:rsidR="00963B70" w:rsidRPr="005B2FA9" w:rsidRDefault="00963B70" w:rsidP="005021D2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72A4F132" w14:textId="77777777" w:rsidR="00E77CEA" w:rsidRPr="005B2FA9" w:rsidRDefault="00E77CEA" w:rsidP="005021D2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15C8939" w14:textId="77777777" w:rsidR="00D43A2B" w:rsidRPr="005B2FA9" w:rsidRDefault="00D43A2B" w:rsidP="005021D2">
      <w:pPr>
        <w:spacing w:line="240" w:lineRule="auto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4493C0C" w14:textId="77777777" w:rsidR="00E17058" w:rsidRPr="005B2FA9" w:rsidRDefault="00E17058" w:rsidP="00E17058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>(วัยวัฒน์ กอสมานชัยกิจ)</w:t>
      </w:r>
    </w:p>
    <w:p w14:paraId="65725539" w14:textId="77777777" w:rsidR="00C01743" w:rsidRPr="005B2FA9" w:rsidRDefault="00C01743" w:rsidP="005021D2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ผู้สอบบัญชีรับอนุญาต </w:t>
      </w:r>
    </w:p>
    <w:p w14:paraId="6E3C5DF8" w14:textId="51F22757" w:rsidR="00C01743" w:rsidRPr="005B2FA9" w:rsidRDefault="00C01743" w:rsidP="005021D2">
      <w:pPr>
        <w:tabs>
          <w:tab w:val="center" w:pos="68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17058" w:rsidRPr="005B2FA9">
        <w:rPr>
          <w:rFonts w:asciiTheme="majorBidi" w:hAnsiTheme="majorBidi" w:cstheme="majorBidi"/>
          <w:sz w:val="30"/>
          <w:szCs w:val="30"/>
          <w:lang w:val="en-US"/>
        </w:rPr>
        <w:t>6333</w:t>
      </w:r>
    </w:p>
    <w:p w14:paraId="1CEDF360" w14:textId="77777777" w:rsidR="00B67FD9" w:rsidRPr="005B2FA9" w:rsidRDefault="00B67FD9" w:rsidP="005021D2">
      <w:pPr>
        <w:spacing w:line="240" w:lineRule="auto"/>
        <w:jc w:val="both"/>
        <w:rPr>
          <w:rFonts w:asciiTheme="majorBidi" w:hAnsiTheme="majorBidi" w:cstheme="majorBidi"/>
        </w:rPr>
      </w:pPr>
    </w:p>
    <w:p w14:paraId="6F9E5C26" w14:textId="77777777" w:rsidR="00963B70" w:rsidRPr="005B2FA9" w:rsidRDefault="00963B70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20B1F4F" w14:textId="77777777" w:rsidR="00FE0A5E" w:rsidRPr="005B2FA9" w:rsidRDefault="00963B70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7D6AC6F" w14:textId="4B6F18DF" w:rsidR="00963B70" w:rsidRPr="005B2FA9" w:rsidRDefault="00D55D39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</w:rPr>
        <w:t>20</w:t>
      </w:r>
      <w:r w:rsidR="00FE0A5E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90152E"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21DD6" w:rsidRPr="005B2FA9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31CCAA3F" w14:textId="6BF3BE39" w:rsidR="00B1247E" w:rsidRPr="00EC475E" w:rsidRDefault="00B1247E" w:rsidP="008C287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B1247E" w:rsidRPr="00EC475E" w:rsidSect="00190141">
      <w:headerReference w:type="default" r:id="rId14"/>
      <w:footerReference w:type="default" r:id="rId15"/>
      <w:pgSz w:w="11907" w:h="16840" w:code="9"/>
      <w:pgMar w:top="691" w:right="1152" w:bottom="540" w:left="1152" w:header="720" w:footer="720" w:gutter="0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C0CF1" w14:textId="77777777" w:rsidR="00563088" w:rsidRDefault="00563088">
      <w:r>
        <w:separator/>
      </w:r>
    </w:p>
  </w:endnote>
  <w:endnote w:type="continuationSeparator" w:id="0">
    <w:p w14:paraId="0587B7E8" w14:textId="77777777" w:rsidR="00563088" w:rsidRDefault="00563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35E33" w14:textId="4FFBEBF4" w:rsidR="009B109F" w:rsidRDefault="009B109F" w:rsidP="004135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803259" w:rsidRPr="00803259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4291A677" w14:textId="77777777" w:rsidR="009B109F" w:rsidRDefault="009B10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959E" w14:textId="6FAE5262" w:rsidR="009B109F" w:rsidRPr="007A17E1" w:rsidRDefault="009B109F" w:rsidP="007A17E1">
    <w:pPr>
      <w:pStyle w:val="Footer"/>
      <w:framePr w:w="422" w:h="449" w:hRule="exact" w:wrap="around" w:vAnchor="text" w:hAnchor="page" w:x="5884" w:y="-13"/>
      <w:rPr>
        <w:rStyle w:val="PageNumber"/>
        <w:rFonts w:ascii="Angsana New" w:hAnsi="Angsana New" w:cs="Angsana New"/>
        <w:sz w:val="30"/>
        <w:szCs w:val="30"/>
      </w:rPr>
    </w:pP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7A17E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803259" w:rsidRPr="00803259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941A71E" w14:textId="669A640E" w:rsidR="009B109F" w:rsidRPr="00B67FD9" w:rsidRDefault="009B109F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B67FD9">
      <w:rPr>
        <w:rFonts w:ascii="Angsana New" w:hAnsi="Angsana New"/>
        <w:i/>
        <w:iCs/>
        <w:sz w:val="30"/>
        <w:szCs w:val="30"/>
      </w:rPr>
      <w:fldChar w:fldCharType="begin"/>
    </w:r>
    <w:r w:rsidRPr="00B67FD9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67FD9">
      <w:rPr>
        <w:rFonts w:ascii="Angsana New" w:hAnsi="Angsana New"/>
        <w:i/>
        <w:iCs/>
        <w:sz w:val="30"/>
        <w:szCs w:val="30"/>
      </w:rPr>
      <w:fldChar w:fldCharType="separate"/>
    </w:r>
    <w:r w:rsidR="00B61635">
      <w:rPr>
        <w:rFonts w:ascii="Angsana New" w:hAnsi="Angsana New"/>
        <w:i/>
        <w:iCs/>
        <w:noProof/>
        <w:sz w:val="30"/>
        <w:szCs w:val="30"/>
      </w:rPr>
      <w:t>NTF NFS_TH V13.docx</w:t>
    </w:r>
    <w:r w:rsidRPr="00B67FD9">
      <w:rPr>
        <w:rFonts w:ascii="Angsana New" w:hAnsi="Angsana New"/>
        <w:i/>
        <w:iCs/>
        <w:sz w:val="30"/>
        <w:szCs w:val="30"/>
      </w:rPr>
      <w:fldChar w:fldCharType="end"/>
    </w:r>
    <w:r w:rsidRPr="00B67FD9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692B" w14:textId="3AB5FC64" w:rsidR="009B109F" w:rsidRPr="007A17E1" w:rsidRDefault="009B109F" w:rsidP="001A1530">
    <w:pPr>
      <w:pStyle w:val="Footer"/>
      <w:framePr w:w="5046" w:h="449" w:hRule="exact" w:wrap="around" w:vAnchor="text" w:hAnchor="page" w:x="3690" w:y="111"/>
      <w:ind w:firstLine="2340"/>
      <w:rPr>
        <w:rStyle w:val="PageNumber"/>
        <w:rFonts w:ascii="Angsana New" w:hAnsi="Angsana New" w:cs="Angsana New"/>
        <w:sz w:val="30"/>
        <w:szCs w:val="30"/>
      </w:rPr>
    </w:pP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7A17E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</w:t>
    </w:r>
    <w:r w:rsidR="00803259" w:rsidRPr="00803259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B168598" w14:textId="79BAA43C" w:rsidR="009B109F" w:rsidRPr="000F356A" w:rsidRDefault="009B109F" w:rsidP="00391EF1">
    <w:pPr>
      <w:pStyle w:val="Footer"/>
      <w:ind w:right="360"/>
      <w:rPr>
        <w:rFonts w:ascii="Angsana New" w:hAnsi="Angsana New"/>
        <w:i/>
        <w:iCs/>
        <w:sz w:val="26"/>
        <w:szCs w:val="2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6AFE3" w14:textId="77777777" w:rsidR="00563088" w:rsidRDefault="00563088">
      <w:r>
        <w:separator/>
      </w:r>
    </w:p>
  </w:footnote>
  <w:footnote w:type="continuationSeparator" w:id="0">
    <w:p w14:paraId="10EB2F8B" w14:textId="77777777" w:rsidR="00563088" w:rsidRDefault="00563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C7FE" w14:textId="77777777" w:rsidR="009B109F" w:rsidRPr="00D27106" w:rsidRDefault="009B109F" w:rsidP="001725C8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>วีเอสที อีซีเอส (ประเทศไทย)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F0564D7" w14:textId="77777777" w:rsidR="009B109F" w:rsidRDefault="009B109F" w:rsidP="001725C8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CFA78D4" w14:textId="77777777" w:rsidR="009B109F" w:rsidRPr="00BC4341" w:rsidRDefault="009B109F" w:rsidP="00BC4341">
    <w:pPr>
      <w:pStyle w:val="Header"/>
      <w:spacing w:line="240" w:lineRule="auto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EA3B2" w14:textId="77777777" w:rsidR="009625AF" w:rsidRDefault="009625AF" w:rsidP="009625AF">
    <w:pPr>
      <w:pStyle w:val="Header"/>
      <w:spacing w:line="240" w:lineRule="auto"/>
      <w:rPr>
        <w:lang w:val="en-US"/>
      </w:rPr>
    </w:pPr>
  </w:p>
  <w:p w14:paraId="58E1FA92" w14:textId="77777777" w:rsidR="009625AF" w:rsidRPr="009625AF" w:rsidRDefault="009625AF" w:rsidP="00962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91B64" w14:textId="77777777" w:rsidR="009B109F" w:rsidRDefault="009B109F" w:rsidP="00190141">
    <w:pPr>
      <w:pStyle w:val="Header"/>
      <w:rPr>
        <w:lang w:val="en-US"/>
      </w:rPr>
    </w:pPr>
  </w:p>
  <w:p w14:paraId="558106D4" w14:textId="77777777" w:rsidR="00190141" w:rsidRPr="00190141" w:rsidRDefault="00190141" w:rsidP="00190141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9A6BF0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476A65"/>
    <w:multiLevelType w:val="multilevel"/>
    <w:tmpl w:val="41D2A1B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E562D3"/>
    <w:multiLevelType w:val="hybridMultilevel"/>
    <w:tmpl w:val="1066594E"/>
    <w:lvl w:ilvl="0" w:tplc="816C9FF8">
      <w:start w:val="9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731728D"/>
    <w:multiLevelType w:val="hybridMultilevel"/>
    <w:tmpl w:val="E88CD182"/>
    <w:lvl w:ilvl="0" w:tplc="0409000F">
      <w:start w:val="1"/>
      <w:numFmt w:val="decimal"/>
      <w:lvlText w:val="%1."/>
      <w:lvlJc w:val="left"/>
      <w:pPr>
        <w:ind w:left="90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996C0A"/>
    <w:multiLevelType w:val="hybridMultilevel"/>
    <w:tmpl w:val="5CAE0278"/>
    <w:lvl w:ilvl="0" w:tplc="B44E948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C146537"/>
    <w:multiLevelType w:val="multilevel"/>
    <w:tmpl w:val="83FAAE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7" w15:restartNumberingAfterBreak="0">
    <w:nsid w:val="4D784B27"/>
    <w:multiLevelType w:val="hybridMultilevel"/>
    <w:tmpl w:val="31FC0D8C"/>
    <w:lvl w:ilvl="0" w:tplc="0409000F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CD1352A"/>
    <w:multiLevelType w:val="hybridMultilevel"/>
    <w:tmpl w:val="3230D6B8"/>
    <w:lvl w:ilvl="0" w:tplc="F5F698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42A0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01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21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06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82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05F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24" w15:restartNumberingAfterBreak="0">
    <w:nsid w:val="7F6C32BE"/>
    <w:multiLevelType w:val="hybridMultilevel"/>
    <w:tmpl w:val="084003AA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521045205">
    <w:abstractNumId w:val="6"/>
  </w:num>
  <w:num w:numId="2" w16cid:durableId="1062096752">
    <w:abstractNumId w:val="18"/>
  </w:num>
  <w:num w:numId="3" w16cid:durableId="2046253735">
    <w:abstractNumId w:val="10"/>
  </w:num>
  <w:num w:numId="4" w16cid:durableId="1302154899">
    <w:abstractNumId w:val="21"/>
  </w:num>
  <w:num w:numId="5" w16cid:durableId="1330258306">
    <w:abstractNumId w:val="0"/>
  </w:num>
  <w:num w:numId="6" w16cid:durableId="2080050631">
    <w:abstractNumId w:val="17"/>
  </w:num>
  <w:num w:numId="7" w16cid:durableId="1326518363">
    <w:abstractNumId w:val="4"/>
  </w:num>
  <w:num w:numId="8" w16cid:durableId="1408843558">
    <w:abstractNumId w:val="23"/>
  </w:num>
  <w:num w:numId="9" w16cid:durableId="340816848">
    <w:abstractNumId w:val="13"/>
  </w:num>
  <w:num w:numId="10" w16cid:durableId="1957053579">
    <w:abstractNumId w:val="20"/>
  </w:num>
  <w:num w:numId="11" w16cid:durableId="1893035457">
    <w:abstractNumId w:val="19"/>
  </w:num>
  <w:num w:numId="12" w16cid:durableId="1009406055">
    <w:abstractNumId w:val="22"/>
  </w:num>
  <w:num w:numId="13" w16cid:durableId="1155335063">
    <w:abstractNumId w:val="15"/>
  </w:num>
  <w:num w:numId="14" w16cid:durableId="1162772049">
    <w:abstractNumId w:val="14"/>
  </w:num>
  <w:num w:numId="15" w16cid:durableId="1733578748">
    <w:abstractNumId w:val="1"/>
  </w:num>
  <w:num w:numId="16" w16cid:durableId="926233787">
    <w:abstractNumId w:val="2"/>
  </w:num>
  <w:num w:numId="17" w16cid:durableId="289634835">
    <w:abstractNumId w:val="5"/>
  </w:num>
  <w:num w:numId="18" w16cid:durableId="466122047">
    <w:abstractNumId w:val="16"/>
  </w:num>
  <w:num w:numId="19" w16cid:durableId="1988970903">
    <w:abstractNumId w:val="7"/>
  </w:num>
  <w:num w:numId="20" w16cid:durableId="1268849219">
    <w:abstractNumId w:val="12"/>
  </w:num>
  <w:num w:numId="21" w16cid:durableId="1510369478">
    <w:abstractNumId w:val="3"/>
  </w:num>
  <w:num w:numId="22" w16cid:durableId="1502548107">
    <w:abstractNumId w:val="11"/>
  </w:num>
  <w:num w:numId="23" w16cid:durableId="1586455357">
    <w:abstractNumId w:val="24"/>
  </w:num>
  <w:num w:numId="24" w16cid:durableId="1127234575">
    <w:abstractNumId w:val="9"/>
  </w:num>
  <w:num w:numId="25" w16cid:durableId="2028286907">
    <w:abstractNumId w:val="8"/>
  </w:num>
  <w:num w:numId="26" w16cid:durableId="1358773520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81"/>
    <w:rsid w:val="00000398"/>
    <w:rsid w:val="000004A7"/>
    <w:rsid w:val="000004E1"/>
    <w:rsid w:val="00000AD5"/>
    <w:rsid w:val="000010FF"/>
    <w:rsid w:val="00001168"/>
    <w:rsid w:val="000015A5"/>
    <w:rsid w:val="000016E3"/>
    <w:rsid w:val="00001C47"/>
    <w:rsid w:val="0000253A"/>
    <w:rsid w:val="00002A77"/>
    <w:rsid w:val="00002B5B"/>
    <w:rsid w:val="00002BA3"/>
    <w:rsid w:val="00003850"/>
    <w:rsid w:val="000039D3"/>
    <w:rsid w:val="00003A0C"/>
    <w:rsid w:val="00003C1F"/>
    <w:rsid w:val="00003DCB"/>
    <w:rsid w:val="00003E5A"/>
    <w:rsid w:val="0000455C"/>
    <w:rsid w:val="00004588"/>
    <w:rsid w:val="00004A2E"/>
    <w:rsid w:val="00004B5A"/>
    <w:rsid w:val="000053AE"/>
    <w:rsid w:val="00005528"/>
    <w:rsid w:val="00005B84"/>
    <w:rsid w:val="000062F6"/>
    <w:rsid w:val="00006F96"/>
    <w:rsid w:val="000074CE"/>
    <w:rsid w:val="00007EA9"/>
    <w:rsid w:val="00010922"/>
    <w:rsid w:val="00010A74"/>
    <w:rsid w:val="00010B54"/>
    <w:rsid w:val="00010CFC"/>
    <w:rsid w:val="0001113D"/>
    <w:rsid w:val="00011945"/>
    <w:rsid w:val="00011ADA"/>
    <w:rsid w:val="00012042"/>
    <w:rsid w:val="0001259E"/>
    <w:rsid w:val="00012CE6"/>
    <w:rsid w:val="00012FDB"/>
    <w:rsid w:val="000134CD"/>
    <w:rsid w:val="000135FA"/>
    <w:rsid w:val="000136A6"/>
    <w:rsid w:val="00013905"/>
    <w:rsid w:val="00013F82"/>
    <w:rsid w:val="000140E3"/>
    <w:rsid w:val="00014C24"/>
    <w:rsid w:val="00014C4C"/>
    <w:rsid w:val="0001580D"/>
    <w:rsid w:val="00015855"/>
    <w:rsid w:val="000159B9"/>
    <w:rsid w:val="00015E94"/>
    <w:rsid w:val="000165F9"/>
    <w:rsid w:val="00017FD4"/>
    <w:rsid w:val="000208AC"/>
    <w:rsid w:val="00020F66"/>
    <w:rsid w:val="0002217D"/>
    <w:rsid w:val="000225D8"/>
    <w:rsid w:val="00022770"/>
    <w:rsid w:val="00022842"/>
    <w:rsid w:val="00022C66"/>
    <w:rsid w:val="0002437A"/>
    <w:rsid w:val="0002440B"/>
    <w:rsid w:val="0002469B"/>
    <w:rsid w:val="00024995"/>
    <w:rsid w:val="00024C2D"/>
    <w:rsid w:val="00024DB0"/>
    <w:rsid w:val="0002540F"/>
    <w:rsid w:val="000257BB"/>
    <w:rsid w:val="000267B9"/>
    <w:rsid w:val="00026E71"/>
    <w:rsid w:val="00027000"/>
    <w:rsid w:val="00027E7A"/>
    <w:rsid w:val="00027FEA"/>
    <w:rsid w:val="0003030F"/>
    <w:rsid w:val="00030397"/>
    <w:rsid w:val="000304B8"/>
    <w:rsid w:val="00030FD8"/>
    <w:rsid w:val="00031489"/>
    <w:rsid w:val="0003192C"/>
    <w:rsid w:val="00032CAF"/>
    <w:rsid w:val="000332DF"/>
    <w:rsid w:val="00033893"/>
    <w:rsid w:val="00033DD0"/>
    <w:rsid w:val="00034259"/>
    <w:rsid w:val="00034683"/>
    <w:rsid w:val="00034751"/>
    <w:rsid w:val="00034BD0"/>
    <w:rsid w:val="000350E3"/>
    <w:rsid w:val="0003536A"/>
    <w:rsid w:val="000354C8"/>
    <w:rsid w:val="00035666"/>
    <w:rsid w:val="00035699"/>
    <w:rsid w:val="0003624E"/>
    <w:rsid w:val="0003652A"/>
    <w:rsid w:val="00036A44"/>
    <w:rsid w:val="00036B39"/>
    <w:rsid w:val="00036C77"/>
    <w:rsid w:val="00036DF5"/>
    <w:rsid w:val="00037107"/>
    <w:rsid w:val="00037536"/>
    <w:rsid w:val="00037866"/>
    <w:rsid w:val="000401B2"/>
    <w:rsid w:val="00042ED2"/>
    <w:rsid w:val="000435A1"/>
    <w:rsid w:val="00043BCD"/>
    <w:rsid w:val="00044572"/>
    <w:rsid w:val="00044771"/>
    <w:rsid w:val="0004482F"/>
    <w:rsid w:val="00044ABE"/>
    <w:rsid w:val="00044E62"/>
    <w:rsid w:val="0004552A"/>
    <w:rsid w:val="0004590E"/>
    <w:rsid w:val="00045E04"/>
    <w:rsid w:val="00046341"/>
    <w:rsid w:val="0004645F"/>
    <w:rsid w:val="00046C01"/>
    <w:rsid w:val="000476BE"/>
    <w:rsid w:val="00047B0C"/>
    <w:rsid w:val="00047B99"/>
    <w:rsid w:val="00050676"/>
    <w:rsid w:val="00050B9A"/>
    <w:rsid w:val="000513C6"/>
    <w:rsid w:val="000518D4"/>
    <w:rsid w:val="00051BE4"/>
    <w:rsid w:val="000526EC"/>
    <w:rsid w:val="000529D3"/>
    <w:rsid w:val="00052B46"/>
    <w:rsid w:val="00052D2F"/>
    <w:rsid w:val="00052ED9"/>
    <w:rsid w:val="0005458B"/>
    <w:rsid w:val="00054A08"/>
    <w:rsid w:val="00054B8A"/>
    <w:rsid w:val="00054C73"/>
    <w:rsid w:val="00054D4D"/>
    <w:rsid w:val="00054D6D"/>
    <w:rsid w:val="00054DA3"/>
    <w:rsid w:val="00055EF0"/>
    <w:rsid w:val="00055F94"/>
    <w:rsid w:val="000568AD"/>
    <w:rsid w:val="00056A27"/>
    <w:rsid w:val="00056D1F"/>
    <w:rsid w:val="00056EC1"/>
    <w:rsid w:val="00057143"/>
    <w:rsid w:val="00057408"/>
    <w:rsid w:val="0005761F"/>
    <w:rsid w:val="00057913"/>
    <w:rsid w:val="00057C01"/>
    <w:rsid w:val="00057D33"/>
    <w:rsid w:val="00057FAA"/>
    <w:rsid w:val="0006038E"/>
    <w:rsid w:val="00060444"/>
    <w:rsid w:val="00060C29"/>
    <w:rsid w:val="00061425"/>
    <w:rsid w:val="00061982"/>
    <w:rsid w:val="00061AFD"/>
    <w:rsid w:val="00061EA9"/>
    <w:rsid w:val="0006239F"/>
    <w:rsid w:val="00062884"/>
    <w:rsid w:val="00062A2E"/>
    <w:rsid w:val="000632F5"/>
    <w:rsid w:val="00063F67"/>
    <w:rsid w:val="000643B5"/>
    <w:rsid w:val="00064879"/>
    <w:rsid w:val="00064882"/>
    <w:rsid w:val="00064AAB"/>
    <w:rsid w:val="00064E57"/>
    <w:rsid w:val="00065071"/>
    <w:rsid w:val="00065195"/>
    <w:rsid w:val="00065353"/>
    <w:rsid w:val="0006535F"/>
    <w:rsid w:val="00065532"/>
    <w:rsid w:val="000657DE"/>
    <w:rsid w:val="00065B89"/>
    <w:rsid w:val="00065F0D"/>
    <w:rsid w:val="0006625A"/>
    <w:rsid w:val="00066349"/>
    <w:rsid w:val="00067787"/>
    <w:rsid w:val="00067D9F"/>
    <w:rsid w:val="00067F56"/>
    <w:rsid w:val="000707CE"/>
    <w:rsid w:val="00070F88"/>
    <w:rsid w:val="00071FAD"/>
    <w:rsid w:val="000724BB"/>
    <w:rsid w:val="0007279C"/>
    <w:rsid w:val="00072876"/>
    <w:rsid w:val="00072A8F"/>
    <w:rsid w:val="00072A91"/>
    <w:rsid w:val="00072CD2"/>
    <w:rsid w:val="00073072"/>
    <w:rsid w:val="000730B5"/>
    <w:rsid w:val="000731AB"/>
    <w:rsid w:val="00073211"/>
    <w:rsid w:val="0007431F"/>
    <w:rsid w:val="00074F37"/>
    <w:rsid w:val="000753F2"/>
    <w:rsid w:val="000754EF"/>
    <w:rsid w:val="0007591A"/>
    <w:rsid w:val="00075A68"/>
    <w:rsid w:val="00075B59"/>
    <w:rsid w:val="0007639D"/>
    <w:rsid w:val="00076E57"/>
    <w:rsid w:val="00077850"/>
    <w:rsid w:val="00077AA4"/>
    <w:rsid w:val="00077AB0"/>
    <w:rsid w:val="00077D1A"/>
    <w:rsid w:val="000801AB"/>
    <w:rsid w:val="0008058A"/>
    <w:rsid w:val="00080AAC"/>
    <w:rsid w:val="00080C24"/>
    <w:rsid w:val="00080C40"/>
    <w:rsid w:val="00080CF6"/>
    <w:rsid w:val="00080FFD"/>
    <w:rsid w:val="00081120"/>
    <w:rsid w:val="000813D9"/>
    <w:rsid w:val="000813F1"/>
    <w:rsid w:val="000818E0"/>
    <w:rsid w:val="00081A53"/>
    <w:rsid w:val="00081A7B"/>
    <w:rsid w:val="00081C5A"/>
    <w:rsid w:val="00081EB1"/>
    <w:rsid w:val="00081FFF"/>
    <w:rsid w:val="000823E0"/>
    <w:rsid w:val="00082444"/>
    <w:rsid w:val="00082A38"/>
    <w:rsid w:val="0008308C"/>
    <w:rsid w:val="00083D77"/>
    <w:rsid w:val="00084379"/>
    <w:rsid w:val="0008446F"/>
    <w:rsid w:val="000847DD"/>
    <w:rsid w:val="00084E7B"/>
    <w:rsid w:val="0008515E"/>
    <w:rsid w:val="00085676"/>
    <w:rsid w:val="000858D7"/>
    <w:rsid w:val="00085A41"/>
    <w:rsid w:val="00085B3A"/>
    <w:rsid w:val="00085B92"/>
    <w:rsid w:val="00085D76"/>
    <w:rsid w:val="00086115"/>
    <w:rsid w:val="000861F8"/>
    <w:rsid w:val="00086698"/>
    <w:rsid w:val="000871DD"/>
    <w:rsid w:val="00087399"/>
    <w:rsid w:val="00087458"/>
    <w:rsid w:val="000874BF"/>
    <w:rsid w:val="00087A4E"/>
    <w:rsid w:val="00087DE9"/>
    <w:rsid w:val="00090025"/>
    <w:rsid w:val="00090147"/>
    <w:rsid w:val="0009052F"/>
    <w:rsid w:val="00090689"/>
    <w:rsid w:val="00090707"/>
    <w:rsid w:val="000907E7"/>
    <w:rsid w:val="00090C4A"/>
    <w:rsid w:val="000917B7"/>
    <w:rsid w:val="00091F5D"/>
    <w:rsid w:val="0009232D"/>
    <w:rsid w:val="00092AE4"/>
    <w:rsid w:val="00092C2A"/>
    <w:rsid w:val="00093026"/>
    <w:rsid w:val="000933B8"/>
    <w:rsid w:val="000934D1"/>
    <w:rsid w:val="0009366C"/>
    <w:rsid w:val="00093701"/>
    <w:rsid w:val="0009370E"/>
    <w:rsid w:val="000945FF"/>
    <w:rsid w:val="00094BDC"/>
    <w:rsid w:val="0009512E"/>
    <w:rsid w:val="0009562C"/>
    <w:rsid w:val="00095BC3"/>
    <w:rsid w:val="00095BD6"/>
    <w:rsid w:val="0009634E"/>
    <w:rsid w:val="00096706"/>
    <w:rsid w:val="0009679B"/>
    <w:rsid w:val="00097863"/>
    <w:rsid w:val="00097DFE"/>
    <w:rsid w:val="00097F64"/>
    <w:rsid w:val="000A1525"/>
    <w:rsid w:val="000A1575"/>
    <w:rsid w:val="000A1A28"/>
    <w:rsid w:val="000A1B6F"/>
    <w:rsid w:val="000A1FAE"/>
    <w:rsid w:val="000A29FA"/>
    <w:rsid w:val="000A2D43"/>
    <w:rsid w:val="000A338E"/>
    <w:rsid w:val="000A3FF3"/>
    <w:rsid w:val="000A4138"/>
    <w:rsid w:val="000A4275"/>
    <w:rsid w:val="000A48F7"/>
    <w:rsid w:val="000A4C93"/>
    <w:rsid w:val="000A51A8"/>
    <w:rsid w:val="000A51E2"/>
    <w:rsid w:val="000A6222"/>
    <w:rsid w:val="000A62D5"/>
    <w:rsid w:val="000A6D34"/>
    <w:rsid w:val="000B03D2"/>
    <w:rsid w:val="000B066A"/>
    <w:rsid w:val="000B0704"/>
    <w:rsid w:val="000B0CFD"/>
    <w:rsid w:val="000B0D7B"/>
    <w:rsid w:val="000B0F15"/>
    <w:rsid w:val="000B10AE"/>
    <w:rsid w:val="000B1211"/>
    <w:rsid w:val="000B12D8"/>
    <w:rsid w:val="000B1413"/>
    <w:rsid w:val="000B16B1"/>
    <w:rsid w:val="000B1BB4"/>
    <w:rsid w:val="000B2219"/>
    <w:rsid w:val="000B226E"/>
    <w:rsid w:val="000B2426"/>
    <w:rsid w:val="000B2629"/>
    <w:rsid w:val="000B275C"/>
    <w:rsid w:val="000B329F"/>
    <w:rsid w:val="000B399D"/>
    <w:rsid w:val="000B3AF9"/>
    <w:rsid w:val="000B4381"/>
    <w:rsid w:val="000B4D39"/>
    <w:rsid w:val="000B570F"/>
    <w:rsid w:val="000B57C7"/>
    <w:rsid w:val="000B5B15"/>
    <w:rsid w:val="000B6282"/>
    <w:rsid w:val="000B62CC"/>
    <w:rsid w:val="000B636F"/>
    <w:rsid w:val="000B6998"/>
    <w:rsid w:val="000B6BA7"/>
    <w:rsid w:val="000B7329"/>
    <w:rsid w:val="000B73C6"/>
    <w:rsid w:val="000B7ADF"/>
    <w:rsid w:val="000B7AF3"/>
    <w:rsid w:val="000C0051"/>
    <w:rsid w:val="000C0160"/>
    <w:rsid w:val="000C04EE"/>
    <w:rsid w:val="000C0D59"/>
    <w:rsid w:val="000C1014"/>
    <w:rsid w:val="000C101A"/>
    <w:rsid w:val="000C1080"/>
    <w:rsid w:val="000C1265"/>
    <w:rsid w:val="000C1E45"/>
    <w:rsid w:val="000C227B"/>
    <w:rsid w:val="000C2946"/>
    <w:rsid w:val="000C2CBC"/>
    <w:rsid w:val="000C3115"/>
    <w:rsid w:val="000C347F"/>
    <w:rsid w:val="000C3681"/>
    <w:rsid w:val="000C3743"/>
    <w:rsid w:val="000C3D49"/>
    <w:rsid w:val="000C434A"/>
    <w:rsid w:val="000C43CD"/>
    <w:rsid w:val="000C463A"/>
    <w:rsid w:val="000C4B41"/>
    <w:rsid w:val="000C588E"/>
    <w:rsid w:val="000C598C"/>
    <w:rsid w:val="000C5E9F"/>
    <w:rsid w:val="000C620A"/>
    <w:rsid w:val="000C6923"/>
    <w:rsid w:val="000C7790"/>
    <w:rsid w:val="000C79EA"/>
    <w:rsid w:val="000C7E74"/>
    <w:rsid w:val="000D0168"/>
    <w:rsid w:val="000D028C"/>
    <w:rsid w:val="000D02E1"/>
    <w:rsid w:val="000D03FF"/>
    <w:rsid w:val="000D05BF"/>
    <w:rsid w:val="000D0D1E"/>
    <w:rsid w:val="000D0EF9"/>
    <w:rsid w:val="000D10C2"/>
    <w:rsid w:val="000D16EE"/>
    <w:rsid w:val="000D1715"/>
    <w:rsid w:val="000D214C"/>
    <w:rsid w:val="000D2392"/>
    <w:rsid w:val="000D25BE"/>
    <w:rsid w:val="000D2CBF"/>
    <w:rsid w:val="000D2F5B"/>
    <w:rsid w:val="000D3B07"/>
    <w:rsid w:val="000D3E13"/>
    <w:rsid w:val="000D4A0F"/>
    <w:rsid w:val="000D4A8E"/>
    <w:rsid w:val="000D4AC3"/>
    <w:rsid w:val="000D4ADB"/>
    <w:rsid w:val="000D4F88"/>
    <w:rsid w:val="000D5E09"/>
    <w:rsid w:val="000D607A"/>
    <w:rsid w:val="000D628E"/>
    <w:rsid w:val="000D6DB3"/>
    <w:rsid w:val="000D6F23"/>
    <w:rsid w:val="000D6F9B"/>
    <w:rsid w:val="000D70B8"/>
    <w:rsid w:val="000D76AB"/>
    <w:rsid w:val="000E0524"/>
    <w:rsid w:val="000E0674"/>
    <w:rsid w:val="000E0A5C"/>
    <w:rsid w:val="000E12A6"/>
    <w:rsid w:val="000E1813"/>
    <w:rsid w:val="000E1975"/>
    <w:rsid w:val="000E1FC8"/>
    <w:rsid w:val="000E2BF6"/>
    <w:rsid w:val="000E3135"/>
    <w:rsid w:val="000E3802"/>
    <w:rsid w:val="000E48C5"/>
    <w:rsid w:val="000E4DF0"/>
    <w:rsid w:val="000E561B"/>
    <w:rsid w:val="000E65B6"/>
    <w:rsid w:val="000E697E"/>
    <w:rsid w:val="000E69EB"/>
    <w:rsid w:val="000E6E85"/>
    <w:rsid w:val="000E7FF8"/>
    <w:rsid w:val="000F01FB"/>
    <w:rsid w:val="000F090F"/>
    <w:rsid w:val="000F0A15"/>
    <w:rsid w:val="000F0A88"/>
    <w:rsid w:val="000F1624"/>
    <w:rsid w:val="000F163E"/>
    <w:rsid w:val="000F2340"/>
    <w:rsid w:val="000F2576"/>
    <w:rsid w:val="000F259A"/>
    <w:rsid w:val="000F2821"/>
    <w:rsid w:val="000F2832"/>
    <w:rsid w:val="000F356A"/>
    <w:rsid w:val="000F36C8"/>
    <w:rsid w:val="000F394D"/>
    <w:rsid w:val="000F3CBC"/>
    <w:rsid w:val="000F3D4F"/>
    <w:rsid w:val="000F4036"/>
    <w:rsid w:val="000F4201"/>
    <w:rsid w:val="000F4797"/>
    <w:rsid w:val="000F4F69"/>
    <w:rsid w:val="000F58C8"/>
    <w:rsid w:val="000F65FE"/>
    <w:rsid w:val="000F66A9"/>
    <w:rsid w:val="000F66C3"/>
    <w:rsid w:val="000F6DCA"/>
    <w:rsid w:val="000F6EC6"/>
    <w:rsid w:val="00100071"/>
    <w:rsid w:val="0010020F"/>
    <w:rsid w:val="00100285"/>
    <w:rsid w:val="00101344"/>
    <w:rsid w:val="0010141A"/>
    <w:rsid w:val="001015E9"/>
    <w:rsid w:val="001019E3"/>
    <w:rsid w:val="001021AF"/>
    <w:rsid w:val="001023AF"/>
    <w:rsid w:val="00102ADE"/>
    <w:rsid w:val="00102B7E"/>
    <w:rsid w:val="00102E81"/>
    <w:rsid w:val="001030D7"/>
    <w:rsid w:val="0010377A"/>
    <w:rsid w:val="00103E7F"/>
    <w:rsid w:val="00103F2B"/>
    <w:rsid w:val="00103F36"/>
    <w:rsid w:val="00104724"/>
    <w:rsid w:val="00104987"/>
    <w:rsid w:val="00104C6E"/>
    <w:rsid w:val="00105985"/>
    <w:rsid w:val="00105C5B"/>
    <w:rsid w:val="0010610E"/>
    <w:rsid w:val="00106A5B"/>
    <w:rsid w:val="00106C24"/>
    <w:rsid w:val="00106F5E"/>
    <w:rsid w:val="0010707A"/>
    <w:rsid w:val="00107310"/>
    <w:rsid w:val="0010774F"/>
    <w:rsid w:val="00107835"/>
    <w:rsid w:val="00110434"/>
    <w:rsid w:val="001105FF"/>
    <w:rsid w:val="0011099C"/>
    <w:rsid w:val="00110A36"/>
    <w:rsid w:val="00110A86"/>
    <w:rsid w:val="00110E48"/>
    <w:rsid w:val="00111261"/>
    <w:rsid w:val="001114C6"/>
    <w:rsid w:val="00111C3F"/>
    <w:rsid w:val="00111D6C"/>
    <w:rsid w:val="00112797"/>
    <w:rsid w:val="00112803"/>
    <w:rsid w:val="001136D9"/>
    <w:rsid w:val="001143E6"/>
    <w:rsid w:val="0011440B"/>
    <w:rsid w:val="001148C2"/>
    <w:rsid w:val="00114AAC"/>
    <w:rsid w:val="0011596F"/>
    <w:rsid w:val="00115CD7"/>
    <w:rsid w:val="001161E4"/>
    <w:rsid w:val="0011633B"/>
    <w:rsid w:val="0011687C"/>
    <w:rsid w:val="00116A87"/>
    <w:rsid w:val="00116BAE"/>
    <w:rsid w:val="00116C12"/>
    <w:rsid w:val="00116D7C"/>
    <w:rsid w:val="00116F6B"/>
    <w:rsid w:val="00117087"/>
    <w:rsid w:val="001178E5"/>
    <w:rsid w:val="0011793F"/>
    <w:rsid w:val="00117A1A"/>
    <w:rsid w:val="00120181"/>
    <w:rsid w:val="001206B6"/>
    <w:rsid w:val="00120795"/>
    <w:rsid w:val="00121192"/>
    <w:rsid w:val="001217F4"/>
    <w:rsid w:val="00121A84"/>
    <w:rsid w:val="00121BCF"/>
    <w:rsid w:val="001222A8"/>
    <w:rsid w:val="001223E8"/>
    <w:rsid w:val="00122B22"/>
    <w:rsid w:val="00122DB3"/>
    <w:rsid w:val="00122F95"/>
    <w:rsid w:val="001231F0"/>
    <w:rsid w:val="001236D7"/>
    <w:rsid w:val="00123732"/>
    <w:rsid w:val="00123977"/>
    <w:rsid w:val="00123AA8"/>
    <w:rsid w:val="001247B0"/>
    <w:rsid w:val="0012541F"/>
    <w:rsid w:val="001254DA"/>
    <w:rsid w:val="0012556C"/>
    <w:rsid w:val="00125BD2"/>
    <w:rsid w:val="00125CC1"/>
    <w:rsid w:val="001261C8"/>
    <w:rsid w:val="001263A8"/>
    <w:rsid w:val="001265BA"/>
    <w:rsid w:val="001267DD"/>
    <w:rsid w:val="00127397"/>
    <w:rsid w:val="001276C9"/>
    <w:rsid w:val="00127950"/>
    <w:rsid w:val="00130B3A"/>
    <w:rsid w:val="00130CBF"/>
    <w:rsid w:val="00130F7B"/>
    <w:rsid w:val="00131074"/>
    <w:rsid w:val="0013108A"/>
    <w:rsid w:val="0013158B"/>
    <w:rsid w:val="001317E5"/>
    <w:rsid w:val="00131AA2"/>
    <w:rsid w:val="00132449"/>
    <w:rsid w:val="0013259A"/>
    <w:rsid w:val="00132653"/>
    <w:rsid w:val="001326DB"/>
    <w:rsid w:val="00133D0B"/>
    <w:rsid w:val="00135865"/>
    <w:rsid w:val="0013639C"/>
    <w:rsid w:val="001364D3"/>
    <w:rsid w:val="00136525"/>
    <w:rsid w:val="00137148"/>
    <w:rsid w:val="00137E55"/>
    <w:rsid w:val="001400DC"/>
    <w:rsid w:val="00140489"/>
    <w:rsid w:val="0014149B"/>
    <w:rsid w:val="001416D8"/>
    <w:rsid w:val="00141CD6"/>
    <w:rsid w:val="001424CF"/>
    <w:rsid w:val="00142BD6"/>
    <w:rsid w:val="00143569"/>
    <w:rsid w:val="00143D20"/>
    <w:rsid w:val="00144132"/>
    <w:rsid w:val="00144707"/>
    <w:rsid w:val="00146416"/>
    <w:rsid w:val="0014707E"/>
    <w:rsid w:val="0014746C"/>
    <w:rsid w:val="00147702"/>
    <w:rsid w:val="00147836"/>
    <w:rsid w:val="00147F08"/>
    <w:rsid w:val="00147F33"/>
    <w:rsid w:val="0015052A"/>
    <w:rsid w:val="001505FF"/>
    <w:rsid w:val="00150760"/>
    <w:rsid w:val="00150AF6"/>
    <w:rsid w:val="00150B20"/>
    <w:rsid w:val="001512CF"/>
    <w:rsid w:val="0015198F"/>
    <w:rsid w:val="00152030"/>
    <w:rsid w:val="001528C7"/>
    <w:rsid w:val="001536DA"/>
    <w:rsid w:val="001536F7"/>
    <w:rsid w:val="001537C2"/>
    <w:rsid w:val="00153A83"/>
    <w:rsid w:val="00153AAA"/>
    <w:rsid w:val="00153E28"/>
    <w:rsid w:val="00153E61"/>
    <w:rsid w:val="001542A4"/>
    <w:rsid w:val="00155478"/>
    <w:rsid w:val="001557B6"/>
    <w:rsid w:val="0015689C"/>
    <w:rsid w:val="00156AD5"/>
    <w:rsid w:val="00156B54"/>
    <w:rsid w:val="00156C19"/>
    <w:rsid w:val="00156C7A"/>
    <w:rsid w:val="00157123"/>
    <w:rsid w:val="00157486"/>
    <w:rsid w:val="001575D6"/>
    <w:rsid w:val="00157BE5"/>
    <w:rsid w:val="00157C43"/>
    <w:rsid w:val="00157CAF"/>
    <w:rsid w:val="001603BA"/>
    <w:rsid w:val="001609D7"/>
    <w:rsid w:val="00161216"/>
    <w:rsid w:val="00161DC2"/>
    <w:rsid w:val="001620F8"/>
    <w:rsid w:val="0016236F"/>
    <w:rsid w:val="001625C6"/>
    <w:rsid w:val="001625CA"/>
    <w:rsid w:val="00163DB6"/>
    <w:rsid w:val="0016423E"/>
    <w:rsid w:val="001645D1"/>
    <w:rsid w:val="001647C3"/>
    <w:rsid w:val="0016482C"/>
    <w:rsid w:val="00165C14"/>
    <w:rsid w:val="00165E9D"/>
    <w:rsid w:val="00166203"/>
    <w:rsid w:val="00166748"/>
    <w:rsid w:val="001667C1"/>
    <w:rsid w:val="0016788D"/>
    <w:rsid w:val="00167BF4"/>
    <w:rsid w:val="00167DCE"/>
    <w:rsid w:val="00171046"/>
    <w:rsid w:val="0017140B"/>
    <w:rsid w:val="00171532"/>
    <w:rsid w:val="00171A56"/>
    <w:rsid w:val="00171B80"/>
    <w:rsid w:val="00171D50"/>
    <w:rsid w:val="00172502"/>
    <w:rsid w:val="001725C8"/>
    <w:rsid w:val="0017272E"/>
    <w:rsid w:val="00172A3C"/>
    <w:rsid w:val="00172E3B"/>
    <w:rsid w:val="00173056"/>
    <w:rsid w:val="001738E7"/>
    <w:rsid w:val="001739E0"/>
    <w:rsid w:val="00173E4E"/>
    <w:rsid w:val="00174331"/>
    <w:rsid w:val="0017441B"/>
    <w:rsid w:val="001746F1"/>
    <w:rsid w:val="00175062"/>
    <w:rsid w:val="001761E6"/>
    <w:rsid w:val="001765F3"/>
    <w:rsid w:val="00176624"/>
    <w:rsid w:val="00176BAE"/>
    <w:rsid w:val="00176FBC"/>
    <w:rsid w:val="00177A78"/>
    <w:rsid w:val="00177D11"/>
    <w:rsid w:val="00177E27"/>
    <w:rsid w:val="00177F50"/>
    <w:rsid w:val="0018098F"/>
    <w:rsid w:val="00180C82"/>
    <w:rsid w:val="00180E6A"/>
    <w:rsid w:val="0018191A"/>
    <w:rsid w:val="0018285A"/>
    <w:rsid w:val="001829E8"/>
    <w:rsid w:val="00182CFB"/>
    <w:rsid w:val="00182F04"/>
    <w:rsid w:val="0018319F"/>
    <w:rsid w:val="001832A2"/>
    <w:rsid w:val="001835DD"/>
    <w:rsid w:val="00183666"/>
    <w:rsid w:val="00184255"/>
    <w:rsid w:val="001845E2"/>
    <w:rsid w:val="00184861"/>
    <w:rsid w:val="00184C34"/>
    <w:rsid w:val="00185EFF"/>
    <w:rsid w:val="00186124"/>
    <w:rsid w:val="0018612B"/>
    <w:rsid w:val="001861FB"/>
    <w:rsid w:val="00186533"/>
    <w:rsid w:val="00186930"/>
    <w:rsid w:val="001869B0"/>
    <w:rsid w:val="00186B61"/>
    <w:rsid w:val="00186DB6"/>
    <w:rsid w:val="001871B6"/>
    <w:rsid w:val="0018760A"/>
    <w:rsid w:val="0018789E"/>
    <w:rsid w:val="00190141"/>
    <w:rsid w:val="00190EEA"/>
    <w:rsid w:val="00191362"/>
    <w:rsid w:val="0019170A"/>
    <w:rsid w:val="00191CD4"/>
    <w:rsid w:val="001922C8"/>
    <w:rsid w:val="001924AC"/>
    <w:rsid w:val="00192B7D"/>
    <w:rsid w:val="00192E1F"/>
    <w:rsid w:val="00193B6D"/>
    <w:rsid w:val="00193DAD"/>
    <w:rsid w:val="0019444D"/>
    <w:rsid w:val="001951AB"/>
    <w:rsid w:val="00195C32"/>
    <w:rsid w:val="00195F77"/>
    <w:rsid w:val="0019631C"/>
    <w:rsid w:val="001967CE"/>
    <w:rsid w:val="0019704D"/>
    <w:rsid w:val="001971F7"/>
    <w:rsid w:val="00197B77"/>
    <w:rsid w:val="00197E0E"/>
    <w:rsid w:val="00197E87"/>
    <w:rsid w:val="001A01D4"/>
    <w:rsid w:val="001A0643"/>
    <w:rsid w:val="001A0AFE"/>
    <w:rsid w:val="001A130E"/>
    <w:rsid w:val="001A1530"/>
    <w:rsid w:val="001A29AF"/>
    <w:rsid w:val="001A381E"/>
    <w:rsid w:val="001A3C25"/>
    <w:rsid w:val="001A3C32"/>
    <w:rsid w:val="001A3D2A"/>
    <w:rsid w:val="001A4067"/>
    <w:rsid w:val="001A4195"/>
    <w:rsid w:val="001A4E56"/>
    <w:rsid w:val="001A5126"/>
    <w:rsid w:val="001A5280"/>
    <w:rsid w:val="001A5D1F"/>
    <w:rsid w:val="001A6853"/>
    <w:rsid w:val="001A6C6F"/>
    <w:rsid w:val="001A73E7"/>
    <w:rsid w:val="001A7B41"/>
    <w:rsid w:val="001A7CDB"/>
    <w:rsid w:val="001B0BF7"/>
    <w:rsid w:val="001B0CC6"/>
    <w:rsid w:val="001B1162"/>
    <w:rsid w:val="001B1C0E"/>
    <w:rsid w:val="001B1D67"/>
    <w:rsid w:val="001B239B"/>
    <w:rsid w:val="001B2BB9"/>
    <w:rsid w:val="001B2F09"/>
    <w:rsid w:val="001B472B"/>
    <w:rsid w:val="001B4910"/>
    <w:rsid w:val="001B49B3"/>
    <w:rsid w:val="001B4A27"/>
    <w:rsid w:val="001B4C00"/>
    <w:rsid w:val="001B4DDE"/>
    <w:rsid w:val="001B5409"/>
    <w:rsid w:val="001B5A81"/>
    <w:rsid w:val="001B5D6B"/>
    <w:rsid w:val="001B6183"/>
    <w:rsid w:val="001B67C3"/>
    <w:rsid w:val="001B6ADE"/>
    <w:rsid w:val="001B6BE1"/>
    <w:rsid w:val="001B6CA6"/>
    <w:rsid w:val="001B6D6F"/>
    <w:rsid w:val="001B6DFE"/>
    <w:rsid w:val="001B7031"/>
    <w:rsid w:val="001B7B58"/>
    <w:rsid w:val="001B7DA6"/>
    <w:rsid w:val="001C04AD"/>
    <w:rsid w:val="001C0F99"/>
    <w:rsid w:val="001C1018"/>
    <w:rsid w:val="001C11A1"/>
    <w:rsid w:val="001C16EA"/>
    <w:rsid w:val="001C1D1F"/>
    <w:rsid w:val="001C2013"/>
    <w:rsid w:val="001C207A"/>
    <w:rsid w:val="001C2366"/>
    <w:rsid w:val="001C29D9"/>
    <w:rsid w:val="001C32B8"/>
    <w:rsid w:val="001C330E"/>
    <w:rsid w:val="001C361B"/>
    <w:rsid w:val="001C3C94"/>
    <w:rsid w:val="001C3DD1"/>
    <w:rsid w:val="001C515F"/>
    <w:rsid w:val="001C5397"/>
    <w:rsid w:val="001C5B5E"/>
    <w:rsid w:val="001C6650"/>
    <w:rsid w:val="001C7334"/>
    <w:rsid w:val="001D004D"/>
    <w:rsid w:val="001D00F0"/>
    <w:rsid w:val="001D0202"/>
    <w:rsid w:val="001D039B"/>
    <w:rsid w:val="001D03DC"/>
    <w:rsid w:val="001D096B"/>
    <w:rsid w:val="001D0A59"/>
    <w:rsid w:val="001D0D4A"/>
    <w:rsid w:val="001D143D"/>
    <w:rsid w:val="001D1936"/>
    <w:rsid w:val="001D1BCD"/>
    <w:rsid w:val="001D255D"/>
    <w:rsid w:val="001D2F2A"/>
    <w:rsid w:val="001D31C4"/>
    <w:rsid w:val="001D33B0"/>
    <w:rsid w:val="001D33C2"/>
    <w:rsid w:val="001D3A03"/>
    <w:rsid w:val="001D3D37"/>
    <w:rsid w:val="001D3D46"/>
    <w:rsid w:val="001D3D64"/>
    <w:rsid w:val="001D43D4"/>
    <w:rsid w:val="001D46D7"/>
    <w:rsid w:val="001D5096"/>
    <w:rsid w:val="001D53EE"/>
    <w:rsid w:val="001D592A"/>
    <w:rsid w:val="001D5ED7"/>
    <w:rsid w:val="001D67D8"/>
    <w:rsid w:val="001D6E01"/>
    <w:rsid w:val="001D70FC"/>
    <w:rsid w:val="001D7BC9"/>
    <w:rsid w:val="001D7F4E"/>
    <w:rsid w:val="001E03FD"/>
    <w:rsid w:val="001E1036"/>
    <w:rsid w:val="001E16E2"/>
    <w:rsid w:val="001E1DC6"/>
    <w:rsid w:val="001E1E26"/>
    <w:rsid w:val="001E2870"/>
    <w:rsid w:val="001E2959"/>
    <w:rsid w:val="001E3386"/>
    <w:rsid w:val="001E36BE"/>
    <w:rsid w:val="001E37E8"/>
    <w:rsid w:val="001E3DD9"/>
    <w:rsid w:val="001E411A"/>
    <w:rsid w:val="001E4171"/>
    <w:rsid w:val="001E468C"/>
    <w:rsid w:val="001E4B03"/>
    <w:rsid w:val="001E511D"/>
    <w:rsid w:val="001E56CC"/>
    <w:rsid w:val="001E62D4"/>
    <w:rsid w:val="001E66E8"/>
    <w:rsid w:val="001E6B18"/>
    <w:rsid w:val="001E6EE0"/>
    <w:rsid w:val="001E7082"/>
    <w:rsid w:val="001E723E"/>
    <w:rsid w:val="001E79C0"/>
    <w:rsid w:val="001E7A56"/>
    <w:rsid w:val="001E7AF8"/>
    <w:rsid w:val="001F0769"/>
    <w:rsid w:val="001F1197"/>
    <w:rsid w:val="001F1466"/>
    <w:rsid w:val="001F17AE"/>
    <w:rsid w:val="001F1A4E"/>
    <w:rsid w:val="001F21B0"/>
    <w:rsid w:val="001F231A"/>
    <w:rsid w:val="001F2341"/>
    <w:rsid w:val="001F369A"/>
    <w:rsid w:val="001F49FF"/>
    <w:rsid w:val="001F4B5D"/>
    <w:rsid w:val="001F4F42"/>
    <w:rsid w:val="001F5147"/>
    <w:rsid w:val="001F55F5"/>
    <w:rsid w:val="001F5988"/>
    <w:rsid w:val="001F5CD4"/>
    <w:rsid w:val="001F60E5"/>
    <w:rsid w:val="001F743F"/>
    <w:rsid w:val="001F77A2"/>
    <w:rsid w:val="001F7902"/>
    <w:rsid w:val="001F7E5E"/>
    <w:rsid w:val="00200329"/>
    <w:rsid w:val="002003A5"/>
    <w:rsid w:val="00200593"/>
    <w:rsid w:val="002007D7"/>
    <w:rsid w:val="00200BD1"/>
    <w:rsid w:val="00201485"/>
    <w:rsid w:val="00201857"/>
    <w:rsid w:val="00202237"/>
    <w:rsid w:val="002022B5"/>
    <w:rsid w:val="00202704"/>
    <w:rsid w:val="00202D1F"/>
    <w:rsid w:val="002030E3"/>
    <w:rsid w:val="0020356B"/>
    <w:rsid w:val="00203A7F"/>
    <w:rsid w:val="002040D7"/>
    <w:rsid w:val="0020454D"/>
    <w:rsid w:val="00204868"/>
    <w:rsid w:val="00204E28"/>
    <w:rsid w:val="0020576D"/>
    <w:rsid w:val="00205876"/>
    <w:rsid w:val="00205D48"/>
    <w:rsid w:val="002065CF"/>
    <w:rsid w:val="00206C6E"/>
    <w:rsid w:val="00206ECE"/>
    <w:rsid w:val="002070BD"/>
    <w:rsid w:val="00207244"/>
    <w:rsid w:val="00207629"/>
    <w:rsid w:val="00207C78"/>
    <w:rsid w:val="00210205"/>
    <w:rsid w:val="002105F7"/>
    <w:rsid w:val="0021076A"/>
    <w:rsid w:val="00210B33"/>
    <w:rsid w:val="00211254"/>
    <w:rsid w:val="0021259B"/>
    <w:rsid w:val="002127F8"/>
    <w:rsid w:val="00212BAF"/>
    <w:rsid w:val="00212D58"/>
    <w:rsid w:val="00212ED5"/>
    <w:rsid w:val="00213101"/>
    <w:rsid w:val="0021359C"/>
    <w:rsid w:val="002137DA"/>
    <w:rsid w:val="00213BFF"/>
    <w:rsid w:val="002140AF"/>
    <w:rsid w:val="00214181"/>
    <w:rsid w:val="00214230"/>
    <w:rsid w:val="002146E1"/>
    <w:rsid w:val="00214BD8"/>
    <w:rsid w:val="00214D04"/>
    <w:rsid w:val="00214F5C"/>
    <w:rsid w:val="002151F6"/>
    <w:rsid w:val="002151FE"/>
    <w:rsid w:val="00215204"/>
    <w:rsid w:val="00215558"/>
    <w:rsid w:val="00215665"/>
    <w:rsid w:val="0021575D"/>
    <w:rsid w:val="002162FB"/>
    <w:rsid w:val="00216FEA"/>
    <w:rsid w:val="0021734D"/>
    <w:rsid w:val="00217EA6"/>
    <w:rsid w:val="002200C8"/>
    <w:rsid w:val="0022024A"/>
    <w:rsid w:val="00220AAE"/>
    <w:rsid w:val="00220AB7"/>
    <w:rsid w:val="00220EDE"/>
    <w:rsid w:val="002213ED"/>
    <w:rsid w:val="002214E4"/>
    <w:rsid w:val="00221681"/>
    <w:rsid w:val="002221D2"/>
    <w:rsid w:val="0022280E"/>
    <w:rsid w:val="00222B67"/>
    <w:rsid w:val="002230E6"/>
    <w:rsid w:val="002235D4"/>
    <w:rsid w:val="00223AE1"/>
    <w:rsid w:val="002240C7"/>
    <w:rsid w:val="00224894"/>
    <w:rsid w:val="00224EF4"/>
    <w:rsid w:val="00225118"/>
    <w:rsid w:val="002253AE"/>
    <w:rsid w:val="0022545F"/>
    <w:rsid w:val="00225542"/>
    <w:rsid w:val="00225765"/>
    <w:rsid w:val="002260D2"/>
    <w:rsid w:val="0022628B"/>
    <w:rsid w:val="002266A9"/>
    <w:rsid w:val="0022687E"/>
    <w:rsid w:val="00227004"/>
    <w:rsid w:val="00227148"/>
    <w:rsid w:val="00227DB8"/>
    <w:rsid w:val="00227EB5"/>
    <w:rsid w:val="002301F0"/>
    <w:rsid w:val="002303A1"/>
    <w:rsid w:val="0023044C"/>
    <w:rsid w:val="00230715"/>
    <w:rsid w:val="00231105"/>
    <w:rsid w:val="0023166E"/>
    <w:rsid w:val="00232098"/>
    <w:rsid w:val="002327CC"/>
    <w:rsid w:val="00232B9E"/>
    <w:rsid w:val="00233541"/>
    <w:rsid w:val="00233658"/>
    <w:rsid w:val="0023368D"/>
    <w:rsid w:val="0023377E"/>
    <w:rsid w:val="00234091"/>
    <w:rsid w:val="0023446E"/>
    <w:rsid w:val="00234ED2"/>
    <w:rsid w:val="00235680"/>
    <w:rsid w:val="00235720"/>
    <w:rsid w:val="002359CE"/>
    <w:rsid w:val="00236029"/>
    <w:rsid w:val="00236313"/>
    <w:rsid w:val="0023654C"/>
    <w:rsid w:val="0023699D"/>
    <w:rsid w:val="00237A02"/>
    <w:rsid w:val="00237F92"/>
    <w:rsid w:val="002406F0"/>
    <w:rsid w:val="002409E3"/>
    <w:rsid w:val="00240F73"/>
    <w:rsid w:val="002411B5"/>
    <w:rsid w:val="0024143C"/>
    <w:rsid w:val="002416A9"/>
    <w:rsid w:val="00241753"/>
    <w:rsid w:val="00241CD8"/>
    <w:rsid w:val="00241E8E"/>
    <w:rsid w:val="00242458"/>
    <w:rsid w:val="0024267D"/>
    <w:rsid w:val="002428ED"/>
    <w:rsid w:val="00242AF1"/>
    <w:rsid w:val="002438EC"/>
    <w:rsid w:val="00243915"/>
    <w:rsid w:val="00243B70"/>
    <w:rsid w:val="00243DDB"/>
    <w:rsid w:val="00243E3A"/>
    <w:rsid w:val="00243E66"/>
    <w:rsid w:val="0024423D"/>
    <w:rsid w:val="00244419"/>
    <w:rsid w:val="0024451C"/>
    <w:rsid w:val="0024465F"/>
    <w:rsid w:val="00244C5D"/>
    <w:rsid w:val="00244D0C"/>
    <w:rsid w:val="00244F97"/>
    <w:rsid w:val="00245099"/>
    <w:rsid w:val="00245346"/>
    <w:rsid w:val="002453DE"/>
    <w:rsid w:val="00245808"/>
    <w:rsid w:val="00245849"/>
    <w:rsid w:val="00245854"/>
    <w:rsid w:val="00245996"/>
    <w:rsid w:val="00245E76"/>
    <w:rsid w:val="00246365"/>
    <w:rsid w:val="00246391"/>
    <w:rsid w:val="00246ECF"/>
    <w:rsid w:val="002470F5"/>
    <w:rsid w:val="00250761"/>
    <w:rsid w:val="00250854"/>
    <w:rsid w:val="00250C20"/>
    <w:rsid w:val="00250C21"/>
    <w:rsid w:val="00250C43"/>
    <w:rsid w:val="00250D2E"/>
    <w:rsid w:val="002512A5"/>
    <w:rsid w:val="00251663"/>
    <w:rsid w:val="00251C02"/>
    <w:rsid w:val="002529AE"/>
    <w:rsid w:val="00252D41"/>
    <w:rsid w:val="00254133"/>
    <w:rsid w:val="002552EC"/>
    <w:rsid w:val="00255A74"/>
    <w:rsid w:val="00255B0B"/>
    <w:rsid w:val="00255D1B"/>
    <w:rsid w:val="00255FBF"/>
    <w:rsid w:val="0025600B"/>
    <w:rsid w:val="002564A7"/>
    <w:rsid w:val="00256664"/>
    <w:rsid w:val="002567E5"/>
    <w:rsid w:val="00256B24"/>
    <w:rsid w:val="00256C5F"/>
    <w:rsid w:val="00256D3C"/>
    <w:rsid w:val="00257359"/>
    <w:rsid w:val="00257441"/>
    <w:rsid w:val="002602CE"/>
    <w:rsid w:val="002616AF"/>
    <w:rsid w:val="00261792"/>
    <w:rsid w:val="00261816"/>
    <w:rsid w:val="00261D82"/>
    <w:rsid w:val="00261DD6"/>
    <w:rsid w:val="002623EC"/>
    <w:rsid w:val="00262F58"/>
    <w:rsid w:val="00263A88"/>
    <w:rsid w:val="0026441F"/>
    <w:rsid w:val="0026458D"/>
    <w:rsid w:val="00264682"/>
    <w:rsid w:val="00264F39"/>
    <w:rsid w:val="00265002"/>
    <w:rsid w:val="00265A0C"/>
    <w:rsid w:val="00265D48"/>
    <w:rsid w:val="00265E2B"/>
    <w:rsid w:val="00265F78"/>
    <w:rsid w:val="00265FCD"/>
    <w:rsid w:val="0026605D"/>
    <w:rsid w:val="00266236"/>
    <w:rsid w:val="00266740"/>
    <w:rsid w:val="00266A52"/>
    <w:rsid w:val="00266E36"/>
    <w:rsid w:val="002670D9"/>
    <w:rsid w:val="00267E3D"/>
    <w:rsid w:val="00270311"/>
    <w:rsid w:val="0027032F"/>
    <w:rsid w:val="00270475"/>
    <w:rsid w:val="002705C7"/>
    <w:rsid w:val="00270B6C"/>
    <w:rsid w:val="002710CD"/>
    <w:rsid w:val="00271441"/>
    <w:rsid w:val="0027164B"/>
    <w:rsid w:val="00271D8C"/>
    <w:rsid w:val="0027206F"/>
    <w:rsid w:val="002726F1"/>
    <w:rsid w:val="002727CC"/>
    <w:rsid w:val="0027295F"/>
    <w:rsid w:val="00272F78"/>
    <w:rsid w:val="00273D8F"/>
    <w:rsid w:val="00273DC3"/>
    <w:rsid w:val="002744AB"/>
    <w:rsid w:val="002746E8"/>
    <w:rsid w:val="0027573A"/>
    <w:rsid w:val="00275CC6"/>
    <w:rsid w:val="00275F89"/>
    <w:rsid w:val="002761B2"/>
    <w:rsid w:val="00276634"/>
    <w:rsid w:val="00276AAF"/>
    <w:rsid w:val="00276F7B"/>
    <w:rsid w:val="0028017A"/>
    <w:rsid w:val="00280286"/>
    <w:rsid w:val="0028096E"/>
    <w:rsid w:val="0028130A"/>
    <w:rsid w:val="00281E20"/>
    <w:rsid w:val="00282E56"/>
    <w:rsid w:val="00283630"/>
    <w:rsid w:val="002841E0"/>
    <w:rsid w:val="0028490D"/>
    <w:rsid w:val="00284AB2"/>
    <w:rsid w:val="002850D7"/>
    <w:rsid w:val="0028512C"/>
    <w:rsid w:val="00285919"/>
    <w:rsid w:val="0028596E"/>
    <w:rsid w:val="00285C77"/>
    <w:rsid w:val="00286A28"/>
    <w:rsid w:val="00286CD4"/>
    <w:rsid w:val="00286FB9"/>
    <w:rsid w:val="002873EF"/>
    <w:rsid w:val="002877E6"/>
    <w:rsid w:val="0028796C"/>
    <w:rsid w:val="002901EF"/>
    <w:rsid w:val="002909E8"/>
    <w:rsid w:val="00290B54"/>
    <w:rsid w:val="00290C8B"/>
    <w:rsid w:val="002919D3"/>
    <w:rsid w:val="00291C60"/>
    <w:rsid w:val="00292F39"/>
    <w:rsid w:val="002932CC"/>
    <w:rsid w:val="00293A55"/>
    <w:rsid w:val="002947B9"/>
    <w:rsid w:val="00295652"/>
    <w:rsid w:val="00296469"/>
    <w:rsid w:val="002964A5"/>
    <w:rsid w:val="00296736"/>
    <w:rsid w:val="00296A45"/>
    <w:rsid w:val="00296E78"/>
    <w:rsid w:val="00296ED5"/>
    <w:rsid w:val="00296F83"/>
    <w:rsid w:val="00297178"/>
    <w:rsid w:val="00297283"/>
    <w:rsid w:val="0029799B"/>
    <w:rsid w:val="00297C88"/>
    <w:rsid w:val="00297E2E"/>
    <w:rsid w:val="002A1376"/>
    <w:rsid w:val="002A1CDA"/>
    <w:rsid w:val="002A1F99"/>
    <w:rsid w:val="002A2005"/>
    <w:rsid w:val="002A23DD"/>
    <w:rsid w:val="002A2B3B"/>
    <w:rsid w:val="002A2B57"/>
    <w:rsid w:val="002A3237"/>
    <w:rsid w:val="002A3356"/>
    <w:rsid w:val="002A3440"/>
    <w:rsid w:val="002A3CC2"/>
    <w:rsid w:val="002A4836"/>
    <w:rsid w:val="002A4A49"/>
    <w:rsid w:val="002A4B00"/>
    <w:rsid w:val="002A4E81"/>
    <w:rsid w:val="002A5350"/>
    <w:rsid w:val="002A53CD"/>
    <w:rsid w:val="002A5C93"/>
    <w:rsid w:val="002A5F5B"/>
    <w:rsid w:val="002A686D"/>
    <w:rsid w:val="002A6C7C"/>
    <w:rsid w:val="002A70B6"/>
    <w:rsid w:val="002A7289"/>
    <w:rsid w:val="002A7E70"/>
    <w:rsid w:val="002A7F2C"/>
    <w:rsid w:val="002B0195"/>
    <w:rsid w:val="002B0683"/>
    <w:rsid w:val="002B0EA3"/>
    <w:rsid w:val="002B2404"/>
    <w:rsid w:val="002B2443"/>
    <w:rsid w:val="002B2572"/>
    <w:rsid w:val="002B2B71"/>
    <w:rsid w:val="002B2EFD"/>
    <w:rsid w:val="002B3440"/>
    <w:rsid w:val="002B365C"/>
    <w:rsid w:val="002B372C"/>
    <w:rsid w:val="002B38C1"/>
    <w:rsid w:val="002B3A57"/>
    <w:rsid w:val="002B3D2C"/>
    <w:rsid w:val="002B4379"/>
    <w:rsid w:val="002B4F82"/>
    <w:rsid w:val="002B53DD"/>
    <w:rsid w:val="002B57A6"/>
    <w:rsid w:val="002B61A7"/>
    <w:rsid w:val="002B6367"/>
    <w:rsid w:val="002B65EB"/>
    <w:rsid w:val="002B6C27"/>
    <w:rsid w:val="002B710A"/>
    <w:rsid w:val="002B71C5"/>
    <w:rsid w:val="002B7372"/>
    <w:rsid w:val="002B75CD"/>
    <w:rsid w:val="002B7C01"/>
    <w:rsid w:val="002C006A"/>
    <w:rsid w:val="002C0E15"/>
    <w:rsid w:val="002C0E91"/>
    <w:rsid w:val="002C14B8"/>
    <w:rsid w:val="002C1B77"/>
    <w:rsid w:val="002C1B78"/>
    <w:rsid w:val="002C219A"/>
    <w:rsid w:val="002C2603"/>
    <w:rsid w:val="002C26C5"/>
    <w:rsid w:val="002C2C85"/>
    <w:rsid w:val="002C2D0F"/>
    <w:rsid w:val="002C2EB7"/>
    <w:rsid w:val="002C3034"/>
    <w:rsid w:val="002C44A9"/>
    <w:rsid w:val="002C49CB"/>
    <w:rsid w:val="002C4EC5"/>
    <w:rsid w:val="002C5154"/>
    <w:rsid w:val="002C58B3"/>
    <w:rsid w:val="002C5998"/>
    <w:rsid w:val="002C6521"/>
    <w:rsid w:val="002C6D2F"/>
    <w:rsid w:val="002C6DC5"/>
    <w:rsid w:val="002C7D10"/>
    <w:rsid w:val="002C7ED0"/>
    <w:rsid w:val="002D0164"/>
    <w:rsid w:val="002D02F5"/>
    <w:rsid w:val="002D03FE"/>
    <w:rsid w:val="002D06FE"/>
    <w:rsid w:val="002D127F"/>
    <w:rsid w:val="002D150A"/>
    <w:rsid w:val="002D2030"/>
    <w:rsid w:val="002D2ADB"/>
    <w:rsid w:val="002D2F1E"/>
    <w:rsid w:val="002D3103"/>
    <w:rsid w:val="002D343F"/>
    <w:rsid w:val="002D35AE"/>
    <w:rsid w:val="002D3A37"/>
    <w:rsid w:val="002D3C13"/>
    <w:rsid w:val="002D3C7D"/>
    <w:rsid w:val="002D43C0"/>
    <w:rsid w:val="002D4656"/>
    <w:rsid w:val="002D477F"/>
    <w:rsid w:val="002D47F1"/>
    <w:rsid w:val="002D49A3"/>
    <w:rsid w:val="002D5D09"/>
    <w:rsid w:val="002D5E1E"/>
    <w:rsid w:val="002D5EFF"/>
    <w:rsid w:val="002D5FE5"/>
    <w:rsid w:val="002D6040"/>
    <w:rsid w:val="002D6392"/>
    <w:rsid w:val="002D6BC0"/>
    <w:rsid w:val="002D6C1A"/>
    <w:rsid w:val="002D73E3"/>
    <w:rsid w:val="002D7779"/>
    <w:rsid w:val="002D7821"/>
    <w:rsid w:val="002D799F"/>
    <w:rsid w:val="002E0283"/>
    <w:rsid w:val="002E03C0"/>
    <w:rsid w:val="002E0B9A"/>
    <w:rsid w:val="002E0D42"/>
    <w:rsid w:val="002E1E63"/>
    <w:rsid w:val="002E247C"/>
    <w:rsid w:val="002E2858"/>
    <w:rsid w:val="002E29E8"/>
    <w:rsid w:val="002E2BC2"/>
    <w:rsid w:val="002E2C07"/>
    <w:rsid w:val="002E2FE4"/>
    <w:rsid w:val="002E3015"/>
    <w:rsid w:val="002E41F4"/>
    <w:rsid w:val="002E420E"/>
    <w:rsid w:val="002E4653"/>
    <w:rsid w:val="002E476D"/>
    <w:rsid w:val="002E4C2D"/>
    <w:rsid w:val="002E4DCC"/>
    <w:rsid w:val="002E52C0"/>
    <w:rsid w:val="002E5552"/>
    <w:rsid w:val="002E621D"/>
    <w:rsid w:val="002E6323"/>
    <w:rsid w:val="002E7B9F"/>
    <w:rsid w:val="002F009C"/>
    <w:rsid w:val="002F11FB"/>
    <w:rsid w:val="002F1244"/>
    <w:rsid w:val="002F16CD"/>
    <w:rsid w:val="002F2028"/>
    <w:rsid w:val="002F2C3B"/>
    <w:rsid w:val="002F2E4B"/>
    <w:rsid w:val="002F336A"/>
    <w:rsid w:val="002F4089"/>
    <w:rsid w:val="002F437C"/>
    <w:rsid w:val="002F4550"/>
    <w:rsid w:val="002F504E"/>
    <w:rsid w:val="002F5169"/>
    <w:rsid w:val="002F53A3"/>
    <w:rsid w:val="002F5891"/>
    <w:rsid w:val="002F5B14"/>
    <w:rsid w:val="002F5B71"/>
    <w:rsid w:val="002F5FD6"/>
    <w:rsid w:val="002F64E4"/>
    <w:rsid w:val="002F655F"/>
    <w:rsid w:val="002F68BE"/>
    <w:rsid w:val="002F69F8"/>
    <w:rsid w:val="002F6CA3"/>
    <w:rsid w:val="002F7E93"/>
    <w:rsid w:val="00300001"/>
    <w:rsid w:val="00300D17"/>
    <w:rsid w:val="00301087"/>
    <w:rsid w:val="00301334"/>
    <w:rsid w:val="003014B8"/>
    <w:rsid w:val="00301B5F"/>
    <w:rsid w:val="00301D61"/>
    <w:rsid w:val="00302410"/>
    <w:rsid w:val="00302439"/>
    <w:rsid w:val="003024BD"/>
    <w:rsid w:val="00302E06"/>
    <w:rsid w:val="00302FDE"/>
    <w:rsid w:val="0030326A"/>
    <w:rsid w:val="00303434"/>
    <w:rsid w:val="003034F5"/>
    <w:rsid w:val="003038D7"/>
    <w:rsid w:val="00304020"/>
    <w:rsid w:val="00304478"/>
    <w:rsid w:val="00305087"/>
    <w:rsid w:val="0030545C"/>
    <w:rsid w:val="00305838"/>
    <w:rsid w:val="003058BF"/>
    <w:rsid w:val="00305CBF"/>
    <w:rsid w:val="00305EC6"/>
    <w:rsid w:val="00305EFB"/>
    <w:rsid w:val="003061E2"/>
    <w:rsid w:val="00306326"/>
    <w:rsid w:val="00306C0E"/>
    <w:rsid w:val="00306C88"/>
    <w:rsid w:val="00307382"/>
    <w:rsid w:val="00307A67"/>
    <w:rsid w:val="00307BD7"/>
    <w:rsid w:val="00307DA4"/>
    <w:rsid w:val="003106A4"/>
    <w:rsid w:val="00310AB6"/>
    <w:rsid w:val="00310DA9"/>
    <w:rsid w:val="00310ED2"/>
    <w:rsid w:val="003112F1"/>
    <w:rsid w:val="0031143E"/>
    <w:rsid w:val="003116BB"/>
    <w:rsid w:val="00311E35"/>
    <w:rsid w:val="0031293B"/>
    <w:rsid w:val="003129BC"/>
    <w:rsid w:val="00312A11"/>
    <w:rsid w:val="00312CB0"/>
    <w:rsid w:val="00312D23"/>
    <w:rsid w:val="00313054"/>
    <w:rsid w:val="00313121"/>
    <w:rsid w:val="0031356B"/>
    <w:rsid w:val="0031392E"/>
    <w:rsid w:val="00314819"/>
    <w:rsid w:val="00314FA6"/>
    <w:rsid w:val="003152E8"/>
    <w:rsid w:val="003156CA"/>
    <w:rsid w:val="00315D8C"/>
    <w:rsid w:val="00315F5F"/>
    <w:rsid w:val="003160D4"/>
    <w:rsid w:val="00316112"/>
    <w:rsid w:val="00316341"/>
    <w:rsid w:val="003163A1"/>
    <w:rsid w:val="003165DD"/>
    <w:rsid w:val="00316CEE"/>
    <w:rsid w:val="00317204"/>
    <w:rsid w:val="00317FFB"/>
    <w:rsid w:val="003202CF"/>
    <w:rsid w:val="00320506"/>
    <w:rsid w:val="00320EEA"/>
    <w:rsid w:val="00321630"/>
    <w:rsid w:val="0032187F"/>
    <w:rsid w:val="00321C50"/>
    <w:rsid w:val="00321F16"/>
    <w:rsid w:val="003228D9"/>
    <w:rsid w:val="00322A6B"/>
    <w:rsid w:val="00322CF6"/>
    <w:rsid w:val="0032310F"/>
    <w:rsid w:val="003246CB"/>
    <w:rsid w:val="00324C02"/>
    <w:rsid w:val="00324C4C"/>
    <w:rsid w:val="00324F11"/>
    <w:rsid w:val="00325127"/>
    <w:rsid w:val="003253F8"/>
    <w:rsid w:val="00325667"/>
    <w:rsid w:val="00325BDF"/>
    <w:rsid w:val="00325C2D"/>
    <w:rsid w:val="00325CE8"/>
    <w:rsid w:val="00325D39"/>
    <w:rsid w:val="00325EDA"/>
    <w:rsid w:val="00326490"/>
    <w:rsid w:val="003266A8"/>
    <w:rsid w:val="003268B9"/>
    <w:rsid w:val="00326C68"/>
    <w:rsid w:val="00327AC3"/>
    <w:rsid w:val="00327B69"/>
    <w:rsid w:val="003303EA"/>
    <w:rsid w:val="003307C3"/>
    <w:rsid w:val="003309EB"/>
    <w:rsid w:val="00330D8D"/>
    <w:rsid w:val="0033105A"/>
    <w:rsid w:val="003310C8"/>
    <w:rsid w:val="00331152"/>
    <w:rsid w:val="00331AEC"/>
    <w:rsid w:val="003320A8"/>
    <w:rsid w:val="0033297C"/>
    <w:rsid w:val="003332B8"/>
    <w:rsid w:val="003334B2"/>
    <w:rsid w:val="00333507"/>
    <w:rsid w:val="00333A0F"/>
    <w:rsid w:val="00335250"/>
    <w:rsid w:val="00336D2F"/>
    <w:rsid w:val="00337EA6"/>
    <w:rsid w:val="00340962"/>
    <w:rsid w:val="00340CC0"/>
    <w:rsid w:val="00341367"/>
    <w:rsid w:val="0034171E"/>
    <w:rsid w:val="00341930"/>
    <w:rsid w:val="00341D33"/>
    <w:rsid w:val="00341E15"/>
    <w:rsid w:val="00342033"/>
    <w:rsid w:val="003423D1"/>
    <w:rsid w:val="003428EF"/>
    <w:rsid w:val="003429CC"/>
    <w:rsid w:val="00342D6C"/>
    <w:rsid w:val="003433DF"/>
    <w:rsid w:val="00344F0C"/>
    <w:rsid w:val="003454BA"/>
    <w:rsid w:val="0034594F"/>
    <w:rsid w:val="00345C91"/>
    <w:rsid w:val="003461B9"/>
    <w:rsid w:val="00346763"/>
    <w:rsid w:val="003468E6"/>
    <w:rsid w:val="00346F71"/>
    <w:rsid w:val="003477D3"/>
    <w:rsid w:val="00347CAE"/>
    <w:rsid w:val="00347E52"/>
    <w:rsid w:val="0035026C"/>
    <w:rsid w:val="00350667"/>
    <w:rsid w:val="00350989"/>
    <w:rsid w:val="00351805"/>
    <w:rsid w:val="00351ADD"/>
    <w:rsid w:val="00352041"/>
    <w:rsid w:val="00352050"/>
    <w:rsid w:val="003521DD"/>
    <w:rsid w:val="00352C29"/>
    <w:rsid w:val="00352E3F"/>
    <w:rsid w:val="00352F06"/>
    <w:rsid w:val="00353662"/>
    <w:rsid w:val="00353731"/>
    <w:rsid w:val="00353E25"/>
    <w:rsid w:val="0035428D"/>
    <w:rsid w:val="003546F3"/>
    <w:rsid w:val="00354C06"/>
    <w:rsid w:val="00355661"/>
    <w:rsid w:val="0035623E"/>
    <w:rsid w:val="0035635C"/>
    <w:rsid w:val="003563D3"/>
    <w:rsid w:val="00356C32"/>
    <w:rsid w:val="00356D9D"/>
    <w:rsid w:val="00356F1D"/>
    <w:rsid w:val="00356F65"/>
    <w:rsid w:val="0035701D"/>
    <w:rsid w:val="003570D9"/>
    <w:rsid w:val="00360049"/>
    <w:rsid w:val="003601E3"/>
    <w:rsid w:val="0036038B"/>
    <w:rsid w:val="00360587"/>
    <w:rsid w:val="00360838"/>
    <w:rsid w:val="00361CC4"/>
    <w:rsid w:val="003628E4"/>
    <w:rsid w:val="00362A09"/>
    <w:rsid w:val="00362B9E"/>
    <w:rsid w:val="00363E99"/>
    <w:rsid w:val="003643B3"/>
    <w:rsid w:val="00364562"/>
    <w:rsid w:val="00364788"/>
    <w:rsid w:val="00364B46"/>
    <w:rsid w:val="00364C69"/>
    <w:rsid w:val="00364FA0"/>
    <w:rsid w:val="003652F8"/>
    <w:rsid w:val="00365AB3"/>
    <w:rsid w:val="00365B03"/>
    <w:rsid w:val="00365FF1"/>
    <w:rsid w:val="003661A8"/>
    <w:rsid w:val="0036631A"/>
    <w:rsid w:val="003672F8"/>
    <w:rsid w:val="00367A1C"/>
    <w:rsid w:val="00367C64"/>
    <w:rsid w:val="00367E18"/>
    <w:rsid w:val="00370B15"/>
    <w:rsid w:val="00370C14"/>
    <w:rsid w:val="00370C21"/>
    <w:rsid w:val="00370CF9"/>
    <w:rsid w:val="003710B7"/>
    <w:rsid w:val="0037197A"/>
    <w:rsid w:val="00371A6E"/>
    <w:rsid w:val="00371AAF"/>
    <w:rsid w:val="00372018"/>
    <w:rsid w:val="003721B4"/>
    <w:rsid w:val="00372A84"/>
    <w:rsid w:val="00372C9B"/>
    <w:rsid w:val="00372CB2"/>
    <w:rsid w:val="00372D99"/>
    <w:rsid w:val="00373220"/>
    <w:rsid w:val="00373804"/>
    <w:rsid w:val="0037450E"/>
    <w:rsid w:val="00375937"/>
    <w:rsid w:val="00375D85"/>
    <w:rsid w:val="00376704"/>
    <w:rsid w:val="003767D1"/>
    <w:rsid w:val="003778C1"/>
    <w:rsid w:val="00380212"/>
    <w:rsid w:val="00380454"/>
    <w:rsid w:val="00380EE4"/>
    <w:rsid w:val="003810D3"/>
    <w:rsid w:val="003811CB"/>
    <w:rsid w:val="003819D5"/>
    <w:rsid w:val="003825E7"/>
    <w:rsid w:val="00383387"/>
    <w:rsid w:val="003839F2"/>
    <w:rsid w:val="00383AFE"/>
    <w:rsid w:val="00383B94"/>
    <w:rsid w:val="0038401A"/>
    <w:rsid w:val="003840A9"/>
    <w:rsid w:val="0038434D"/>
    <w:rsid w:val="00384802"/>
    <w:rsid w:val="00384FCF"/>
    <w:rsid w:val="003853BF"/>
    <w:rsid w:val="00385DF5"/>
    <w:rsid w:val="0038650D"/>
    <w:rsid w:val="00386719"/>
    <w:rsid w:val="00386E02"/>
    <w:rsid w:val="00386EF9"/>
    <w:rsid w:val="003871D1"/>
    <w:rsid w:val="0038760D"/>
    <w:rsid w:val="00387C49"/>
    <w:rsid w:val="00390061"/>
    <w:rsid w:val="00390C21"/>
    <w:rsid w:val="0039110A"/>
    <w:rsid w:val="0039113C"/>
    <w:rsid w:val="00391187"/>
    <w:rsid w:val="003914CA"/>
    <w:rsid w:val="003914D9"/>
    <w:rsid w:val="003915D8"/>
    <w:rsid w:val="00391612"/>
    <w:rsid w:val="00391850"/>
    <w:rsid w:val="00391BCE"/>
    <w:rsid w:val="00391CEA"/>
    <w:rsid w:val="00391EF1"/>
    <w:rsid w:val="003920CB"/>
    <w:rsid w:val="003922B3"/>
    <w:rsid w:val="00392502"/>
    <w:rsid w:val="003926E9"/>
    <w:rsid w:val="003929B8"/>
    <w:rsid w:val="00392ABA"/>
    <w:rsid w:val="00392EFE"/>
    <w:rsid w:val="00392F6E"/>
    <w:rsid w:val="00392F80"/>
    <w:rsid w:val="00393485"/>
    <w:rsid w:val="0039353A"/>
    <w:rsid w:val="00393644"/>
    <w:rsid w:val="0039375C"/>
    <w:rsid w:val="003939AF"/>
    <w:rsid w:val="00394091"/>
    <w:rsid w:val="00394648"/>
    <w:rsid w:val="00394758"/>
    <w:rsid w:val="0039490D"/>
    <w:rsid w:val="0039497E"/>
    <w:rsid w:val="00394B36"/>
    <w:rsid w:val="00394E8B"/>
    <w:rsid w:val="003954CF"/>
    <w:rsid w:val="0039563F"/>
    <w:rsid w:val="0039595F"/>
    <w:rsid w:val="00395D43"/>
    <w:rsid w:val="00396979"/>
    <w:rsid w:val="00396BC6"/>
    <w:rsid w:val="00396BE7"/>
    <w:rsid w:val="0039786A"/>
    <w:rsid w:val="003A0786"/>
    <w:rsid w:val="003A07B9"/>
    <w:rsid w:val="003A087C"/>
    <w:rsid w:val="003A16B0"/>
    <w:rsid w:val="003A1C70"/>
    <w:rsid w:val="003A1E66"/>
    <w:rsid w:val="003A1FEC"/>
    <w:rsid w:val="003A271A"/>
    <w:rsid w:val="003A30F9"/>
    <w:rsid w:val="003A39D2"/>
    <w:rsid w:val="003A3C16"/>
    <w:rsid w:val="003A40E2"/>
    <w:rsid w:val="003A4417"/>
    <w:rsid w:val="003A46B5"/>
    <w:rsid w:val="003A49CC"/>
    <w:rsid w:val="003A5545"/>
    <w:rsid w:val="003A5651"/>
    <w:rsid w:val="003A579C"/>
    <w:rsid w:val="003A5B73"/>
    <w:rsid w:val="003A6377"/>
    <w:rsid w:val="003A6B05"/>
    <w:rsid w:val="003A6BA0"/>
    <w:rsid w:val="003A6DA7"/>
    <w:rsid w:val="003A70E6"/>
    <w:rsid w:val="003A71A3"/>
    <w:rsid w:val="003A72E6"/>
    <w:rsid w:val="003A7417"/>
    <w:rsid w:val="003A776E"/>
    <w:rsid w:val="003A79DF"/>
    <w:rsid w:val="003A7C62"/>
    <w:rsid w:val="003B0518"/>
    <w:rsid w:val="003B0873"/>
    <w:rsid w:val="003B154B"/>
    <w:rsid w:val="003B15B6"/>
    <w:rsid w:val="003B1CB3"/>
    <w:rsid w:val="003B1EE1"/>
    <w:rsid w:val="003B20DF"/>
    <w:rsid w:val="003B2860"/>
    <w:rsid w:val="003B3260"/>
    <w:rsid w:val="003B3A0B"/>
    <w:rsid w:val="003B3B89"/>
    <w:rsid w:val="003B3D8D"/>
    <w:rsid w:val="003B4498"/>
    <w:rsid w:val="003B56E6"/>
    <w:rsid w:val="003B5913"/>
    <w:rsid w:val="003B5E56"/>
    <w:rsid w:val="003B5F62"/>
    <w:rsid w:val="003B68B3"/>
    <w:rsid w:val="003B6AF4"/>
    <w:rsid w:val="003B6D58"/>
    <w:rsid w:val="003B7478"/>
    <w:rsid w:val="003B748D"/>
    <w:rsid w:val="003B7DCD"/>
    <w:rsid w:val="003B7FD3"/>
    <w:rsid w:val="003C0252"/>
    <w:rsid w:val="003C070F"/>
    <w:rsid w:val="003C0B8F"/>
    <w:rsid w:val="003C0DA2"/>
    <w:rsid w:val="003C115B"/>
    <w:rsid w:val="003C1A4B"/>
    <w:rsid w:val="003C27EE"/>
    <w:rsid w:val="003C3302"/>
    <w:rsid w:val="003C39AB"/>
    <w:rsid w:val="003C3A44"/>
    <w:rsid w:val="003C4527"/>
    <w:rsid w:val="003C4B5C"/>
    <w:rsid w:val="003C59A3"/>
    <w:rsid w:val="003C5CB1"/>
    <w:rsid w:val="003C661F"/>
    <w:rsid w:val="003C67DE"/>
    <w:rsid w:val="003C75DD"/>
    <w:rsid w:val="003C7F8E"/>
    <w:rsid w:val="003D0198"/>
    <w:rsid w:val="003D01FA"/>
    <w:rsid w:val="003D0A3B"/>
    <w:rsid w:val="003D0EF0"/>
    <w:rsid w:val="003D2697"/>
    <w:rsid w:val="003D300D"/>
    <w:rsid w:val="003D303B"/>
    <w:rsid w:val="003D3133"/>
    <w:rsid w:val="003D4BEA"/>
    <w:rsid w:val="003D4D3A"/>
    <w:rsid w:val="003D4D79"/>
    <w:rsid w:val="003D5726"/>
    <w:rsid w:val="003D692C"/>
    <w:rsid w:val="003D695C"/>
    <w:rsid w:val="003D723D"/>
    <w:rsid w:val="003D752A"/>
    <w:rsid w:val="003D77B5"/>
    <w:rsid w:val="003D7C6C"/>
    <w:rsid w:val="003E03CE"/>
    <w:rsid w:val="003E071F"/>
    <w:rsid w:val="003E072D"/>
    <w:rsid w:val="003E07FD"/>
    <w:rsid w:val="003E1436"/>
    <w:rsid w:val="003E1B15"/>
    <w:rsid w:val="003E1D73"/>
    <w:rsid w:val="003E2064"/>
    <w:rsid w:val="003E21FB"/>
    <w:rsid w:val="003E2441"/>
    <w:rsid w:val="003E282B"/>
    <w:rsid w:val="003E29DE"/>
    <w:rsid w:val="003E2AE1"/>
    <w:rsid w:val="003E33E7"/>
    <w:rsid w:val="003E3556"/>
    <w:rsid w:val="003E37DF"/>
    <w:rsid w:val="003E3A7E"/>
    <w:rsid w:val="003E3B39"/>
    <w:rsid w:val="003E3FF5"/>
    <w:rsid w:val="003E4080"/>
    <w:rsid w:val="003E4563"/>
    <w:rsid w:val="003E4627"/>
    <w:rsid w:val="003E4A46"/>
    <w:rsid w:val="003E4A7D"/>
    <w:rsid w:val="003E4C84"/>
    <w:rsid w:val="003E4DCA"/>
    <w:rsid w:val="003E55DF"/>
    <w:rsid w:val="003E55F5"/>
    <w:rsid w:val="003E582C"/>
    <w:rsid w:val="003E5A0A"/>
    <w:rsid w:val="003E5A0D"/>
    <w:rsid w:val="003E5E20"/>
    <w:rsid w:val="003E5F80"/>
    <w:rsid w:val="003E60A4"/>
    <w:rsid w:val="003E62DC"/>
    <w:rsid w:val="003E65A7"/>
    <w:rsid w:val="003E66E3"/>
    <w:rsid w:val="003E6800"/>
    <w:rsid w:val="003E70ED"/>
    <w:rsid w:val="003E73CB"/>
    <w:rsid w:val="003E7450"/>
    <w:rsid w:val="003E7729"/>
    <w:rsid w:val="003E77E2"/>
    <w:rsid w:val="003E7B19"/>
    <w:rsid w:val="003E7CA9"/>
    <w:rsid w:val="003E7CBD"/>
    <w:rsid w:val="003F0754"/>
    <w:rsid w:val="003F0783"/>
    <w:rsid w:val="003F07F8"/>
    <w:rsid w:val="003F0E35"/>
    <w:rsid w:val="003F0F70"/>
    <w:rsid w:val="003F15FF"/>
    <w:rsid w:val="003F1ABA"/>
    <w:rsid w:val="003F1E03"/>
    <w:rsid w:val="003F2051"/>
    <w:rsid w:val="003F209F"/>
    <w:rsid w:val="003F21B5"/>
    <w:rsid w:val="003F22B7"/>
    <w:rsid w:val="003F3721"/>
    <w:rsid w:val="003F516D"/>
    <w:rsid w:val="003F5567"/>
    <w:rsid w:val="003F5E87"/>
    <w:rsid w:val="003F642B"/>
    <w:rsid w:val="003F67FC"/>
    <w:rsid w:val="003F68E8"/>
    <w:rsid w:val="003F6B09"/>
    <w:rsid w:val="003F6F06"/>
    <w:rsid w:val="003F78C6"/>
    <w:rsid w:val="003F7990"/>
    <w:rsid w:val="003F7A2F"/>
    <w:rsid w:val="004000B2"/>
    <w:rsid w:val="00400121"/>
    <w:rsid w:val="004009E9"/>
    <w:rsid w:val="00400BFE"/>
    <w:rsid w:val="00401125"/>
    <w:rsid w:val="0040156F"/>
    <w:rsid w:val="00401683"/>
    <w:rsid w:val="00401AA2"/>
    <w:rsid w:val="00402009"/>
    <w:rsid w:val="004029A4"/>
    <w:rsid w:val="00403FDD"/>
    <w:rsid w:val="004047B1"/>
    <w:rsid w:val="00404FFA"/>
    <w:rsid w:val="00405000"/>
    <w:rsid w:val="00405501"/>
    <w:rsid w:val="004057B4"/>
    <w:rsid w:val="004059C1"/>
    <w:rsid w:val="00405C47"/>
    <w:rsid w:val="00406656"/>
    <w:rsid w:val="0040684D"/>
    <w:rsid w:val="00407188"/>
    <w:rsid w:val="00407740"/>
    <w:rsid w:val="00410393"/>
    <w:rsid w:val="00410678"/>
    <w:rsid w:val="00410D3D"/>
    <w:rsid w:val="004115E0"/>
    <w:rsid w:val="004116F3"/>
    <w:rsid w:val="004117DB"/>
    <w:rsid w:val="00411970"/>
    <w:rsid w:val="00412736"/>
    <w:rsid w:val="00412A25"/>
    <w:rsid w:val="00413570"/>
    <w:rsid w:val="004136AC"/>
    <w:rsid w:val="0041408F"/>
    <w:rsid w:val="004140D3"/>
    <w:rsid w:val="0041429E"/>
    <w:rsid w:val="00414519"/>
    <w:rsid w:val="00414687"/>
    <w:rsid w:val="0041510A"/>
    <w:rsid w:val="0041601A"/>
    <w:rsid w:val="004168BD"/>
    <w:rsid w:val="00416BC0"/>
    <w:rsid w:val="0041777E"/>
    <w:rsid w:val="00417DA2"/>
    <w:rsid w:val="00420137"/>
    <w:rsid w:val="004201B7"/>
    <w:rsid w:val="004205A2"/>
    <w:rsid w:val="004205CC"/>
    <w:rsid w:val="00420A89"/>
    <w:rsid w:val="00420B93"/>
    <w:rsid w:val="00421076"/>
    <w:rsid w:val="0042170A"/>
    <w:rsid w:val="0042186E"/>
    <w:rsid w:val="004222D1"/>
    <w:rsid w:val="004229CC"/>
    <w:rsid w:val="00422C7D"/>
    <w:rsid w:val="00422C8A"/>
    <w:rsid w:val="004231CB"/>
    <w:rsid w:val="004241BF"/>
    <w:rsid w:val="00424733"/>
    <w:rsid w:val="0042475C"/>
    <w:rsid w:val="00425015"/>
    <w:rsid w:val="00425716"/>
    <w:rsid w:val="00425EF1"/>
    <w:rsid w:val="00426583"/>
    <w:rsid w:val="0042662B"/>
    <w:rsid w:val="00426BF5"/>
    <w:rsid w:val="00426E4B"/>
    <w:rsid w:val="0042747F"/>
    <w:rsid w:val="00427A5E"/>
    <w:rsid w:val="00427B49"/>
    <w:rsid w:val="00427D14"/>
    <w:rsid w:val="00427ECF"/>
    <w:rsid w:val="00430441"/>
    <w:rsid w:val="004304D3"/>
    <w:rsid w:val="00430516"/>
    <w:rsid w:val="004305B5"/>
    <w:rsid w:val="00430C58"/>
    <w:rsid w:val="00430DBE"/>
    <w:rsid w:val="0043108E"/>
    <w:rsid w:val="0043166C"/>
    <w:rsid w:val="00431882"/>
    <w:rsid w:val="00431B43"/>
    <w:rsid w:val="00431B4C"/>
    <w:rsid w:val="00432222"/>
    <w:rsid w:val="00432A48"/>
    <w:rsid w:val="00433108"/>
    <w:rsid w:val="0043346B"/>
    <w:rsid w:val="004334D4"/>
    <w:rsid w:val="00433521"/>
    <w:rsid w:val="004339AD"/>
    <w:rsid w:val="00433A2A"/>
    <w:rsid w:val="00433C0B"/>
    <w:rsid w:val="00433E7F"/>
    <w:rsid w:val="00434307"/>
    <w:rsid w:val="00435438"/>
    <w:rsid w:val="00435B76"/>
    <w:rsid w:val="0043627A"/>
    <w:rsid w:val="004363ED"/>
    <w:rsid w:val="0043665E"/>
    <w:rsid w:val="004366C4"/>
    <w:rsid w:val="004366EF"/>
    <w:rsid w:val="0043684F"/>
    <w:rsid w:val="00436D99"/>
    <w:rsid w:val="00436E3E"/>
    <w:rsid w:val="00436E5D"/>
    <w:rsid w:val="0043709E"/>
    <w:rsid w:val="004379B7"/>
    <w:rsid w:val="004405B7"/>
    <w:rsid w:val="00440953"/>
    <w:rsid w:val="00440DE1"/>
    <w:rsid w:val="00441991"/>
    <w:rsid w:val="00441C65"/>
    <w:rsid w:val="00442065"/>
    <w:rsid w:val="0044286C"/>
    <w:rsid w:val="00442C27"/>
    <w:rsid w:val="00443458"/>
    <w:rsid w:val="00443E98"/>
    <w:rsid w:val="004444CA"/>
    <w:rsid w:val="004444E0"/>
    <w:rsid w:val="0044563A"/>
    <w:rsid w:val="004463CC"/>
    <w:rsid w:val="00447176"/>
    <w:rsid w:val="0044731F"/>
    <w:rsid w:val="004474F9"/>
    <w:rsid w:val="00447530"/>
    <w:rsid w:val="004475C2"/>
    <w:rsid w:val="00447831"/>
    <w:rsid w:val="0045005A"/>
    <w:rsid w:val="00450282"/>
    <w:rsid w:val="0045091E"/>
    <w:rsid w:val="00450A4D"/>
    <w:rsid w:val="00450D6F"/>
    <w:rsid w:val="00450E7C"/>
    <w:rsid w:val="00450F67"/>
    <w:rsid w:val="004515E5"/>
    <w:rsid w:val="00451836"/>
    <w:rsid w:val="00452870"/>
    <w:rsid w:val="00452AE1"/>
    <w:rsid w:val="00452B30"/>
    <w:rsid w:val="00453AFD"/>
    <w:rsid w:val="00453CEE"/>
    <w:rsid w:val="00453E81"/>
    <w:rsid w:val="0045421F"/>
    <w:rsid w:val="0045450F"/>
    <w:rsid w:val="0045476F"/>
    <w:rsid w:val="00454BE5"/>
    <w:rsid w:val="00454C19"/>
    <w:rsid w:val="004552F5"/>
    <w:rsid w:val="00455CCE"/>
    <w:rsid w:val="00456367"/>
    <w:rsid w:val="00457145"/>
    <w:rsid w:val="00460122"/>
    <w:rsid w:val="00460B5C"/>
    <w:rsid w:val="00461487"/>
    <w:rsid w:val="0046187F"/>
    <w:rsid w:val="00461ACC"/>
    <w:rsid w:val="00462135"/>
    <w:rsid w:val="004621C6"/>
    <w:rsid w:val="004624A0"/>
    <w:rsid w:val="00462B65"/>
    <w:rsid w:val="00462C42"/>
    <w:rsid w:val="004631C9"/>
    <w:rsid w:val="004637FD"/>
    <w:rsid w:val="0046387B"/>
    <w:rsid w:val="00463B23"/>
    <w:rsid w:val="00463CA2"/>
    <w:rsid w:val="00463EBD"/>
    <w:rsid w:val="00464CFA"/>
    <w:rsid w:val="004653ED"/>
    <w:rsid w:val="00465468"/>
    <w:rsid w:val="0046554F"/>
    <w:rsid w:val="00465AA4"/>
    <w:rsid w:val="00465F6F"/>
    <w:rsid w:val="004663DD"/>
    <w:rsid w:val="00466969"/>
    <w:rsid w:val="0046757F"/>
    <w:rsid w:val="004676CB"/>
    <w:rsid w:val="004679B6"/>
    <w:rsid w:val="00467A98"/>
    <w:rsid w:val="00467AF8"/>
    <w:rsid w:val="00467B00"/>
    <w:rsid w:val="00467D6C"/>
    <w:rsid w:val="00467DE1"/>
    <w:rsid w:val="00470825"/>
    <w:rsid w:val="00470E26"/>
    <w:rsid w:val="00470F69"/>
    <w:rsid w:val="00471362"/>
    <w:rsid w:val="0047164D"/>
    <w:rsid w:val="0047167D"/>
    <w:rsid w:val="00471992"/>
    <w:rsid w:val="00471C60"/>
    <w:rsid w:val="0047221F"/>
    <w:rsid w:val="00472358"/>
    <w:rsid w:val="004727FE"/>
    <w:rsid w:val="00472DFA"/>
    <w:rsid w:val="00474113"/>
    <w:rsid w:val="004742EF"/>
    <w:rsid w:val="0047463C"/>
    <w:rsid w:val="0047482F"/>
    <w:rsid w:val="004748D6"/>
    <w:rsid w:val="00474920"/>
    <w:rsid w:val="00474AFC"/>
    <w:rsid w:val="00474E7F"/>
    <w:rsid w:val="004752F3"/>
    <w:rsid w:val="0047534A"/>
    <w:rsid w:val="0047591E"/>
    <w:rsid w:val="00475E86"/>
    <w:rsid w:val="004763AE"/>
    <w:rsid w:val="00476A73"/>
    <w:rsid w:val="0047743F"/>
    <w:rsid w:val="0047797B"/>
    <w:rsid w:val="0048078C"/>
    <w:rsid w:val="00480A2D"/>
    <w:rsid w:val="00480DA9"/>
    <w:rsid w:val="00480EA5"/>
    <w:rsid w:val="0048113F"/>
    <w:rsid w:val="004813C6"/>
    <w:rsid w:val="004814F6"/>
    <w:rsid w:val="00481EF0"/>
    <w:rsid w:val="00482EAD"/>
    <w:rsid w:val="00483118"/>
    <w:rsid w:val="00483EBE"/>
    <w:rsid w:val="0048465C"/>
    <w:rsid w:val="00484B2D"/>
    <w:rsid w:val="00484BFB"/>
    <w:rsid w:val="004850E0"/>
    <w:rsid w:val="004852CD"/>
    <w:rsid w:val="00485E3E"/>
    <w:rsid w:val="00487579"/>
    <w:rsid w:val="004904DB"/>
    <w:rsid w:val="00490873"/>
    <w:rsid w:val="004909B3"/>
    <w:rsid w:val="004909CE"/>
    <w:rsid w:val="00490D4A"/>
    <w:rsid w:val="00490D4F"/>
    <w:rsid w:val="00490F42"/>
    <w:rsid w:val="00491B00"/>
    <w:rsid w:val="00491F70"/>
    <w:rsid w:val="004922EA"/>
    <w:rsid w:val="004924BE"/>
    <w:rsid w:val="004926CA"/>
    <w:rsid w:val="00493326"/>
    <w:rsid w:val="00493980"/>
    <w:rsid w:val="00493A07"/>
    <w:rsid w:val="00493CDD"/>
    <w:rsid w:val="00493DCB"/>
    <w:rsid w:val="0049433B"/>
    <w:rsid w:val="00494B04"/>
    <w:rsid w:val="00494C26"/>
    <w:rsid w:val="004951CD"/>
    <w:rsid w:val="00495669"/>
    <w:rsid w:val="00495C7C"/>
    <w:rsid w:val="00495ED2"/>
    <w:rsid w:val="0049627E"/>
    <w:rsid w:val="00496A27"/>
    <w:rsid w:val="00496A82"/>
    <w:rsid w:val="00496CB3"/>
    <w:rsid w:val="0049702B"/>
    <w:rsid w:val="004973E8"/>
    <w:rsid w:val="004A015E"/>
    <w:rsid w:val="004A02EA"/>
    <w:rsid w:val="004A0964"/>
    <w:rsid w:val="004A0E3D"/>
    <w:rsid w:val="004A1526"/>
    <w:rsid w:val="004A1AA6"/>
    <w:rsid w:val="004A200C"/>
    <w:rsid w:val="004A29B4"/>
    <w:rsid w:val="004A2FEF"/>
    <w:rsid w:val="004A3460"/>
    <w:rsid w:val="004A399C"/>
    <w:rsid w:val="004A3E65"/>
    <w:rsid w:val="004A4640"/>
    <w:rsid w:val="004A48B9"/>
    <w:rsid w:val="004A49C5"/>
    <w:rsid w:val="004A4B16"/>
    <w:rsid w:val="004A4B6A"/>
    <w:rsid w:val="004A4D65"/>
    <w:rsid w:val="004A5BA7"/>
    <w:rsid w:val="004A6313"/>
    <w:rsid w:val="004A64D1"/>
    <w:rsid w:val="004A67AE"/>
    <w:rsid w:val="004A68C6"/>
    <w:rsid w:val="004A739A"/>
    <w:rsid w:val="004A7D71"/>
    <w:rsid w:val="004B03B9"/>
    <w:rsid w:val="004B05B9"/>
    <w:rsid w:val="004B0723"/>
    <w:rsid w:val="004B0ADB"/>
    <w:rsid w:val="004B1454"/>
    <w:rsid w:val="004B19EC"/>
    <w:rsid w:val="004B1C7F"/>
    <w:rsid w:val="004B1D12"/>
    <w:rsid w:val="004B1DEE"/>
    <w:rsid w:val="004B2191"/>
    <w:rsid w:val="004B246F"/>
    <w:rsid w:val="004B3781"/>
    <w:rsid w:val="004B3F26"/>
    <w:rsid w:val="004B4327"/>
    <w:rsid w:val="004B4BB6"/>
    <w:rsid w:val="004B4ED3"/>
    <w:rsid w:val="004B52F7"/>
    <w:rsid w:val="004B5833"/>
    <w:rsid w:val="004B675F"/>
    <w:rsid w:val="004B6830"/>
    <w:rsid w:val="004B6918"/>
    <w:rsid w:val="004B6B5A"/>
    <w:rsid w:val="004B709D"/>
    <w:rsid w:val="004B7515"/>
    <w:rsid w:val="004B7B8B"/>
    <w:rsid w:val="004B7BA7"/>
    <w:rsid w:val="004C021D"/>
    <w:rsid w:val="004C052D"/>
    <w:rsid w:val="004C0DDB"/>
    <w:rsid w:val="004C0E52"/>
    <w:rsid w:val="004C0F4D"/>
    <w:rsid w:val="004C1D02"/>
    <w:rsid w:val="004C2190"/>
    <w:rsid w:val="004C21F1"/>
    <w:rsid w:val="004C2346"/>
    <w:rsid w:val="004C2591"/>
    <w:rsid w:val="004C25DF"/>
    <w:rsid w:val="004C2A81"/>
    <w:rsid w:val="004C3356"/>
    <w:rsid w:val="004C34DE"/>
    <w:rsid w:val="004C3AEF"/>
    <w:rsid w:val="004C3CFB"/>
    <w:rsid w:val="004C4045"/>
    <w:rsid w:val="004C42F9"/>
    <w:rsid w:val="004C481F"/>
    <w:rsid w:val="004C48E8"/>
    <w:rsid w:val="004C4B36"/>
    <w:rsid w:val="004C51FF"/>
    <w:rsid w:val="004C54C4"/>
    <w:rsid w:val="004C56B3"/>
    <w:rsid w:val="004C6772"/>
    <w:rsid w:val="004C709E"/>
    <w:rsid w:val="004C729B"/>
    <w:rsid w:val="004C788F"/>
    <w:rsid w:val="004C78F7"/>
    <w:rsid w:val="004C7A59"/>
    <w:rsid w:val="004D0453"/>
    <w:rsid w:val="004D0C1E"/>
    <w:rsid w:val="004D0D38"/>
    <w:rsid w:val="004D0E1C"/>
    <w:rsid w:val="004D1075"/>
    <w:rsid w:val="004D1EEC"/>
    <w:rsid w:val="004D218B"/>
    <w:rsid w:val="004D2FC6"/>
    <w:rsid w:val="004D335A"/>
    <w:rsid w:val="004D3578"/>
    <w:rsid w:val="004D3B0C"/>
    <w:rsid w:val="004D3F37"/>
    <w:rsid w:val="004D470E"/>
    <w:rsid w:val="004D4BAA"/>
    <w:rsid w:val="004D4C84"/>
    <w:rsid w:val="004D550C"/>
    <w:rsid w:val="004D57C6"/>
    <w:rsid w:val="004D5AFA"/>
    <w:rsid w:val="004D5E0D"/>
    <w:rsid w:val="004D666E"/>
    <w:rsid w:val="004D6C48"/>
    <w:rsid w:val="004D6C7D"/>
    <w:rsid w:val="004D707F"/>
    <w:rsid w:val="004D71DC"/>
    <w:rsid w:val="004D73CE"/>
    <w:rsid w:val="004D7DCA"/>
    <w:rsid w:val="004D7EA4"/>
    <w:rsid w:val="004D7EAA"/>
    <w:rsid w:val="004E0A21"/>
    <w:rsid w:val="004E0B12"/>
    <w:rsid w:val="004E0E12"/>
    <w:rsid w:val="004E0F48"/>
    <w:rsid w:val="004E1495"/>
    <w:rsid w:val="004E161A"/>
    <w:rsid w:val="004E1961"/>
    <w:rsid w:val="004E1D35"/>
    <w:rsid w:val="004E1F45"/>
    <w:rsid w:val="004E223A"/>
    <w:rsid w:val="004E23F4"/>
    <w:rsid w:val="004E27A8"/>
    <w:rsid w:val="004E2B6B"/>
    <w:rsid w:val="004E2C04"/>
    <w:rsid w:val="004E2E88"/>
    <w:rsid w:val="004E3069"/>
    <w:rsid w:val="004E3441"/>
    <w:rsid w:val="004E365D"/>
    <w:rsid w:val="004E38F5"/>
    <w:rsid w:val="004E4327"/>
    <w:rsid w:val="004E4403"/>
    <w:rsid w:val="004E4C2E"/>
    <w:rsid w:val="004E4D8C"/>
    <w:rsid w:val="004E576C"/>
    <w:rsid w:val="004E5A7E"/>
    <w:rsid w:val="004E5CA8"/>
    <w:rsid w:val="004E6938"/>
    <w:rsid w:val="004E7B43"/>
    <w:rsid w:val="004F00C3"/>
    <w:rsid w:val="004F0119"/>
    <w:rsid w:val="004F037F"/>
    <w:rsid w:val="004F0A49"/>
    <w:rsid w:val="004F129B"/>
    <w:rsid w:val="004F318A"/>
    <w:rsid w:val="004F371C"/>
    <w:rsid w:val="004F4298"/>
    <w:rsid w:val="004F4838"/>
    <w:rsid w:val="004F4A97"/>
    <w:rsid w:val="004F4B73"/>
    <w:rsid w:val="004F4EC6"/>
    <w:rsid w:val="004F50EC"/>
    <w:rsid w:val="004F57F4"/>
    <w:rsid w:val="004F5E3A"/>
    <w:rsid w:val="004F604E"/>
    <w:rsid w:val="004F628B"/>
    <w:rsid w:val="004F6902"/>
    <w:rsid w:val="004F6BF8"/>
    <w:rsid w:val="004F6C11"/>
    <w:rsid w:val="004F6EE6"/>
    <w:rsid w:val="004F7092"/>
    <w:rsid w:val="004F709D"/>
    <w:rsid w:val="004F73DB"/>
    <w:rsid w:val="004F751A"/>
    <w:rsid w:val="004F7E7A"/>
    <w:rsid w:val="0050086E"/>
    <w:rsid w:val="005009B9"/>
    <w:rsid w:val="00500EF1"/>
    <w:rsid w:val="005014A6"/>
    <w:rsid w:val="005021D2"/>
    <w:rsid w:val="005023CD"/>
    <w:rsid w:val="00502B97"/>
    <w:rsid w:val="00502D8E"/>
    <w:rsid w:val="0050356C"/>
    <w:rsid w:val="00503D8E"/>
    <w:rsid w:val="005047BA"/>
    <w:rsid w:val="00504908"/>
    <w:rsid w:val="00504988"/>
    <w:rsid w:val="005049F3"/>
    <w:rsid w:val="00504E52"/>
    <w:rsid w:val="00505BC3"/>
    <w:rsid w:val="00505C1E"/>
    <w:rsid w:val="00505EB6"/>
    <w:rsid w:val="00505FD8"/>
    <w:rsid w:val="00506092"/>
    <w:rsid w:val="0050686E"/>
    <w:rsid w:val="0050689E"/>
    <w:rsid w:val="00506A89"/>
    <w:rsid w:val="00506CC6"/>
    <w:rsid w:val="0050705F"/>
    <w:rsid w:val="0050720C"/>
    <w:rsid w:val="0050736B"/>
    <w:rsid w:val="00507617"/>
    <w:rsid w:val="00507A29"/>
    <w:rsid w:val="00507D43"/>
    <w:rsid w:val="00507FC3"/>
    <w:rsid w:val="005101B6"/>
    <w:rsid w:val="005105C0"/>
    <w:rsid w:val="005107AA"/>
    <w:rsid w:val="005108E2"/>
    <w:rsid w:val="00510C3B"/>
    <w:rsid w:val="00510D65"/>
    <w:rsid w:val="00510E61"/>
    <w:rsid w:val="0051123A"/>
    <w:rsid w:val="005112DD"/>
    <w:rsid w:val="00511F1D"/>
    <w:rsid w:val="00512CAD"/>
    <w:rsid w:val="00512FF9"/>
    <w:rsid w:val="0051305E"/>
    <w:rsid w:val="00513137"/>
    <w:rsid w:val="005137BB"/>
    <w:rsid w:val="00513CCB"/>
    <w:rsid w:val="00513DDB"/>
    <w:rsid w:val="00513E18"/>
    <w:rsid w:val="00513E3F"/>
    <w:rsid w:val="005147C7"/>
    <w:rsid w:val="0051577B"/>
    <w:rsid w:val="00515B7B"/>
    <w:rsid w:val="00515C12"/>
    <w:rsid w:val="00515CA3"/>
    <w:rsid w:val="00515D06"/>
    <w:rsid w:val="00515E17"/>
    <w:rsid w:val="00516613"/>
    <w:rsid w:val="0051665D"/>
    <w:rsid w:val="00516763"/>
    <w:rsid w:val="00516966"/>
    <w:rsid w:val="00516D12"/>
    <w:rsid w:val="00516E12"/>
    <w:rsid w:val="00517001"/>
    <w:rsid w:val="0051737D"/>
    <w:rsid w:val="005173DE"/>
    <w:rsid w:val="005206A7"/>
    <w:rsid w:val="00520AC3"/>
    <w:rsid w:val="00520F6C"/>
    <w:rsid w:val="00522386"/>
    <w:rsid w:val="00522476"/>
    <w:rsid w:val="00522610"/>
    <w:rsid w:val="005228CC"/>
    <w:rsid w:val="00522DA0"/>
    <w:rsid w:val="005230DF"/>
    <w:rsid w:val="0052319D"/>
    <w:rsid w:val="0052330D"/>
    <w:rsid w:val="005235F3"/>
    <w:rsid w:val="005237AE"/>
    <w:rsid w:val="005238A1"/>
    <w:rsid w:val="005242FA"/>
    <w:rsid w:val="00524B9F"/>
    <w:rsid w:val="005250CD"/>
    <w:rsid w:val="005257AB"/>
    <w:rsid w:val="00525891"/>
    <w:rsid w:val="00526008"/>
    <w:rsid w:val="005263A8"/>
    <w:rsid w:val="00526B03"/>
    <w:rsid w:val="0052707D"/>
    <w:rsid w:val="00527125"/>
    <w:rsid w:val="005274ED"/>
    <w:rsid w:val="00527551"/>
    <w:rsid w:val="005278C1"/>
    <w:rsid w:val="00527D2D"/>
    <w:rsid w:val="00530CC4"/>
    <w:rsid w:val="00530D54"/>
    <w:rsid w:val="005313F4"/>
    <w:rsid w:val="0053197E"/>
    <w:rsid w:val="00532376"/>
    <w:rsid w:val="00532421"/>
    <w:rsid w:val="00532A21"/>
    <w:rsid w:val="005338EE"/>
    <w:rsid w:val="00533922"/>
    <w:rsid w:val="00533B25"/>
    <w:rsid w:val="00533BCC"/>
    <w:rsid w:val="0053458E"/>
    <w:rsid w:val="00534A6E"/>
    <w:rsid w:val="00534E84"/>
    <w:rsid w:val="00535111"/>
    <w:rsid w:val="00535642"/>
    <w:rsid w:val="00535BEE"/>
    <w:rsid w:val="00535CAB"/>
    <w:rsid w:val="00535DF7"/>
    <w:rsid w:val="00536045"/>
    <w:rsid w:val="0053726A"/>
    <w:rsid w:val="00540267"/>
    <w:rsid w:val="005402D0"/>
    <w:rsid w:val="00540402"/>
    <w:rsid w:val="00540A4B"/>
    <w:rsid w:val="00540F15"/>
    <w:rsid w:val="00541354"/>
    <w:rsid w:val="0054152A"/>
    <w:rsid w:val="00541759"/>
    <w:rsid w:val="00541AED"/>
    <w:rsid w:val="00541DBD"/>
    <w:rsid w:val="0054201A"/>
    <w:rsid w:val="005422B9"/>
    <w:rsid w:val="005432A1"/>
    <w:rsid w:val="005434BA"/>
    <w:rsid w:val="00543AEE"/>
    <w:rsid w:val="00543C6E"/>
    <w:rsid w:val="005449F7"/>
    <w:rsid w:val="00544C4D"/>
    <w:rsid w:val="00544E15"/>
    <w:rsid w:val="00545D9C"/>
    <w:rsid w:val="00546389"/>
    <w:rsid w:val="005464A1"/>
    <w:rsid w:val="00546FB6"/>
    <w:rsid w:val="005473A4"/>
    <w:rsid w:val="00547536"/>
    <w:rsid w:val="005475B3"/>
    <w:rsid w:val="005478D0"/>
    <w:rsid w:val="00547C58"/>
    <w:rsid w:val="00547CA7"/>
    <w:rsid w:val="00547CB4"/>
    <w:rsid w:val="005507E3"/>
    <w:rsid w:val="005508F4"/>
    <w:rsid w:val="00551B66"/>
    <w:rsid w:val="005520E3"/>
    <w:rsid w:val="00552428"/>
    <w:rsid w:val="00552869"/>
    <w:rsid w:val="00552A92"/>
    <w:rsid w:val="00552E5E"/>
    <w:rsid w:val="0055363F"/>
    <w:rsid w:val="0055368A"/>
    <w:rsid w:val="00553C41"/>
    <w:rsid w:val="00553F69"/>
    <w:rsid w:val="0055417E"/>
    <w:rsid w:val="005541B6"/>
    <w:rsid w:val="005548C8"/>
    <w:rsid w:val="00554C88"/>
    <w:rsid w:val="00554FF9"/>
    <w:rsid w:val="005555D9"/>
    <w:rsid w:val="00555D3E"/>
    <w:rsid w:val="005560DD"/>
    <w:rsid w:val="0055614E"/>
    <w:rsid w:val="00557038"/>
    <w:rsid w:val="0055763D"/>
    <w:rsid w:val="00557EFC"/>
    <w:rsid w:val="00560EE7"/>
    <w:rsid w:val="0056118A"/>
    <w:rsid w:val="00561293"/>
    <w:rsid w:val="00561870"/>
    <w:rsid w:val="005618BF"/>
    <w:rsid w:val="00561D5E"/>
    <w:rsid w:val="00561E7C"/>
    <w:rsid w:val="00561FF6"/>
    <w:rsid w:val="00562298"/>
    <w:rsid w:val="00562CC8"/>
    <w:rsid w:val="00563088"/>
    <w:rsid w:val="00563BF3"/>
    <w:rsid w:val="00563D11"/>
    <w:rsid w:val="00564137"/>
    <w:rsid w:val="00564486"/>
    <w:rsid w:val="00564886"/>
    <w:rsid w:val="00564BC8"/>
    <w:rsid w:val="00565355"/>
    <w:rsid w:val="0056574F"/>
    <w:rsid w:val="00565898"/>
    <w:rsid w:val="0056670A"/>
    <w:rsid w:val="0056670D"/>
    <w:rsid w:val="005668EB"/>
    <w:rsid w:val="00566AC4"/>
    <w:rsid w:val="00566E3A"/>
    <w:rsid w:val="00567958"/>
    <w:rsid w:val="00567CD7"/>
    <w:rsid w:val="00567FAD"/>
    <w:rsid w:val="005700BD"/>
    <w:rsid w:val="0057061C"/>
    <w:rsid w:val="005708AA"/>
    <w:rsid w:val="00570DB5"/>
    <w:rsid w:val="00570E28"/>
    <w:rsid w:val="00570FC6"/>
    <w:rsid w:val="005712CE"/>
    <w:rsid w:val="00571367"/>
    <w:rsid w:val="0057169F"/>
    <w:rsid w:val="0057175C"/>
    <w:rsid w:val="00573090"/>
    <w:rsid w:val="00573BA8"/>
    <w:rsid w:val="00573F89"/>
    <w:rsid w:val="00574161"/>
    <w:rsid w:val="005741D5"/>
    <w:rsid w:val="005744B0"/>
    <w:rsid w:val="00574684"/>
    <w:rsid w:val="005749B0"/>
    <w:rsid w:val="0057533E"/>
    <w:rsid w:val="00575A6E"/>
    <w:rsid w:val="00575AA8"/>
    <w:rsid w:val="00576D2C"/>
    <w:rsid w:val="00576F2E"/>
    <w:rsid w:val="0057714E"/>
    <w:rsid w:val="00577257"/>
    <w:rsid w:val="00577313"/>
    <w:rsid w:val="005773F7"/>
    <w:rsid w:val="005778B7"/>
    <w:rsid w:val="00577964"/>
    <w:rsid w:val="00577B45"/>
    <w:rsid w:val="00577C4F"/>
    <w:rsid w:val="0058068F"/>
    <w:rsid w:val="00580997"/>
    <w:rsid w:val="0058101F"/>
    <w:rsid w:val="00581A86"/>
    <w:rsid w:val="00581D16"/>
    <w:rsid w:val="005821DB"/>
    <w:rsid w:val="00582322"/>
    <w:rsid w:val="00582AC6"/>
    <w:rsid w:val="00583CCF"/>
    <w:rsid w:val="0058403D"/>
    <w:rsid w:val="005848F0"/>
    <w:rsid w:val="00584940"/>
    <w:rsid w:val="00584AE4"/>
    <w:rsid w:val="00585A31"/>
    <w:rsid w:val="005861F9"/>
    <w:rsid w:val="005867D4"/>
    <w:rsid w:val="00587409"/>
    <w:rsid w:val="00587574"/>
    <w:rsid w:val="00587B87"/>
    <w:rsid w:val="00587D04"/>
    <w:rsid w:val="00587D55"/>
    <w:rsid w:val="00587E0B"/>
    <w:rsid w:val="0059051A"/>
    <w:rsid w:val="00591427"/>
    <w:rsid w:val="0059230F"/>
    <w:rsid w:val="005926FA"/>
    <w:rsid w:val="00592FA1"/>
    <w:rsid w:val="00593569"/>
    <w:rsid w:val="0059394E"/>
    <w:rsid w:val="00593CD4"/>
    <w:rsid w:val="00593F22"/>
    <w:rsid w:val="005948A2"/>
    <w:rsid w:val="00594AD9"/>
    <w:rsid w:val="00594CA8"/>
    <w:rsid w:val="00594CAE"/>
    <w:rsid w:val="00594CEB"/>
    <w:rsid w:val="00594F22"/>
    <w:rsid w:val="005956A5"/>
    <w:rsid w:val="00595D0A"/>
    <w:rsid w:val="005960EC"/>
    <w:rsid w:val="0059681D"/>
    <w:rsid w:val="00596833"/>
    <w:rsid w:val="00596E26"/>
    <w:rsid w:val="00596EC2"/>
    <w:rsid w:val="00597C1B"/>
    <w:rsid w:val="005A005D"/>
    <w:rsid w:val="005A1F68"/>
    <w:rsid w:val="005A2099"/>
    <w:rsid w:val="005A298F"/>
    <w:rsid w:val="005A2EB7"/>
    <w:rsid w:val="005A3763"/>
    <w:rsid w:val="005A3911"/>
    <w:rsid w:val="005A3F5B"/>
    <w:rsid w:val="005A4578"/>
    <w:rsid w:val="005A49C6"/>
    <w:rsid w:val="005A4D77"/>
    <w:rsid w:val="005A5071"/>
    <w:rsid w:val="005A59EC"/>
    <w:rsid w:val="005A6017"/>
    <w:rsid w:val="005A6212"/>
    <w:rsid w:val="005A6333"/>
    <w:rsid w:val="005A6A19"/>
    <w:rsid w:val="005A6B29"/>
    <w:rsid w:val="005A6E90"/>
    <w:rsid w:val="005A7DDB"/>
    <w:rsid w:val="005B0F1F"/>
    <w:rsid w:val="005B135C"/>
    <w:rsid w:val="005B15DA"/>
    <w:rsid w:val="005B1A06"/>
    <w:rsid w:val="005B1BB5"/>
    <w:rsid w:val="005B1E89"/>
    <w:rsid w:val="005B20D7"/>
    <w:rsid w:val="005B2300"/>
    <w:rsid w:val="005B2897"/>
    <w:rsid w:val="005B29C3"/>
    <w:rsid w:val="005B2B75"/>
    <w:rsid w:val="005B2F68"/>
    <w:rsid w:val="005B2FA9"/>
    <w:rsid w:val="005B3B3A"/>
    <w:rsid w:val="005B3B6A"/>
    <w:rsid w:val="005B46D6"/>
    <w:rsid w:val="005B5028"/>
    <w:rsid w:val="005B5037"/>
    <w:rsid w:val="005B56E3"/>
    <w:rsid w:val="005B5C11"/>
    <w:rsid w:val="005B5F0B"/>
    <w:rsid w:val="005B6CA9"/>
    <w:rsid w:val="005B6FDD"/>
    <w:rsid w:val="005B7250"/>
    <w:rsid w:val="005B729C"/>
    <w:rsid w:val="005B79D4"/>
    <w:rsid w:val="005C0145"/>
    <w:rsid w:val="005C03DD"/>
    <w:rsid w:val="005C0605"/>
    <w:rsid w:val="005C0898"/>
    <w:rsid w:val="005C0A60"/>
    <w:rsid w:val="005C1B05"/>
    <w:rsid w:val="005C2713"/>
    <w:rsid w:val="005C2812"/>
    <w:rsid w:val="005C362F"/>
    <w:rsid w:val="005C3C8A"/>
    <w:rsid w:val="005C431E"/>
    <w:rsid w:val="005C5830"/>
    <w:rsid w:val="005C5FCD"/>
    <w:rsid w:val="005C60CB"/>
    <w:rsid w:val="005C63CF"/>
    <w:rsid w:val="005C65D4"/>
    <w:rsid w:val="005C683F"/>
    <w:rsid w:val="005C6AA6"/>
    <w:rsid w:val="005C6ADE"/>
    <w:rsid w:val="005C75E7"/>
    <w:rsid w:val="005C7AB8"/>
    <w:rsid w:val="005D0220"/>
    <w:rsid w:val="005D02BA"/>
    <w:rsid w:val="005D0424"/>
    <w:rsid w:val="005D04E1"/>
    <w:rsid w:val="005D051E"/>
    <w:rsid w:val="005D0AA0"/>
    <w:rsid w:val="005D0F42"/>
    <w:rsid w:val="005D1ADB"/>
    <w:rsid w:val="005D2069"/>
    <w:rsid w:val="005D2393"/>
    <w:rsid w:val="005D25C2"/>
    <w:rsid w:val="005D2D9C"/>
    <w:rsid w:val="005D2F72"/>
    <w:rsid w:val="005D302F"/>
    <w:rsid w:val="005D3055"/>
    <w:rsid w:val="005D324D"/>
    <w:rsid w:val="005D3450"/>
    <w:rsid w:val="005D346C"/>
    <w:rsid w:val="005D3808"/>
    <w:rsid w:val="005D3ABB"/>
    <w:rsid w:val="005D4376"/>
    <w:rsid w:val="005D53D0"/>
    <w:rsid w:val="005D5B63"/>
    <w:rsid w:val="005D5D45"/>
    <w:rsid w:val="005D5F2F"/>
    <w:rsid w:val="005D6083"/>
    <w:rsid w:val="005D64E4"/>
    <w:rsid w:val="005D66A3"/>
    <w:rsid w:val="005D6774"/>
    <w:rsid w:val="005D687F"/>
    <w:rsid w:val="005D6CE3"/>
    <w:rsid w:val="005D789D"/>
    <w:rsid w:val="005D7E21"/>
    <w:rsid w:val="005E0E74"/>
    <w:rsid w:val="005E11E4"/>
    <w:rsid w:val="005E131D"/>
    <w:rsid w:val="005E1689"/>
    <w:rsid w:val="005E1A30"/>
    <w:rsid w:val="005E2047"/>
    <w:rsid w:val="005E20FA"/>
    <w:rsid w:val="005E286E"/>
    <w:rsid w:val="005E2B7C"/>
    <w:rsid w:val="005E37C8"/>
    <w:rsid w:val="005E383C"/>
    <w:rsid w:val="005E3B50"/>
    <w:rsid w:val="005E3F06"/>
    <w:rsid w:val="005E3F55"/>
    <w:rsid w:val="005E4110"/>
    <w:rsid w:val="005E49E1"/>
    <w:rsid w:val="005E5AF8"/>
    <w:rsid w:val="005E5D37"/>
    <w:rsid w:val="005E624B"/>
    <w:rsid w:val="005E6444"/>
    <w:rsid w:val="005E7869"/>
    <w:rsid w:val="005E797A"/>
    <w:rsid w:val="005E7CD6"/>
    <w:rsid w:val="005F07F3"/>
    <w:rsid w:val="005F124C"/>
    <w:rsid w:val="005F13F3"/>
    <w:rsid w:val="005F1880"/>
    <w:rsid w:val="005F1CBB"/>
    <w:rsid w:val="005F1F20"/>
    <w:rsid w:val="005F2002"/>
    <w:rsid w:val="005F2859"/>
    <w:rsid w:val="005F299E"/>
    <w:rsid w:val="005F2B8B"/>
    <w:rsid w:val="005F412D"/>
    <w:rsid w:val="005F4158"/>
    <w:rsid w:val="005F4CF1"/>
    <w:rsid w:val="005F4E1F"/>
    <w:rsid w:val="005F4E94"/>
    <w:rsid w:val="005F52E6"/>
    <w:rsid w:val="005F5826"/>
    <w:rsid w:val="005F5D94"/>
    <w:rsid w:val="005F605C"/>
    <w:rsid w:val="005F627D"/>
    <w:rsid w:val="005F6439"/>
    <w:rsid w:val="005F6460"/>
    <w:rsid w:val="005F6C32"/>
    <w:rsid w:val="005F6CB8"/>
    <w:rsid w:val="005F70F6"/>
    <w:rsid w:val="005F7490"/>
    <w:rsid w:val="005F7599"/>
    <w:rsid w:val="005F78E9"/>
    <w:rsid w:val="005F7DDA"/>
    <w:rsid w:val="006003CC"/>
    <w:rsid w:val="0060063E"/>
    <w:rsid w:val="006006BF"/>
    <w:rsid w:val="00600751"/>
    <w:rsid w:val="00600AF9"/>
    <w:rsid w:val="00600D85"/>
    <w:rsid w:val="006012B3"/>
    <w:rsid w:val="00601C3E"/>
    <w:rsid w:val="00602C00"/>
    <w:rsid w:val="00602C8A"/>
    <w:rsid w:val="006031C3"/>
    <w:rsid w:val="006033DC"/>
    <w:rsid w:val="006034FD"/>
    <w:rsid w:val="00603CD6"/>
    <w:rsid w:val="00603DC2"/>
    <w:rsid w:val="00603F70"/>
    <w:rsid w:val="006040B2"/>
    <w:rsid w:val="0060519C"/>
    <w:rsid w:val="006059E5"/>
    <w:rsid w:val="00606093"/>
    <w:rsid w:val="00606280"/>
    <w:rsid w:val="00606BCB"/>
    <w:rsid w:val="00606DCC"/>
    <w:rsid w:val="00606F27"/>
    <w:rsid w:val="006075A1"/>
    <w:rsid w:val="00607620"/>
    <w:rsid w:val="00607698"/>
    <w:rsid w:val="00607BCA"/>
    <w:rsid w:val="00610042"/>
    <w:rsid w:val="00610357"/>
    <w:rsid w:val="00610536"/>
    <w:rsid w:val="006107A6"/>
    <w:rsid w:val="00610DDF"/>
    <w:rsid w:val="00611870"/>
    <w:rsid w:val="00611C94"/>
    <w:rsid w:val="00612209"/>
    <w:rsid w:val="00612357"/>
    <w:rsid w:val="00612C1D"/>
    <w:rsid w:val="00612D0F"/>
    <w:rsid w:val="006131E6"/>
    <w:rsid w:val="00613284"/>
    <w:rsid w:val="006132BD"/>
    <w:rsid w:val="0061395A"/>
    <w:rsid w:val="006139F8"/>
    <w:rsid w:val="0061405A"/>
    <w:rsid w:val="00614323"/>
    <w:rsid w:val="0061463C"/>
    <w:rsid w:val="00614BE9"/>
    <w:rsid w:val="006156FF"/>
    <w:rsid w:val="006158CF"/>
    <w:rsid w:val="00615960"/>
    <w:rsid w:val="00616610"/>
    <w:rsid w:val="00616B2F"/>
    <w:rsid w:val="006171DA"/>
    <w:rsid w:val="00617A82"/>
    <w:rsid w:val="00620468"/>
    <w:rsid w:val="00620AAA"/>
    <w:rsid w:val="00620BDF"/>
    <w:rsid w:val="00620CC4"/>
    <w:rsid w:val="00621114"/>
    <w:rsid w:val="00621DD6"/>
    <w:rsid w:val="00621EF5"/>
    <w:rsid w:val="00622A7B"/>
    <w:rsid w:val="00622DEB"/>
    <w:rsid w:val="00622F3F"/>
    <w:rsid w:val="00623108"/>
    <w:rsid w:val="00623668"/>
    <w:rsid w:val="00623DEC"/>
    <w:rsid w:val="0062401C"/>
    <w:rsid w:val="00624889"/>
    <w:rsid w:val="006251E8"/>
    <w:rsid w:val="0062585F"/>
    <w:rsid w:val="00625875"/>
    <w:rsid w:val="006258AE"/>
    <w:rsid w:val="00625959"/>
    <w:rsid w:val="00626032"/>
    <w:rsid w:val="00626826"/>
    <w:rsid w:val="006268A6"/>
    <w:rsid w:val="00626951"/>
    <w:rsid w:val="00626FE5"/>
    <w:rsid w:val="00627B20"/>
    <w:rsid w:val="0063097B"/>
    <w:rsid w:val="00631041"/>
    <w:rsid w:val="006316A1"/>
    <w:rsid w:val="00631719"/>
    <w:rsid w:val="00631CCB"/>
    <w:rsid w:val="0063224D"/>
    <w:rsid w:val="00632346"/>
    <w:rsid w:val="006325DC"/>
    <w:rsid w:val="006325FA"/>
    <w:rsid w:val="0063285A"/>
    <w:rsid w:val="00632AE3"/>
    <w:rsid w:val="00633196"/>
    <w:rsid w:val="0063493C"/>
    <w:rsid w:val="00634DAD"/>
    <w:rsid w:val="00636990"/>
    <w:rsid w:val="0063700E"/>
    <w:rsid w:val="0063752C"/>
    <w:rsid w:val="0063783E"/>
    <w:rsid w:val="0063795C"/>
    <w:rsid w:val="00637ABF"/>
    <w:rsid w:val="006401B8"/>
    <w:rsid w:val="00640641"/>
    <w:rsid w:val="006407D9"/>
    <w:rsid w:val="00640E1D"/>
    <w:rsid w:val="0064109F"/>
    <w:rsid w:val="006424C9"/>
    <w:rsid w:val="006429DB"/>
    <w:rsid w:val="00643500"/>
    <w:rsid w:val="006435CE"/>
    <w:rsid w:val="006436EB"/>
    <w:rsid w:val="00643ADD"/>
    <w:rsid w:val="00643E28"/>
    <w:rsid w:val="00644001"/>
    <w:rsid w:val="00644633"/>
    <w:rsid w:val="0064531F"/>
    <w:rsid w:val="006454DF"/>
    <w:rsid w:val="00645577"/>
    <w:rsid w:val="00645B1A"/>
    <w:rsid w:val="00645E47"/>
    <w:rsid w:val="00645EB7"/>
    <w:rsid w:val="00646408"/>
    <w:rsid w:val="0064651A"/>
    <w:rsid w:val="006468DB"/>
    <w:rsid w:val="00646E55"/>
    <w:rsid w:val="00647129"/>
    <w:rsid w:val="006473AB"/>
    <w:rsid w:val="0064769D"/>
    <w:rsid w:val="006479EB"/>
    <w:rsid w:val="00647B68"/>
    <w:rsid w:val="00650743"/>
    <w:rsid w:val="00650CF7"/>
    <w:rsid w:val="00650EDC"/>
    <w:rsid w:val="00651887"/>
    <w:rsid w:val="00651AD5"/>
    <w:rsid w:val="00651D93"/>
    <w:rsid w:val="00651FFA"/>
    <w:rsid w:val="0065260D"/>
    <w:rsid w:val="006528B0"/>
    <w:rsid w:val="006528E2"/>
    <w:rsid w:val="00652B49"/>
    <w:rsid w:val="00652CEB"/>
    <w:rsid w:val="0065310C"/>
    <w:rsid w:val="00653118"/>
    <w:rsid w:val="00653E9A"/>
    <w:rsid w:val="00654089"/>
    <w:rsid w:val="006540BD"/>
    <w:rsid w:val="00654196"/>
    <w:rsid w:val="00654759"/>
    <w:rsid w:val="006547F9"/>
    <w:rsid w:val="00654C2F"/>
    <w:rsid w:val="0065537A"/>
    <w:rsid w:val="00655717"/>
    <w:rsid w:val="00655B4D"/>
    <w:rsid w:val="00655BAD"/>
    <w:rsid w:val="00655C6C"/>
    <w:rsid w:val="00656079"/>
    <w:rsid w:val="006567A8"/>
    <w:rsid w:val="006568A3"/>
    <w:rsid w:val="00657218"/>
    <w:rsid w:val="00657CE7"/>
    <w:rsid w:val="0066061C"/>
    <w:rsid w:val="00660945"/>
    <w:rsid w:val="006609E8"/>
    <w:rsid w:val="006615F2"/>
    <w:rsid w:val="006619B7"/>
    <w:rsid w:val="00661AAF"/>
    <w:rsid w:val="00663281"/>
    <w:rsid w:val="00663285"/>
    <w:rsid w:val="006638D0"/>
    <w:rsid w:val="00663A85"/>
    <w:rsid w:val="00663D07"/>
    <w:rsid w:val="00664586"/>
    <w:rsid w:val="0066468B"/>
    <w:rsid w:val="0066492D"/>
    <w:rsid w:val="00664C89"/>
    <w:rsid w:val="00664FCF"/>
    <w:rsid w:val="00665280"/>
    <w:rsid w:val="00665398"/>
    <w:rsid w:val="006655DF"/>
    <w:rsid w:val="006655E3"/>
    <w:rsid w:val="006656B9"/>
    <w:rsid w:val="0066581F"/>
    <w:rsid w:val="006658AC"/>
    <w:rsid w:val="006661A4"/>
    <w:rsid w:val="00666868"/>
    <w:rsid w:val="0066690D"/>
    <w:rsid w:val="00666D90"/>
    <w:rsid w:val="00666E7F"/>
    <w:rsid w:val="00667031"/>
    <w:rsid w:val="00667117"/>
    <w:rsid w:val="00667442"/>
    <w:rsid w:val="0066769E"/>
    <w:rsid w:val="00670466"/>
    <w:rsid w:val="006706C1"/>
    <w:rsid w:val="0067071C"/>
    <w:rsid w:val="00671031"/>
    <w:rsid w:val="006712A9"/>
    <w:rsid w:val="00671785"/>
    <w:rsid w:val="00671E66"/>
    <w:rsid w:val="00672474"/>
    <w:rsid w:val="00672689"/>
    <w:rsid w:val="00672A21"/>
    <w:rsid w:val="00672BA3"/>
    <w:rsid w:val="006731A1"/>
    <w:rsid w:val="006731A8"/>
    <w:rsid w:val="0067394B"/>
    <w:rsid w:val="006742C7"/>
    <w:rsid w:val="00674456"/>
    <w:rsid w:val="00674540"/>
    <w:rsid w:val="0067457D"/>
    <w:rsid w:val="00674722"/>
    <w:rsid w:val="00675055"/>
    <w:rsid w:val="0067597A"/>
    <w:rsid w:val="00675B4D"/>
    <w:rsid w:val="00675CF2"/>
    <w:rsid w:val="006768DF"/>
    <w:rsid w:val="0067762C"/>
    <w:rsid w:val="00680263"/>
    <w:rsid w:val="00681047"/>
    <w:rsid w:val="006811E5"/>
    <w:rsid w:val="006812A6"/>
    <w:rsid w:val="0068176C"/>
    <w:rsid w:val="006819AA"/>
    <w:rsid w:val="00681FF1"/>
    <w:rsid w:val="006825C6"/>
    <w:rsid w:val="00682B2C"/>
    <w:rsid w:val="00683CE2"/>
    <w:rsid w:val="00684121"/>
    <w:rsid w:val="00684321"/>
    <w:rsid w:val="00684A28"/>
    <w:rsid w:val="006850BF"/>
    <w:rsid w:val="006852E5"/>
    <w:rsid w:val="00685CAF"/>
    <w:rsid w:val="00685F4F"/>
    <w:rsid w:val="006864D5"/>
    <w:rsid w:val="0068676A"/>
    <w:rsid w:val="006869DA"/>
    <w:rsid w:val="0068712A"/>
    <w:rsid w:val="00687341"/>
    <w:rsid w:val="006873C5"/>
    <w:rsid w:val="0069039B"/>
    <w:rsid w:val="00690D76"/>
    <w:rsid w:val="006910D7"/>
    <w:rsid w:val="00691112"/>
    <w:rsid w:val="0069158E"/>
    <w:rsid w:val="00691747"/>
    <w:rsid w:val="00691EE8"/>
    <w:rsid w:val="00692B63"/>
    <w:rsid w:val="00692C93"/>
    <w:rsid w:val="00692CB6"/>
    <w:rsid w:val="00693811"/>
    <w:rsid w:val="00693E46"/>
    <w:rsid w:val="00694247"/>
    <w:rsid w:val="00694D82"/>
    <w:rsid w:val="00694EBD"/>
    <w:rsid w:val="006958BC"/>
    <w:rsid w:val="00695B8B"/>
    <w:rsid w:val="00695F48"/>
    <w:rsid w:val="00696C8D"/>
    <w:rsid w:val="00697089"/>
    <w:rsid w:val="00697091"/>
    <w:rsid w:val="0069798F"/>
    <w:rsid w:val="006A062B"/>
    <w:rsid w:val="006A13C0"/>
    <w:rsid w:val="006A149D"/>
    <w:rsid w:val="006A21D2"/>
    <w:rsid w:val="006A24BA"/>
    <w:rsid w:val="006A2722"/>
    <w:rsid w:val="006A28BE"/>
    <w:rsid w:val="006A4631"/>
    <w:rsid w:val="006A491B"/>
    <w:rsid w:val="006A4B49"/>
    <w:rsid w:val="006A4CC0"/>
    <w:rsid w:val="006A4F30"/>
    <w:rsid w:val="006A53A5"/>
    <w:rsid w:val="006A61B0"/>
    <w:rsid w:val="006A6263"/>
    <w:rsid w:val="006A677C"/>
    <w:rsid w:val="006A6A50"/>
    <w:rsid w:val="006A70E5"/>
    <w:rsid w:val="006A71B8"/>
    <w:rsid w:val="006A73EC"/>
    <w:rsid w:val="006B0347"/>
    <w:rsid w:val="006B0BCD"/>
    <w:rsid w:val="006B0D76"/>
    <w:rsid w:val="006B12BF"/>
    <w:rsid w:val="006B14E0"/>
    <w:rsid w:val="006B157D"/>
    <w:rsid w:val="006B18D6"/>
    <w:rsid w:val="006B1963"/>
    <w:rsid w:val="006B24F2"/>
    <w:rsid w:val="006B2908"/>
    <w:rsid w:val="006B2D16"/>
    <w:rsid w:val="006B3B00"/>
    <w:rsid w:val="006B47BD"/>
    <w:rsid w:val="006B4C02"/>
    <w:rsid w:val="006B4DBD"/>
    <w:rsid w:val="006B5195"/>
    <w:rsid w:val="006B533A"/>
    <w:rsid w:val="006B54E4"/>
    <w:rsid w:val="006B5BAD"/>
    <w:rsid w:val="006B60B0"/>
    <w:rsid w:val="006B6428"/>
    <w:rsid w:val="006B6563"/>
    <w:rsid w:val="006B66A0"/>
    <w:rsid w:val="006B68EF"/>
    <w:rsid w:val="006B6C30"/>
    <w:rsid w:val="006B6DA2"/>
    <w:rsid w:val="006B738B"/>
    <w:rsid w:val="006B789F"/>
    <w:rsid w:val="006B79E2"/>
    <w:rsid w:val="006B7A91"/>
    <w:rsid w:val="006B7BF4"/>
    <w:rsid w:val="006C0671"/>
    <w:rsid w:val="006C16D3"/>
    <w:rsid w:val="006C1992"/>
    <w:rsid w:val="006C1B30"/>
    <w:rsid w:val="006C1CD0"/>
    <w:rsid w:val="006C22FB"/>
    <w:rsid w:val="006C28EC"/>
    <w:rsid w:val="006C296F"/>
    <w:rsid w:val="006C2DA3"/>
    <w:rsid w:val="006C3585"/>
    <w:rsid w:val="006C4A8E"/>
    <w:rsid w:val="006C52F1"/>
    <w:rsid w:val="006C5735"/>
    <w:rsid w:val="006C5F76"/>
    <w:rsid w:val="006C6001"/>
    <w:rsid w:val="006C6B2B"/>
    <w:rsid w:val="006C6B81"/>
    <w:rsid w:val="006C7060"/>
    <w:rsid w:val="006C7492"/>
    <w:rsid w:val="006C793B"/>
    <w:rsid w:val="006C7AE1"/>
    <w:rsid w:val="006C7B6D"/>
    <w:rsid w:val="006D02E9"/>
    <w:rsid w:val="006D0302"/>
    <w:rsid w:val="006D034C"/>
    <w:rsid w:val="006D0424"/>
    <w:rsid w:val="006D0544"/>
    <w:rsid w:val="006D0D69"/>
    <w:rsid w:val="006D10C6"/>
    <w:rsid w:val="006D1AB8"/>
    <w:rsid w:val="006D1ACE"/>
    <w:rsid w:val="006D1C40"/>
    <w:rsid w:val="006D21BF"/>
    <w:rsid w:val="006D279C"/>
    <w:rsid w:val="006D2873"/>
    <w:rsid w:val="006D2D52"/>
    <w:rsid w:val="006D38D0"/>
    <w:rsid w:val="006D3967"/>
    <w:rsid w:val="006D3A98"/>
    <w:rsid w:val="006D5902"/>
    <w:rsid w:val="006D5FBF"/>
    <w:rsid w:val="006D636D"/>
    <w:rsid w:val="006D6A19"/>
    <w:rsid w:val="006D74E1"/>
    <w:rsid w:val="006D7DD4"/>
    <w:rsid w:val="006E006C"/>
    <w:rsid w:val="006E014E"/>
    <w:rsid w:val="006E0778"/>
    <w:rsid w:val="006E0BD5"/>
    <w:rsid w:val="006E0E89"/>
    <w:rsid w:val="006E1202"/>
    <w:rsid w:val="006E2A50"/>
    <w:rsid w:val="006E2D1C"/>
    <w:rsid w:val="006E3051"/>
    <w:rsid w:val="006E30D2"/>
    <w:rsid w:val="006E3146"/>
    <w:rsid w:val="006E33AA"/>
    <w:rsid w:val="006E3576"/>
    <w:rsid w:val="006E3BC1"/>
    <w:rsid w:val="006E3E7A"/>
    <w:rsid w:val="006E51C7"/>
    <w:rsid w:val="006E557E"/>
    <w:rsid w:val="006E5BDE"/>
    <w:rsid w:val="006E5F2D"/>
    <w:rsid w:val="006E61CA"/>
    <w:rsid w:val="006E684D"/>
    <w:rsid w:val="006E703F"/>
    <w:rsid w:val="006E72C1"/>
    <w:rsid w:val="006F03BE"/>
    <w:rsid w:val="006F1C21"/>
    <w:rsid w:val="006F1FD7"/>
    <w:rsid w:val="006F29ED"/>
    <w:rsid w:val="006F2CF4"/>
    <w:rsid w:val="006F3853"/>
    <w:rsid w:val="006F3F3E"/>
    <w:rsid w:val="006F3FEB"/>
    <w:rsid w:val="006F4358"/>
    <w:rsid w:val="006F46C5"/>
    <w:rsid w:val="006F4ACB"/>
    <w:rsid w:val="006F4B16"/>
    <w:rsid w:val="006F5135"/>
    <w:rsid w:val="006F515C"/>
    <w:rsid w:val="006F51DD"/>
    <w:rsid w:val="006F52E5"/>
    <w:rsid w:val="006F5465"/>
    <w:rsid w:val="006F58BC"/>
    <w:rsid w:val="006F591B"/>
    <w:rsid w:val="006F5DE8"/>
    <w:rsid w:val="006F5E77"/>
    <w:rsid w:val="006F6615"/>
    <w:rsid w:val="006F72D1"/>
    <w:rsid w:val="006F74C8"/>
    <w:rsid w:val="006F76DD"/>
    <w:rsid w:val="006F7748"/>
    <w:rsid w:val="006F7A60"/>
    <w:rsid w:val="007015A1"/>
    <w:rsid w:val="0070187C"/>
    <w:rsid w:val="00701AA6"/>
    <w:rsid w:val="00701C20"/>
    <w:rsid w:val="00701CC5"/>
    <w:rsid w:val="00702388"/>
    <w:rsid w:val="00702410"/>
    <w:rsid w:val="00702D13"/>
    <w:rsid w:val="007031E9"/>
    <w:rsid w:val="00703D59"/>
    <w:rsid w:val="0070488D"/>
    <w:rsid w:val="0070536E"/>
    <w:rsid w:val="00705DA1"/>
    <w:rsid w:val="007063BA"/>
    <w:rsid w:val="007068A2"/>
    <w:rsid w:val="00706C9D"/>
    <w:rsid w:val="00706F89"/>
    <w:rsid w:val="007071C3"/>
    <w:rsid w:val="00707B10"/>
    <w:rsid w:val="00710897"/>
    <w:rsid w:val="00710D00"/>
    <w:rsid w:val="00711041"/>
    <w:rsid w:val="007111E4"/>
    <w:rsid w:val="0071131B"/>
    <w:rsid w:val="00711622"/>
    <w:rsid w:val="00711C31"/>
    <w:rsid w:val="00711FE2"/>
    <w:rsid w:val="007121F4"/>
    <w:rsid w:val="00712841"/>
    <w:rsid w:val="007131E1"/>
    <w:rsid w:val="00713424"/>
    <w:rsid w:val="007137EB"/>
    <w:rsid w:val="007139A8"/>
    <w:rsid w:val="007139F9"/>
    <w:rsid w:val="00713C83"/>
    <w:rsid w:val="00713FA1"/>
    <w:rsid w:val="00714079"/>
    <w:rsid w:val="007142E4"/>
    <w:rsid w:val="007143FB"/>
    <w:rsid w:val="007144A1"/>
    <w:rsid w:val="007144B5"/>
    <w:rsid w:val="007146E7"/>
    <w:rsid w:val="00714A15"/>
    <w:rsid w:val="00714AFD"/>
    <w:rsid w:val="00714F36"/>
    <w:rsid w:val="007150A3"/>
    <w:rsid w:val="00715295"/>
    <w:rsid w:val="007157DD"/>
    <w:rsid w:val="00715E59"/>
    <w:rsid w:val="00716985"/>
    <w:rsid w:val="00716A57"/>
    <w:rsid w:val="00716DED"/>
    <w:rsid w:val="00717339"/>
    <w:rsid w:val="0071784B"/>
    <w:rsid w:val="007179D2"/>
    <w:rsid w:val="00717B05"/>
    <w:rsid w:val="00717CB1"/>
    <w:rsid w:val="00720230"/>
    <w:rsid w:val="00720A24"/>
    <w:rsid w:val="00720D74"/>
    <w:rsid w:val="00721E42"/>
    <w:rsid w:val="00723069"/>
    <w:rsid w:val="0072307D"/>
    <w:rsid w:val="00723352"/>
    <w:rsid w:val="007236CF"/>
    <w:rsid w:val="0072390F"/>
    <w:rsid w:val="007240FE"/>
    <w:rsid w:val="0072410C"/>
    <w:rsid w:val="00724DF3"/>
    <w:rsid w:val="007254D7"/>
    <w:rsid w:val="00725A55"/>
    <w:rsid w:val="00725F2C"/>
    <w:rsid w:val="00725FB5"/>
    <w:rsid w:val="007263B8"/>
    <w:rsid w:val="00726E90"/>
    <w:rsid w:val="00726EE1"/>
    <w:rsid w:val="00726FDF"/>
    <w:rsid w:val="00727A17"/>
    <w:rsid w:val="00730397"/>
    <w:rsid w:val="0073076A"/>
    <w:rsid w:val="00730814"/>
    <w:rsid w:val="00730B84"/>
    <w:rsid w:val="00730F38"/>
    <w:rsid w:val="007323E1"/>
    <w:rsid w:val="00732B94"/>
    <w:rsid w:val="007331BC"/>
    <w:rsid w:val="0073360D"/>
    <w:rsid w:val="00733873"/>
    <w:rsid w:val="00733B2C"/>
    <w:rsid w:val="00734197"/>
    <w:rsid w:val="00734903"/>
    <w:rsid w:val="00735726"/>
    <w:rsid w:val="00735969"/>
    <w:rsid w:val="00735A16"/>
    <w:rsid w:val="00735A98"/>
    <w:rsid w:val="00735D64"/>
    <w:rsid w:val="00736611"/>
    <w:rsid w:val="00737098"/>
    <w:rsid w:val="0073730E"/>
    <w:rsid w:val="00737D15"/>
    <w:rsid w:val="007404DE"/>
    <w:rsid w:val="007414D5"/>
    <w:rsid w:val="007414DA"/>
    <w:rsid w:val="007421CE"/>
    <w:rsid w:val="0074233E"/>
    <w:rsid w:val="00742670"/>
    <w:rsid w:val="007428AC"/>
    <w:rsid w:val="00742A9A"/>
    <w:rsid w:val="00742FAF"/>
    <w:rsid w:val="00743639"/>
    <w:rsid w:val="0074373D"/>
    <w:rsid w:val="007438F0"/>
    <w:rsid w:val="007445D0"/>
    <w:rsid w:val="0074499E"/>
    <w:rsid w:val="00744E16"/>
    <w:rsid w:val="00745198"/>
    <w:rsid w:val="007453FC"/>
    <w:rsid w:val="00745B5A"/>
    <w:rsid w:val="00746431"/>
    <w:rsid w:val="007465D0"/>
    <w:rsid w:val="007469DF"/>
    <w:rsid w:val="00746BC9"/>
    <w:rsid w:val="00746C7A"/>
    <w:rsid w:val="00746D88"/>
    <w:rsid w:val="007473D3"/>
    <w:rsid w:val="00747855"/>
    <w:rsid w:val="00750158"/>
    <w:rsid w:val="0075047E"/>
    <w:rsid w:val="00750483"/>
    <w:rsid w:val="00750B03"/>
    <w:rsid w:val="007514D2"/>
    <w:rsid w:val="0075158A"/>
    <w:rsid w:val="00751F36"/>
    <w:rsid w:val="007520B8"/>
    <w:rsid w:val="00752875"/>
    <w:rsid w:val="00753093"/>
    <w:rsid w:val="00753D12"/>
    <w:rsid w:val="00753D29"/>
    <w:rsid w:val="00753DD5"/>
    <w:rsid w:val="00754D48"/>
    <w:rsid w:val="00754D5D"/>
    <w:rsid w:val="00754EB8"/>
    <w:rsid w:val="007550CC"/>
    <w:rsid w:val="00755438"/>
    <w:rsid w:val="00755BDC"/>
    <w:rsid w:val="00755CAA"/>
    <w:rsid w:val="007562DF"/>
    <w:rsid w:val="00756354"/>
    <w:rsid w:val="00756429"/>
    <w:rsid w:val="007566BA"/>
    <w:rsid w:val="00756CCA"/>
    <w:rsid w:val="00756F43"/>
    <w:rsid w:val="0075700C"/>
    <w:rsid w:val="00757751"/>
    <w:rsid w:val="00757B0A"/>
    <w:rsid w:val="0076021D"/>
    <w:rsid w:val="0076074D"/>
    <w:rsid w:val="00760CA3"/>
    <w:rsid w:val="007610D8"/>
    <w:rsid w:val="00761BC2"/>
    <w:rsid w:val="00763034"/>
    <w:rsid w:val="007634F0"/>
    <w:rsid w:val="0076375C"/>
    <w:rsid w:val="00763999"/>
    <w:rsid w:val="00763C4F"/>
    <w:rsid w:val="00763E7B"/>
    <w:rsid w:val="00764CD1"/>
    <w:rsid w:val="00764D99"/>
    <w:rsid w:val="00764F5C"/>
    <w:rsid w:val="007655D0"/>
    <w:rsid w:val="00765C2D"/>
    <w:rsid w:val="00765D42"/>
    <w:rsid w:val="00766444"/>
    <w:rsid w:val="00766492"/>
    <w:rsid w:val="00766572"/>
    <w:rsid w:val="00766624"/>
    <w:rsid w:val="00766AC9"/>
    <w:rsid w:val="00766B16"/>
    <w:rsid w:val="00766E56"/>
    <w:rsid w:val="007702FC"/>
    <w:rsid w:val="00770A23"/>
    <w:rsid w:val="007710AD"/>
    <w:rsid w:val="00771416"/>
    <w:rsid w:val="0077197B"/>
    <w:rsid w:val="00771AE0"/>
    <w:rsid w:val="0077302F"/>
    <w:rsid w:val="0077382F"/>
    <w:rsid w:val="00773971"/>
    <w:rsid w:val="00773B4A"/>
    <w:rsid w:val="00773C53"/>
    <w:rsid w:val="00773D71"/>
    <w:rsid w:val="00774717"/>
    <w:rsid w:val="00775219"/>
    <w:rsid w:val="00775DC2"/>
    <w:rsid w:val="007761DA"/>
    <w:rsid w:val="007772AF"/>
    <w:rsid w:val="007772B9"/>
    <w:rsid w:val="007776EF"/>
    <w:rsid w:val="00777BF0"/>
    <w:rsid w:val="00777CC4"/>
    <w:rsid w:val="00777EDD"/>
    <w:rsid w:val="00777F22"/>
    <w:rsid w:val="0078093D"/>
    <w:rsid w:val="007809FC"/>
    <w:rsid w:val="00780CBA"/>
    <w:rsid w:val="00781758"/>
    <w:rsid w:val="00781B72"/>
    <w:rsid w:val="00781DD6"/>
    <w:rsid w:val="00782276"/>
    <w:rsid w:val="00782517"/>
    <w:rsid w:val="007829AF"/>
    <w:rsid w:val="00782B86"/>
    <w:rsid w:val="00783177"/>
    <w:rsid w:val="00783872"/>
    <w:rsid w:val="00783D5B"/>
    <w:rsid w:val="007843AF"/>
    <w:rsid w:val="00784545"/>
    <w:rsid w:val="00784752"/>
    <w:rsid w:val="007848EF"/>
    <w:rsid w:val="0078513A"/>
    <w:rsid w:val="00785476"/>
    <w:rsid w:val="00785922"/>
    <w:rsid w:val="00785D6A"/>
    <w:rsid w:val="00786296"/>
    <w:rsid w:val="007862B9"/>
    <w:rsid w:val="00786316"/>
    <w:rsid w:val="00787197"/>
    <w:rsid w:val="007873A5"/>
    <w:rsid w:val="00787A72"/>
    <w:rsid w:val="00790001"/>
    <w:rsid w:val="007902B4"/>
    <w:rsid w:val="00790358"/>
    <w:rsid w:val="00790A7E"/>
    <w:rsid w:val="00790D74"/>
    <w:rsid w:val="00790E45"/>
    <w:rsid w:val="00790F12"/>
    <w:rsid w:val="007914C7"/>
    <w:rsid w:val="007914D1"/>
    <w:rsid w:val="00791B1B"/>
    <w:rsid w:val="00791F77"/>
    <w:rsid w:val="00793FC1"/>
    <w:rsid w:val="00794AA2"/>
    <w:rsid w:val="00794AB8"/>
    <w:rsid w:val="00794CE8"/>
    <w:rsid w:val="00794F10"/>
    <w:rsid w:val="00795089"/>
    <w:rsid w:val="0079538F"/>
    <w:rsid w:val="007959E0"/>
    <w:rsid w:val="00795B42"/>
    <w:rsid w:val="00797246"/>
    <w:rsid w:val="00797572"/>
    <w:rsid w:val="0079781F"/>
    <w:rsid w:val="007A0553"/>
    <w:rsid w:val="007A128C"/>
    <w:rsid w:val="007A1458"/>
    <w:rsid w:val="007A161B"/>
    <w:rsid w:val="007A167D"/>
    <w:rsid w:val="007A17E1"/>
    <w:rsid w:val="007A1A93"/>
    <w:rsid w:val="007A217B"/>
    <w:rsid w:val="007A22AB"/>
    <w:rsid w:val="007A2606"/>
    <w:rsid w:val="007A2DF5"/>
    <w:rsid w:val="007A3513"/>
    <w:rsid w:val="007A38B6"/>
    <w:rsid w:val="007A3A16"/>
    <w:rsid w:val="007A3B6D"/>
    <w:rsid w:val="007A3DEB"/>
    <w:rsid w:val="007A43D1"/>
    <w:rsid w:val="007A46FF"/>
    <w:rsid w:val="007A4798"/>
    <w:rsid w:val="007A5606"/>
    <w:rsid w:val="007A5CE5"/>
    <w:rsid w:val="007A5EC7"/>
    <w:rsid w:val="007A6715"/>
    <w:rsid w:val="007A69F7"/>
    <w:rsid w:val="007A6AA6"/>
    <w:rsid w:val="007A6BA4"/>
    <w:rsid w:val="007A6E1E"/>
    <w:rsid w:val="007A734A"/>
    <w:rsid w:val="007A7827"/>
    <w:rsid w:val="007B02E4"/>
    <w:rsid w:val="007B035A"/>
    <w:rsid w:val="007B0561"/>
    <w:rsid w:val="007B06E8"/>
    <w:rsid w:val="007B084D"/>
    <w:rsid w:val="007B1154"/>
    <w:rsid w:val="007B15FE"/>
    <w:rsid w:val="007B1637"/>
    <w:rsid w:val="007B16DD"/>
    <w:rsid w:val="007B1995"/>
    <w:rsid w:val="007B1B1E"/>
    <w:rsid w:val="007B234E"/>
    <w:rsid w:val="007B255F"/>
    <w:rsid w:val="007B29D0"/>
    <w:rsid w:val="007B2AD0"/>
    <w:rsid w:val="007B2BD5"/>
    <w:rsid w:val="007B3425"/>
    <w:rsid w:val="007B5709"/>
    <w:rsid w:val="007B581F"/>
    <w:rsid w:val="007B59DE"/>
    <w:rsid w:val="007B5A08"/>
    <w:rsid w:val="007B5F4A"/>
    <w:rsid w:val="007B7650"/>
    <w:rsid w:val="007B7771"/>
    <w:rsid w:val="007B79FC"/>
    <w:rsid w:val="007B7CC8"/>
    <w:rsid w:val="007B7DAC"/>
    <w:rsid w:val="007C0613"/>
    <w:rsid w:val="007C0CDE"/>
    <w:rsid w:val="007C0F04"/>
    <w:rsid w:val="007C11D6"/>
    <w:rsid w:val="007C122D"/>
    <w:rsid w:val="007C1424"/>
    <w:rsid w:val="007C277D"/>
    <w:rsid w:val="007C37C1"/>
    <w:rsid w:val="007C3C61"/>
    <w:rsid w:val="007C4354"/>
    <w:rsid w:val="007C4728"/>
    <w:rsid w:val="007C4735"/>
    <w:rsid w:val="007C485F"/>
    <w:rsid w:val="007C5157"/>
    <w:rsid w:val="007C54D7"/>
    <w:rsid w:val="007C5743"/>
    <w:rsid w:val="007C5759"/>
    <w:rsid w:val="007C5CBB"/>
    <w:rsid w:val="007C5F74"/>
    <w:rsid w:val="007C6081"/>
    <w:rsid w:val="007C6151"/>
    <w:rsid w:val="007C6867"/>
    <w:rsid w:val="007C6A3E"/>
    <w:rsid w:val="007C6E7B"/>
    <w:rsid w:val="007C72A9"/>
    <w:rsid w:val="007C7623"/>
    <w:rsid w:val="007C7B17"/>
    <w:rsid w:val="007C7EEC"/>
    <w:rsid w:val="007D00A1"/>
    <w:rsid w:val="007D024A"/>
    <w:rsid w:val="007D0C6C"/>
    <w:rsid w:val="007D0F43"/>
    <w:rsid w:val="007D0F71"/>
    <w:rsid w:val="007D1D2B"/>
    <w:rsid w:val="007D1DB1"/>
    <w:rsid w:val="007D2368"/>
    <w:rsid w:val="007D316F"/>
    <w:rsid w:val="007D3238"/>
    <w:rsid w:val="007D35E1"/>
    <w:rsid w:val="007D40D7"/>
    <w:rsid w:val="007D422E"/>
    <w:rsid w:val="007D46AD"/>
    <w:rsid w:val="007D4F6B"/>
    <w:rsid w:val="007D53D4"/>
    <w:rsid w:val="007D5A39"/>
    <w:rsid w:val="007D5DB3"/>
    <w:rsid w:val="007D6866"/>
    <w:rsid w:val="007D711B"/>
    <w:rsid w:val="007D7315"/>
    <w:rsid w:val="007D734B"/>
    <w:rsid w:val="007D7CF1"/>
    <w:rsid w:val="007E01A5"/>
    <w:rsid w:val="007E09C8"/>
    <w:rsid w:val="007E0E5D"/>
    <w:rsid w:val="007E13AE"/>
    <w:rsid w:val="007E13EF"/>
    <w:rsid w:val="007E18EE"/>
    <w:rsid w:val="007E1B8E"/>
    <w:rsid w:val="007E205D"/>
    <w:rsid w:val="007E24A1"/>
    <w:rsid w:val="007E258E"/>
    <w:rsid w:val="007E25F8"/>
    <w:rsid w:val="007E2784"/>
    <w:rsid w:val="007E29FD"/>
    <w:rsid w:val="007E2F0C"/>
    <w:rsid w:val="007E372F"/>
    <w:rsid w:val="007E3E65"/>
    <w:rsid w:val="007E5DB1"/>
    <w:rsid w:val="007E6336"/>
    <w:rsid w:val="007E6944"/>
    <w:rsid w:val="007E6F6B"/>
    <w:rsid w:val="007E726C"/>
    <w:rsid w:val="007E73DB"/>
    <w:rsid w:val="007E7694"/>
    <w:rsid w:val="007F0274"/>
    <w:rsid w:val="007F1850"/>
    <w:rsid w:val="007F19B3"/>
    <w:rsid w:val="007F1B90"/>
    <w:rsid w:val="007F2224"/>
    <w:rsid w:val="007F22F1"/>
    <w:rsid w:val="007F2888"/>
    <w:rsid w:val="007F3095"/>
    <w:rsid w:val="007F31FF"/>
    <w:rsid w:val="007F35B0"/>
    <w:rsid w:val="007F3661"/>
    <w:rsid w:val="007F41A5"/>
    <w:rsid w:val="007F4592"/>
    <w:rsid w:val="007F4BD5"/>
    <w:rsid w:val="007F50CF"/>
    <w:rsid w:val="007F58FC"/>
    <w:rsid w:val="007F5900"/>
    <w:rsid w:val="007F598B"/>
    <w:rsid w:val="007F59DF"/>
    <w:rsid w:val="007F5A20"/>
    <w:rsid w:val="007F60DB"/>
    <w:rsid w:val="007F621D"/>
    <w:rsid w:val="007F6AB1"/>
    <w:rsid w:val="007F6BEA"/>
    <w:rsid w:val="007F728F"/>
    <w:rsid w:val="007F770E"/>
    <w:rsid w:val="007F79BF"/>
    <w:rsid w:val="008003F8"/>
    <w:rsid w:val="008006A3"/>
    <w:rsid w:val="00800FA9"/>
    <w:rsid w:val="00801DE4"/>
    <w:rsid w:val="00801E2A"/>
    <w:rsid w:val="0080223F"/>
    <w:rsid w:val="00802701"/>
    <w:rsid w:val="00802801"/>
    <w:rsid w:val="008029C3"/>
    <w:rsid w:val="00802C18"/>
    <w:rsid w:val="008030A7"/>
    <w:rsid w:val="00803259"/>
    <w:rsid w:val="0080333F"/>
    <w:rsid w:val="0080343B"/>
    <w:rsid w:val="00803A7E"/>
    <w:rsid w:val="00803F7B"/>
    <w:rsid w:val="00803FC0"/>
    <w:rsid w:val="008046C7"/>
    <w:rsid w:val="00804A3D"/>
    <w:rsid w:val="00804B43"/>
    <w:rsid w:val="00804B52"/>
    <w:rsid w:val="00804C5C"/>
    <w:rsid w:val="008052B3"/>
    <w:rsid w:val="00805C21"/>
    <w:rsid w:val="0080754A"/>
    <w:rsid w:val="00807F5D"/>
    <w:rsid w:val="008107A3"/>
    <w:rsid w:val="008109A9"/>
    <w:rsid w:val="00810C52"/>
    <w:rsid w:val="0081250F"/>
    <w:rsid w:val="00812653"/>
    <w:rsid w:val="00812767"/>
    <w:rsid w:val="00812D98"/>
    <w:rsid w:val="00813629"/>
    <w:rsid w:val="00813BAB"/>
    <w:rsid w:val="00813D85"/>
    <w:rsid w:val="0081406D"/>
    <w:rsid w:val="00814121"/>
    <w:rsid w:val="00814122"/>
    <w:rsid w:val="008146BE"/>
    <w:rsid w:val="00814B92"/>
    <w:rsid w:val="00814B9E"/>
    <w:rsid w:val="00814D25"/>
    <w:rsid w:val="00814E62"/>
    <w:rsid w:val="0081567E"/>
    <w:rsid w:val="00815826"/>
    <w:rsid w:val="00816928"/>
    <w:rsid w:val="00816A4F"/>
    <w:rsid w:val="008171C1"/>
    <w:rsid w:val="00817CD3"/>
    <w:rsid w:val="008203CF"/>
    <w:rsid w:val="00820757"/>
    <w:rsid w:val="00820D97"/>
    <w:rsid w:val="00820DC2"/>
    <w:rsid w:val="00820E41"/>
    <w:rsid w:val="008211B3"/>
    <w:rsid w:val="00821279"/>
    <w:rsid w:val="00821697"/>
    <w:rsid w:val="00821A8A"/>
    <w:rsid w:val="008221A3"/>
    <w:rsid w:val="00822E52"/>
    <w:rsid w:val="0082311B"/>
    <w:rsid w:val="0082312C"/>
    <w:rsid w:val="0082331E"/>
    <w:rsid w:val="008236DE"/>
    <w:rsid w:val="00823AE8"/>
    <w:rsid w:val="00823E85"/>
    <w:rsid w:val="00823FFE"/>
    <w:rsid w:val="0082410F"/>
    <w:rsid w:val="00824419"/>
    <w:rsid w:val="00824E2C"/>
    <w:rsid w:val="00824F50"/>
    <w:rsid w:val="0082527F"/>
    <w:rsid w:val="00825AA4"/>
    <w:rsid w:val="008263EC"/>
    <w:rsid w:val="00826635"/>
    <w:rsid w:val="00826A97"/>
    <w:rsid w:val="00826AF7"/>
    <w:rsid w:val="00826B29"/>
    <w:rsid w:val="00826F3F"/>
    <w:rsid w:val="00826FE8"/>
    <w:rsid w:val="00827394"/>
    <w:rsid w:val="0082763B"/>
    <w:rsid w:val="00827861"/>
    <w:rsid w:val="00827CAC"/>
    <w:rsid w:val="00827F06"/>
    <w:rsid w:val="00830648"/>
    <w:rsid w:val="008309F5"/>
    <w:rsid w:val="00830C5E"/>
    <w:rsid w:val="00830E37"/>
    <w:rsid w:val="00831BE2"/>
    <w:rsid w:val="00832294"/>
    <w:rsid w:val="0083267C"/>
    <w:rsid w:val="00832A45"/>
    <w:rsid w:val="0083348D"/>
    <w:rsid w:val="00833583"/>
    <w:rsid w:val="008342C1"/>
    <w:rsid w:val="00834D83"/>
    <w:rsid w:val="0083595C"/>
    <w:rsid w:val="008359D4"/>
    <w:rsid w:val="00835CFF"/>
    <w:rsid w:val="00835F32"/>
    <w:rsid w:val="00836945"/>
    <w:rsid w:val="00836D22"/>
    <w:rsid w:val="00837066"/>
    <w:rsid w:val="008370B9"/>
    <w:rsid w:val="00837466"/>
    <w:rsid w:val="008374A8"/>
    <w:rsid w:val="008413D3"/>
    <w:rsid w:val="0084142A"/>
    <w:rsid w:val="0084153F"/>
    <w:rsid w:val="0084170A"/>
    <w:rsid w:val="008417A3"/>
    <w:rsid w:val="00841CD8"/>
    <w:rsid w:val="00841F71"/>
    <w:rsid w:val="00842229"/>
    <w:rsid w:val="008438EE"/>
    <w:rsid w:val="00843E58"/>
    <w:rsid w:val="00843FA0"/>
    <w:rsid w:val="00843FAA"/>
    <w:rsid w:val="00844D7E"/>
    <w:rsid w:val="008450A7"/>
    <w:rsid w:val="008450C7"/>
    <w:rsid w:val="00845C50"/>
    <w:rsid w:val="00846A20"/>
    <w:rsid w:val="00846C94"/>
    <w:rsid w:val="00847446"/>
    <w:rsid w:val="0084778B"/>
    <w:rsid w:val="0084795C"/>
    <w:rsid w:val="00847ECE"/>
    <w:rsid w:val="008503D7"/>
    <w:rsid w:val="0085073B"/>
    <w:rsid w:val="00850848"/>
    <w:rsid w:val="008508F7"/>
    <w:rsid w:val="00851ACB"/>
    <w:rsid w:val="0085204A"/>
    <w:rsid w:val="008521F5"/>
    <w:rsid w:val="00852254"/>
    <w:rsid w:val="008523D8"/>
    <w:rsid w:val="008533D0"/>
    <w:rsid w:val="008538C8"/>
    <w:rsid w:val="00853955"/>
    <w:rsid w:val="00853C58"/>
    <w:rsid w:val="0085455A"/>
    <w:rsid w:val="008547DD"/>
    <w:rsid w:val="00854EBB"/>
    <w:rsid w:val="00854F62"/>
    <w:rsid w:val="00855EBF"/>
    <w:rsid w:val="00855F34"/>
    <w:rsid w:val="0085613A"/>
    <w:rsid w:val="00856A63"/>
    <w:rsid w:val="00856C62"/>
    <w:rsid w:val="00856E5A"/>
    <w:rsid w:val="00857FE9"/>
    <w:rsid w:val="0086075E"/>
    <w:rsid w:val="00860DE0"/>
    <w:rsid w:val="008610A8"/>
    <w:rsid w:val="0086120E"/>
    <w:rsid w:val="008612F1"/>
    <w:rsid w:val="0086170F"/>
    <w:rsid w:val="00861B9E"/>
    <w:rsid w:val="0086202A"/>
    <w:rsid w:val="0086204B"/>
    <w:rsid w:val="00862295"/>
    <w:rsid w:val="00862352"/>
    <w:rsid w:val="00862405"/>
    <w:rsid w:val="0086260D"/>
    <w:rsid w:val="00862D22"/>
    <w:rsid w:val="00862F52"/>
    <w:rsid w:val="00862FFE"/>
    <w:rsid w:val="00863A06"/>
    <w:rsid w:val="00863D6C"/>
    <w:rsid w:val="00863FEC"/>
    <w:rsid w:val="00864035"/>
    <w:rsid w:val="0086425D"/>
    <w:rsid w:val="008642A9"/>
    <w:rsid w:val="008645CE"/>
    <w:rsid w:val="008646C5"/>
    <w:rsid w:val="00864E4E"/>
    <w:rsid w:val="00865228"/>
    <w:rsid w:val="008652D8"/>
    <w:rsid w:val="00865DA8"/>
    <w:rsid w:val="008662CD"/>
    <w:rsid w:val="008675C8"/>
    <w:rsid w:val="00867C0B"/>
    <w:rsid w:val="00867C75"/>
    <w:rsid w:val="00867FCB"/>
    <w:rsid w:val="00870876"/>
    <w:rsid w:val="00870C64"/>
    <w:rsid w:val="008715BB"/>
    <w:rsid w:val="00871701"/>
    <w:rsid w:val="00871B1B"/>
    <w:rsid w:val="00872A60"/>
    <w:rsid w:val="00873143"/>
    <w:rsid w:val="00873992"/>
    <w:rsid w:val="0087499E"/>
    <w:rsid w:val="00874A43"/>
    <w:rsid w:val="00874C5C"/>
    <w:rsid w:val="0087511A"/>
    <w:rsid w:val="0087567A"/>
    <w:rsid w:val="00875A61"/>
    <w:rsid w:val="00875B3F"/>
    <w:rsid w:val="00875C37"/>
    <w:rsid w:val="0087613C"/>
    <w:rsid w:val="008778AA"/>
    <w:rsid w:val="00877CF7"/>
    <w:rsid w:val="00877F04"/>
    <w:rsid w:val="008802DF"/>
    <w:rsid w:val="00880326"/>
    <w:rsid w:val="00880E1B"/>
    <w:rsid w:val="008816FD"/>
    <w:rsid w:val="00881957"/>
    <w:rsid w:val="008822AC"/>
    <w:rsid w:val="00882680"/>
    <w:rsid w:val="0088343C"/>
    <w:rsid w:val="00883E90"/>
    <w:rsid w:val="0088425B"/>
    <w:rsid w:val="00884D26"/>
    <w:rsid w:val="00885599"/>
    <w:rsid w:val="00885C6C"/>
    <w:rsid w:val="00887245"/>
    <w:rsid w:val="008877F9"/>
    <w:rsid w:val="008878B7"/>
    <w:rsid w:val="00890B9F"/>
    <w:rsid w:val="00890DD3"/>
    <w:rsid w:val="008912B6"/>
    <w:rsid w:val="00891E06"/>
    <w:rsid w:val="00891EB2"/>
    <w:rsid w:val="008926F2"/>
    <w:rsid w:val="00892F0A"/>
    <w:rsid w:val="0089360C"/>
    <w:rsid w:val="008939A7"/>
    <w:rsid w:val="00893CEC"/>
    <w:rsid w:val="00893EBD"/>
    <w:rsid w:val="008945A0"/>
    <w:rsid w:val="0089481B"/>
    <w:rsid w:val="00894C0D"/>
    <w:rsid w:val="00894E87"/>
    <w:rsid w:val="008958ED"/>
    <w:rsid w:val="00896102"/>
    <w:rsid w:val="008964E5"/>
    <w:rsid w:val="00896B4D"/>
    <w:rsid w:val="00896C20"/>
    <w:rsid w:val="00896E64"/>
    <w:rsid w:val="00896FE0"/>
    <w:rsid w:val="0089701C"/>
    <w:rsid w:val="00897131"/>
    <w:rsid w:val="008974FC"/>
    <w:rsid w:val="008975D0"/>
    <w:rsid w:val="008977B5"/>
    <w:rsid w:val="008A0200"/>
    <w:rsid w:val="008A056F"/>
    <w:rsid w:val="008A0847"/>
    <w:rsid w:val="008A0C27"/>
    <w:rsid w:val="008A0CDE"/>
    <w:rsid w:val="008A0DE2"/>
    <w:rsid w:val="008A16F9"/>
    <w:rsid w:val="008A1D95"/>
    <w:rsid w:val="008A1E8D"/>
    <w:rsid w:val="008A26FF"/>
    <w:rsid w:val="008A354E"/>
    <w:rsid w:val="008A35C2"/>
    <w:rsid w:val="008A3965"/>
    <w:rsid w:val="008A40FF"/>
    <w:rsid w:val="008A4743"/>
    <w:rsid w:val="008A4863"/>
    <w:rsid w:val="008A48F6"/>
    <w:rsid w:val="008A4D5E"/>
    <w:rsid w:val="008A4FB3"/>
    <w:rsid w:val="008A6280"/>
    <w:rsid w:val="008A62D3"/>
    <w:rsid w:val="008A654D"/>
    <w:rsid w:val="008A6AFC"/>
    <w:rsid w:val="008A760E"/>
    <w:rsid w:val="008A7AD9"/>
    <w:rsid w:val="008A7E40"/>
    <w:rsid w:val="008A7FBB"/>
    <w:rsid w:val="008B1637"/>
    <w:rsid w:val="008B1C5C"/>
    <w:rsid w:val="008B1F63"/>
    <w:rsid w:val="008B22F8"/>
    <w:rsid w:val="008B25A1"/>
    <w:rsid w:val="008B3115"/>
    <w:rsid w:val="008B349C"/>
    <w:rsid w:val="008B48E3"/>
    <w:rsid w:val="008B4CFB"/>
    <w:rsid w:val="008B4FF0"/>
    <w:rsid w:val="008B51ED"/>
    <w:rsid w:val="008B58A8"/>
    <w:rsid w:val="008B5ECD"/>
    <w:rsid w:val="008B66D2"/>
    <w:rsid w:val="008B6BDD"/>
    <w:rsid w:val="008B72EC"/>
    <w:rsid w:val="008B7BFE"/>
    <w:rsid w:val="008B7C10"/>
    <w:rsid w:val="008C0236"/>
    <w:rsid w:val="008C0325"/>
    <w:rsid w:val="008C130F"/>
    <w:rsid w:val="008C16B4"/>
    <w:rsid w:val="008C16BF"/>
    <w:rsid w:val="008C1B47"/>
    <w:rsid w:val="008C2144"/>
    <w:rsid w:val="008C21BD"/>
    <w:rsid w:val="008C2225"/>
    <w:rsid w:val="008C23FF"/>
    <w:rsid w:val="008C24B0"/>
    <w:rsid w:val="008C25AC"/>
    <w:rsid w:val="008C2872"/>
    <w:rsid w:val="008C2A76"/>
    <w:rsid w:val="008C3C8D"/>
    <w:rsid w:val="008C3DA7"/>
    <w:rsid w:val="008C3DDD"/>
    <w:rsid w:val="008C46DF"/>
    <w:rsid w:val="008C473B"/>
    <w:rsid w:val="008C483D"/>
    <w:rsid w:val="008C4AEC"/>
    <w:rsid w:val="008C4B3A"/>
    <w:rsid w:val="008C4F4C"/>
    <w:rsid w:val="008C57C0"/>
    <w:rsid w:val="008C5906"/>
    <w:rsid w:val="008C6168"/>
    <w:rsid w:val="008C6B2F"/>
    <w:rsid w:val="008C6DA8"/>
    <w:rsid w:val="008C7038"/>
    <w:rsid w:val="008D0019"/>
    <w:rsid w:val="008D04CA"/>
    <w:rsid w:val="008D1812"/>
    <w:rsid w:val="008D1963"/>
    <w:rsid w:val="008D1CDC"/>
    <w:rsid w:val="008D2734"/>
    <w:rsid w:val="008D2838"/>
    <w:rsid w:val="008D296E"/>
    <w:rsid w:val="008D2DA5"/>
    <w:rsid w:val="008D32DF"/>
    <w:rsid w:val="008D3C29"/>
    <w:rsid w:val="008D3D50"/>
    <w:rsid w:val="008D407A"/>
    <w:rsid w:val="008D430C"/>
    <w:rsid w:val="008D52F5"/>
    <w:rsid w:val="008D586D"/>
    <w:rsid w:val="008D59FA"/>
    <w:rsid w:val="008D6075"/>
    <w:rsid w:val="008D6140"/>
    <w:rsid w:val="008D64BD"/>
    <w:rsid w:val="008D6549"/>
    <w:rsid w:val="008D6856"/>
    <w:rsid w:val="008D6EA5"/>
    <w:rsid w:val="008D7406"/>
    <w:rsid w:val="008D7907"/>
    <w:rsid w:val="008E06CB"/>
    <w:rsid w:val="008E1128"/>
    <w:rsid w:val="008E15C0"/>
    <w:rsid w:val="008E1781"/>
    <w:rsid w:val="008E1C5E"/>
    <w:rsid w:val="008E1DE5"/>
    <w:rsid w:val="008E20D8"/>
    <w:rsid w:val="008E22D4"/>
    <w:rsid w:val="008E25C1"/>
    <w:rsid w:val="008E2630"/>
    <w:rsid w:val="008E2C8E"/>
    <w:rsid w:val="008E2D31"/>
    <w:rsid w:val="008E3114"/>
    <w:rsid w:val="008E370E"/>
    <w:rsid w:val="008E3956"/>
    <w:rsid w:val="008E3E35"/>
    <w:rsid w:val="008E4751"/>
    <w:rsid w:val="008E492B"/>
    <w:rsid w:val="008E4F8D"/>
    <w:rsid w:val="008E5F6E"/>
    <w:rsid w:val="008E605D"/>
    <w:rsid w:val="008E636B"/>
    <w:rsid w:val="008E63F4"/>
    <w:rsid w:val="008E660E"/>
    <w:rsid w:val="008E7305"/>
    <w:rsid w:val="008E7461"/>
    <w:rsid w:val="008E7EEE"/>
    <w:rsid w:val="008F007B"/>
    <w:rsid w:val="008F00B1"/>
    <w:rsid w:val="008F158E"/>
    <w:rsid w:val="008F17C5"/>
    <w:rsid w:val="008F2530"/>
    <w:rsid w:val="008F2BBA"/>
    <w:rsid w:val="008F309C"/>
    <w:rsid w:val="008F3187"/>
    <w:rsid w:val="008F321B"/>
    <w:rsid w:val="008F34B1"/>
    <w:rsid w:val="008F4571"/>
    <w:rsid w:val="008F4B47"/>
    <w:rsid w:val="008F5E36"/>
    <w:rsid w:val="008F64E6"/>
    <w:rsid w:val="008F6A81"/>
    <w:rsid w:val="008F6CE1"/>
    <w:rsid w:val="008F6FE4"/>
    <w:rsid w:val="008F71C8"/>
    <w:rsid w:val="008F7605"/>
    <w:rsid w:val="00900143"/>
    <w:rsid w:val="009001EE"/>
    <w:rsid w:val="009002A2"/>
    <w:rsid w:val="00900308"/>
    <w:rsid w:val="00900356"/>
    <w:rsid w:val="009004B0"/>
    <w:rsid w:val="009008FE"/>
    <w:rsid w:val="00900ABF"/>
    <w:rsid w:val="00900BEB"/>
    <w:rsid w:val="00900C02"/>
    <w:rsid w:val="0090152E"/>
    <w:rsid w:val="00901924"/>
    <w:rsid w:val="00901FA2"/>
    <w:rsid w:val="009020F2"/>
    <w:rsid w:val="009021EA"/>
    <w:rsid w:val="00902436"/>
    <w:rsid w:val="009035F8"/>
    <w:rsid w:val="00903CD6"/>
    <w:rsid w:val="0090409B"/>
    <w:rsid w:val="0090497A"/>
    <w:rsid w:val="00904A98"/>
    <w:rsid w:val="00905231"/>
    <w:rsid w:val="0090575D"/>
    <w:rsid w:val="009059FF"/>
    <w:rsid w:val="00906368"/>
    <w:rsid w:val="00906E2D"/>
    <w:rsid w:val="00907A0B"/>
    <w:rsid w:val="00907A46"/>
    <w:rsid w:val="00910B94"/>
    <w:rsid w:val="00910D89"/>
    <w:rsid w:val="00910FE8"/>
    <w:rsid w:val="00911394"/>
    <w:rsid w:val="009113FE"/>
    <w:rsid w:val="00911A87"/>
    <w:rsid w:val="009125EF"/>
    <w:rsid w:val="009127B5"/>
    <w:rsid w:val="00912958"/>
    <w:rsid w:val="00912E8A"/>
    <w:rsid w:val="0091340C"/>
    <w:rsid w:val="00914895"/>
    <w:rsid w:val="00914EF2"/>
    <w:rsid w:val="00914F9A"/>
    <w:rsid w:val="009154B4"/>
    <w:rsid w:val="009158A0"/>
    <w:rsid w:val="009158F8"/>
    <w:rsid w:val="00915DC3"/>
    <w:rsid w:val="00915F50"/>
    <w:rsid w:val="009178A9"/>
    <w:rsid w:val="00917C33"/>
    <w:rsid w:val="00920364"/>
    <w:rsid w:val="00920776"/>
    <w:rsid w:val="00920D23"/>
    <w:rsid w:val="00920DCD"/>
    <w:rsid w:val="00921AEF"/>
    <w:rsid w:val="009228D1"/>
    <w:rsid w:val="00922FED"/>
    <w:rsid w:val="00923B3B"/>
    <w:rsid w:val="00924246"/>
    <w:rsid w:val="009249A9"/>
    <w:rsid w:val="00925608"/>
    <w:rsid w:val="00925758"/>
    <w:rsid w:val="009259DE"/>
    <w:rsid w:val="00925E79"/>
    <w:rsid w:val="00926CCA"/>
    <w:rsid w:val="00927462"/>
    <w:rsid w:val="009275B0"/>
    <w:rsid w:val="00927C16"/>
    <w:rsid w:val="009309E6"/>
    <w:rsid w:val="009313D5"/>
    <w:rsid w:val="009315D6"/>
    <w:rsid w:val="00931772"/>
    <w:rsid w:val="00931785"/>
    <w:rsid w:val="0093191C"/>
    <w:rsid w:val="00931D80"/>
    <w:rsid w:val="0093237A"/>
    <w:rsid w:val="00932882"/>
    <w:rsid w:val="0093296E"/>
    <w:rsid w:val="00932B0E"/>
    <w:rsid w:val="00932F6F"/>
    <w:rsid w:val="009331F4"/>
    <w:rsid w:val="00933245"/>
    <w:rsid w:val="00933712"/>
    <w:rsid w:val="009341AE"/>
    <w:rsid w:val="009352FB"/>
    <w:rsid w:val="00935688"/>
    <w:rsid w:val="0093651A"/>
    <w:rsid w:val="00936770"/>
    <w:rsid w:val="009369FB"/>
    <w:rsid w:val="00936B3E"/>
    <w:rsid w:val="00936E6C"/>
    <w:rsid w:val="00937500"/>
    <w:rsid w:val="00937A20"/>
    <w:rsid w:val="00940395"/>
    <w:rsid w:val="009404E6"/>
    <w:rsid w:val="00941034"/>
    <w:rsid w:val="00941219"/>
    <w:rsid w:val="009416AD"/>
    <w:rsid w:val="009418C2"/>
    <w:rsid w:val="00941BF8"/>
    <w:rsid w:val="0094222C"/>
    <w:rsid w:val="009424E2"/>
    <w:rsid w:val="009427A1"/>
    <w:rsid w:val="00942CA0"/>
    <w:rsid w:val="0094324F"/>
    <w:rsid w:val="00943335"/>
    <w:rsid w:val="009442D0"/>
    <w:rsid w:val="00944462"/>
    <w:rsid w:val="00944779"/>
    <w:rsid w:val="00944926"/>
    <w:rsid w:val="00944944"/>
    <w:rsid w:val="00945989"/>
    <w:rsid w:val="00946593"/>
    <w:rsid w:val="009469AC"/>
    <w:rsid w:val="00946E0E"/>
    <w:rsid w:val="009477D3"/>
    <w:rsid w:val="00947AF2"/>
    <w:rsid w:val="00947B8A"/>
    <w:rsid w:val="00947E4D"/>
    <w:rsid w:val="00950790"/>
    <w:rsid w:val="00950E96"/>
    <w:rsid w:val="00951771"/>
    <w:rsid w:val="00951A32"/>
    <w:rsid w:val="00951B80"/>
    <w:rsid w:val="009522AA"/>
    <w:rsid w:val="00952554"/>
    <w:rsid w:val="00952801"/>
    <w:rsid w:val="009528F9"/>
    <w:rsid w:val="0095293C"/>
    <w:rsid w:val="00952BE1"/>
    <w:rsid w:val="00952E82"/>
    <w:rsid w:val="0095337B"/>
    <w:rsid w:val="009535DB"/>
    <w:rsid w:val="00953A5F"/>
    <w:rsid w:val="00953B22"/>
    <w:rsid w:val="00953B56"/>
    <w:rsid w:val="00953CD8"/>
    <w:rsid w:val="00953E6D"/>
    <w:rsid w:val="0095465A"/>
    <w:rsid w:val="00954907"/>
    <w:rsid w:val="00954CDF"/>
    <w:rsid w:val="00955156"/>
    <w:rsid w:val="009559A2"/>
    <w:rsid w:val="009563C7"/>
    <w:rsid w:val="00956966"/>
    <w:rsid w:val="00956A7E"/>
    <w:rsid w:val="009575F3"/>
    <w:rsid w:val="009577BE"/>
    <w:rsid w:val="00960A4E"/>
    <w:rsid w:val="00960ACF"/>
    <w:rsid w:val="00960C8C"/>
    <w:rsid w:val="009616FD"/>
    <w:rsid w:val="009618F0"/>
    <w:rsid w:val="00961BB8"/>
    <w:rsid w:val="00961C31"/>
    <w:rsid w:val="00961E32"/>
    <w:rsid w:val="00962176"/>
    <w:rsid w:val="0096226E"/>
    <w:rsid w:val="009625AF"/>
    <w:rsid w:val="00962D8B"/>
    <w:rsid w:val="00962EA2"/>
    <w:rsid w:val="009632A8"/>
    <w:rsid w:val="009632D4"/>
    <w:rsid w:val="00963B70"/>
    <w:rsid w:val="00964461"/>
    <w:rsid w:val="00964E12"/>
    <w:rsid w:val="0096509B"/>
    <w:rsid w:val="00965164"/>
    <w:rsid w:val="00965391"/>
    <w:rsid w:val="009653A7"/>
    <w:rsid w:val="0096570C"/>
    <w:rsid w:val="00965CA0"/>
    <w:rsid w:val="009664BA"/>
    <w:rsid w:val="00966B95"/>
    <w:rsid w:val="00966BE5"/>
    <w:rsid w:val="00967363"/>
    <w:rsid w:val="009674B9"/>
    <w:rsid w:val="00967A73"/>
    <w:rsid w:val="00967EDF"/>
    <w:rsid w:val="00967FA4"/>
    <w:rsid w:val="00970C58"/>
    <w:rsid w:val="00970DD7"/>
    <w:rsid w:val="00970F01"/>
    <w:rsid w:val="00971AA6"/>
    <w:rsid w:val="00971B1E"/>
    <w:rsid w:val="009724F1"/>
    <w:rsid w:val="00972D72"/>
    <w:rsid w:val="00972DD3"/>
    <w:rsid w:val="00972F2B"/>
    <w:rsid w:val="0097330E"/>
    <w:rsid w:val="0097390F"/>
    <w:rsid w:val="00973ED4"/>
    <w:rsid w:val="009740CD"/>
    <w:rsid w:val="00974263"/>
    <w:rsid w:val="00974767"/>
    <w:rsid w:val="00975394"/>
    <w:rsid w:val="00975814"/>
    <w:rsid w:val="00975B39"/>
    <w:rsid w:val="00975D16"/>
    <w:rsid w:val="009768EB"/>
    <w:rsid w:val="00976B61"/>
    <w:rsid w:val="00976C1E"/>
    <w:rsid w:val="00976CB6"/>
    <w:rsid w:val="00976DA9"/>
    <w:rsid w:val="00976F64"/>
    <w:rsid w:val="00977966"/>
    <w:rsid w:val="00977980"/>
    <w:rsid w:val="00977D58"/>
    <w:rsid w:val="00980191"/>
    <w:rsid w:val="00980266"/>
    <w:rsid w:val="00980860"/>
    <w:rsid w:val="00981137"/>
    <w:rsid w:val="00981705"/>
    <w:rsid w:val="009822E1"/>
    <w:rsid w:val="009823A4"/>
    <w:rsid w:val="009826DD"/>
    <w:rsid w:val="00982802"/>
    <w:rsid w:val="00982C58"/>
    <w:rsid w:val="0098336D"/>
    <w:rsid w:val="009834B3"/>
    <w:rsid w:val="0098385E"/>
    <w:rsid w:val="00983D01"/>
    <w:rsid w:val="009845A3"/>
    <w:rsid w:val="00984CF5"/>
    <w:rsid w:val="00985043"/>
    <w:rsid w:val="00985631"/>
    <w:rsid w:val="00985D4A"/>
    <w:rsid w:val="00985EE0"/>
    <w:rsid w:val="00987045"/>
    <w:rsid w:val="0098725E"/>
    <w:rsid w:val="0098744B"/>
    <w:rsid w:val="00987EDF"/>
    <w:rsid w:val="009903F6"/>
    <w:rsid w:val="00991293"/>
    <w:rsid w:val="00991503"/>
    <w:rsid w:val="009917E2"/>
    <w:rsid w:val="00991EF1"/>
    <w:rsid w:val="00992DCD"/>
    <w:rsid w:val="009930AB"/>
    <w:rsid w:val="00993215"/>
    <w:rsid w:val="0099340F"/>
    <w:rsid w:val="0099381D"/>
    <w:rsid w:val="00994F9E"/>
    <w:rsid w:val="00995172"/>
    <w:rsid w:val="009952ED"/>
    <w:rsid w:val="00995DB2"/>
    <w:rsid w:val="00995EA5"/>
    <w:rsid w:val="00996E31"/>
    <w:rsid w:val="00997D9B"/>
    <w:rsid w:val="00997DAC"/>
    <w:rsid w:val="009A03DD"/>
    <w:rsid w:val="009A1B0A"/>
    <w:rsid w:val="009A2030"/>
    <w:rsid w:val="009A20A1"/>
    <w:rsid w:val="009A2159"/>
    <w:rsid w:val="009A225B"/>
    <w:rsid w:val="009A2295"/>
    <w:rsid w:val="009A276C"/>
    <w:rsid w:val="009A2BBC"/>
    <w:rsid w:val="009A2C13"/>
    <w:rsid w:val="009A366A"/>
    <w:rsid w:val="009A36A8"/>
    <w:rsid w:val="009A395D"/>
    <w:rsid w:val="009A3ADC"/>
    <w:rsid w:val="009A3E02"/>
    <w:rsid w:val="009A4002"/>
    <w:rsid w:val="009A4750"/>
    <w:rsid w:val="009A4E95"/>
    <w:rsid w:val="009A4F42"/>
    <w:rsid w:val="009A51BC"/>
    <w:rsid w:val="009A56FC"/>
    <w:rsid w:val="009A5F6E"/>
    <w:rsid w:val="009A61F8"/>
    <w:rsid w:val="009A6279"/>
    <w:rsid w:val="009A63F0"/>
    <w:rsid w:val="009A6F88"/>
    <w:rsid w:val="009A7016"/>
    <w:rsid w:val="009A78C6"/>
    <w:rsid w:val="009B0CED"/>
    <w:rsid w:val="009B0FA6"/>
    <w:rsid w:val="009B109F"/>
    <w:rsid w:val="009B1162"/>
    <w:rsid w:val="009B1201"/>
    <w:rsid w:val="009B15D8"/>
    <w:rsid w:val="009B1812"/>
    <w:rsid w:val="009B1A9B"/>
    <w:rsid w:val="009B1D72"/>
    <w:rsid w:val="009B1DFB"/>
    <w:rsid w:val="009B1EE7"/>
    <w:rsid w:val="009B1F94"/>
    <w:rsid w:val="009B1FC6"/>
    <w:rsid w:val="009B2858"/>
    <w:rsid w:val="009B2B66"/>
    <w:rsid w:val="009B2DF7"/>
    <w:rsid w:val="009B2F4D"/>
    <w:rsid w:val="009B3DE7"/>
    <w:rsid w:val="009B4692"/>
    <w:rsid w:val="009B497B"/>
    <w:rsid w:val="009B4B14"/>
    <w:rsid w:val="009B4E44"/>
    <w:rsid w:val="009B4FD4"/>
    <w:rsid w:val="009B5108"/>
    <w:rsid w:val="009B5397"/>
    <w:rsid w:val="009B5D27"/>
    <w:rsid w:val="009B611A"/>
    <w:rsid w:val="009B627A"/>
    <w:rsid w:val="009B6BE8"/>
    <w:rsid w:val="009B6E5A"/>
    <w:rsid w:val="009B7406"/>
    <w:rsid w:val="009B7E60"/>
    <w:rsid w:val="009B7FDB"/>
    <w:rsid w:val="009C03A0"/>
    <w:rsid w:val="009C06A7"/>
    <w:rsid w:val="009C072A"/>
    <w:rsid w:val="009C0BA0"/>
    <w:rsid w:val="009C0BE3"/>
    <w:rsid w:val="009C0BEB"/>
    <w:rsid w:val="009C0D29"/>
    <w:rsid w:val="009C0D31"/>
    <w:rsid w:val="009C143E"/>
    <w:rsid w:val="009C1AA8"/>
    <w:rsid w:val="009C1BB1"/>
    <w:rsid w:val="009C1D1F"/>
    <w:rsid w:val="009C2637"/>
    <w:rsid w:val="009C2E6F"/>
    <w:rsid w:val="009C32FD"/>
    <w:rsid w:val="009C4556"/>
    <w:rsid w:val="009C4573"/>
    <w:rsid w:val="009C45B3"/>
    <w:rsid w:val="009C51B2"/>
    <w:rsid w:val="009C5214"/>
    <w:rsid w:val="009C5651"/>
    <w:rsid w:val="009C5821"/>
    <w:rsid w:val="009C5B00"/>
    <w:rsid w:val="009C5FB4"/>
    <w:rsid w:val="009C62AA"/>
    <w:rsid w:val="009C64AA"/>
    <w:rsid w:val="009C72DF"/>
    <w:rsid w:val="009C73FA"/>
    <w:rsid w:val="009C745C"/>
    <w:rsid w:val="009C7850"/>
    <w:rsid w:val="009C7B23"/>
    <w:rsid w:val="009C7BD2"/>
    <w:rsid w:val="009D0DC8"/>
    <w:rsid w:val="009D0FA3"/>
    <w:rsid w:val="009D187E"/>
    <w:rsid w:val="009D2234"/>
    <w:rsid w:val="009D263B"/>
    <w:rsid w:val="009D2886"/>
    <w:rsid w:val="009D2C18"/>
    <w:rsid w:val="009D2C22"/>
    <w:rsid w:val="009D2F23"/>
    <w:rsid w:val="009D3444"/>
    <w:rsid w:val="009D3936"/>
    <w:rsid w:val="009D3AE7"/>
    <w:rsid w:val="009D3F20"/>
    <w:rsid w:val="009D4398"/>
    <w:rsid w:val="009D461D"/>
    <w:rsid w:val="009D50DE"/>
    <w:rsid w:val="009D5479"/>
    <w:rsid w:val="009D569B"/>
    <w:rsid w:val="009D5A3E"/>
    <w:rsid w:val="009D5C05"/>
    <w:rsid w:val="009D5CFF"/>
    <w:rsid w:val="009D5E12"/>
    <w:rsid w:val="009D6634"/>
    <w:rsid w:val="009D66C1"/>
    <w:rsid w:val="009D74D3"/>
    <w:rsid w:val="009D765A"/>
    <w:rsid w:val="009D7B12"/>
    <w:rsid w:val="009E0256"/>
    <w:rsid w:val="009E0DED"/>
    <w:rsid w:val="009E2011"/>
    <w:rsid w:val="009E209E"/>
    <w:rsid w:val="009E23DF"/>
    <w:rsid w:val="009E28B7"/>
    <w:rsid w:val="009E351C"/>
    <w:rsid w:val="009E36FA"/>
    <w:rsid w:val="009E37D5"/>
    <w:rsid w:val="009E3BCD"/>
    <w:rsid w:val="009E3EF9"/>
    <w:rsid w:val="009E41FF"/>
    <w:rsid w:val="009E4401"/>
    <w:rsid w:val="009E4DC9"/>
    <w:rsid w:val="009E506A"/>
    <w:rsid w:val="009E52CB"/>
    <w:rsid w:val="009E5A73"/>
    <w:rsid w:val="009E5CB8"/>
    <w:rsid w:val="009E61D2"/>
    <w:rsid w:val="009E6356"/>
    <w:rsid w:val="009E67F7"/>
    <w:rsid w:val="009E6BE4"/>
    <w:rsid w:val="009E7215"/>
    <w:rsid w:val="009E7C52"/>
    <w:rsid w:val="009E7CB5"/>
    <w:rsid w:val="009F04A9"/>
    <w:rsid w:val="009F0624"/>
    <w:rsid w:val="009F110F"/>
    <w:rsid w:val="009F1304"/>
    <w:rsid w:val="009F1410"/>
    <w:rsid w:val="009F18AD"/>
    <w:rsid w:val="009F2289"/>
    <w:rsid w:val="009F2C6C"/>
    <w:rsid w:val="009F2C70"/>
    <w:rsid w:val="009F2F8D"/>
    <w:rsid w:val="009F3364"/>
    <w:rsid w:val="009F440C"/>
    <w:rsid w:val="009F45FE"/>
    <w:rsid w:val="009F4D9F"/>
    <w:rsid w:val="009F50FC"/>
    <w:rsid w:val="009F51F7"/>
    <w:rsid w:val="009F5467"/>
    <w:rsid w:val="009F5537"/>
    <w:rsid w:val="009F5AF0"/>
    <w:rsid w:val="009F5DFD"/>
    <w:rsid w:val="009F61BD"/>
    <w:rsid w:val="009F65B3"/>
    <w:rsid w:val="009F65CE"/>
    <w:rsid w:val="009F719A"/>
    <w:rsid w:val="009F742E"/>
    <w:rsid w:val="009F74E2"/>
    <w:rsid w:val="009F7A7B"/>
    <w:rsid w:val="009F7EA9"/>
    <w:rsid w:val="00A008E9"/>
    <w:rsid w:val="00A00B48"/>
    <w:rsid w:val="00A00D23"/>
    <w:rsid w:val="00A00E59"/>
    <w:rsid w:val="00A00ECC"/>
    <w:rsid w:val="00A01516"/>
    <w:rsid w:val="00A0184B"/>
    <w:rsid w:val="00A01906"/>
    <w:rsid w:val="00A02045"/>
    <w:rsid w:val="00A021EB"/>
    <w:rsid w:val="00A0223F"/>
    <w:rsid w:val="00A02249"/>
    <w:rsid w:val="00A02727"/>
    <w:rsid w:val="00A02860"/>
    <w:rsid w:val="00A02C76"/>
    <w:rsid w:val="00A02E0F"/>
    <w:rsid w:val="00A035F9"/>
    <w:rsid w:val="00A03620"/>
    <w:rsid w:val="00A038B3"/>
    <w:rsid w:val="00A03BCD"/>
    <w:rsid w:val="00A03C4B"/>
    <w:rsid w:val="00A03CA7"/>
    <w:rsid w:val="00A03D1D"/>
    <w:rsid w:val="00A041EF"/>
    <w:rsid w:val="00A04517"/>
    <w:rsid w:val="00A04755"/>
    <w:rsid w:val="00A048DB"/>
    <w:rsid w:val="00A0521A"/>
    <w:rsid w:val="00A0567A"/>
    <w:rsid w:val="00A0585C"/>
    <w:rsid w:val="00A05FE8"/>
    <w:rsid w:val="00A064AF"/>
    <w:rsid w:val="00A06522"/>
    <w:rsid w:val="00A0688B"/>
    <w:rsid w:val="00A07250"/>
    <w:rsid w:val="00A074B5"/>
    <w:rsid w:val="00A07EE3"/>
    <w:rsid w:val="00A101B8"/>
    <w:rsid w:val="00A10661"/>
    <w:rsid w:val="00A10741"/>
    <w:rsid w:val="00A10753"/>
    <w:rsid w:val="00A110EB"/>
    <w:rsid w:val="00A1146D"/>
    <w:rsid w:val="00A115EE"/>
    <w:rsid w:val="00A1170E"/>
    <w:rsid w:val="00A11B07"/>
    <w:rsid w:val="00A11B14"/>
    <w:rsid w:val="00A1258F"/>
    <w:rsid w:val="00A129AA"/>
    <w:rsid w:val="00A12D93"/>
    <w:rsid w:val="00A1306A"/>
    <w:rsid w:val="00A1359B"/>
    <w:rsid w:val="00A136DB"/>
    <w:rsid w:val="00A13C8E"/>
    <w:rsid w:val="00A14B47"/>
    <w:rsid w:val="00A15D4D"/>
    <w:rsid w:val="00A15FC2"/>
    <w:rsid w:val="00A16046"/>
    <w:rsid w:val="00A164BF"/>
    <w:rsid w:val="00A170BD"/>
    <w:rsid w:val="00A172BA"/>
    <w:rsid w:val="00A172D6"/>
    <w:rsid w:val="00A174EB"/>
    <w:rsid w:val="00A20019"/>
    <w:rsid w:val="00A2145C"/>
    <w:rsid w:val="00A21620"/>
    <w:rsid w:val="00A21A72"/>
    <w:rsid w:val="00A21F9D"/>
    <w:rsid w:val="00A21FAA"/>
    <w:rsid w:val="00A22635"/>
    <w:rsid w:val="00A22961"/>
    <w:rsid w:val="00A22BC1"/>
    <w:rsid w:val="00A22E16"/>
    <w:rsid w:val="00A247FC"/>
    <w:rsid w:val="00A24B23"/>
    <w:rsid w:val="00A24BA0"/>
    <w:rsid w:val="00A24BBA"/>
    <w:rsid w:val="00A24BE3"/>
    <w:rsid w:val="00A24C8A"/>
    <w:rsid w:val="00A24DFC"/>
    <w:rsid w:val="00A2520B"/>
    <w:rsid w:val="00A253FC"/>
    <w:rsid w:val="00A254D6"/>
    <w:rsid w:val="00A25544"/>
    <w:rsid w:val="00A25C9A"/>
    <w:rsid w:val="00A26F6D"/>
    <w:rsid w:val="00A27222"/>
    <w:rsid w:val="00A30AF3"/>
    <w:rsid w:val="00A30F87"/>
    <w:rsid w:val="00A317B7"/>
    <w:rsid w:val="00A319C2"/>
    <w:rsid w:val="00A31AA6"/>
    <w:rsid w:val="00A324E9"/>
    <w:rsid w:val="00A32D22"/>
    <w:rsid w:val="00A32EE1"/>
    <w:rsid w:val="00A32EE6"/>
    <w:rsid w:val="00A34018"/>
    <w:rsid w:val="00A34B43"/>
    <w:rsid w:val="00A3503C"/>
    <w:rsid w:val="00A35416"/>
    <w:rsid w:val="00A35CDB"/>
    <w:rsid w:val="00A35E32"/>
    <w:rsid w:val="00A366A9"/>
    <w:rsid w:val="00A36AA3"/>
    <w:rsid w:val="00A36CFC"/>
    <w:rsid w:val="00A37286"/>
    <w:rsid w:val="00A37480"/>
    <w:rsid w:val="00A375AB"/>
    <w:rsid w:val="00A37BA8"/>
    <w:rsid w:val="00A402FA"/>
    <w:rsid w:val="00A42229"/>
    <w:rsid w:val="00A426EB"/>
    <w:rsid w:val="00A43249"/>
    <w:rsid w:val="00A43346"/>
    <w:rsid w:val="00A43638"/>
    <w:rsid w:val="00A43DF9"/>
    <w:rsid w:val="00A4429F"/>
    <w:rsid w:val="00A44702"/>
    <w:rsid w:val="00A44A3B"/>
    <w:rsid w:val="00A45BF0"/>
    <w:rsid w:val="00A45E03"/>
    <w:rsid w:val="00A46385"/>
    <w:rsid w:val="00A46758"/>
    <w:rsid w:val="00A46A00"/>
    <w:rsid w:val="00A46F59"/>
    <w:rsid w:val="00A47032"/>
    <w:rsid w:val="00A4751C"/>
    <w:rsid w:val="00A47902"/>
    <w:rsid w:val="00A47E80"/>
    <w:rsid w:val="00A51229"/>
    <w:rsid w:val="00A516B9"/>
    <w:rsid w:val="00A5185A"/>
    <w:rsid w:val="00A51C8F"/>
    <w:rsid w:val="00A51F55"/>
    <w:rsid w:val="00A521EA"/>
    <w:rsid w:val="00A52250"/>
    <w:rsid w:val="00A52637"/>
    <w:rsid w:val="00A52AAE"/>
    <w:rsid w:val="00A52FE1"/>
    <w:rsid w:val="00A53481"/>
    <w:rsid w:val="00A5366E"/>
    <w:rsid w:val="00A536A8"/>
    <w:rsid w:val="00A53B68"/>
    <w:rsid w:val="00A53F76"/>
    <w:rsid w:val="00A548C5"/>
    <w:rsid w:val="00A54EAC"/>
    <w:rsid w:val="00A5648A"/>
    <w:rsid w:val="00A564C0"/>
    <w:rsid w:val="00A57075"/>
    <w:rsid w:val="00A57640"/>
    <w:rsid w:val="00A576E7"/>
    <w:rsid w:val="00A60956"/>
    <w:rsid w:val="00A609C9"/>
    <w:rsid w:val="00A60B49"/>
    <w:rsid w:val="00A6118A"/>
    <w:rsid w:val="00A620A1"/>
    <w:rsid w:val="00A62FDD"/>
    <w:rsid w:val="00A638D7"/>
    <w:rsid w:val="00A642FC"/>
    <w:rsid w:val="00A647E7"/>
    <w:rsid w:val="00A64B15"/>
    <w:rsid w:val="00A65407"/>
    <w:rsid w:val="00A658F1"/>
    <w:rsid w:val="00A666F5"/>
    <w:rsid w:val="00A7013E"/>
    <w:rsid w:val="00A706F1"/>
    <w:rsid w:val="00A70B66"/>
    <w:rsid w:val="00A71055"/>
    <w:rsid w:val="00A7114D"/>
    <w:rsid w:val="00A71553"/>
    <w:rsid w:val="00A7162E"/>
    <w:rsid w:val="00A71C22"/>
    <w:rsid w:val="00A7206E"/>
    <w:rsid w:val="00A724EA"/>
    <w:rsid w:val="00A72742"/>
    <w:rsid w:val="00A7317C"/>
    <w:rsid w:val="00A737F9"/>
    <w:rsid w:val="00A73817"/>
    <w:rsid w:val="00A73B18"/>
    <w:rsid w:val="00A73C84"/>
    <w:rsid w:val="00A7445A"/>
    <w:rsid w:val="00A744C2"/>
    <w:rsid w:val="00A74503"/>
    <w:rsid w:val="00A74647"/>
    <w:rsid w:val="00A74B1D"/>
    <w:rsid w:val="00A751D7"/>
    <w:rsid w:val="00A754A8"/>
    <w:rsid w:val="00A75618"/>
    <w:rsid w:val="00A76235"/>
    <w:rsid w:val="00A76400"/>
    <w:rsid w:val="00A7648B"/>
    <w:rsid w:val="00A76881"/>
    <w:rsid w:val="00A76983"/>
    <w:rsid w:val="00A76CC9"/>
    <w:rsid w:val="00A77413"/>
    <w:rsid w:val="00A777AD"/>
    <w:rsid w:val="00A77A23"/>
    <w:rsid w:val="00A77CAB"/>
    <w:rsid w:val="00A77D8A"/>
    <w:rsid w:val="00A77E7D"/>
    <w:rsid w:val="00A805FF"/>
    <w:rsid w:val="00A80611"/>
    <w:rsid w:val="00A81567"/>
    <w:rsid w:val="00A815E4"/>
    <w:rsid w:val="00A81B83"/>
    <w:rsid w:val="00A81C51"/>
    <w:rsid w:val="00A82ACC"/>
    <w:rsid w:val="00A82C84"/>
    <w:rsid w:val="00A82CEA"/>
    <w:rsid w:val="00A831E2"/>
    <w:rsid w:val="00A83B22"/>
    <w:rsid w:val="00A83C9C"/>
    <w:rsid w:val="00A83F66"/>
    <w:rsid w:val="00A84015"/>
    <w:rsid w:val="00A84218"/>
    <w:rsid w:val="00A84957"/>
    <w:rsid w:val="00A85578"/>
    <w:rsid w:val="00A85F13"/>
    <w:rsid w:val="00A86241"/>
    <w:rsid w:val="00A862E9"/>
    <w:rsid w:val="00A86CB7"/>
    <w:rsid w:val="00A870A1"/>
    <w:rsid w:val="00A8760B"/>
    <w:rsid w:val="00A87872"/>
    <w:rsid w:val="00A87BC2"/>
    <w:rsid w:val="00A87D0A"/>
    <w:rsid w:val="00A87E25"/>
    <w:rsid w:val="00A90311"/>
    <w:rsid w:val="00A90958"/>
    <w:rsid w:val="00A90BFD"/>
    <w:rsid w:val="00A919FC"/>
    <w:rsid w:val="00A91E58"/>
    <w:rsid w:val="00A9341C"/>
    <w:rsid w:val="00A93793"/>
    <w:rsid w:val="00A944FB"/>
    <w:rsid w:val="00A9457A"/>
    <w:rsid w:val="00A94784"/>
    <w:rsid w:val="00A94996"/>
    <w:rsid w:val="00A9538F"/>
    <w:rsid w:val="00A954B5"/>
    <w:rsid w:val="00A95A8C"/>
    <w:rsid w:val="00A95DA1"/>
    <w:rsid w:val="00A95FBC"/>
    <w:rsid w:val="00A962E0"/>
    <w:rsid w:val="00A96A9F"/>
    <w:rsid w:val="00A971B9"/>
    <w:rsid w:val="00A971E8"/>
    <w:rsid w:val="00A97B39"/>
    <w:rsid w:val="00A97E6B"/>
    <w:rsid w:val="00AA065D"/>
    <w:rsid w:val="00AA08BE"/>
    <w:rsid w:val="00AA09AD"/>
    <w:rsid w:val="00AA0C0E"/>
    <w:rsid w:val="00AA1081"/>
    <w:rsid w:val="00AA116C"/>
    <w:rsid w:val="00AA1A15"/>
    <w:rsid w:val="00AA1A6F"/>
    <w:rsid w:val="00AA1E9D"/>
    <w:rsid w:val="00AA21ED"/>
    <w:rsid w:val="00AA2587"/>
    <w:rsid w:val="00AA3E9B"/>
    <w:rsid w:val="00AA3F6F"/>
    <w:rsid w:val="00AA4211"/>
    <w:rsid w:val="00AA4624"/>
    <w:rsid w:val="00AA55BF"/>
    <w:rsid w:val="00AA568E"/>
    <w:rsid w:val="00AA581E"/>
    <w:rsid w:val="00AA5E56"/>
    <w:rsid w:val="00AA664F"/>
    <w:rsid w:val="00AA6A16"/>
    <w:rsid w:val="00AA71E0"/>
    <w:rsid w:val="00AA7597"/>
    <w:rsid w:val="00AA7EB5"/>
    <w:rsid w:val="00AA7F83"/>
    <w:rsid w:val="00AB03DD"/>
    <w:rsid w:val="00AB0933"/>
    <w:rsid w:val="00AB0F64"/>
    <w:rsid w:val="00AB17E4"/>
    <w:rsid w:val="00AB1D99"/>
    <w:rsid w:val="00AB275B"/>
    <w:rsid w:val="00AB299A"/>
    <w:rsid w:val="00AB31BC"/>
    <w:rsid w:val="00AB33C4"/>
    <w:rsid w:val="00AB3507"/>
    <w:rsid w:val="00AB368D"/>
    <w:rsid w:val="00AB4062"/>
    <w:rsid w:val="00AB41E4"/>
    <w:rsid w:val="00AB4A00"/>
    <w:rsid w:val="00AB4CD4"/>
    <w:rsid w:val="00AB4D1C"/>
    <w:rsid w:val="00AB4F23"/>
    <w:rsid w:val="00AB536B"/>
    <w:rsid w:val="00AB5A8E"/>
    <w:rsid w:val="00AB6534"/>
    <w:rsid w:val="00AB6BAE"/>
    <w:rsid w:val="00AB71EC"/>
    <w:rsid w:val="00AB742D"/>
    <w:rsid w:val="00AB7849"/>
    <w:rsid w:val="00AB786C"/>
    <w:rsid w:val="00AB796F"/>
    <w:rsid w:val="00AB7BF9"/>
    <w:rsid w:val="00AB7DF1"/>
    <w:rsid w:val="00AB7EDE"/>
    <w:rsid w:val="00AC0B12"/>
    <w:rsid w:val="00AC1D82"/>
    <w:rsid w:val="00AC1DFC"/>
    <w:rsid w:val="00AC1F59"/>
    <w:rsid w:val="00AC31D7"/>
    <w:rsid w:val="00AC370A"/>
    <w:rsid w:val="00AC3D6E"/>
    <w:rsid w:val="00AC49BB"/>
    <w:rsid w:val="00AC4A33"/>
    <w:rsid w:val="00AC5483"/>
    <w:rsid w:val="00AC56A5"/>
    <w:rsid w:val="00AC6280"/>
    <w:rsid w:val="00AC62C1"/>
    <w:rsid w:val="00AC6563"/>
    <w:rsid w:val="00AC65F1"/>
    <w:rsid w:val="00AC66A7"/>
    <w:rsid w:val="00AC6A02"/>
    <w:rsid w:val="00AC6AB9"/>
    <w:rsid w:val="00AC7347"/>
    <w:rsid w:val="00AC73CA"/>
    <w:rsid w:val="00AC74A9"/>
    <w:rsid w:val="00AC75D9"/>
    <w:rsid w:val="00AC7730"/>
    <w:rsid w:val="00AC7765"/>
    <w:rsid w:val="00AD0005"/>
    <w:rsid w:val="00AD00E7"/>
    <w:rsid w:val="00AD0509"/>
    <w:rsid w:val="00AD06C1"/>
    <w:rsid w:val="00AD088B"/>
    <w:rsid w:val="00AD09FC"/>
    <w:rsid w:val="00AD0BCB"/>
    <w:rsid w:val="00AD0CA4"/>
    <w:rsid w:val="00AD0DA7"/>
    <w:rsid w:val="00AD0F96"/>
    <w:rsid w:val="00AD0FEC"/>
    <w:rsid w:val="00AD17B9"/>
    <w:rsid w:val="00AD1C0F"/>
    <w:rsid w:val="00AD1C70"/>
    <w:rsid w:val="00AD1FF6"/>
    <w:rsid w:val="00AD2002"/>
    <w:rsid w:val="00AD339A"/>
    <w:rsid w:val="00AD3685"/>
    <w:rsid w:val="00AD4404"/>
    <w:rsid w:val="00AD4A46"/>
    <w:rsid w:val="00AD4A56"/>
    <w:rsid w:val="00AD4F48"/>
    <w:rsid w:val="00AD5355"/>
    <w:rsid w:val="00AD54F3"/>
    <w:rsid w:val="00AD5A13"/>
    <w:rsid w:val="00AD5B0E"/>
    <w:rsid w:val="00AD5E27"/>
    <w:rsid w:val="00AD6195"/>
    <w:rsid w:val="00AD6472"/>
    <w:rsid w:val="00AD692C"/>
    <w:rsid w:val="00AD6CFB"/>
    <w:rsid w:val="00AD752F"/>
    <w:rsid w:val="00AE0190"/>
    <w:rsid w:val="00AE084B"/>
    <w:rsid w:val="00AE096C"/>
    <w:rsid w:val="00AE0D78"/>
    <w:rsid w:val="00AE10F2"/>
    <w:rsid w:val="00AE11F1"/>
    <w:rsid w:val="00AE168C"/>
    <w:rsid w:val="00AE1BA4"/>
    <w:rsid w:val="00AE1F6A"/>
    <w:rsid w:val="00AE2427"/>
    <w:rsid w:val="00AE25E3"/>
    <w:rsid w:val="00AE28E1"/>
    <w:rsid w:val="00AE2C44"/>
    <w:rsid w:val="00AE2E63"/>
    <w:rsid w:val="00AE355D"/>
    <w:rsid w:val="00AE40C3"/>
    <w:rsid w:val="00AE44DD"/>
    <w:rsid w:val="00AE47F4"/>
    <w:rsid w:val="00AE498D"/>
    <w:rsid w:val="00AE4A4E"/>
    <w:rsid w:val="00AE57E5"/>
    <w:rsid w:val="00AE5B93"/>
    <w:rsid w:val="00AE642E"/>
    <w:rsid w:val="00AE64FE"/>
    <w:rsid w:val="00AE66E3"/>
    <w:rsid w:val="00AE6BF5"/>
    <w:rsid w:val="00AF04A7"/>
    <w:rsid w:val="00AF0A5E"/>
    <w:rsid w:val="00AF101F"/>
    <w:rsid w:val="00AF1530"/>
    <w:rsid w:val="00AF1B0D"/>
    <w:rsid w:val="00AF1F79"/>
    <w:rsid w:val="00AF2659"/>
    <w:rsid w:val="00AF2703"/>
    <w:rsid w:val="00AF28FF"/>
    <w:rsid w:val="00AF2A23"/>
    <w:rsid w:val="00AF3D27"/>
    <w:rsid w:val="00AF41BF"/>
    <w:rsid w:val="00AF4814"/>
    <w:rsid w:val="00AF5890"/>
    <w:rsid w:val="00AF6576"/>
    <w:rsid w:val="00AF6647"/>
    <w:rsid w:val="00AF6D52"/>
    <w:rsid w:val="00AF7BE4"/>
    <w:rsid w:val="00AF7CEE"/>
    <w:rsid w:val="00B002EA"/>
    <w:rsid w:val="00B003E3"/>
    <w:rsid w:val="00B0057B"/>
    <w:rsid w:val="00B01695"/>
    <w:rsid w:val="00B01908"/>
    <w:rsid w:val="00B01ED4"/>
    <w:rsid w:val="00B02911"/>
    <w:rsid w:val="00B033F9"/>
    <w:rsid w:val="00B036A1"/>
    <w:rsid w:val="00B03B0A"/>
    <w:rsid w:val="00B03CEF"/>
    <w:rsid w:val="00B046D0"/>
    <w:rsid w:val="00B046EF"/>
    <w:rsid w:val="00B04D7F"/>
    <w:rsid w:val="00B04E37"/>
    <w:rsid w:val="00B0523D"/>
    <w:rsid w:val="00B053EE"/>
    <w:rsid w:val="00B05937"/>
    <w:rsid w:val="00B05BE7"/>
    <w:rsid w:val="00B06099"/>
    <w:rsid w:val="00B06849"/>
    <w:rsid w:val="00B06F4F"/>
    <w:rsid w:val="00B07854"/>
    <w:rsid w:val="00B07A49"/>
    <w:rsid w:val="00B07C00"/>
    <w:rsid w:val="00B07C34"/>
    <w:rsid w:val="00B07DDF"/>
    <w:rsid w:val="00B103C2"/>
    <w:rsid w:val="00B104E7"/>
    <w:rsid w:val="00B107A3"/>
    <w:rsid w:val="00B10D9B"/>
    <w:rsid w:val="00B10E25"/>
    <w:rsid w:val="00B10F85"/>
    <w:rsid w:val="00B113C6"/>
    <w:rsid w:val="00B116BB"/>
    <w:rsid w:val="00B1247E"/>
    <w:rsid w:val="00B12596"/>
    <w:rsid w:val="00B12725"/>
    <w:rsid w:val="00B12A87"/>
    <w:rsid w:val="00B1370F"/>
    <w:rsid w:val="00B13D16"/>
    <w:rsid w:val="00B143E4"/>
    <w:rsid w:val="00B1457C"/>
    <w:rsid w:val="00B14749"/>
    <w:rsid w:val="00B1499A"/>
    <w:rsid w:val="00B14F95"/>
    <w:rsid w:val="00B150CF"/>
    <w:rsid w:val="00B15256"/>
    <w:rsid w:val="00B15340"/>
    <w:rsid w:val="00B15529"/>
    <w:rsid w:val="00B159F5"/>
    <w:rsid w:val="00B15AFB"/>
    <w:rsid w:val="00B15F68"/>
    <w:rsid w:val="00B16A6D"/>
    <w:rsid w:val="00B16AE4"/>
    <w:rsid w:val="00B171FE"/>
    <w:rsid w:val="00B1777B"/>
    <w:rsid w:val="00B17FBB"/>
    <w:rsid w:val="00B201E2"/>
    <w:rsid w:val="00B20BDD"/>
    <w:rsid w:val="00B20D68"/>
    <w:rsid w:val="00B20DA8"/>
    <w:rsid w:val="00B20FE3"/>
    <w:rsid w:val="00B2148A"/>
    <w:rsid w:val="00B214C9"/>
    <w:rsid w:val="00B21ABD"/>
    <w:rsid w:val="00B21FFA"/>
    <w:rsid w:val="00B2266B"/>
    <w:rsid w:val="00B22841"/>
    <w:rsid w:val="00B229B1"/>
    <w:rsid w:val="00B22C20"/>
    <w:rsid w:val="00B23474"/>
    <w:rsid w:val="00B23625"/>
    <w:rsid w:val="00B238BF"/>
    <w:rsid w:val="00B23B07"/>
    <w:rsid w:val="00B23B68"/>
    <w:rsid w:val="00B24753"/>
    <w:rsid w:val="00B2476D"/>
    <w:rsid w:val="00B247BA"/>
    <w:rsid w:val="00B24AF3"/>
    <w:rsid w:val="00B24C0B"/>
    <w:rsid w:val="00B24DB1"/>
    <w:rsid w:val="00B24F55"/>
    <w:rsid w:val="00B255DA"/>
    <w:rsid w:val="00B257B6"/>
    <w:rsid w:val="00B25EE8"/>
    <w:rsid w:val="00B2715E"/>
    <w:rsid w:val="00B2735A"/>
    <w:rsid w:val="00B2783D"/>
    <w:rsid w:val="00B27A29"/>
    <w:rsid w:val="00B30052"/>
    <w:rsid w:val="00B300E3"/>
    <w:rsid w:val="00B305CF"/>
    <w:rsid w:val="00B313D9"/>
    <w:rsid w:val="00B318B6"/>
    <w:rsid w:val="00B31D8F"/>
    <w:rsid w:val="00B33261"/>
    <w:rsid w:val="00B33283"/>
    <w:rsid w:val="00B337B5"/>
    <w:rsid w:val="00B33A0F"/>
    <w:rsid w:val="00B34234"/>
    <w:rsid w:val="00B34713"/>
    <w:rsid w:val="00B34E2B"/>
    <w:rsid w:val="00B354BD"/>
    <w:rsid w:val="00B35503"/>
    <w:rsid w:val="00B35F4D"/>
    <w:rsid w:val="00B3631A"/>
    <w:rsid w:val="00B374C9"/>
    <w:rsid w:val="00B37A73"/>
    <w:rsid w:val="00B37B62"/>
    <w:rsid w:val="00B402D2"/>
    <w:rsid w:val="00B4036F"/>
    <w:rsid w:val="00B4066E"/>
    <w:rsid w:val="00B40EA1"/>
    <w:rsid w:val="00B41585"/>
    <w:rsid w:val="00B416DB"/>
    <w:rsid w:val="00B41C6E"/>
    <w:rsid w:val="00B4224B"/>
    <w:rsid w:val="00B42269"/>
    <w:rsid w:val="00B42952"/>
    <w:rsid w:val="00B42A52"/>
    <w:rsid w:val="00B434F6"/>
    <w:rsid w:val="00B44118"/>
    <w:rsid w:val="00B44389"/>
    <w:rsid w:val="00B444B4"/>
    <w:rsid w:val="00B44EFB"/>
    <w:rsid w:val="00B44FAF"/>
    <w:rsid w:val="00B451FD"/>
    <w:rsid w:val="00B46550"/>
    <w:rsid w:val="00B46A6C"/>
    <w:rsid w:val="00B46B6F"/>
    <w:rsid w:val="00B46C06"/>
    <w:rsid w:val="00B47181"/>
    <w:rsid w:val="00B47277"/>
    <w:rsid w:val="00B47427"/>
    <w:rsid w:val="00B47536"/>
    <w:rsid w:val="00B47E08"/>
    <w:rsid w:val="00B47E51"/>
    <w:rsid w:val="00B47EC6"/>
    <w:rsid w:val="00B503FF"/>
    <w:rsid w:val="00B511C0"/>
    <w:rsid w:val="00B515AC"/>
    <w:rsid w:val="00B519DE"/>
    <w:rsid w:val="00B5218F"/>
    <w:rsid w:val="00B52C67"/>
    <w:rsid w:val="00B52CAD"/>
    <w:rsid w:val="00B52DDF"/>
    <w:rsid w:val="00B5303A"/>
    <w:rsid w:val="00B54923"/>
    <w:rsid w:val="00B54A38"/>
    <w:rsid w:val="00B55275"/>
    <w:rsid w:val="00B5561D"/>
    <w:rsid w:val="00B55675"/>
    <w:rsid w:val="00B55980"/>
    <w:rsid w:val="00B567A4"/>
    <w:rsid w:val="00B56C96"/>
    <w:rsid w:val="00B56D67"/>
    <w:rsid w:val="00B56EBB"/>
    <w:rsid w:val="00B5760F"/>
    <w:rsid w:val="00B5789D"/>
    <w:rsid w:val="00B60010"/>
    <w:rsid w:val="00B604E3"/>
    <w:rsid w:val="00B60601"/>
    <w:rsid w:val="00B60663"/>
    <w:rsid w:val="00B60932"/>
    <w:rsid w:val="00B60A58"/>
    <w:rsid w:val="00B60A8D"/>
    <w:rsid w:val="00B6155C"/>
    <w:rsid w:val="00B61635"/>
    <w:rsid w:val="00B61661"/>
    <w:rsid w:val="00B6263F"/>
    <w:rsid w:val="00B628B0"/>
    <w:rsid w:val="00B63095"/>
    <w:rsid w:val="00B63586"/>
    <w:rsid w:val="00B63661"/>
    <w:rsid w:val="00B6423F"/>
    <w:rsid w:val="00B647A3"/>
    <w:rsid w:val="00B64A92"/>
    <w:rsid w:val="00B667E6"/>
    <w:rsid w:val="00B66B75"/>
    <w:rsid w:val="00B66BFA"/>
    <w:rsid w:val="00B6700E"/>
    <w:rsid w:val="00B67314"/>
    <w:rsid w:val="00B673B3"/>
    <w:rsid w:val="00B67442"/>
    <w:rsid w:val="00B67779"/>
    <w:rsid w:val="00B67904"/>
    <w:rsid w:val="00B67AF2"/>
    <w:rsid w:val="00B67FD9"/>
    <w:rsid w:val="00B70BAA"/>
    <w:rsid w:val="00B71D87"/>
    <w:rsid w:val="00B7260F"/>
    <w:rsid w:val="00B7268A"/>
    <w:rsid w:val="00B729FB"/>
    <w:rsid w:val="00B72A3C"/>
    <w:rsid w:val="00B7303C"/>
    <w:rsid w:val="00B736D8"/>
    <w:rsid w:val="00B738E8"/>
    <w:rsid w:val="00B73B7F"/>
    <w:rsid w:val="00B73FA2"/>
    <w:rsid w:val="00B74436"/>
    <w:rsid w:val="00B74506"/>
    <w:rsid w:val="00B74A21"/>
    <w:rsid w:val="00B74BE6"/>
    <w:rsid w:val="00B74FA1"/>
    <w:rsid w:val="00B753ED"/>
    <w:rsid w:val="00B76603"/>
    <w:rsid w:val="00B767F6"/>
    <w:rsid w:val="00B7684F"/>
    <w:rsid w:val="00B7687F"/>
    <w:rsid w:val="00B76912"/>
    <w:rsid w:val="00B76999"/>
    <w:rsid w:val="00B76A15"/>
    <w:rsid w:val="00B771FD"/>
    <w:rsid w:val="00B77FCE"/>
    <w:rsid w:val="00B800D3"/>
    <w:rsid w:val="00B809BE"/>
    <w:rsid w:val="00B80AA3"/>
    <w:rsid w:val="00B80AAC"/>
    <w:rsid w:val="00B81A42"/>
    <w:rsid w:val="00B81BA6"/>
    <w:rsid w:val="00B81C8D"/>
    <w:rsid w:val="00B822EE"/>
    <w:rsid w:val="00B823E0"/>
    <w:rsid w:val="00B82D16"/>
    <w:rsid w:val="00B82F26"/>
    <w:rsid w:val="00B83732"/>
    <w:rsid w:val="00B83A13"/>
    <w:rsid w:val="00B845BF"/>
    <w:rsid w:val="00B8550F"/>
    <w:rsid w:val="00B85D94"/>
    <w:rsid w:val="00B86562"/>
    <w:rsid w:val="00B867B6"/>
    <w:rsid w:val="00B86C04"/>
    <w:rsid w:val="00B86C0F"/>
    <w:rsid w:val="00B86CF8"/>
    <w:rsid w:val="00B876D6"/>
    <w:rsid w:val="00B8770D"/>
    <w:rsid w:val="00B87F32"/>
    <w:rsid w:val="00B9005E"/>
    <w:rsid w:val="00B902AA"/>
    <w:rsid w:val="00B90C34"/>
    <w:rsid w:val="00B924CC"/>
    <w:rsid w:val="00B93381"/>
    <w:rsid w:val="00B9370F"/>
    <w:rsid w:val="00B93820"/>
    <w:rsid w:val="00B9382A"/>
    <w:rsid w:val="00B941F7"/>
    <w:rsid w:val="00B94F4C"/>
    <w:rsid w:val="00B95038"/>
    <w:rsid w:val="00B95209"/>
    <w:rsid w:val="00B9578C"/>
    <w:rsid w:val="00B95DF1"/>
    <w:rsid w:val="00B96970"/>
    <w:rsid w:val="00B96AAA"/>
    <w:rsid w:val="00B96D2D"/>
    <w:rsid w:val="00B97452"/>
    <w:rsid w:val="00BA00D8"/>
    <w:rsid w:val="00BA1945"/>
    <w:rsid w:val="00BA1CBC"/>
    <w:rsid w:val="00BA2946"/>
    <w:rsid w:val="00BA2A57"/>
    <w:rsid w:val="00BA2AF5"/>
    <w:rsid w:val="00BA2D81"/>
    <w:rsid w:val="00BA3541"/>
    <w:rsid w:val="00BA3659"/>
    <w:rsid w:val="00BA3CCE"/>
    <w:rsid w:val="00BA416E"/>
    <w:rsid w:val="00BA4603"/>
    <w:rsid w:val="00BA47AE"/>
    <w:rsid w:val="00BA4BD2"/>
    <w:rsid w:val="00BA4D76"/>
    <w:rsid w:val="00BA53C6"/>
    <w:rsid w:val="00BA5FFD"/>
    <w:rsid w:val="00BA7341"/>
    <w:rsid w:val="00BA75BC"/>
    <w:rsid w:val="00BA7661"/>
    <w:rsid w:val="00BA779C"/>
    <w:rsid w:val="00BB052A"/>
    <w:rsid w:val="00BB080C"/>
    <w:rsid w:val="00BB0986"/>
    <w:rsid w:val="00BB0A2A"/>
    <w:rsid w:val="00BB1B3A"/>
    <w:rsid w:val="00BB1CE9"/>
    <w:rsid w:val="00BB234D"/>
    <w:rsid w:val="00BB28F0"/>
    <w:rsid w:val="00BB2ACB"/>
    <w:rsid w:val="00BB2B12"/>
    <w:rsid w:val="00BB2F8D"/>
    <w:rsid w:val="00BB336B"/>
    <w:rsid w:val="00BB3408"/>
    <w:rsid w:val="00BB39F0"/>
    <w:rsid w:val="00BB3ABA"/>
    <w:rsid w:val="00BB41AA"/>
    <w:rsid w:val="00BB4940"/>
    <w:rsid w:val="00BB4DEC"/>
    <w:rsid w:val="00BB539D"/>
    <w:rsid w:val="00BB541F"/>
    <w:rsid w:val="00BB5FDF"/>
    <w:rsid w:val="00BB6713"/>
    <w:rsid w:val="00BB7230"/>
    <w:rsid w:val="00BB7329"/>
    <w:rsid w:val="00BB7C05"/>
    <w:rsid w:val="00BC0150"/>
    <w:rsid w:val="00BC1E81"/>
    <w:rsid w:val="00BC20F9"/>
    <w:rsid w:val="00BC241F"/>
    <w:rsid w:val="00BC24FA"/>
    <w:rsid w:val="00BC26E6"/>
    <w:rsid w:val="00BC3337"/>
    <w:rsid w:val="00BC3574"/>
    <w:rsid w:val="00BC3793"/>
    <w:rsid w:val="00BC3C02"/>
    <w:rsid w:val="00BC421C"/>
    <w:rsid w:val="00BC4341"/>
    <w:rsid w:val="00BC52AB"/>
    <w:rsid w:val="00BC54D7"/>
    <w:rsid w:val="00BC567A"/>
    <w:rsid w:val="00BC58B3"/>
    <w:rsid w:val="00BC6CCC"/>
    <w:rsid w:val="00BC7260"/>
    <w:rsid w:val="00BC78A7"/>
    <w:rsid w:val="00BC7920"/>
    <w:rsid w:val="00BC7D8A"/>
    <w:rsid w:val="00BD087F"/>
    <w:rsid w:val="00BD0A8E"/>
    <w:rsid w:val="00BD0E64"/>
    <w:rsid w:val="00BD1CF9"/>
    <w:rsid w:val="00BD1FE2"/>
    <w:rsid w:val="00BD23CB"/>
    <w:rsid w:val="00BD27A3"/>
    <w:rsid w:val="00BD2B91"/>
    <w:rsid w:val="00BD2D4E"/>
    <w:rsid w:val="00BD30A6"/>
    <w:rsid w:val="00BD3DAA"/>
    <w:rsid w:val="00BD408E"/>
    <w:rsid w:val="00BD4405"/>
    <w:rsid w:val="00BD4422"/>
    <w:rsid w:val="00BD53DA"/>
    <w:rsid w:val="00BD5576"/>
    <w:rsid w:val="00BD6347"/>
    <w:rsid w:val="00BD659A"/>
    <w:rsid w:val="00BD65B7"/>
    <w:rsid w:val="00BD65E8"/>
    <w:rsid w:val="00BD6749"/>
    <w:rsid w:val="00BD6D19"/>
    <w:rsid w:val="00BD6E87"/>
    <w:rsid w:val="00BD73C4"/>
    <w:rsid w:val="00BD73CE"/>
    <w:rsid w:val="00BD7467"/>
    <w:rsid w:val="00BE0F01"/>
    <w:rsid w:val="00BE0FBC"/>
    <w:rsid w:val="00BE1B7C"/>
    <w:rsid w:val="00BE1D84"/>
    <w:rsid w:val="00BE2934"/>
    <w:rsid w:val="00BE2A26"/>
    <w:rsid w:val="00BE2BBB"/>
    <w:rsid w:val="00BE35FF"/>
    <w:rsid w:val="00BE3898"/>
    <w:rsid w:val="00BE3B02"/>
    <w:rsid w:val="00BE3B19"/>
    <w:rsid w:val="00BE4675"/>
    <w:rsid w:val="00BE5024"/>
    <w:rsid w:val="00BE55ED"/>
    <w:rsid w:val="00BE65EC"/>
    <w:rsid w:val="00BF0A38"/>
    <w:rsid w:val="00BF16CF"/>
    <w:rsid w:val="00BF2380"/>
    <w:rsid w:val="00BF28C8"/>
    <w:rsid w:val="00BF2C03"/>
    <w:rsid w:val="00BF2FFC"/>
    <w:rsid w:val="00BF32DD"/>
    <w:rsid w:val="00BF32F1"/>
    <w:rsid w:val="00BF482A"/>
    <w:rsid w:val="00BF4B03"/>
    <w:rsid w:val="00BF4E00"/>
    <w:rsid w:val="00BF4EF0"/>
    <w:rsid w:val="00BF5538"/>
    <w:rsid w:val="00BF6F61"/>
    <w:rsid w:val="00BF7168"/>
    <w:rsid w:val="00BF719F"/>
    <w:rsid w:val="00BF7741"/>
    <w:rsid w:val="00BF7AE0"/>
    <w:rsid w:val="00C015F2"/>
    <w:rsid w:val="00C01743"/>
    <w:rsid w:val="00C01B2B"/>
    <w:rsid w:val="00C02AE4"/>
    <w:rsid w:val="00C03776"/>
    <w:rsid w:val="00C03C9D"/>
    <w:rsid w:val="00C04277"/>
    <w:rsid w:val="00C04477"/>
    <w:rsid w:val="00C04619"/>
    <w:rsid w:val="00C049D9"/>
    <w:rsid w:val="00C04F60"/>
    <w:rsid w:val="00C057A4"/>
    <w:rsid w:val="00C05C75"/>
    <w:rsid w:val="00C05D27"/>
    <w:rsid w:val="00C05EC7"/>
    <w:rsid w:val="00C05F08"/>
    <w:rsid w:val="00C06F7B"/>
    <w:rsid w:val="00C06FC6"/>
    <w:rsid w:val="00C07417"/>
    <w:rsid w:val="00C118DE"/>
    <w:rsid w:val="00C11C56"/>
    <w:rsid w:val="00C11D4A"/>
    <w:rsid w:val="00C12434"/>
    <w:rsid w:val="00C128AE"/>
    <w:rsid w:val="00C12F93"/>
    <w:rsid w:val="00C12F98"/>
    <w:rsid w:val="00C139FC"/>
    <w:rsid w:val="00C13B8D"/>
    <w:rsid w:val="00C13BBE"/>
    <w:rsid w:val="00C14227"/>
    <w:rsid w:val="00C15397"/>
    <w:rsid w:val="00C15A3D"/>
    <w:rsid w:val="00C15FD8"/>
    <w:rsid w:val="00C1668C"/>
    <w:rsid w:val="00C16FA1"/>
    <w:rsid w:val="00C17550"/>
    <w:rsid w:val="00C17709"/>
    <w:rsid w:val="00C2023A"/>
    <w:rsid w:val="00C205B6"/>
    <w:rsid w:val="00C206E0"/>
    <w:rsid w:val="00C206E6"/>
    <w:rsid w:val="00C20DBF"/>
    <w:rsid w:val="00C20E58"/>
    <w:rsid w:val="00C21170"/>
    <w:rsid w:val="00C2191B"/>
    <w:rsid w:val="00C219F2"/>
    <w:rsid w:val="00C21A40"/>
    <w:rsid w:val="00C21D5E"/>
    <w:rsid w:val="00C22064"/>
    <w:rsid w:val="00C22421"/>
    <w:rsid w:val="00C22594"/>
    <w:rsid w:val="00C22B18"/>
    <w:rsid w:val="00C22FF1"/>
    <w:rsid w:val="00C23560"/>
    <w:rsid w:val="00C23F05"/>
    <w:rsid w:val="00C24038"/>
    <w:rsid w:val="00C241C8"/>
    <w:rsid w:val="00C24303"/>
    <w:rsid w:val="00C24A05"/>
    <w:rsid w:val="00C24E6D"/>
    <w:rsid w:val="00C25246"/>
    <w:rsid w:val="00C25279"/>
    <w:rsid w:val="00C25418"/>
    <w:rsid w:val="00C257C3"/>
    <w:rsid w:val="00C25C22"/>
    <w:rsid w:val="00C25E84"/>
    <w:rsid w:val="00C25EBA"/>
    <w:rsid w:val="00C26127"/>
    <w:rsid w:val="00C26790"/>
    <w:rsid w:val="00C267BA"/>
    <w:rsid w:val="00C26A00"/>
    <w:rsid w:val="00C26D25"/>
    <w:rsid w:val="00C2718F"/>
    <w:rsid w:val="00C27794"/>
    <w:rsid w:val="00C27D2D"/>
    <w:rsid w:val="00C27F5F"/>
    <w:rsid w:val="00C30494"/>
    <w:rsid w:val="00C30B34"/>
    <w:rsid w:val="00C30D3E"/>
    <w:rsid w:val="00C3264E"/>
    <w:rsid w:val="00C32757"/>
    <w:rsid w:val="00C32F89"/>
    <w:rsid w:val="00C33242"/>
    <w:rsid w:val="00C33D6A"/>
    <w:rsid w:val="00C33FB0"/>
    <w:rsid w:val="00C3414C"/>
    <w:rsid w:val="00C348A8"/>
    <w:rsid w:val="00C348C0"/>
    <w:rsid w:val="00C34C1F"/>
    <w:rsid w:val="00C34FF5"/>
    <w:rsid w:val="00C35A26"/>
    <w:rsid w:val="00C35FB0"/>
    <w:rsid w:val="00C3607A"/>
    <w:rsid w:val="00C3639F"/>
    <w:rsid w:val="00C3663D"/>
    <w:rsid w:val="00C36646"/>
    <w:rsid w:val="00C36761"/>
    <w:rsid w:val="00C36EF1"/>
    <w:rsid w:val="00C36F01"/>
    <w:rsid w:val="00C370AB"/>
    <w:rsid w:val="00C374EC"/>
    <w:rsid w:val="00C40260"/>
    <w:rsid w:val="00C41287"/>
    <w:rsid w:val="00C421F3"/>
    <w:rsid w:val="00C4223A"/>
    <w:rsid w:val="00C42380"/>
    <w:rsid w:val="00C4242A"/>
    <w:rsid w:val="00C429D6"/>
    <w:rsid w:val="00C42BD0"/>
    <w:rsid w:val="00C42E82"/>
    <w:rsid w:val="00C43FBC"/>
    <w:rsid w:val="00C44787"/>
    <w:rsid w:val="00C44D86"/>
    <w:rsid w:val="00C44F0F"/>
    <w:rsid w:val="00C450C1"/>
    <w:rsid w:val="00C4535B"/>
    <w:rsid w:val="00C45A5B"/>
    <w:rsid w:val="00C46AF0"/>
    <w:rsid w:val="00C46E7E"/>
    <w:rsid w:val="00C46F4A"/>
    <w:rsid w:val="00C47228"/>
    <w:rsid w:val="00C47229"/>
    <w:rsid w:val="00C47241"/>
    <w:rsid w:val="00C47595"/>
    <w:rsid w:val="00C47902"/>
    <w:rsid w:val="00C47BBE"/>
    <w:rsid w:val="00C500EC"/>
    <w:rsid w:val="00C502DD"/>
    <w:rsid w:val="00C50510"/>
    <w:rsid w:val="00C50819"/>
    <w:rsid w:val="00C523AE"/>
    <w:rsid w:val="00C53593"/>
    <w:rsid w:val="00C5370B"/>
    <w:rsid w:val="00C53C8A"/>
    <w:rsid w:val="00C53C9E"/>
    <w:rsid w:val="00C53CCB"/>
    <w:rsid w:val="00C53D0D"/>
    <w:rsid w:val="00C545A8"/>
    <w:rsid w:val="00C553D3"/>
    <w:rsid w:val="00C555B4"/>
    <w:rsid w:val="00C558B4"/>
    <w:rsid w:val="00C55F39"/>
    <w:rsid w:val="00C56368"/>
    <w:rsid w:val="00C564B1"/>
    <w:rsid w:val="00C56E5E"/>
    <w:rsid w:val="00C5729A"/>
    <w:rsid w:val="00C60023"/>
    <w:rsid w:val="00C600E1"/>
    <w:rsid w:val="00C606D1"/>
    <w:rsid w:val="00C60D05"/>
    <w:rsid w:val="00C610AE"/>
    <w:rsid w:val="00C61451"/>
    <w:rsid w:val="00C61768"/>
    <w:rsid w:val="00C61ADB"/>
    <w:rsid w:val="00C61D9D"/>
    <w:rsid w:val="00C624D5"/>
    <w:rsid w:val="00C62DBA"/>
    <w:rsid w:val="00C630C9"/>
    <w:rsid w:val="00C633B3"/>
    <w:rsid w:val="00C636D9"/>
    <w:rsid w:val="00C65C73"/>
    <w:rsid w:val="00C66CB7"/>
    <w:rsid w:val="00C66FD8"/>
    <w:rsid w:val="00C7015D"/>
    <w:rsid w:val="00C70BA9"/>
    <w:rsid w:val="00C70D38"/>
    <w:rsid w:val="00C70E8B"/>
    <w:rsid w:val="00C713B0"/>
    <w:rsid w:val="00C71786"/>
    <w:rsid w:val="00C71838"/>
    <w:rsid w:val="00C718CA"/>
    <w:rsid w:val="00C7215F"/>
    <w:rsid w:val="00C72E07"/>
    <w:rsid w:val="00C73ACB"/>
    <w:rsid w:val="00C73AE8"/>
    <w:rsid w:val="00C740B2"/>
    <w:rsid w:val="00C74507"/>
    <w:rsid w:val="00C74E43"/>
    <w:rsid w:val="00C753C1"/>
    <w:rsid w:val="00C75AAC"/>
    <w:rsid w:val="00C76264"/>
    <w:rsid w:val="00C7651A"/>
    <w:rsid w:val="00C76844"/>
    <w:rsid w:val="00C7768D"/>
    <w:rsid w:val="00C77D33"/>
    <w:rsid w:val="00C80679"/>
    <w:rsid w:val="00C80BF2"/>
    <w:rsid w:val="00C80C05"/>
    <w:rsid w:val="00C80DEB"/>
    <w:rsid w:val="00C80E3F"/>
    <w:rsid w:val="00C81EF3"/>
    <w:rsid w:val="00C825F8"/>
    <w:rsid w:val="00C82862"/>
    <w:rsid w:val="00C82CD4"/>
    <w:rsid w:val="00C830DA"/>
    <w:rsid w:val="00C831C6"/>
    <w:rsid w:val="00C8333C"/>
    <w:rsid w:val="00C83608"/>
    <w:rsid w:val="00C838FB"/>
    <w:rsid w:val="00C84103"/>
    <w:rsid w:val="00C84148"/>
    <w:rsid w:val="00C84BB2"/>
    <w:rsid w:val="00C85A9F"/>
    <w:rsid w:val="00C85B92"/>
    <w:rsid w:val="00C85FC2"/>
    <w:rsid w:val="00C8662A"/>
    <w:rsid w:val="00C868AF"/>
    <w:rsid w:val="00C907CC"/>
    <w:rsid w:val="00C90820"/>
    <w:rsid w:val="00C90B55"/>
    <w:rsid w:val="00C90DE3"/>
    <w:rsid w:val="00C90F6C"/>
    <w:rsid w:val="00C91742"/>
    <w:rsid w:val="00C91FFF"/>
    <w:rsid w:val="00C92162"/>
    <w:rsid w:val="00C92DFD"/>
    <w:rsid w:val="00C93D6D"/>
    <w:rsid w:val="00C93F54"/>
    <w:rsid w:val="00C94311"/>
    <w:rsid w:val="00C94786"/>
    <w:rsid w:val="00C9494C"/>
    <w:rsid w:val="00C94FB4"/>
    <w:rsid w:val="00C9504A"/>
    <w:rsid w:val="00C95073"/>
    <w:rsid w:val="00C951FE"/>
    <w:rsid w:val="00C9539B"/>
    <w:rsid w:val="00C95912"/>
    <w:rsid w:val="00C95F4D"/>
    <w:rsid w:val="00C96C78"/>
    <w:rsid w:val="00C96F2D"/>
    <w:rsid w:val="00C96FEB"/>
    <w:rsid w:val="00C973DB"/>
    <w:rsid w:val="00C9771A"/>
    <w:rsid w:val="00C9782A"/>
    <w:rsid w:val="00C979C1"/>
    <w:rsid w:val="00CA015C"/>
    <w:rsid w:val="00CA09A3"/>
    <w:rsid w:val="00CA1618"/>
    <w:rsid w:val="00CA1EC4"/>
    <w:rsid w:val="00CA2C10"/>
    <w:rsid w:val="00CA2E6E"/>
    <w:rsid w:val="00CA3012"/>
    <w:rsid w:val="00CA3048"/>
    <w:rsid w:val="00CA33C3"/>
    <w:rsid w:val="00CA3459"/>
    <w:rsid w:val="00CA3525"/>
    <w:rsid w:val="00CA35A0"/>
    <w:rsid w:val="00CA3D6B"/>
    <w:rsid w:val="00CA3EEC"/>
    <w:rsid w:val="00CA4189"/>
    <w:rsid w:val="00CA471D"/>
    <w:rsid w:val="00CA4923"/>
    <w:rsid w:val="00CA5017"/>
    <w:rsid w:val="00CA523E"/>
    <w:rsid w:val="00CA541A"/>
    <w:rsid w:val="00CA549D"/>
    <w:rsid w:val="00CA58B6"/>
    <w:rsid w:val="00CA5C7B"/>
    <w:rsid w:val="00CA6091"/>
    <w:rsid w:val="00CA66D1"/>
    <w:rsid w:val="00CA7205"/>
    <w:rsid w:val="00CA724E"/>
    <w:rsid w:val="00CA7C59"/>
    <w:rsid w:val="00CA7D22"/>
    <w:rsid w:val="00CA7F27"/>
    <w:rsid w:val="00CA7F49"/>
    <w:rsid w:val="00CB078D"/>
    <w:rsid w:val="00CB0A08"/>
    <w:rsid w:val="00CB0F22"/>
    <w:rsid w:val="00CB1427"/>
    <w:rsid w:val="00CB1C43"/>
    <w:rsid w:val="00CB2474"/>
    <w:rsid w:val="00CB287A"/>
    <w:rsid w:val="00CB2B03"/>
    <w:rsid w:val="00CB303D"/>
    <w:rsid w:val="00CB32A3"/>
    <w:rsid w:val="00CB36B2"/>
    <w:rsid w:val="00CB46E1"/>
    <w:rsid w:val="00CB4737"/>
    <w:rsid w:val="00CB47E7"/>
    <w:rsid w:val="00CB4896"/>
    <w:rsid w:val="00CB49B5"/>
    <w:rsid w:val="00CB4D0E"/>
    <w:rsid w:val="00CB5667"/>
    <w:rsid w:val="00CB56D6"/>
    <w:rsid w:val="00CB5840"/>
    <w:rsid w:val="00CB59E0"/>
    <w:rsid w:val="00CB6002"/>
    <w:rsid w:val="00CB61ED"/>
    <w:rsid w:val="00CB655C"/>
    <w:rsid w:val="00CB6735"/>
    <w:rsid w:val="00CB67B1"/>
    <w:rsid w:val="00CB69CF"/>
    <w:rsid w:val="00CB6A88"/>
    <w:rsid w:val="00CB6E07"/>
    <w:rsid w:val="00CB7293"/>
    <w:rsid w:val="00CB7298"/>
    <w:rsid w:val="00CB7597"/>
    <w:rsid w:val="00CB7B33"/>
    <w:rsid w:val="00CB7CA4"/>
    <w:rsid w:val="00CB7D67"/>
    <w:rsid w:val="00CC0981"/>
    <w:rsid w:val="00CC0C8F"/>
    <w:rsid w:val="00CC0D6C"/>
    <w:rsid w:val="00CC0E0E"/>
    <w:rsid w:val="00CC1520"/>
    <w:rsid w:val="00CC1B19"/>
    <w:rsid w:val="00CC2915"/>
    <w:rsid w:val="00CC2A50"/>
    <w:rsid w:val="00CC388E"/>
    <w:rsid w:val="00CC4E48"/>
    <w:rsid w:val="00CC55BF"/>
    <w:rsid w:val="00CC5F83"/>
    <w:rsid w:val="00CC60C1"/>
    <w:rsid w:val="00CD04B5"/>
    <w:rsid w:val="00CD0896"/>
    <w:rsid w:val="00CD0971"/>
    <w:rsid w:val="00CD0B45"/>
    <w:rsid w:val="00CD0C1B"/>
    <w:rsid w:val="00CD0C3D"/>
    <w:rsid w:val="00CD1171"/>
    <w:rsid w:val="00CD127B"/>
    <w:rsid w:val="00CD1760"/>
    <w:rsid w:val="00CD18F1"/>
    <w:rsid w:val="00CD1941"/>
    <w:rsid w:val="00CD2ADA"/>
    <w:rsid w:val="00CD3884"/>
    <w:rsid w:val="00CD3F92"/>
    <w:rsid w:val="00CD470C"/>
    <w:rsid w:val="00CD4A72"/>
    <w:rsid w:val="00CD4AC2"/>
    <w:rsid w:val="00CD5501"/>
    <w:rsid w:val="00CD575D"/>
    <w:rsid w:val="00CD5B87"/>
    <w:rsid w:val="00CD6016"/>
    <w:rsid w:val="00CD60A7"/>
    <w:rsid w:val="00CD69D7"/>
    <w:rsid w:val="00CD7014"/>
    <w:rsid w:val="00CD7383"/>
    <w:rsid w:val="00CD7617"/>
    <w:rsid w:val="00CD7813"/>
    <w:rsid w:val="00CD7ACF"/>
    <w:rsid w:val="00CD7B6C"/>
    <w:rsid w:val="00CE0070"/>
    <w:rsid w:val="00CE00EC"/>
    <w:rsid w:val="00CE0503"/>
    <w:rsid w:val="00CE05D4"/>
    <w:rsid w:val="00CE061C"/>
    <w:rsid w:val="00CE07A3"/>
    <w:rsid w:val="00CE08C4"/>
    <w:rsid w:val="00CE0EA9"/>
    <w:rsid w:val="00CE0FFF"/>
    <w:rsid w:val="00CE102A"/>
    <w:rsid w:val="00CE11ED"/>
    <w:rsid w:val="00CE15FB"/>
    <w:rsid w:val="00CE2A13"/>
    <w:rsid w:val="00CE2B5A"/>
    <w:rsid w:val="00CE2D89"/>
    <w:rsid w:val="00CE2E80"/>
    <w:rsid w:val="00CE39FA"/>
    <w:rsid w:val="00CE3C14"/>
    <w:rsid w:val="00CE41F4"/>
    <w:rsid w:val="00CE46FE"/>
    <w:rsid w:val="00CE4977"/>
    <w:rsid w:val="00CE4B26"/>
    <w:rsid w:val="00CE4BD6"/>
    <w:rsid w:val="00CE5261"/>
    <w:rsid w:val="00CE53B4"/>
    <w:rsid w:val="00CE615E"/>
    <w:rsid w:val="00CE6183"/>
    <w:rsid w:val="00CE63B3"/>
    <w:rsid w:val="00CE69E4"/>
    <w:rsid w:val="00CE7218"/>
    <w:rsid w:val="00CE767F"/>
    <w:rsid w:val="00CE773A"/>
    <w:rsid w:val="00CE778C"/>
    <w:rsid w:val="00CE7851"/>
    <w:rsid w:val="00CE7AD5"/>
    <w:rsid w:val="00CF0025"/>
    <w:rsid w:val="00CF11FC"/>
    <w:rsid w:val="00CF16BA"/>
    <w:rsid w:val="00CF1A10"/>
    <w:rsid w:val="00CF2CEE"/>
    <w:rsid w:val="00CF3641"/>
    <w:rsid w:val="00CF3F9F"/>
    <w:rsid w:val="00CF40FC"/>
    <w:rsid w:val="00CF412B"/>
    <w:rsid w:val="00CF44B3"/>
    <w:rsid w:val="00CF51D9"/>
    <w:rsid w:val="00CF532A"/>
    <w:rsid w:val="00CF554B"/>
    <w:rsid w:val="00CF564E"/>
    <w:rsid w:val="00CF5DFD"/>
    <w:rsid w:val="00CF5F9E"/>
    <w:rsid w:val="00CF6433"/>
    <w:rsid w:val="00CF6A88"/>
    <w:rsid w:val="00CF6ACC"/>
    <w:rsid w:val="00CF7342"/>
    <w:rsid w:val="00CF78B4"/>
    <w:rsid w:val="00CF78B5"/>
    <w:rsid w:val="00CF7D05"/>
    <w:rsid w:val="00CF7D8C"/>
    <w:rsid w:val="00D00B1C"/>
    <w:rsid w:val="00D0119F"/>
    <w:rsid w:val="00D01426"/>
    <w:rsid w:val="00D01AAA"/>
    <w:rsid w:val="00D01DD4"/>
    <w:rsid w:val="00D026F5"/>
    <w:rsid w:val="00D02E2A"/>
    <w:rsid w:val="00D02E6F"/>
    <w:rsid w:val="00D03267"/>
    <w:rsid w:val="00D03566"/>
    <w:rsid w:val="00D04117"/>
    <w:rsid w:val="00D0483C"/>
    <w:rsid w:val="00D04A3A"/>
    <w:rsid w:val="00D04F5E"/>
    <w:rsid w:val="00D053BC"/>
    <w:rsid w:val="00D05687"/>
    <w:rsid w:val="00D059D7"/>
    <w:rsid w:val="00D062B3"/>
    <w:rsid w:val="00D06BC2"/>
    <w:rsid w:val="00D07050"/>
    <w:rsid w:val="00D07147"/>
    <w:rsid w:val="00D07177"/>
    <w:rsid w:val="00D109C4"/>
    <w:rsid w:val="00D1123B"/>
    <w:rsid w:val="00D113EA"/>
    <w:rsid w:val="00D115F3"/>
    <w:rsid w:val="00D1570E"/>
    <w:rsid w:val="00D15A6E"/>
    <w:rsid w:val="00D15C63"/>
    <w:rsid w:val="00D1689B"/>
    <w:rsid w:val="00D168EB"/>
    <w:rsid w:val="00D17188"/>
    <w:rsid w:val="00D179FF"/>
    <w:rsid w:val="00D2006A"/>
    <w:rsid w:val="00D2048D"/>
    <w:rsid w:val="00D20570"/>
    <w:rsid w:val="00D20794"/>
    <w:rsid w:val="00D20DD7"/>
    <w:rsid w:val="00D20E90"/>
    <w:rsid w:val="00D21080"/>
    <w:rsid w:val="00D21199"/>
    <w:rsid w:val="00D212DD"/>
    <w:rsid w:val="00D21703"/>
    <w:rsid w:val="00D21B0E"/>
    <w:rsid w:val="00D21DE4"/>
    <w:rsid w:val="00D21E5D"/>
    <w:rsid w:val="00D222CE"/>
    <w:rsid w:val="00D224D2"/>
    <w:rsid w:val="00D228A5"/>
    <w:rsid w:val="00D22943"/>
    <w:rsid w:val="00D22D31"/>
    <w:rsid w:val="00D23D55"/>
    <w:rsid w:val="00D23E02"/>
    <w:rsid w:val="00D24130"/>
    <w:rsid w:val="00D247EB"/>
    <w:rsid w:val="00D24898"/>
    <w:rsid w:val="00D252E2"/>
    <w:rsid w:val="00D2564C"/>
    <w:rsid w:val="00D25975"/>
    <w:rsid w:val="00D26580"/>
    <w:rsid w:val="00D27106"/>
    <w:rsid w:val="00D279AE"/>
    <w:rsid w:val="00D27DC7"/>
    <w:rsid w:val="00D27F13"/>
    <w:rsid w:val="00D3100E"/>
    <w:rsid w:val="00D31589"/>
    <w:rsid w:val="00D315D2"/>
    <w:rsid w:val="00D31898"/>
    <w:rsid w:val="00D31993"/>
    <w:rsid w:val="00D31C97"/>
    <w:rsid w:val="00D333D0"/>
    <w:rsid w:val="00D33DCC"/>
    <w:rsid w:val="00D33F49"/>
    <w:rsid w:val="00D340E1"/>
    <w:rsid w:val="00D342C1"/>
    <w:rsid w:val="00D34656"/>
    <w:rsid w:val="00D34716"/>
    <w:rsid w:val="00D34C23"/>
    <w:rsid w:val="00D34D5B"/>
    <w:rsid w:val="00D34E10"/>
    <w:rsid w:val="00D357B3"/>
    <w:rsid w:val="00D357D8"/>
    <w:rsid w:val="00D35B5E"/>
    <w:rsid w:val="00D35DCA"/>
    <w:rsid w:val="00D35ED6"/>
    <w:rsid w:val="00D36AAD"/>
    <w:rsid w:val="00D36C61"/>
    <w:rsid w:val="00D378C0"/>
    <w:rsid w:val="00D37FD6"/>
    <w:rsid w:val="00D40498"/>
    <w:rsid w:val="00D404CE"/>
    <w:rsid w:val="00D4095D"/>
    <w:rsid w:val="00D40969"/>
    <w:rsid w:val="00D411B0"/>
    <w:rsid w:val="00D41AC9"/>
    <w:rsid w:val="00D41F70"/>
    <w:rsid w:val="00D421EA"/>
    <w:rsid w:val="00D423FD"/>
    <w:rsid w:val="00D42928"/>
    <w:rsid w:val="00D4297D"/>
    <w:rsid w:val="00D429DE"/>
    <w:rsid w:val="00D42CF7"/>
    <w:rsid w:val="00D43988"/>
    <w:rsid w:val="00D43A2B"/>
    <w:rsid w:val="00D43B4E"/>
    <w:rsid w:val="00D43C14"/>
    <w:rsid w:val="00D44077"/>
    <w:rsid w:val="00D440AB"/>
    <w:rsid w:val="00D44E6E"/>
    <w:rsid w:val="00D44EA2"/>
    <w:rsid w:val="00D44F82"/>
    <w:rsid w:val="00D44FB8"/>
    <w:rsid w:val="00D4523D"/>
    <w:rsid w:val="00D45296"/>
    <w:rsid w:val="00D456F4"/>
    <w:rsid w:val="00D45841"/>
    <w:rsid w:val="00D45A64"/>
    <w:rsid w:val="00D45AE5"/>
    <w:rsid w:val="00D45F8C"/>
    <w:rsid w:val="00D4620E"/>
    <w:rsid w:val="00D463FD"/>
    <w:rsid w:val="00D46647"/>
    <w:rsid w:val="00D4666D"/>
    <w:rsid w:val="00D46C0C"/>
    <w:rsid w:val="00D50706"/>
    <w:rsid w:val="00D508AA"/>
    <w:rsid w:val="00D509C1"/>
    <w:rsid w:val="00D50F10"/>
    <w:rsid w:val="00D5164D"/>
    <w:rsid w:val="00D5172C"/>
    <w:rsid w:val="00D51C21"/>
    <w:rsid w:val="00D51C53"/>
    <w:rsid w:val="00D527C3"/>
    <w:rsid w:val="00D52AA4"/>
    <w:rsid w:val="00D52FD0"/>
    <w:rsid w:val="00D5317E"/>
    <w:rsid w:val="00D532C9"/>
    <w:rsid w:val="00D53794"/>
    <w:rsid w:val="00D55539"/>
    <w:rsid w:val="00D556E3"/>
    <w:rsid w:val="00D557C9"/>
    <w:rsid w:val="00D55D39"/>
    <w:rsid w:val="00D56338"/>
    <w:rsid w:val="00D56F72"/>
    <w:rsid w:val="00D576A4"/>
    <w:rsid w:val="00D57AD3"/>
    <w:rsid w:val="00D57D25"/>
    <w:rsid w:val="00D603BE"/>
    <w:rsid w:val="00D603DC"/>
    <w:rsid w:val="00D61023"/>
    <w:rsid w:val="00D6146E"/>
    <w:rsid w:val="00D61EDB"/>
    <w:rsid w:val="00D62596"/>
    <w:rsid w:val="00D62D54"/>
    <w:rsid w:val="00D6306F"/>
    <w:rsid w:val="00D632A3"/>
    <w:rsid w:val="00D63519"/>
    <w:rsid w:val="00D636FB"/>
    <w:rsid w:val="00D6385A"/>
    <w:rsid w:val="00D63EB6"/>
    <w:rsid w:val="00D64398"/>
    <w:rsid w:val="00D646DE"/>
    <w:rsid w:val="00D648B8"/>
    <w:rsid w:val="00D64B48"/>
    <w:rsid w:val="00D64D55"/>
    <w:rsid w:val="00D65578"/>
    <w:rsid w:val="00D6680D"/>
    <w:rsid w:val="00D66B89"/>
    <w:rsid w:val="00D677F2"/>
    <w:rsid w:val="00D67E46"/>
    <w:rsid w:val="00D67F3D"/>
    <w:rsid w:val="00D70174"/>
    <w:rsid w:val="00D70460"/>
    <w:rsid w:val="00D705C7"/>
    <w:rsid w:val="00D70A48"/>
    <w:rsid w:val="00D70C7C"/>
    <w:rsid w:val="00D7101E"/>
    <w:rsid w:val="00D711C8"/>
    <w:rsid w:val="00D7164E"/>
    <w:rsid w:val="00D71F2A"/>
    <w:rsid w:val="00D7244F"/>
    <w:rsid w:val="00D72697"/>
    <w:rsid w:val="00D72C6D"/>
    <w:rsid w:val="00D72E21"/>
    <w:rsid w:val="00D73259"/>
    <w:rsid w:val="00D7363B"/>
    <w:rsid w:val="00D73B06"/>
    <w:rsid w:val="00D73B1E"/>
    <w:rsid w:val="00D740F5"/>
    <w:rsid w:val="00D742CB"/>
    <w:rsid w:val="00D74A67"/>
    <w:rsid w:val="00D74C9B"/>
    <w:rsid w:val="00D74F07"/>
    <w:rsid w:val="00D751D3"/>
    <w:rsid w:val="00D7604A"/>
    <w:rsid w:val="00D76286"/>
    <w:rsid w:val="00D762CF"/>
    <w:rsid w:val="00D76377"/>
    <w:rsid w:val="00D76615"/>
    <w:rsid w:val="00D76716"/>
    <w:rsid w:val="00D76C69"/>
    <w:rsid w:val="00D76E05"/>
    <w:rsid w:val="00D76E7B"/>
    <w:rsid w:val="00D777EA"/>
    <w:rsid w:val="00D8055B"/>
    <w:rsid w:val="00D80940"/>
    <w:rsid w:val="00D80BA3"/>
    <w:rsid w:val="00D815C5"/>
    <w:rsid w:val="00D815DB"/>
    <w:rsid w:val="00D81F18"/>
    <w:rsid w:val="00D825A7"/>
    <w:rsid w:val="00D8288B"/>
    <w:rsid w:val="00D82972"/>
    <w:rsid w:val="00D82D3B"/>
    <w:rsid w:val="00D82DBE"/>
    <w:rsid w:val="00D82DDD"/>
    <w:rsid w:val="00D831CC"/>
    <w:rsid w:val="00D8326E"/>
    <w:rsid w:val="00D83EDA"/>
    <w:rsid w:val="00D84268"/>
    <w:rsid w:val="00D846A9"/>
    <w:rsid w:val="00D855CC"/>
    <w:rsid w:val="00D8600D"/>
    <w:rsid w:val="00D86180"/>
    <w:rsid w:val="00D86770"/>
    <w:rsid w:val="00D86849"/>
    <w:rsid w:val="00D86CC3"/>
    <w:rsid w:val="00D86D60"/>
    <w:rsid w:val="00D87021"/>
    <w:rsid w:val="00D879FE"/>
    <w:rsid w:val="00D87AC8"/>
    <w:rsid w:val="00D87AD8"/>
    <w:rsid w:val="00D90272"/>
    <w:rsid w:val="00D9043B"/>
    <w:rsid w:val="00D90B9F"/>
    <w:rsid w:val="00D90DC2"/>
    <w:rsid w:val="00D9103B"/>
    <w:rsid w:val="00D9141E"/>
    <w:rsid w:val="00D91580"/>
    <w:rsid w:val="00D9162B"/>
    <w:rsid w:val="00D92115"/>
    <w:rsid w:val="00D9244C"/>
    <w:rsid w:val="00D931C9"/>
    <w:rsid w:val="00D9368F"/>
    <w:rsid w:val="00D93759"/>
    <w:rsid w:val="00D940E9"/>
    <w:rsid w:val="00D941AE"/>
    <w:rsid w:val="00D94783"/>
    <w:rsid w:val="00D954B2"/>
    <w:rsid w:val="00D954E2"/>
    <w:rsid w:val="00D9551B"/>
    <w:rsid w:val="00D967D3"/>
    <w:rsid w:val="00D96812"/>
    <w:rsid w:val="00D96862"/>
    <w:rsid w:val="00D96AD2"/>
    <w:rsid w:val="00D96EAC"/>
    <w:rsid w:val="00D975D7"/>
    <w:rsid w:val="00D97C56"/>
    <w:rsid w:val="00D97DEF"/>
    <w:rsid w:val="00DA083E"/>
    <w:rsid w:val="00DA0B2C"/>
    <w:rsid w:val="00DA169C"/>
    <w:rsid w:val="00DA17EB"/>
    <w:rsid w:val="00DA2332"/>
    <w:rsid w:val="00DA2680"/>
    <w:rsid w:val="00DA2DF6"/>
    <w:rsid w:val="00DA301E"/>
    <w:rsid w:val="00DA31CE"/>
    <w:rsid w:val="00DA3594"/>
    <w:rsid w:val="00DA3666"/>
    <w:rsid w:val="00DA3B99"/>
    <w:rsid w:val="00DA3EB7"/>
    <w:rsid w:val="00DA447F"/>
    <w:rsid w:val="00DA4B59"/>
    <w:rsid w:val="00DA54B0"/>
    <w:rsid w:val="00DA54C6"/>
    <w:rsid w:val="00DA627F"/>
    <w:rsid w:val="00DA62BA"/>
    <w:rsid w:val="00DA6666"/>
    <w:rsid w:val="00DA767E"/>
    <w:rsid w:val="00DA77A1"/>
    <w:rsid w:val="00DA7BD9"/>
    <w:rsid w:val="00DA7DF2"/>
    <w:rsid w:val="00DB0421"/>
    <w:rsid w:val="00DB0775"/>
    <w:rsid w:val="00DB0E48"/>
    <w:rsid w:val="00DB1599"/>
    <w:rsid w:val="00DB1629"/>
    <w:rsid w:val="00DB1A6A"/>
    <w:rsid w:val="00DB1A81"/>
    <w:rsid w:val="00DB1A91"/>
    <w:rsid w:val="00DB26D7"/>
    <w:rsid w:val="00DB335F"/>
    <w:rsid w:val="00DB3553"/>
    <w:rsid w:val="00DB377B"/>
    <w:rsid w:val="00DB37E2"/>
    <w:rsid w:val="00DB3816"/>
    <w:rsid w:val="00DB42E0"/>
    <w:rsid w:val="00DB4415"/>
    <w:rsid w:val="00DB4597"/>
    <w:rsid w:val="00DB493E"/>
    <w:rsid w:val="00DB4A77"/>
    <w:rsid w:val="00DB4BBA"/>
    <w:rsid w:val="00DB4EB7"/>
    <w:rsid w:val="00DB54BE"/>
    <w:rsid w:val="00DB5831"/>
    <w:rsid w:val="00DB5E22"/>
    <w:rsid w:val="00DB60A2"/>
    <w:rsid w:val="00DB62D9"/>
    <w:rsid w:val="00DB639C"/>
    <w:rsid w:val="00DB6739"/>
    <w:rsid w:val="00DB6E37"/>
    <w:rsid w:val="00DB78EC"/>
    <w:rsid w:val="00DB7C63"/>
    <w:rsid w:val="00DB7FC5"/>
    <w:rsid w:val="00DC018B"/>
    <w:rsid w:val="00DC08A6"/>
    <w:rsid w:val="00DC0A8A"/>
    <w:rsid w:val="00DC0FED"/>
    <w:rsid w:val="00DC1BB1"/>
    <w:rsid w:val="00DC1C6E"/>
    <w:rsid w:val="00DC209E"/>
    <w:rsid w:val="00DC2762"/>
    <w:rsid w:val="00DC2DB3"/>
    <w:rsid w:val="00DC33B1"/>
    <w:rsid w:val="00DC3415"/>
    <w:rsid w:val="00DC3C25"/>
    <w:rsid w:val="00DC3E01"/>
    <w:rsid w:val="00DC4019"/>
    <w:rsid w:val="00DC419D"/>
    <w:rsid w:val="00DC4710"/>
    <w:rsid w:val="00DC4AA4"/>
    <w:rsid w:val="00DC5C5C"/>
    <w:rsid w:val="00DC62FE"/>
    <w:rsid w:val="00DC64B1"/>
    <w:rsid w:val="00DC68D9"/>
    <w:rsid w:val="00DC6931"/>
    <w:rsid w:val="00DC6AD4"/>
    <w:rsid w:val="00DC6AD5"/>
    <w:rsid w:val="00DC72BD"/>
    <w:rsid w:val="00DC7593"/>
    <w:rsid w:val="00DC78DB"/>
    <w:rsid w:val="00DD05D0"/>
    <w:rsid w:val="00DD06FE"/>
    <w:rsid w:val="00DD10FF"/>
    <w:rsid w:val="00DD1407"/>
    <w:rsid w:val="00DD1453"/>
    <w:rsid w:val="00DD19BF"/>
    <w:rsid w:val="00DD1BD3"/>
    <w:rsid w:val="00DD1FC6"/>
    <w:rsid w:val="00DD2032"/>
    <w:rsid w:val="00DD21BB"/>
    <w:rsid w:val="00DD23AC"/>
    <w:rsid w:val="00DD304F"/>
    <w:rsid w:val="00DD356F"/>
    <w:rsid w:val="00DD3632"/>
    <w:rsid w:val="00DD3A3E"/>
    <w:rsid w:val="00DD3E61"/>
    <w:rsid w:val="00DD4002"/>
    <w:rsid w:val="00DD49C8"/>
    <w:rsid w:val="00DD4DEF"/>
    <w:rsid w:val="00DD5065"/>
    <w:rsid w:val="00DD5A18"/>
    <w:rsid w:val="00DD5B1B"/>
    <w:rsid w:val="00DD632A"/>
    <w:rsid w:val="00DD63E3"/>
    <w:rsid w:val="00DD64AE"/>
    <w:rsid w:val="00DD6541"/>
    <w:rsid w:val="00DD6A35"/>
    <w:rsid w:val="00DD76C5"/>
    <w:rsid w:val="00DD78E9"/>
    <w:rsid w:val="00DD79FB"/>
    <w:rsid w:val="00DE0190"/>
    <w:rsid w:val="00DE023A"/>
    <w:rsid w:val="00DE04AE"/>
    <w:rsid w:val="00DE060B"/>
    <w:rsid w:val="00DE06C6"/>
    <w:rsid w:val="00DE08C6"/>
    <w:rsid w:val="00DE0C36"/>
    <w:rsid w:val="00DE10DD"/>
    <w:rsid w:val="00DE13D7"/>
    <w:rsid w:val="00DE1600"/>
    <w:rsid w:val="00DE1683"/>
    <w:rsid w:val="00DE1736"/>
    <w:rsid w:val="00DE1F07"/>
    <w:rsid w:val="00DE2695"/>
    <w:rsid w:val="00DE2729"/>
    <w:rsid w:val="00DE2A65"/>
    <w:rsid w:val="00DE2D32"/>
    <w:rsid w:val="00DE2FA0"/>
    <w:rsid w:val="00DE38AD"/>
    <w:rsid w:val="00DE4176"/>
    <w:rsid w:val="00DE47FB"/>
    <w:rsid w:val="00DE4E7E"/>
    <w:rsid w:val="00DE4FA2"/>
    <w:rsid w:val="00DE524F"/>
    <w:rsid w:val="00DE5457"/>
    <w:rsid w:val="00DE55AB"/>
    <w:rsid w:val="00DE5650"/>
    <w:rsid w:val="00DE5996"/>
    <w:rsid w:val="00DE5E4D"/>
    <w:rsid w:val="00DE61CB"/>
    <w:rsid w:val="00DE68F6"/>
    <w:rsid w:val="00DE6F0B"/>
    <w:rsid w:val="00DE7C0C"/>
    <w:rsid w:val="00DE7C9C"/>
    <w:rsid w:val="00DF008E"/>
    <w:rsid w:val="00DF019C"/>
    <w:rsid w:val="00DF15D2"/>
    <w:rsid w:val="00DF269D"/>
    <w:rsid w:val="00DF26FA"/>
    <w:rsid w:val="00DF30A7"/>
    <w:rsid w:val="00DF3402"/>
    <w:rsid w:val="00DF35B6"/>
    <w:rsid w:val="00DF3902"/>
    <w:rsid w:val="00DF3F1B"/>
    <w:rsid w:val="00DF4DCF"/>
    <w:rsid w:val="00DF507E"/>
    <w:rsid w:val="00DF515E"/>
    <w:rsid w:val="00DF528E"/>
    <w:rsid w:val="00DF5FE3"/>
    <w:rsid w:val="00DF6643"/>
    <w:rsid w:val="00DF68A2"/>
    <w:rsid w:val="00DF6947"/>
    <w:rsid w:val="00DF6E29"/>
    <w:rsid w:val="00DF6EA1"/>
    <w:rsid w:val="00DF727C"/>
    <w:rsid w:val="00DF73FB"/>
    <w:rsid w:val="00DF771E"/>
    <w:rsid w:val="00DF77E4"/>
    <w:rsid w:val="00DF7B22"/>
    <w:rsid w:val="00E00026"/>
    <w:rsid w:val="00E0039D"/>
    <w:rsid w:val="00E00553"/>
    <w:rsid w:val="00E01E07"/>
    <w:rsid w:val="00E01FCC"/>
    <w:rsid w:val="00E02E32"/>
    <w:rsid w:val="00E03137"/>
    <w:rsid w:val="00E0351D"/>
    <w:rsid w:val="00E0365C"/>
    <w:rsid w:val="00E0380D"/>
    <w:rsid w:val="00E0387A"/>
    <w:rsid w:val="00E03A0A"/>
    <w:rsid w:val="00E05A30"/>
    <w:rsid w:val="00E05D89"/>
    <w:rsid w:val="00E05DCA"/>
    <w:rsid w:val="00E05E2E"/>
    <w:rsid w:val="00E05EFE"/>
    <w:rsid w:val="00E0604C"/>
    <w:rsid w:val="00E0609A"/>
    <w:rsid w:val="00E0610F"/>
    <w:rsid w:val="00E0618C"/>
    <w:rsid w:val="00E062BD"/>
    <w:rsid w:val="00E063F8"/>
    <w:rsid w:val="00E06A1B"/>
    <w:rsid w:val="00E06B5F"/>
    <w:rsid w:val="00E071BA"/>
    <w:rsid w:val="00E10138"/>
    <w:rsid w:val="00E101AA"/>
    <w:rsid w:val="00E10667"/>
    <w:rsid w:val="00E10B77"/>
    <w:rsid w:val="00E10C8B"/>
    <w:rsid w:val="00E11096"/>
    <w:rsid w:val="00E11189"/>
    <w:rsid w:val="00E1163E"/>
    <w:rsid w:val="00E11B86"/>
    <w:rsid w:val="00E12153"/>
    <w:rsid w:val="00E122E2"/>
    <w:rsid w:val="00E12DC8"/>
    <w:rsid w:val="00E12ECA"/>
    <w:rsid w:val="00E130AC"/>
    <w:rsid w:val="00E13BAF"/>
    <w:rsid w:val="00E1501F"/>
    <w:rsid w:val="00E1514F"/>
    <w:rsid w:val="00E15477"/>
    <w:rsid w:val="00E16023"/>
    <w:rsid w:val="00E162DC"/>
    <w:rsid w:val="00E16389"/>
    <w:rsid w:val="00E166B1"/>
    <w:rsid w:val="00E167E9"/>
    <w:rsid w:val="00E16BB2"/>
    <w:rsid w:val="00E16F60"/>
    <w:rsid w:val="00E17058"/>
    <w:rsid w:val="00E171E3"/>
    <w:rsid w:val="00E17F71"/>
    <w:rsid w:val="00E2000D"/>
    <w:rsid w:val="00E20AF8"/>
    <w:rsid w:val="00E2117D"/>
    <w:rsid w:val="00E211E9"/>
    <w:rsid w:val="00E213E3"/>
    <w:rsid w:val="00E2147D"/>
    <w:rsid w:val="00E216EF"/>
    <w:rsid w:val="00E2187A"/>
    <w:rsid w:val="00E21CA5"/>
    <w:rsid w:val="00E21F23"/>
    <w:rsid w:val="00E21F65"/>
    <w:rsid w:val="00E222A1"/>
    <w:rsid w:val="00E222FA"/>
    <w:rsid w:val="00E22611"/>
    <w:rsid w:val="00E226E9"/>
    <w:rsid w:val="00E22C1D"/>
    <w:rsid w:val="00E22F05"/>
    <w:rsid w:val="00E2349D"/>
    <w:rsid w:val="00E23A4A"/>
    <w:rsid w:val="00E23B78"/>
    <w:rsid w:val="00E23D6C"/>
    <w:rsid w:val="00E23FA7"/>
    <w:rsid w:val="00E25720"/>
    <w:rsid w:val="00E26165"/>
    <w:rsid w:val="00E26569"/>
    <w:rsid w:val="00E2677C"/>
    <w:rsid w:val="00E26DA0"/>
    <w:rsid w:val="00E26EEE"/>
    <w:rsid w:val="00E26F4C"/>
    <w:rsid w:val="00E27DC9"/>
    <w:rsid w:val="00E30160"/>
    <w:rsid w:val="00E301A1"/>
    <w:rsid w:val="00E30299"/>
    <w:rsid w:val="00E3061A"/>
    <w:rsid w:val="00E307C2"/>
    <w:rsid w:val="00E3093E"/>
    <w:rsid w:val="00E30D52"/>
    <w:rsid w:val="00E30D5B"/>
    <w:rsid w:val="00E30D6A"/>
    <w:rsid w:val="00E317B3"/>
    <w:rsid w:val="00E31830"/>
    <w:rsid w:val="00E31ADC"/>
    <w:rsid w:val="00E31F26"/>
    <w:rsid w:val="00E32521"/>
    <w:rsid w:val="00E32535"/>
    <w:rsid w:val="00E32685"/>
    <w:rsid w:val="00E3272F"/>
    <w:rsid w:val="00E34303"/>
    <w:rsid w:val="00E34CDA"/>
    <w:rsid w:val="00E35AC2"/>
    <w:rsid w:val="00E35B8B"/>
    <w:rsid w:val="00E35CC6"/>
    <w:rsid w:val="00E361CA"/>
    <w:rsid w:val="00E362FD"/>
    <w:rsid w:val="00E3637C"/>
    <w:rsid w:val="00E36560"/>
    <w:rsid w:val="00E36695"/>
    <w:rsid w:val="00E36812"/>
    <w:rsid w:val="00E36EAA"/>
    <w:rsid w:val="00E37563"/>
    <w:rsid w:val="00E375BA"/>
    <w:rsid w:val="00E378CE"/>
    <w:rsid w:val="00E40014"/>
    <w:rsid w:val="00E40338"/>
    <w:rsid w:val="00E40ABB"/>
    <w:rsid w:val="00E40E6C"/>
    <w:rsid w:val="00E41004"/>
    <w:rsid w:val="00E41475"/>
    <w:rsid w:val="00E41C53"/>
    <w:rsid w:val="00E41F01"/>
    <w:rsid w:val="00E420CF"/>
    <w:rsid w:val="00E423D0"/>
    <w:rsid w:val="00E42513"/>
    <w:rsid w:val="00E425DC"/>
    <w:rsid w:val="00E42EBD"/>
    <w:rsid w:val="00E449C5"/>
    <w:rsid w:val="00E450BE"/>
    <w:rsid w:val="00E4551B"/>
    <w:rsid w:val="00E45EA8"/>
    <w:rsid w:val="00E462F8"/>
    <w:rsid w:val="00E4667C"/>
    <w:rsid w:val="00E466A8"/>
    <w:rsid w:val="00E46AB8"/>
    <w:rsid w:val="00E475DF"/>
    <w:rsid w:val="00E5016D"/>
    <w:rsid w:val="00E50537"/>
    <w:rsid w:val="00E50980"/>
    <w:rsid w:val="00E50CAF"/>
    <w:rsid w:val="00E51F3A"/>
    <w:rsid w:val="00E526C8"/>
    <w:rsid w:val="00E527C7"/>
    <w:rsid w:val="00E5360E"/>
    <w:rsid w:val="00E5361F"/>
    <w:rsid w:val="00E53720"/>
    <w:rsid w:val="00E53E6B"/>
    <w:rsid w:val="00E53F93"/>
    <w:rsid w:val="00E54413"/>
    <w:rsid w:val="00E54A60"/>
    <w:rsid w:val="00E54E9A"/>
    <w:rsid w:val="00E54EA1"/>
    <w:rsid w:val="00E55154"/>
    <w:rsid w:val="00E5541E"/>
    <w:rsid w:val="00E55AF1"/>
    <w:rsid w:val="00E55F35"/>
    <w:rsid w:val="00E55F96"/>
    <w:rsid w:val="00E56A42"/>
    <w:rsid w:val="00E56A78"/>
    <w:rsid w:val="00E56CB4"/>
    <w:rsid w:val="00E56D4E"/>
    <w:rsid w:val="00E56DE8"/>
    <w:rsid w:val="00E56DF1"/>
    <w:rsid w:val="00E578FC"/>
    <w:rsid w:val="00E605A6"/>
    <w:rsid w:val="00E60C31"/>
    <w:rsid w:val="00E61E31"/>
    <w:rsid w:val="00E61F49"/>
    <w:rsid w:val="00E6256F"/>
    <w:rsid w:val="00E63182"/>
    <w:rsid w:val="00E63B8E"/>
    <w:rsid w:val="00E63CB4"/>
    <w:rsid w:val="00E63FAE"/>
    <w:rsid w:val="00E64416"/>
    <w:rsid w:val="00E64442"/>
    <w:rsid w:val="00E65475"/>
    <w:rsid w:val="00E65597"/>
    <w:rsid w:val="00E658C0"/>
    <w:rsid w:val="00E65DCB"/>
    <w:rsid w:val="00E66405"/>
    <w:rsid w:val="00E66A06"/>
    <w:rsid w:val="00E6748E"/>
    <w:rsid w:val="00E6769C"/>
    <w:rsid w:val="00E70049"/>
    <w:rsid w:val="00E7007A"/>
    <w:rsid w:val="00E70380"/>
    <w:rsid w:val="00E704D4"/>
    <w:rsid w:val="00E70722"/>
    <w:rsid w:val="00E70855"/>
    <w:rsid w:val="00E70CC2"/>
    <w:rsid w:val="00E71158"/>
    <w:rsid w:val="00E712CC"/>
    <w:rsid w:val="00E715A8"/>
    <w:rsid w:val="00E724D6"/>
    <w:rsid w:val="00E72FA2"/>
    <w:rsid w:val="00E730D8"/>
    <w:rsid w:val="00E731FC"/>
    <w:rsid w:val="00E733DD"/>
    <w:rsid w:val="00E733FE"/>
    <w:rsid w:val="00E73812"/>
    <w:rsid w:val="00E7409C"/>
    <w:rsid w:val="00E7438C"/>
    <w:rsid w:val="00E743A0"/>
    <w:rsid w:val="00E74FB4"/>
    <w:rsid w:val="00E7539F"/>
    <w:rsid w:val="00E75586"/>
    <w:rsid w:val="00E75737"/>
    <w:rsid w:val="00E75985"/>
    <w:rsid w:val="00E75F08"/>
    <w:rsid w:val="00E7656A"/>
    <w:rsid w:val="00E76E39"/>
    <w:rsid w:val="00E77092"/>
    <w:rsid w:val="00E77CEA"/>
    <w:rsid w:val="00E77E2E"/>
    <w:rsid w:val="00E80500"/>
    <w:rsid w:val="00E80AA4"/>
    <w:rsid w:val="00E813ED"/>
    <w:rsid w:val="00E83286"/>
    <w:rsid w:val="00E8371F"/>
    <w:rsid w:val="00E8448A"/>
    <w:rsid w:val="00E85839"/>
    <w:rsid w:val="00E85EF1"/>
    <w:rsid w:val="00E863A0"/>
    <w:rsid w:val="00E868DD"/>
    <w:rsid w:val="00E86DBB"/>
    <w:rsid w:val="00E86EE6"/>
    <w:rsid w:val="00E87385"/>
    <w:rsid w:val="00E87A4A"/>
    <w:rsid w:val="00E87F7A"/>
    <w:rsid w:val="00E905E8"/>
    <w:rsid w:val="00E90B4F"/>
    <w:rsid w:val="00E90E20"/>
    <w:rsid w:val="00E90E80"/>
    <w:rsid w:val="00E9199D"/>
    <w:rsid w:val="00E91B3B"/>
    <w:rsid w:val="00E91D81"/>
    <w:rsid w:val="00E92D95"/>
    <w:rsid w:val="00E93168"/>
    <w:rsid w:val="00E93571"/>
    <w:rsid w:val="00E935B1"/>
    <w:rsid w:val="00E936A7"/>
    <w:rsid w:val="00E9397C"/>
    <w:rsid w:val="00E93A51"/>
    <w:rsid w:val="00E93A6D"/>
    <w:rsid w:val="00E94471"/>
    <w:rsid w:val="00E945B0"/>
    <w:rsid w:val="00E952DB"/>
    <w:rsid w:val="00E95A7E"/>
    <w:rsid w:val="00E95D9C"/>
    <w:rsid w:val="00E96710"/>
    <w:rsid w:val="00E96805"/>
    <w:rsid w:val="00E97185"/>
    <w:rsid w:val="00E97248"/>
    <w:rsid w:val="00E9736E"/>
    <w:rsid w:val="00E97801"/>
    <w:rsid w:val="00EA02B9"/>
    <w:rsid w:val="00EA0577"/>
    <w:rsid w:val="00EA0778"/>
    <w:rsid w:val="00EA0FC3"/>
    <w:rsid w:val="00EA1272"/>
    <w:rsid w:val="00EA1716"/>
    <w:rsid w:val="00EA192E"/>
    <w:rsid w:val="00EA1CA1"/>
    <w:rsid w:val="00EA1D8A"/>
    <w:rsid w:val="00EA23C3"/>
    <w:rsid w:val="00EA34D3"/>
    <w:rsid w:val="00EA361C"/>
    <w:rsid w:val="00EA36D0"/>
    <w:rsid w:val="00EA373D"/>
    <w:rsid w:val="00EA383C"/>
    <w:rsid w:val="00EA387D"/>
    <w:rsid w:val="00EA38FC"/>
    <w:rsid w:val="00EA39B6"/>
    <w:rsid w:val="00EA3F0C"/>
    <w:rsid w:val="00EA4C54"/>
    <w:rsid w:val="00EA4EAB"/>
    <w:rsid w:val="00EA64A0"/>
    <w:rsid w:val="00EA6529"/>
    <w:rsid w:val="00EA6BFE"/>
    <w:rsid w:val="00EA7BEF"/>
    <w:rsid w:val="00EB0254"/>
    <w:rsid w:val="00EB05F9"/>
    <w:rsid w:val="00EB087D"/>
    <w:rsid w:val="00EB0B90"/>
    <w:rsid w:val="00EB0BA7"/>
    <w:rsid w:val="00EB0DA1"/>
    <w:rsid w:val="00EB117E"/>
    <w:rsid w:val="00EB12AD"/>
    <w:rsid w:val="00EB1603"/>
    <w:rsid w:val="00EB1B37"/>
    <w:rsid w:val="00EB1DC2"/>
    <w:rsid w:val="00EB203F"/>
    <w:rsid w:val="00EB2284"/>
    <w:rsid w:val="00EB2C51"/>
    <w:rsid w:val="00EB2E18"/>
    <w:rsid w:val="00EB33D2"/>
    <w:rsid w:val="00EB352D"/>
    <w:rsid w:val="00EB3627"/>
    <w:rsid w:val="00EB4507"/>
    <w:rsid w:val="00EB4A05"/>
    <w:rsid w:val="00EB4C53"/>
    <w:rsid w:val="00EB5096"/>
    <w:rsid w:val="00EB5108"/>
    <w:rsid w:val="00EB535A"/>
    <w:rsid w:val="00EB6342"/>
    <w:rsid w:val="00EB6FB3"/>
    <w:rsid w:val="00EB749D"/>
    <w:rsid w:val="00EB7940"/>
    <w:rsid w:val="00EC010A"/>
    <w:rsid w:val="00EC03C1"/>
    <w:rsid w:val="00EC0982"/>
    <w:rsid w:val="00EC0F21"/>
    <w:rsid w:val="00EC14DC"/>
    <w:rsid w:val="00EC1575"/>
    <w:rsid w:val="00EC1579"/>
    <w:rsid w:val="00EC1796"/>
    <w:rsid w:val="00EC1BE1"/>
    <w:rsid w:val="00EC1E4D"/>
    <w:rsid w:val="00EC2CFC"/>
    <w:rsid w:val="00EC32E2"/>
    <w:rsid w:val="00EC34B8"/>
    <w:rsid w:val="00EC35B2"/>
    <w:rsid w:val="00EC38BF"/>
    <w:rsid w:val="00EC3C34"/>
    <w:rsid w:val="00EC40BD"/>
    <w:rsid w:val="00EC40F8"/>
    <w:rsid w:val="00EC432D"/>
    <w:rsid w:val="00EC43AF"/>
    <w:rsid w:val="00EC4576"/>
    <w:rsid w:val="00EC475E"/>
    <w:rsid w:val="00EC4ADE"/>
    <w:rsid w:val="00EC4FBD"/>
    <w:rsid w:val="00EC52B9"/>
    <w:rsid w:val="00EC5AC9"/>
    <w:rsid w:val="00EC5DDC"/>
    <w:rsid w:val="00EC6F43"/>
    <w:rsid w:val="00EC720C"/>
    <w:rsid w:val="00EC751C"/>
    <w:rsid w:val="00EC76A4"/>
    <w:rsid w:val="00EC77A5"/>
    <w:rsid w:val="00ED0104"/>
    <w:rsid w:val="00ED0976"/>
    <w:rsid w:val="00ED0BA7"/>
    <w:rsid w:val="00ED1147"/>
    <w:rsid w:val="00ED1391"/>
    <w:rsid w:val="00ED1469"/>
    <w:rsid w:val="00ED163E"/>
    <w:rsid w:val="00ED1A79"/>
    <w:rsid w:val="00ED25D6"/>
    <w:rsid w:val="00ED27BD"/>
    <w:rsid w:val="00ED3273"/>
    <w:rsid w:val="00ED3481"/>
    <w:rsid w:val="00ED352C"/>
    <w:rsid w:val="00ED4233"/>
    <w:rsid w:val="00ED42E9"/>
    <w:rsid w:val="00ED48C4"/>
    <w:rsid w:val="00ED4E72"/>
    <w:rsid w:val="00ED5319"/>
    <w:rsid w:val="00ED536D"/>
    <w:rsid w:val="00ED5F7B"/>
    <w:rsid w:val="00ED626B"/>
    <w:rsid w:val="00ED6EBD"/>
    <w:rsid w:val="00ED765C"/>
    <w:rsid w:val="00ED7A8D"/>
    <w:rsid w:val="00ED7F23"/>
    <w:rsid w:val="00EE0438"/>
    <w:rsid w:val="00EE090E"/>
    <w:rsid w:val="00EE09C8"/>
    <w:rsid w:val="00EE0E4C"/>
    <w:rsid w:val="00EE1055"/>
    <w:rsid w:val="00EE1286"/>
    <w:rsid w:val="00EE1657"/>
    <w:rsid w:val="00EE1D45"/>
    <w:rsid w:val="00EE1ECE"/>
    <w:rsid w:val="00EE22C1"/>
    <w:rsid w:val="00EE28AC"/>
    <w:rsid w:val="00EE2D04"/>
    <w:rsid w:val="00EE3336"/>
    <w:rsid w:val="00EE3F76"/>
    <w:rsid w:val="00EE4148"/>
    <w:rsid w:val="00EE4597"/>
    <w:rsid w:val="00EE4A39"/>
    <w:rsid w:val="00EE4C48"/>
    <w:rsid w:val="00EE4C55"/>
    <w:rsid w:val="00EE538B"/>
    <w:rsid w:val="00EE572B"/>
    <w:rsid w:val="00EE5D41"/>
    <w:rsid w:val="00EE5E96"/>
    <w:rsid w:val="00EE652F"/>
    <w:rsid w:val="00EE6DA0"/>
    <w:rsid w:val="00EE6DB8"/>
    <w:rsid w:val="00EE6DEB"/>
    <w:rsid w:val="00EE782A"/>
    <w:rsid w:val="00EE7870"/>
    <w:rsid w:val="00EE7F93"/>
    <w:rsid w:val="00EF00DA"/>
    <w:rsid w:val="00EF0197"/>
    <w:rsid w:val="00EF028E"/>
    <w:rsid w:val="00EF0351"/>
    <w:rsid w:val="00EF0429"/>
    <w:rsid w:val="00EF12EB"/>
    <w:rsid w:val="00EF15CB"/>
    <w:rsid w:val="00EF1A59"/>
    <w:rsid w:val="00EF1ED1"/>
    <w:rsid w:val="00EF29F6"/>
    <w:rsid w:val="00EF2CCB"/>
    <w:rsid w:val="00EF31A6"/>
    <w:rsid w:val="00EF3209"/>
    <w:rsid w:val="00EF40A7"/>
    <w:rsid w:val="00EF4A1C"/>
    <w:rsid w:val="00EF4AEE"/>
    <w:rsid w:val="00EF51DA"/>
    <w:rsid w:val="00EF5B87"/>
    <w:rsid w:val="00EF61B7"/>
    <w:rsid w:val="00EF6BAF"/>
    <w:rsid w:val="00EF7594"/>
    <w:rsid w:val="00EF76DB"/>
    <w:rsid w:val="00EF7E9B"/>
    <w:rsid w:val="00EF7EDD"/>
    <w:rsid w:val="00F0004B"/>
    <w:rsid w:val="00F00ABB"/>
    <w:rsid w:val="00F00C8D"/>
    <w:rsid w:val="00F00F94"/>
    <w:rsid w:val="00F020D7"/>
    <w:rsid w:val="00F020F9"/>
    <w:rsid w:val="00F022E3"/>
    <w:rsid w:val="00F022F1"/>
    <w:rsid w:val="00F02843"/>
    <w:rsid w:val="00F029C7"/>
    <w:rsid w:val="00F02B8A"/>
    <w:rsid w:val="00F03739"/>
    <w:rsid w:val="00F03807"/>
    <w:rsid w:val="00F03D95"/>
    <w:rsid w:val="00F044AF"/>
    <w:rsid w:val="00F04BC9"/>
    <w:rsid w:val="00F05152"/>
    <w:rsid w:val="00F053F2"/>
    <w:rsid w:val="00F05A82"/>
    <w:rsid w:val="00F05F6B"/>
    <w:rsid w:val="00F06B62"/>
    <w:rsid w:val="00F06B86"/>
    <w:rsid w:val="00F06F83"/>
    <w:rsid w:val="00F07206"/>
    <w:rsid w:val="00F07C56"/>
    <w:rsid w:val="00F1003C"/>
    <w:rsid w:val="00F101A0"/>
    <w:rsid w:val="00F10492"/>
    <w:rsid w:val="00F108BC"/>
    <w:rsid w:val="00F11092"/>
    <w:rsid w:val="00F110E1"/>
    <w:rsid w:val="00F1189D"/>
    <w:rsid w:val="00F11C7C"/>
    <w:rsid w:val="00F11FD8"/>
    <w:rsid w:val="00F11FDE"/>
    <w:rsid w:val="00F12C54"/>
    <w:rsid w:val="00F13010"/>
    <w:rsid w:val="00F1307F"/>
    <w:rsid w:val="00F1313A"/>
    <w:rsid w:val="00F131F3"/>
    <w:rsid w:val="00F13264"/>
    <w:rsid w:val="00F13429"/>
    <w:rsid w:val="00F1489B"/>
    <w:rsid w:val="00F14C1D"/>
    <w:rsid w:val="00F15031"/>
    <w:rsid w:val="00F15092"/>
    <w:rsid w:val="00F1580D"/>
    <w:rsid w:val="00F15AE2"/>
    <w:rsid w:val="00F15C68"/>
    <w:rsid w:val="00F15DE0"/>
    <w:rsid w:val="00F16652"/>
    <w:rsid w:val="00F16B2A"/>
    <w:rsid w:val="00F17097"/>
    <w:rsid w:val="00F17523"/>
    <w:rsid w:val="00F17743"/>
    <w:rsid w:val="00F17A60"/>
    <w:rsid w:val="00F20019"/>
    <w:rsid w:val="00F20267"/>
    <w:rsid w:val="00F20875"/>
    <w:rsid w:val="00F209A2"/>
    <w:rsid w:val="00F21038"/>
    <w:rsid w:val="00F22697"/>
    <w:rsid w:val="00F22C81"/>
    <w:rsid w:val="00F2351B"/>
    <w:rsid w:val="00F23D64"/>
    <w:rsid w:val="00F24B69"/>
    <w:rsid w:val="00F24F1C"/>
    <w:rsid w:val="00F2557B"/>
    <w:rsid w:val="00F25610"/>
    <w:rsid w:val="00F25C08"/>
    <w:rsid w:val="00F25E59"/>
    <w:rsid w:val="00F261DD"/>
    <w:rsid w:val="00F266A4"/>
    <w:rsid w:val="00F270E8"/>
    <w:rsid w:val="00F2716C"/>
    <w:rsid w:val="00F271C0"/>
    <w:rsid w:val="00F27A07"/>
    <w:rsid w:val="00F30AD1"/>
    <w:rsid w:val="00F30BE0"/>
    <w:rsid w:val="00F30CA8"/>
    <w:rsid w:val="00F3118C"/>
    <w:rsid w:val="00F314EF"/>
    <w:rsid w:val="00F325A6"/>
    <w:rsid w:val="00F326D4"/>
    <w:rsid w:val="00F327E8"/>
    <w:rsid w:val="00F329CD"/>
    <w:rsid w:val="00F329F6"/>
    <w:rsid w:val="00F32A5D"/>
    <w:rsid w:val="00F333C4"/>
    <w:rsid w:val="00F3343A"/>
    <w:rsid w:val="00F33498"/>
    <w:rsid w:val="00F335DB"/>
    <w:rsid w:val="00F33B37"/>
    <w:rsid w:val="00F33DA6"/>
    <w:rsid w:val="00F3482C"/>
    <w:rsid w:val="00F34B0C"/>
    <w:rsid w:val="00F352E8"/>
    <w:rsid w:val="00F35ED9"/>
    <w:rsid w:val="00F3636B"/>
    <w:rsid w:val="00F36575"/>
    <w:rsid w:val="00F36D96"/>
    <w:rsid w:val="00F36EBE"/>
    <w:rsid w:val="00F36F27"/>
    <w:rsid w:val="00F37BE8"/>
    <w:rsid w:val="00F37C96"/>
    <w:rsid w:val="00F37E4F"/>
    <w:rsid w:val="00F4046C"/>
    <w:rsid w:val="00F408E1"/>
    <w:rsid w:val="00F4104C"/>
    <w:rsid w:val="00F41105"/>
    <w:rsid w:val="00F4117E"/>
    <w:rsid w:val="00F41318"/>
    <w:rsid w:val="00F41912"/>
    <w:rsid w:val="00F420DF"/>
    <w:rsid w:val="00F420E1"/>
    <w:rsid w:val="00F422EF"/>
    <w:rsid w:val="00F42B34"/>
    <w:rsid w:val="00F42C0B"/>
    <w:rsid w:val="00F42D5A"/>
    <w:rsid w:val="00F42D71"/>
    <w:rsid w:val="00F42F01"/>
    <w:rsid w:val="00F43B0C"/>
    <w:rsid w:val="00F43B2B"/>
    <w:rsid w:val="00F44BA0"/>
    <w:rsid w:val="00F451C8"/>
    <w:rsid w:val="00F453C4"/>
    <w:rsid w:val="00F456AE"/>
    <w:rsid w:val="00F459F4"/>
    <w:rsid w:val="00F46757"/>
    <w:rsid w:val="00F46E37"/>
    <w:rsid w:val="00F475FF"/>
    <w:rsid w:val="00F47665"/>
    <w:rsid w:val="00F477BA"/>
    <w:rsid w:val="00F4782D"/>
    <w:rsid w:val="00F47955"/>
    <w:rsid w:val="00F503C7"/>
    <w:rsid w:val="00F50490"/>
    <w:rsid w:val="00F507AB"/>
    <w:rsid w:val="00F50C4E"/>
    <w:rsid w:val="00F50F74"/>
    <w:rsid w:val="00F51A8D"/>
    <w:rsid w:val="00F51F20"/>
    <w:rsid w:val="00F52652"/>
    <w:rsid w:val="00F52943"/>
    <w:rsid w:val="00F52BAF"/>
    <w:rsid w:val="00F52CD2"/>
    <w:rsid w:val="00F52DC5"/>
    <w:rsid w:val="00F53156"/>
    <w:rsid w:val="00F53329"/>
    <w:rsid w:val="00F54241"/>
    <w:rsid w:val="00F54460"/>
    <w:rsid w:val="00F54837"/>
    <w:rsid w:val="00F54DD1"/>
    <w:rsid w:val="00F55E4D"/>
    <w:rsid w:val="00F562FB"/>
    <w:rsid w:val="00F56904"/>
    <w:rsid w:val="00F5703F"/>
    <w:rsid w:val="00F5714D"/>
    <w:rsid w:val="00F571F6"/>
    <w:rsid w:val="00F57268"/>
    <w:rsid w:val="00F57995"/>
    <w:rsid w:val="00F57A10"/>
    <w:rsid w:val="00F57ACA"/>
    <w:rsid w:val="00F57CE9"/>
    <w:rsid w:val="00F6034B"/>
    <w:rsid w:val="00F603D0"/>
    <w:rsid w:val="00F627C9"/>
    <w:rsid w:val="00F62C90"/>
    <w:rsid w:val="00F62D40"/>
    <w:rsid w:val="00F631FA"/>
    <w:rsid w:val="00F639C8"/>
    <w:rsid w:val="00F63D8A"/>
    <w:rsid w:val="00F640FE"/>
    <w:rsid w:val="00F642F9"/>
    <w:rsid w:val="00F64944"/>
    <w:rsid w:val="00F64E02"/>
    <w:rsid w:val="00F64E37"/>
    <w:rsid w:val="00F64F4E"/>
    <w:rsid w:val="00F651C0"/>
    <w:rsid w:val="00F656D4"/>
    <w:rsid w:val="00F65728"/>
    <w:rsid w:val="00F65B1F"/>
    <w:rsid w:val="00F65BD5"/>
    <w:rsid w:val="00F65D12"/>
    <w:rsid w:val="00F6634E"/>
    <w:rsid w:val="00F66FC9"/>
    <w:rsid w:val="00F672D2"/>
    <w:rsid w:val="00F67770"/>
    <w:rsid w:val="00F677BD"/>
    <w:rsid w:val="00F702D1"/>
    <w:rsid w:val="00F70BE8"/>
    <w:rsid w:val="00F70C3A"/>
    <w:rsid w:val="00F70DDA"/>
    <w:rsid w:val="00F715C1"/>
    <w:rsid w:val="00F71CFB"/>
    <w:rsid w:val="00F721DB"/>
    <w:rsid w:val="00F72371"/>
    <w:rsid w:val="00F728CB"/>
    <w:rsid w:val="00F733CB"/>
    <w:rsid w:val="00F734C3"/>
    <w:rsid w:val="00F73AAE"/>
    <w:rsid w:val="00F73FA1"/>
    <w:rsid w:val="00F743D0"/>
    <w:rsid w:val="00F744F6"/>
    <w:rsid w:val="00F74BF8"/>
    <w:rsid w:val="00F74F47"/>
    <w:rsid w:val="00F75005"/>
    <w:rsid w:val="00F752BD"/>
    <w:rsid w:val="00F75A5F"/>
    <w:rsid w:val="00F75CE5"/>
    <w:rsid w:val="00F75F1A"/>
    <w:rsid w:val="00F76A7E"/>
    <w:rsid w:val="00F7772E"/>
    <w:rsid w:val="00F777EB"/>
    <w:rsid w:val="00F80720"/>
    <w:rsid w:val="00F80925"/>
    <w:rsid w:val="00F80B93"/>
    <w:rsid w:val="00F80BEC"/>
    <w:rsid w:val="00F8172F"/>
    <w:rsid w:val="00F82ED0"/>
    <w:rsid w:val="00F83132"/>
    <w:rsid w:val="00F83181"/>
    <w:rsid w:val="00F83259"/>
    <w:rsid w:val="00F835FF"/>
    <w:rsid w:val="00F8360D"/>
    <w:rsid w:val="00F83773"/>
    <w:rsid w:val="00F83CB5"/>
    <w:rsid w:val="00F8438D"/>
    <w:rsid w:val="00F846EF"/>
    <w:rsid w:val="00F84EED"/>
    <w:rsid w:val="00F85879"/>
    <w:rsid w:val="00F85BE6"/>
    <w:rsid w:val="00F85E6A"/>
    <w:rsid w:val="00F861C3"/>
    <w:rsid w:val="00F8682A"/>
    <w:rsid w:val="00F8695B"/>
    <w:rsid w:val="00F8697D"/>
    <w:rsid w:val="00F87389"/>
    <w:rsid w:val="00F87D08"/>
    <w:rsid w:val="00F900BB"/>
    <w:rsid w:val="00F900DE"/>
    <w:rsid w:val="00F904D6"/>
    <w:rsid w:val="00F910F6"/>
    <w:rsid w:val="00F919D3"/>
    <w:rsid w:val="00F92BD5"/>
    <w:rsid w:val="00F92F44"/>
    <w:rsid w:val="00F92FE5"/>
    <w:rsid w:val="00F93310"/>
    <w:rsid w:val="00F93415"/>
    <w:rsid w:val="00F93D70"/>
    <w:rsid w:val="00F9403A"/>
    <w:rsid w:val="00F9410A"/>
    <w:rsid w:val="00F94C08"/>
    <w:rsid w:val="00F95770"/>
    <w:rsid w:val="00F960F7"/>
    <w:rsid w:val="00F96934"/>
    <w:rsid w:val="00F975D0"/>
    <w:rsid w:val="00F9761E"/>
    <w:rsid w:val="00F9765A"/>
    <w:rsid w:val="00F97B2E"/>
    <w:rsid w:val="00FA04F8"/>
    <w:rsid w:val="00FA054B"/>
    <w:rsid w:val="00FA0C77"/>
    <w:rsid w:val="00FA114D"/>
    <w:rsid w:val="00FA153A"/>
    <w:rsid w:val="00FA1D30"/>
    <w:rsid w:val="00FA1DCD"/>
    <w:rsid w:val="00FA22BB"/>
    <w:rsid w:val="00FA2A35"/>
    <w:rsid w:val="00FA2A41"/>
    <w:rsid w:val="00FA3550"/>
    <w:rsid w:val="00FA4356"/>
    <w:rsid w:val="00FA4369"/>
    <w:rsid w:val="00FA4549"/>
    <w:rsid w:val="00FA4842"/>
    <w:rsid w:val="00FA48F9"/>
    <w:rsid w:val="00FA49F5"/>
    <w:rsid w:val="00FA5174"/>
    <w:rsid w:val="00FA532D"/>
    <w:rsid w:val="00FA53F1"/>
    <w:rsid w:val="00FA5A2D"/>
    <w:rsid w:val="00FA640D"/>
    <w:rsid w:val="00FA676B"/>
    <w:rsid w:val="00FA6E94"/>
    <w:rsid w:val="00FA72AD"/>
    <w:rsid w:val="00FA79BF"/>
    <w:rsid w:val="00FA7AFC"/>
    <w:rsid w:val="00FB0566"/>
    <w:rsid w:val="00FB05C2"/>
    <w:rsid w:val="00FB14D4"/>
    <w:rsid w:val="00FB1635"/>
    <w:rsid w:val="00FB1ADC"/>
    <w:rsid w:val="00FB1D36"/>
    <w:rsid w:val="00FB251A"/>
    <w:rsid w:val="00FB35AB"/>
    <w:rsid w:val="00FB37B1"/>
    <w:rsid w:val="00FB3977"/>
    <w:rsid w:val="00FB3CD1"/>
    <w:rsid w:val="00FB3F28"/>
    <w:rsid w:val="00FB411C"/>
    <w:rsid w:val="00FB4190"/>
    <w:rsid w:val="00FB41FF"/>
    <w:rsid w:val="00FB45A0"/>
    <w:rsid w:val="00FB473B"/>
    <w:rsid w:val="00FB479B"/>
    <w:rsid w:val="00FB4A09"/>
    <w:rsid w:val="00FB4B80"/>
    <w:rsid w:val="00FB53CE"/>
    <w:rsid w:val="00FB5641"/>
    <w:rsid w:val="00FB5E54"/>
    <w:rsid w:val="00FB5EB4"/>
    <w:rsid w:val="00FB6E9A"/>
    <w:rsid w:val="00FB6FC1"/>
    <w:rsid w:val="00FB72F3"/>
    <w:rsid w:val="00FB7319"/>
    <w:rsid w:val="00FB74FA"/>
    <w:rsid w:val="00FB7881"/>
    <w:rsid w:val="00FB7B06"/>
    <w:rsid w:val="00FC01DB"/>
    <w:rsid w:val="00FC07E5"/>
    <w:rsid w:val="00FC0D6F"/>
    <w:rsid w:val="00FC0FDA"/>
    <w:rsid w:val="00FC1C7E"/>
    <w:rsid w:val="00FC1DFC"/>
    <w:rsid w:val="00FC240D"/>
    <w:rsid w:val="00FC2731"/>
    <w:rsid w:val="00FC2A98"/>
    <w:rsid w:val="00FC2AED"/>
    <w:rsid w:val="00FC41CB"/>
    <w:rsid w:val="00FC47BB"/>
    <w:rsid w:val="00FC515D"/>
    <w:rsid w:val="00FC6280"/>
    <w:rsid w:val="00FC6986"/>
    <w:rsid w:val="00FD04AD"/>
    <w:rsid w:val="00FD17A4"/>
    <w:rsid w:val="00FD1B96"/>
    <w:rsid w:val="00FD22D7"/>
    <w:rsid w:val="00FD287A"/>
    <w:rsid w:val="00FD2CDA"/>
    <w:rsid w:val="00FD43EB"/>
    <w:rsid w:val="00FD46E4"/>
    <w:rsid w:val="00FD4CD4"/>
    <w:rsid w:val="00FD4D82"/>
    <w:rsid w:val="00FD5289"/>
    <w:rsid w:val="00FD54F7"/>
    <w:rsid w:val="00FD55E3"/>
    <w:rsid w:val="00FD5A94"/>
    <w:rsid w:val="00FD6FFB"/>
    <w:rsid w:val="00FD719A"/>
    <w:rsid w:val="00FD7F00"/>
    <w:rsid w:val="00FE0472"/>
    <w:rsid w:val="00FE053C"/>
    <w:rsid w:val="00FE0973"/>
    <w:rsid w:val="00FE0A2D"/>
    <w:rsid w:val="00FE0A5E"/>
    <w:rsid w:val="00FE1289"/>
    <w:rsid w:val="00FE183D"/>
    <w:rsid w:val="00FE190A"/>
    <w:rsid w:val="00FE1ACE"/>
    <w:rsid w:val="00FE1B34"/>
    <w:rsid w:val="00FE2692"/>
    <w:rsid w:val="00FE27C2"/>
    <w:rsid w:val="00FE2D45"/>
    <w:rsid w:val="00FE3C0B"/>
    <w:rsid w:val="00FE3ED9"/>
    <w:rsid w:val="00FE43FA"/>
    <w:rsid w:val="00FE4CFA"/>
    <w:rsid w:val="00FE4FA5"/>
    <w:rsid w:val="00FE50E0"/>
    <w:rsid w:val="00FE5116"/>
    <w:rsid w:val="00FE5329"/>
    <w:rsid w:val="00FE5372"/>
    <w:rsid w:val="00FE56CB"/>
    <w:rsid w:val="00FE58FA"/>
    <w:rsid w:val="00FE59CA"/>
    <w:rsid w:val="00FE664D"/>
    <w:rsid w:val="00FE6708"/>
    <w:rsid w:val="00FE6B7C"/>
    <w:rsid w:val="00FE6D7F"/>
    <w:rsid w:val="00FF0243"/>
    <w:rsid w:val="00FF1641"/>
    <w:rsid w:val="00FF246B"/>
    <w:rsid w:val="00FF2B39"/>
    <w:rsid w:val="00FF2C56"/>
    <w:rsid w:val="00FF2E1F"/>
    <w:rsid w:val="00FF33F1"/>
    <w:rsid w:val="00FF34D8"/>
    <w:rsid w:val="00FF426A"/>
    <w:rsid w:val="00FF4B0E"/>
    <w:rsid w:val="00FF4E4E"/>
    <w:rsid w:val="00FF5101"/>
    <w:rsid w:val="00FF5710"/>
    <w:rsid w:val="00FF5BC2"/>
    <w:rsid w:val="00FF5E16"/>
    <w:rsid w:val="00FF5E80"/>
    <w:rsid w:val="00FF676C"/>
    <w:rsid w:val="00FF6B04"/>
    <w:rsid w:val="00FF73C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E74CF"/>
  <w15:chartTrackingRefBased/>
  <w15:docId w15:val="{D313956B-C5EE-4345-88DA-3305A219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2F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1254"/>
    <w:pPr>
      <w:numPr>
        <w:numId w:val="1"/>
      </w:numPr>
      <w:outlineLvl w:val="0"/>
    </w:pPr>
  </w:style>
  <w:style w:type="paragraph" w:styleId="Heading2">
    <w:name w:val="heading 2"/>
    <w:aliases w:val=" Char"/>
    <w:basedOn w:val="Heading3"/>
    <w:next w:val="BodyText"/>
    <w:link w:val="Heading2Char1"/>
    <w:qFormat/>
    <w:rsid w:val="0021125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rsid w:val="00211254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1"/>
    <w:qFormat/>
    <w:rsid w:val="00211254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1254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1254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1254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254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12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11254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86533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link w:val="Heading3"/>
    <w:rsid w:val="00CB36B2"/>
    <w:rPr>
      <w:rFonts w:cs="AngsanaUPC"/>
      <w:i/>
      <w:iCs/>
      <w:sz w:val="22"/>
      <w:szCs w:val="22"/>
      <w:lang w:val="en-GB"/>
    </w:rPr>
  </w:style>
  <w:style w:type="character" w:customStyle="1" w:styleId="Heading2Char1">
    <w:name w:val="Heading 2 Char1"/>
    <w:aliases w:val=" Char Char1"/>
    <w:link w:val="Heading2"/>
    <w:rsid w:val="00CB36B2"/>
    <w:rPr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783177"/>
    <w:rPr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link w:val="Heading4"/>
    <w:rsid w:val="00CB36B2"/>
    <w:rPr>
      <w:sz w:val="22"/>
      <w:szCs w:val="22"/>
      <w:lang w:val="en-GB"/>
    </w:rPr>
  </w:style>
  <w:style w:type="character" w:customStyle="1" w:styleId="Heading5Char1">
    <w:name w:val="Heading 5 Char1"/>
    <w:link w:val="Heading5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394B36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CB36B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211254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E41C53"/>
    <w:rPr>
      <w:rFonts w:ascii="Times New Roman" w:hAnsi="Times New Roman" w:cs="AngsanaUPC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1254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1">
    <w:name w:val="Header Char1"/>
    <w:link w:val="Header"/>
    <w:rsid w:val="00CB36B2"/>
    <w:rPr>
      <w:rFonts w:ascii="Times New Roman" w:hAnsi="Times New Roman" w:cs="AngsanaUPC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1254"/>
    <w:pPr>
      <w:ind w:left="340" w:hanging="340"/>
    </w:pPr>
  </w:style>
  <w:style w:type="paragraph" w:styleId="ListBullet2">
    <w:name w:val="List Bullet 2"/>
    <w:basedOn w:val="ListBullet"/>
    <w:rsid w:val="00211254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1254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CB36B2"/>
    <w:rPr>
      <w:rFonts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12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12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1254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CB36B2"/>
    <w:rPr>
      <w:rFonts w:ascii="Times New Roman" w:hAnsi="Times New Roman" w:cs="AngsanaUPC"/>
      <w:sz w:val="18"/>
      <w:szCs w:val="18"/>
      <w:lang w:val="en-GB"/>
    </w:rPr>
  </w:style>
  <w:style w:type="paragraph" w:customStyle="1" w:styleId="zsubject">
    <w:name w:val="zsubject"/>
    <w:basedOn w:val="Normal"/>
    <w:rsid w:val="00211254"/>
    <w:pPr>
      <w:spacing w:after="520"/>
    </w:pPr>
    <w:rPr>
      <w:rFonts w:cs="AngsanaUPC"/>
      <w:b/>
      <w:bCs/>
    </w:rPr>
  </w:style>
  <w:style w:type="paragraph" w:customStyle="1" w:styleId="zDistnHeader">
    <w:name w:val="zDistnHeader"/>
    <w:basedOn w:val="Normal"/>
    <w:next w:val="Normal"/>
    <w:rsid w:val="00211254"/>
    <w:pPr>
      <w:keepNext/>
      <w:spacing w:before="520"/>
    </w:pPr>
  </w:style>
  <w:style w:type="paragraph" w:customStyle="1" w:styleId="Graphic">
    <w:name w:val="Graphic"/>
    <w:basedOn w:val="Signature"/>
    <w:rsid w:val="00211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1254"/>
    <w:pPr>
      <w:spacing w:line="240" w:lineRule="auto"/>
    </w:pPr>
  </w:style>
  <w:style w:type="character" w:customStyle="1" w:styleId="SignatureChar1">
    <w:name w:val="Signature Char1"/>
    <w:link w:val="Signature"/>
    <w:rsid w:val="00CB36B2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12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125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1254"/>
    <w:rPr>
      <w:rFonts w:cs="AngsanaUPC"/>
      <w:sz w:val="22"/>
      <w:szCs w:val="22"/>
    </w:rPr>
  </w:style>
  <w:style w:type="paragraph" w:styleId="Title">
    <w:name w:val="Title"/>
    <w:basedOn w:val="Normal"/>
    <w:qFormat/>
    <w:rsid w:val="00211254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11254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1254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1">
    <w:name w:val="Body Text 3 Char1"/>
    <w:link w:val="BodyText3"/>
    <w:rsid w:val="00CB36B2"/>
    <w:rPr>
      <w:rFonts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1"/>
    <w:uiPriority w:val="99"/>
    <w:qFormat/>
    <w:rsid w:val="00211254"/>
    <w:pPr>
      <w:spacing w:before="240" w:line="240" w:lineRule="auto"/>
      <w:ind w:left="540"/>
    </w:pPr>
    <w:rPr>
      <w:rFonts w:ascii="CG Times (W1)" w:hAnsi="CG Times (W1)"/>
      <w:sz w:val="32"/>
      <w:szCs w:val="32"/>
    </w:rPr>
  </w:style>
  <w:style w:type="character" w:customStyle="1" w:styleId="BodyTextIndent2Char1">
    <w:name w:val="Body Text Indent 2 Char1"/>
    <w:link w:val="BodyTextIndent2"/>
    <w:uiPriority w:val="99"/>
    <w:qFormat/>
    <w:rsid w:val="00CB36B2"/>
    <w:rPr>
      <w:rFonts w:cs="Cordia New"/>
      <w:sz w:val="32"/>
      <w:szCs w:val="32"/>
      <w:lang w:val="en-GB"/>
    </w:rPr>
  </w:style>
  <w:style w:type="paragraph" w:styleId="BodyText2">
    <w:name w:val="Body Text 2"/>
    <w:basedOn w:val="Normal"/>
    <w:link w:val="BodyText2Char1"/>
    <w:qFormat/>
    <w:rsid w:val="00211254"/>
    <w:pPr>
      <w:spacing w:line="240" w:lineRule="auto"/>
      <w:ind w:left="360" w:firstLine="540"/>
      <w:jc w:val="both"/>
    </w:pPr>
    <w:rPr>
      <w:rFonts w:ascii="Book Antiqua" w:hAnsi="Book Antiqua"/>
    </w:rPr>
  </w:style>
  <w:style w:type="character" w:customStyle="1" w:styleId="BodyText2Char1">
    <w:name w:val="Body Text 2 Char1"/>
    <w:link w:val="BodyText2"/>
    <w:qFormat/>
    <w:rsid w:val="00CB36B2"/>
    <w:rPr>
      <w:rFonts w:ascii="Book Antiqua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3C07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B36B2"/>
    <w:rPr>
      <w:rFonts w:ascii="Tahoma" w:hAnsi="Tahoma" w:cs="Tahoma"/>
      <w:sz w:val="16"/>
      <w:szCs w:val="16"/>
      <w:lang w:val="en-GB"/>
    </w:rPr>
  </w:style>
  <w:style w:type="paragraph" w:customStyle="1" w:styleId="index">
    <w:name w:val="index"/>
    <w:aliases w:val="ix"/>
    <w:basedOn w:val="BodyText"/>
    <w:rsid w:val="00C0174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0174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114AA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qFormat/>
    <w:rsid w:val="008B58A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10C3B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510C3B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F03739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71C60"/>
    <w:pPr>
      <w:ind w:left="567"/>
    </w:pPr>
    <w:rPr>
      <w:rFonts w:ascii="Times New Roman" w:hAnsi="Times New Roman" w:cs="Times New Roman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9F7A7B"/>
    <w:rPr>
      <w:rFonts w:ascii="Times New Roman" w:hAnsi="Times New Roman" w:cs="Times New Roman"/>
      <w:sz w:val="22"/>
      <w:lang w:val="en-GB" w:bidi="ar-SA"/>
    </w:rPr>
  </w:style>
  <w:style w:type="paragraph" w:customStyle="1" w:styleId="a">
    <w:name w:val="¢éÍ¤ÇÒÁ"/>
    <w:basedOn w:val="Normal"/>
    <w:uiPriority w:val="99"/>
    <w:rsid w:val="00E122E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AFrameAddress">
    <w:name w:val="AA Frame Address"/>
    <w:basedOn w:val="Heading1"/>
    <w:uiPriority w:val="99"/>
    <w:rsid w:val="00574684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 w:cs="Times New Roman"/>
      <w:i w:val="0"/>
      <w:iCs w:val="0"/>
      <w:noProof/>
      <w:sz w:val="18"/>
      <w:szCs w:val="18"/>
      <w:u w:val="single"/>
      <w:lang w:val="en-US"/>
    </w:rPr>
  </w:style>
  <w:style w:type="paragraph" w:customStyle="1" w:styleId="30">
    <w:name w:val="µÒÃÒ§3ªèÍ§"/>
    <w:basedOn w:val="Normal"/>
    <w:uiPriority w:val="99"/>
    <w:rsid w:val="006D1C40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styleId="Caption">
    <w:name w:val="caption"/>
    <w:basedOn w:val="Normal"/>
    <w:next w:val="Normal"/>
    <w:qFormat/>
    <w:rsid w:val="00530D54"/>
    <w:pPr>
      <w:spacing w:before="200" w:line="240" w:lineRule="atLeast"/>
      <w:ind w:right="387"/>
      <w:jc w:val="thaiDistribute"/>
    </w:pPr>
    <w:rPr>
      <w:rFonts w:ascii="Angsana New" w:hAnsi="Angsana New"/>
      <w:b/>
      <w:bCs/>
      <w:sz w:val="30"/>
      <w:szCs w:val="30"/>
      <w:lang w:val="en-US"/>
    </w:rPr>
  </w:style>
  <w:style w:type="paragraph" w:customStyle="1" w:styleId="Enclosures">
    <w:name w:val="Enclosures"/>
    <w:basedOn w:val="Normal"/>
    <w:next w:val="Normal"/>
    <w:rsid w:val="00594CA8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paragraph" w:customStyle="1" w:styleId="acctmergecolhdg">
    <w:name w:val="acct merge col hdg"/>
    <w:aliases w:val="mh"/>
    <w:basedOn w:val="Normal"/>
    <w:rsid w:val="00AB1D99"/>
    <w:pPr>
      <w:jc w:val="center"/>
    </w:pPr>
    <w:rPr>
      <w:rFonts w:cs="Times New Roman"/>
      <w:b/>
      <w:szCs w:val="20"/>
      <w:lang w:bidi="ar-SA"/>
    </w:rPr>
  </w:style>
  <w:style w:type="paragraph" w:customStyle="1" w:styleId="Default">
    <w:name w:val="Default"/>
    <w:rsid w:val="000C10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Bullet3">
    <w:name w:val="List Bullet 3"/>
    <w:basedOn w:val="Normal"/>
    <w:rsid w:val="00C53593"/>
    <w:pPr>
      <w:numPr>
        <w:numId w:val="5"/>
      </w:numPr>
      <w:contextualSpacing/>
    </w:pPr>
    <w:rPr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27E7A"/>
    <w:pPr>
      <w:spacing w:after="120"/>
      <w:ind w:left="540" w:right="63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027E7A"/>
    <w:rPr>
      <w:rFonts w:ascii="Angsana New" w:hAnsi="Angsana New"/>
      <w:b/>
      <w:sz w:val="28"/>
      <w:szCs w:val="2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42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6441F"/>
    <w:pPr>
      <w:spacing w:after="0" w:line="240" w:lineRule="auto"/>
      <w:ind w:left="540" w:right="-45"/>
      <w:jc w:val="thaiDistribute"/>
    </w:pPr>
    <w:rPr>
      <w:rFonts w:ascii="Angsana New" w:eastAsia="Calibri" w:hAnsi="Angsana New"/>
      <w:sz w:val="24"/>
      <w:szCs w:val="24"/>
    </w:rPr>
  </w:style>
  <w:style w:type="character" w:customStyle="1" w:styleId="AccPolicysubheadChar">
    <w:name w:val="Acc Policy sub head Char"/>
    <w:link w:val="AccPolicysubhead"/>
    <w:rsid w:val="0026441F"/>
    <w:rPr>
      <w:rFonts w:ascii="Angsana New" w:eastAsia="Calibri" w:hAnsi="Angsana New"/>
      <w:sz w:val="24"/>
      <w:szCs w:val="24"/>
    </w:rPr>
  </w:style>
  <w:style w:type="character" w:customStyle="1" w:styleId="Heading8Char1">
    <w:name w:val="Heading 8 Char1"/>
    <w:rsid w:val="00CB36B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rsid w:val="00CB36B2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CB36B2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CB36B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CB36B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</w:rPr>
  </w:style>
  <w:style w:type="character" w:customStyle="1" w:styleId="BodyTextFirstIndentChar1">
    <w:name w:val="Body Text First Indent Char1"/>
    <w:aliases w:val=" Char12 Char1, Char121 Char1"/>
    <w:link w:val="BodyTextFirstIndent"/>
    <w:rsid w:val="00CB36B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aliases w:val=" Char12 Char, Char121 Char"/>
    <w:uiPriority w:val="99"/>
    <w:rsid w:val="00CB36B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CB36B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CB36B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CB36B2"/>
    <w:rPr>
      <w:rFonts w:cs="Angsana New"/>
      <w:sz w:val="22"/>
      <w:szCs w:val="22"/>
      <w:lang w:val="en-GB" w:eastAsia="en-US" w:bidi="th-TH"/>
    </w:rPr>
  </w:style>
  <w:style w:type="character" w:styleId="Strong">
    <w:name w:val="Strong"/>
    <w:uiPriority w:val="99"/>
    <w:qFormat/>
    <w:rsid w:val="00CB36B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B36B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B36B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CB36B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B36B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B36B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B36B2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CB36B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B36B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CB36B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36B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CB36B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CB36B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CB36B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link w:val="Char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B36B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CB36B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CB36B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B36B2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B36B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B36B2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B36B2"/>
    <w:pPr>
      <w:spacing w:after="0"/>
    </w:pPr>
  </w:style>
  <w:style w:type="paragraph" w:customStyle="1" w:styleId="acctdividends">
    <w:name w:val="acct dividends"/>
    <w:aliases w:val="ad"/>
    <w:basedOn w:val="Normal"/>
    <w:rsid w:val="00CB36B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B36B2"/>
    <w:pPr>
      <w:spacing w:after="0"/>
    </w:pPr>
  </w:style>
  <w:style w:type="paragraph" w:customStyle="1" w:styleId="acctindent">
    <w:name w:val="acct indent"/>
    <w:aliases w:val="ai"/>
    <w:basedOn w:val="BodyText"/>
    <w:rsid w:val="00CB36B2"/>
    <w:pPr>
      <w:ind w:left="284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B36B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B36B2"/>
    <w:pPr>
      <w:framePr w:hSpace="180" w:vSpace="180" w:wrap="auto" w:hAnchor="margin" w:yAlign="bottom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B36B2"/>
    <w:pPr>
      <w:tabs>
        <w:tab w:val="left" w:pos="5103"/>
      </w:tabs>
      <w:spacing w:before="130"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B36B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ascii="Times New Roman" w:hAnsi="Times New Roman"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B36B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B36B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B36B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B36B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B36B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B36B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B36B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B36B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B36B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B36B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B36B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B36B2"/>
    <w:pPr>
      <w:spacing w:after="0"/>
    </w:pPr>
  </w:style>
  <w:style w:type="paragraph" w:customStyle="1" w:styleId="List1a">
    <w:name w:val="List 1a"/>
    <w:aliases w:val="1a"/>
    <w:basedOn w:val="Normal"/>
    <w:rsid w:val="00CB36B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CB36B2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CB36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B36B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B36B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B36B2"/>
  </w:style>
  <w:style w:type="paragraph" w:customStyle="1" w:styleId="zreportaddinfo">
    <w:name w:val="zreport addinfo"/>
    <w:basedOn w:val="Normal"/>
    <w:rsid w:val="00CB36B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B36B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B36B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B36B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B36B2"/>
    <w:pPr>
      <w:spacing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ind">
    <w:name w:val="*ind"/>
    <w:basedOn w:val="BodyText"/>
    <w:rsid w:val="00CB36B2"/>
    <w:pPr>
      <w:ind w:left="340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B36B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B36B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B36B2"/>
    <w:rPr>
      <w:b/>
      <w:bCs/>
    </w:rPr>
  </w:style>
  <w:style w:type="paragraph" w:customStyle="1" w:styleId="nineptbodytext">
    <w:name w:val="nine pt body text"/>
    <w:aliases w:val="9bt"/>
    <w:basedOn w:val="nineptnormal"/>
    <w:rsid w:val="00CB36B2"/>
    <w:pPr>
      <w:spacing w:after="220"/>
    </w:pPr>
  </w:style>
  <w:style w:type="paragraph" w:customStyle="1" w:styleId="nineptnormal">
    <w:name w:val="nine pt normal"/>
    <w:aliases w:val="9n"/>
    <w:basedOn w:val="Normal"/>
    <w:rsid w:val="00CB36B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B36B2"/>
    <w:pPr>
      <w:jc w:val="center"/>
    </w:pPr>
  </w:style>
  <w:style w:type="paragraph" w:customStyle="1" w:styleId="heading">
    <w:name w:val="heading"/>
    <w:aliases w:val="h"/>
    <w:basedOn w:val="BodyText"/>
    <w:rsid w:val="00CB36B2"/>
    <w:rPr>
      <w:rFonts w:ascii="Times New Roman" w:eastAsia="Calibri" w:hAnsi="Times New Roman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B36B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B36B2"/>
  </w:style>
  <w:style w:type="paragraph" w:customStyle="1" w:styleId="nineptheadingcentredbold">
    <w:name w:val="nine pt heading centred bold"/>
    <w:aliases w:val="9hcb"/>
    <w:basedOn w:val="Normal"/>
    <w:rsid w:val="00CB36B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B36B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B36B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B36B2"/>
    <w:rPr>
      <w:b/>
    </w:rPr>
  </w:style>
  <w:style w:type="paragraph" w:customStyle="1" w:styleId="nineptcolumntab1">
    <w:name w:val="nine pt column tab1"/>
    <w:aliases w:val="a91"/>
    <w:basedOn w:val="nineptnormal"/>
    <w:rsid w:val="00CB36B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B36B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B36B2"/>
    <w:pPr>
      <w:jc w:val="center"/>
    </w:pPr>
  </w:style>
  <w:style w:type="paragraph" w:customStyle="1" w:styleId="Normalheading">
    <w:name w:val="Normal heading"/>
    <w:aliases w:val="nh"/>
    <w:basedOn w:val="Normal"/>
    <w:rsid w:val="00CB36B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B36B2"/>
    <w:pPr>
      <w:tabs>
        <w:tab w:val="num" w:pos="34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B36B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CB36B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B36B2"/>
    <w:pPr>
      <w:tabs>
        <w:tab w:val="num" w:pos="680"/>
      </w:tabs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B36B2"/>
    <w:pPr>
      <w:tabs>
        <w:tab w:val="num" w:pos="68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B36B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B36B2"/>
    <w:rPr>
      <w:rFonts w:ascii="Times New Roman" w:hAnsi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B36B2"/>
    <w:pPr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B36B2"/>
    <w:pPr>
      <w:spacing w:after="2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B36B2"/>
    <w:pPr>
      <w:keepNext/>
      <w:keepLines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B36B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CB36B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CB36B2"/>
    <w:rPr>
      <w:rFonts w:ascii="Times New Roman" w:eastAsia="Calibri" w:hAnsi="Times New Roman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B36B2"/>
    <w:pPr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B36B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B36B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B36B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B36B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B36B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B36B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B36B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CB36B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B36B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B36B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B36B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CB36B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B36B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B36B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CB36B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B36B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B36B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CB36B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B36B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B36B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B36B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B36B2"/>
    <w:pPr>
      <w:spacing w:after="0"/>
    </w:pPr>
  </w:style>
  <w:style w:type="paragraph" w:customStyle="1" w:styleId="smallreturn">
    <w:name w:val="small return"/>
    <w:aliases w:val="sr"/>
    <w:basedOn w:val="Normal"/>
    <w:rsid w:val="00CB36B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B36B2"/>
    <w:pPr>
      <w:spacing w:after="0"/>
    </w:pPr>
  </w:style>
  <w:style w:type="paragraph" w:customStyle="1" w:styleId="headingbolditalic">
    <w:name w:val="heading bold italic"/>
    <w:aliases w:val="hbi"/>
    <w:basedOn w:val="heading"/>
    <w:rsid w:val="00CB36B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B36B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B36B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B36B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B36B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B36B2"/>
    <w:pPr>
      <w:spacing w:after="0"/>
    </w:pPr>
  </w:style>
  <w:style w:type="paragraph" w:customStyle="1" w:styleId="blockbullet">
    <w:name w:val="block bullet"/>
    <w:aliases w:val="bb"/>
    <w:basedOn w:val="block"/>
    <w:rsid w:val="00CB36B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B36B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B36B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B36B2"/>
    <w:pPr>
      <w:spacing w:after="0"/>
    </w:pPr>
  </w:style>
  <w:style w:type="paragraph" w:customStyle="1" w:styleId="eightptnormal">
    <w:name w:val="eight pt normal"/>
    <w:aliases w:val="8n"/>
    <w:basedOn w:val="Normal"/>
    <w:rsid w:val="00CB36B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B36B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B36B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B36B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B36B2"/>
    <w:rPr>
      <w:b/>
      <w:bCs/>
    </w:rPr>
  </w:style>
  <w:style w:type="paragraph" w:customStyle="1" w:styleId="eightptbodytext">
    <w:name w:val="eight pt body text"/>
    <w:aliases w:val="8bt"/>
    <w:basedOn w:val="eightptnormal"/>
    <w:rsid w:val="00CB36B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B36B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B36B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B36B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B36B2"/>
    <w:pPr>
      <w:spacing w:after="0"/>
    </w:pPr>
  </w:style>
  <w:style w:type="paragraph" w:customStyle="1" w:styleId="eightptblock">
    <w:name w:val="eight pt block"/>
    <w:aliases w:val="8b"/>
    <w:basedOn w:val="Normal"/>
    <w:rsid w:val="00CB36B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B36B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B36B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B36B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B36B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CB36B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B36B2"/>
    <w:pPr>
      <w:spacing w:after="0"/>
    </w:pPr>
  </w:style>
  <w:style w:type="paragraph" w:customStyle="1" w:styleId="blockindent">
    <w:name w:val="block indent"/>
    <w:aliases w:val="bi"/>
    <w:basedOn w:val="block"/>
    <w:rsid w:val="00CB36B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B36B2"/>
    <w:pPr>
      <w:jc w:val="center"/>
    </w:pPr>
  </w:style>
  <w:style w:type="paragraph" w:customStyle="1" w:styleId="nineptcol">
    <w:name w:val="nine pt %col"/>
    <w:aliases w:val="9%"/>
    <w:basedOn w:val="nineptnormal"/>
    <w:rsid w:val="00CB36B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B36B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B36B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B36B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B36B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B36B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B36B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B36B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B36B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B36B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B36B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B36B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B36B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B36B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B36B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B36B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B36B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B36B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B36B2"/>
    <w:pPr>
      <w:spacing w:after="80"/>
    </w:pPr>
  </w:style>
  <w:style w:type="paragraph" w:customStyle="1" w:styleId="nineptratecol">
    <w:name w:val="nine pt rate col"/>
    <w:aliases w:val="a9r"/>
    <w:basedOn w:val="nineptnormal"/>
    <w:rsid w:val="00CB36B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B36B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B36B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B36B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B36B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B36B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B36B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B36B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B36B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B36B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B36B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B36B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B36B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B36B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B36B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B36B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B36B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B36B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B36B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B36B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B36B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B36B2"/>
    <w:pPr>
      <w:spacing w:after="80"/>
    </w:pPr>
  </w:style>
  <w:style w:type="paragraph" w:customStyle="1" w:styleId="blockbullet2">
    <w:name w:val="block bullet 2"/>
    <w:aliases w:val="bb2"/>
    <w:basedOn w:val="BodyText"/>
    <w:rsid w:val="00CB36B2"/>
    <w:pPr>
      <w:tabs>
        <w:tab w:val="num" w:pos="1247"/>
      </w:tabs>
      <w:ind w:left="1247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B36B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B36B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CB36B2"/>
    <w:pPr>
      <w:tabs>
        <w:tab w:val="num" w:pos="1440"/>
      </w:tabs>
      <w:spacing w:after="120"/>
      <w:ind w:left="1440" w:hanging="360"/>
      <w:jc w:val="both"/>
    </w:pPr>
    <w:rPr>
      <w:rFonts w:ascii="Times New Roman" w:eastAsia="Calibri" w:hAnsi="Times New Roman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B36B2"/>
    <w:pPr>
      <w:tabs>
        <w:tab w:val="num" w:pos="360"/>
      </w:tabs>
      <w:spacing w:before="130" w:after="130"/>
      <w:ind w:left="360" w:hanging="360"/>
      <w:jc w:val="both"/>
    </w:pPr>
    <w:rPr>
      <w:rFonts w:ascii="Times New Roman" w:eastAsia="Calibri" w:hAnsi="Times New Roman" w:cs="Cordia New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CB36B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CB36B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B36B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CB36B2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rsid w:val="00CB36B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B36B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B36B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B36B2"/>
  </w:style>
  <w:style w:type="paragraph" w:styleId="PlainText">
    <w:name w:val="Plain Text"/>
    <w:basedOn w:val="Normal"/>
    <w:link w:val="PlainTextChar"/>
    <w:uiPriority w:val="99"/>
    <w:rsid w:val="00CB36B2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B36B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B36B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B36B2"/>
    <w:rPr>
      <w:b/>
      <w:bCs/>
    </w:rPr>
  </w:style>
  <w:style w:type="character" w:customStyle="1" w:styleId="CommentSubjectChar">
    <w:name w:val="Comment Subject Char"/>
    <w:link w:val="CommentSubject"/>
    <w:rsid w:val="00CB36B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CB36B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B36B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"/>
    <w:locked/>
    <w:rsid w:val="00CB36B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B36B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B36B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B36B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B36B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B36B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B36B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CB36B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CB36B2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CB36B2"/>
    <w:rPr>
      <w:rFonts w:cs="Times New Roman"/>
    </w:rPr>
  </w:style>
  <w:style w:type="character" w:customStyle="1" w:styleId="gt-icon-text1">
    <w:name w:val="gt-icon-text1"/>
    <w:uiPriority w:val="99"/>
    <w:rsid w:val="00CB36B2"/>
    <w:rPr>
      <w:rFonts w:cs="Times New Roman"/>
    </w:rPr>
  </w:style>
  <w:style w:type="character" w:customStyle="1" w:styleId="longtext">
    <w:name w:val="long_text"/>
    <w:uiPriority w:val="99"/>
    <w:rsid w:val="00CB36B2"/>
    <w:rPr>
      <w:rFonts w:cs="Times New Roman"/>
    </w:rPr>
  </w:style>
  <w:style w:type="character" w:styleId="CommentReference">
    <w:name w:val="annotation reference"/>
    <w:uiPriority w:val="99"/>
    <w:rsid w:val="00CB36B2"/>
    <w:rPr>
      <w:rFonts w:cs="Times New Roman"/>
      <w:sz w:val="16"/>
      <w:szCs w:val="16"/>
    </w:rPr>
  </w:style>
  <w:style w:type="character" w:customStyle="1" w:styleId="CharChar22">
    <w:name w:val="Char Char22"/>
    <w:rsid w:val="00CB36B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B36B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B36B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B36B2"/>
  </w:style>
  <w:style w:type="character" w:styleId="Emphasis">
    <w:name w:val="Emphasis"/>
    <w:uiPriority w:val="20"/>
    <w:qFormat/>
    <w:rsid w:val="00CB36B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B36B2"/>
  </w:style>
  <w:style w:type="character" w:styleId="Hyperlink">
    <w:name w:val="Hyperlink"/>
    <w:uiPriority w:val="99"/>
    <w:unhideWhenUsed/>
    <w:rsid w:val="00CB36B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B36B2"/>
    <w:rPr>
      <w:color w:val="4D90F0"/>
    </w:rPr>
  </w:style>
  <w:style w:type="paragraph" w:styleId="Revision">
    <w:name w:val="Revision"/>
    <w:hidden/>
    <w:uiPriority w:val="99"/>
    <w:semiHidden/>
    <w:rsid w:val="00DF4DCF"/>
    <w:rPr>
      <w:rFonts w:ascii="Arial" w:hAnsi="Arial"/>
      <w:sz w:val="18"/>
      <w:szCs w:val="22"/>
    </w:rPr>
  </w:style>
  <w:style w:type="character" w:styleId="HTMLCite">
    <w:name w:val="HTML Cite"/>
    <w:uiPriority w:val="99"/>
    <w:unhideWhenUsed/>
    <w:rsid w:val="007D024A"/>
    <w:rPr>
      <w:i/>
      <w:iCs/>
    </w:rPr>
  </w:style>
  <w:style w:type="character" w:styleId="FootnoteReference">
    <w:name w:val="footnote reference"/>
    <w:aliases w:val="fr"/>
    <w:semiHidden/>
    <w:unhideWhenUsed/>
    <w:rsid w:val="00726E90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AB784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B784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8561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29F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C78A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table" w:customStyle="1" w:styleId="TableGridLight1">
    <w:name w:val="Table Grid Light1"/>
    <w:basedOn w:val="TableNormal"/>
    <w:uiPriority w:val="40"/>
    <w:rsid w:val="00296736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8">
    <w:name w:val="Pa38"/>
    <w:basedOn w:val="Normal"/>
    <w:next w:val="Normal"/>
    <w:uiPriority w:val="99"/>
    <w:rsid w:val="00AC1D8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Char">
    <w:name w:val="?? Char"/>
    <w:link w:val="a1"/>
    <w:uiPriority w:val="99"/>
    <w:rsid w:val="00823E85"/>
    <w:rPr>
      <w:rFonts w:ascii="Times New Roman" w:hAnsi="Times New Roman" w:cs="Times New Roman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823E85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table" w:styleId="Table3Deffects2">
    <w:name w:val="Table 3D effects 2"/>
    <w:basedOn w:val="TableNormal"/>
    <w:rsid w:val="00823E85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23E85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823E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Subhead3">
    <w:name w:val="Subhead 3"/>
    <w:basedOn w:val="Normal"/>
    <w:link w:val="Subhead3Char"/>
    <w:rsid w:val="00823E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823E8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23E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823E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23E8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23E8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23E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23E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23E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23E85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23E85"/>
  </w:style>
  <w:style w:type="paragraph" w:customStyle="1" w:styleId="TableParagraph">
    <w:name w:val="Table Paragraph"/>
    <w:basedOn w:val="Normal"/>
    <w:uiPriority w:val="1"/>
    <w:qFormat/>
    <w:rsid w:val="00823E8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823E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23E8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E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7">
    <w:name w:val="Pa17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823E8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823E8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823E85"/>
    <w:pPr>
      <w:spacing w:before="100" w:after="100"/>
      <w:jc w:val="both"/>
    </w:pPr>
    <w:rPr>
      <w:rFonts w:ascii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823E85"/>
    <w:pPr>
      <w:widowControl w:val="0"/>
      <w:tabs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3E85"/>
    <w:rPr>
      <w:rFonts w:ascii="Courier New" w:hAnsi="Courier New" w:cs="Courier New"/>
    </w:rPr>
  </w:style>
  <w:style w:type="paragraph" w:customStyle="1" w:styleId="a6">
    <w:name w:val="ข้อความ"/>
    <w:basedOn w:val="Normal"/>
    <w:rsid w:val="00823E85"/>
    <w:pPr>
      <w:tabs>
        <w:tab w:val="left" w:pos="1080"/>
      </w:tabs>
      <w:spacing w:line="240" w:lineRule="auto"/>
    </w:pPr>
    <w:rPr>
      <w:rFonts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823E85"/>
    <w:pPr>
      <w:spacing w:line="240" w:lineRule="auto"/>
      <w:ind w:left="5040" w:right="540"/>
      <w:jc w:val="center"/>
    </w:pPr>
    <w:rPr>
      <w:rFonts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823E85"/>
    <w:pPr>
      <w:spacing w:line="240" w:lineRule="auto"/>
      <w:ind w:right="129"/>
      <w:jc w:val="right"/>
    </w:pPr>
    <w:rPr>
      <w:rFonts w:ascii="Book Antiqua" w:hAnsi="Book Antiqua"/>
      <w:lang w:val="th-TH" w:eastAsia="th-TH"/>
    </w:rPr>
  </w:style>
  <w:style w:type="paragraph" w:customStyle="1" w:styleId="E0">
    <w:name w:val="Å§ª×èÍ E"/>
    <w:basedOn w:val="Normal"/>
    <w:rsid w:val="00823E85"/>
    <w:pPr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Nomal">
    <w:name w:val="Nomal"/>
    <w:basedOn w:val="AccPolicyHeading"/>
    <w:rsid w:val="00823E85"/>
    <w:pPr>
      <w:tabs>
        <w:tab w:val="num" w:pos="540"/>
        <w:tab w:val="num" w:pos="720"/>
      </w:tabs>
      <w:spacing w:after="120" w:line="240" w:lineRule="atLeast"/>
      <w:ind w:left="720" w:right="0" w:hanging="720"/>
      <w:jc w:val="both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823E85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ui-provider">
    <w:name w:val="ui-provider"/>
    <w:basedOn w:val="DefaultParagraphFont"/>
    <w:rsid w:val="000B570F"/>
  </w:style>
  <w:style w:type="paragraph" w:customStyle="1" w:styleId="zKISOffAddress">
    <w:name w:val="zKISOffAddress"/>
    <w:basedOn w:val="Normal"/>
    <w:rsid w:val="001207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2D1545-9416-4576-8B20-C8EB963361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A7379D-028E-483C-9FE4-F9B33395E2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1EB9F-5ACE-4510-A251-E22499B47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36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Jitpanu Naksuppamit</cp:lastModifiedBy>
  <cp:revision>42</cp:revision>
  <cp:lastPrinted>2025-02-21T10:00:00Z</cp:lastPrinted>
  <dcterms:created xsi:type="dcterms:W3CDTF">2025-02-19T15:52:00Z</dcterms:created>
  <dcterms:modified xsi:type="dcterms:W3CDTF">2025-12-03T06:49:00Z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955ab0767d8633977b8ee2f074081c167db2921b0ee4d52e2594700faceb795a</vt:lpwstr>
  </property>
</Properties>
</file>