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D190E" w14:textId="77777777" w:rsidR="00C01743" w:rsidRPr="005B2FA9" w:rsidRDefault="00C01743" w:rsidP="005021D2">
      <w:pPr>
        <w:pStyle w:val="IndexHeading1"/>
        <w:spacing w:after="0" w:line="240" w:lineRule="atLeast"/>
        <w:ind w:left="0" w:firstLine="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5B2FA9"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  <w:t>หมายเหตุ</w:t>
      </w:r>
      <w:r w:rsidR="00E75985" w:rsidRPr="005B2FA9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ab/>
      </w:r>
      <w:r w:rsidRPr="005B2FA9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4CE6EB3A" w14:textId="77777777" w:rsidR="00B67FD9" w:rsidRPr="005B2FA9" w:rsidRDefault="00B67FD9" w:rsidP="005021D2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51DAF24D" w14:textId="77777777" w:rsidR="00EF12EB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0" w:firstLine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ข้อมูลทั่วไป</w:t>
      </w:r>
    </w:p>
    <w:p w14:paraId="578E52D5" w14:textId="18E13889" w:rsidR="002D7821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เกณฑ์การจัดทำงบการ</w:t>
      </w:r>
      <w:r w:rsidR="00217EA6" w:rsidRPr="005B2FA9">
        <w:rPr>
          <w:rFonts w:asciiTheme="majorBidi" w:hAnsiTheme="majorBidi" w:cstheme="majorBidi"/>
          <w:sz w:val="30"/>
          <w:szCs w:val="30"/>
          <w:cs/>
        </w:rPr>
        <w:t>เ</w:t>
      </w:r>
      <w:r w:rsidRPr="005B2FA9">
        <w:rPr>
          <w:rFonts w:asciiTheme="majorBidi" w:hAnsiTheme="majorBidi" w:cstheme="majorBidi"/>
          <w:sz w:val="30"/>
          <w:szCs w:val="30"/>
          <w:cs/>
        </w:rPr>
        <w:t>งิน</w:t>
      </w:r>
    </w:p>
    <w:p w14:paraId="16586D12" w14:textId="68D58A96" w:rsidR="00846C94" w:rsidRPr="005B2FA9" w:rsidRDefault="00846C94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</w:t>
      </w:r>
      <w:r w:rsidRPr="005B2FA9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1E9FEBDD" w14:textId="76355953" w:rsidR="00EF12EB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="006D21BF" w:rsidRPr="005B2FA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AA7597" w:rsidRPr="005B2FA9">
        <w:rPr>
          <w:rFonts w:asciiTheme="majorBidi" w:hAnsiTheme="majorBidi" w:cstheme="majorBidi" w:hint="cs"/>
          <w:sz w:val="30"/>
          <w:szCs w:val="30"/>
          <w:cs/>
        </w:rPr>
        <w:t>สาระ</w:t>
      </w:r>
      <w:r w:rsidRPr="005B2FA9">
        <w:rPr>
          <w:rFonts w:asciiTheme="majorBidi" w:hAnsiTheme="majorBidi" w:cstheme="majorBidi"/>
          <w:sz w:val="30"/>
          <w:szCs w:val="30"/>
          <w:cs/>
        </w:rPr>
        <w:t>สำคัญ</w:t>
      </w:r>
      <w:r w:rsidR="006034FD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34FD"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109F97A6" w14:textId="4FB83D87" w:rsidR="002221D2" w:rsidRPr="005B2FA9" w:rsidRDefault="002221D2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หรือกิจการ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ที่เกี่ยวข้องกัน</w:t>
      </w:r>
    </w:p>
    <w:p w14:paraId="3B75ABA6" w14:textId="3C2335BA" w:rsidR="00E15477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6CDDAECD" w14:textId="4DA2F347" w:rsidR="00E87385" w:rsidRPr="005B2FA9" w:rsidRDefault="00E87385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847446" w:rsidRPr="005B2FA9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</w:p>
    <w:p w14:paraId="2C46D519" w14:textId="05D2BA98" w:rsidR="00250C43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สินค้าคงเหล</w:t>
      </w:r>
      <w:r w:rsidR="00243E3A" w:rsidRPr="005B2FA9">
        <w:rPr>
          <w:rFonts w:asciiTheme="majorBidi" w:hAnsiTheme="majorBidi" w:cstheme="majorBidi"/>
          <w:sz w:val="30"/>
          <w:szCs w:val="30"/>
          <w:cs/>
        </w:rPr>
        <w:t>ื</w:t>
      </w:r>
      <w:r w:rsidRPr="005B2FA9">
        <w:rPr>
          <w:rFonts w:asciiTheme="majorBidi" w:hAnsiTheme="majorBidi" w:cstheme="majorBidi"/>
          <w:sz w:val="30"/>
          <w:szCs w:val="30"/>
          <w:cs/>
        </w:rPr>
        <w:t>อ</w:t>
      </w:r>
    </w:p>
    <w:p w14:paraId="10BC0AFB" w14:textId="4B125E1A" w:rsidR="00EF12EB" w:rsidRPr="005B2FA9" w:rsidRDefault="0084744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EE572B" w:rsidRPr="005B2FA9">
        <w:rPr>
          <w:rFonts w:asciiTheme="majorBidi" w:hAnsiTheme="majorBidi" w:cstheme="majorBidi"/>
          <w:sz w:val="30"/>
          <w:szCs w:val="30"/>
          <w:cs/>
        </w:rPr>
        <w:t>อาคารและ</w:t>
      </w:r>
      <w:r w:rsidR="00EF12EB" w:rsidRPr="005B2FA9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</w:p>
    <w:p w14:paraId="6504C484" w14:textId="137C8560" w:rsidR="00EF12EB" w:rsidRPr="005B2FA9" w:rsidRDefault="005D04E1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สัญญาเช่า</w:t>
      </w:r>
      <w:r w:rsidR="00EF12EB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F3EE99" w14:textId="77777777" w:rsidR="003A72E6" w:rsidRPr="005B2FA9" w:rsidRDefault="003A72E6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</w:p>
    <w:p w14:paraId="352EF6ED" w14:textId="77777777" w:rsidR="004E4327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ประมาณการ</w:t>
      </w:r>
      <w:r w:rsidR="004E4327" w:rsidRPr="005B2FA9">
        <w:rPr>
          <w:rFonts w:asciiTheme="majorBidi" w:hAnsiTheme="majorBidi" w:cstheme="majorBidi"/>
          <w:sz w:val="30"/>
          <w:szCs w:val="30"/>
          <w:cs/>
          <w:lang w:val="th-TH"/>
        </w:rPr>
        <w:t>หนี้สิน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ไม่หมุนเวียนสำหรับผลประโยชน์พนักงาน</w:t>
      </w:r>
    </w:p>
    <w:p w14:paraId="69189ED4" w14:textId="77777777" w:rsidR="00A15FC2" w:rsidRPr="005B2FA9" w:rsidRDefault="004E4327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14:paraId="6315139C" w14:textId="7D6FC9C9" w:rsidR="00250C43" w:rsidRPr="005B2FA9" w:rsidRDefault="009C143E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ส่วนเกินทุนและ</w:t>
      </w:r>
      <w:r w:rsidR="00A15FC2" w:rsidRPr="005B2FA9">
        <w:rPr>
          <w:rFonts w:asciiTheme="majorBidi" w:hAnsiTheme="majorBidi" w:cstheme="majorBidi" w:hint="cs"/>
          <w:sz w:val="30"/>
          <w:szCs w:val="30"/>
          <w:cs/>
        </w:rPr>
        <w:t>สำรอง</w:t>
      </w:r>
      <w:r w:rsidR="00AA7597" w:rsidRPr="005B2FA9">
        <w:rPr>
          <w:rFonts w:asciiTheme="majorBidi" w:hAnsiTheme="majorBidi" w:cstheme="majorBidi" w:hint="cs"/>
          <w:sz w:val="30"/>
          <w:szCs w:val="30"/>
          <w:cs/>
        </w:rPr>
        <w:t>ตามกฎหมาย</w:t>
      </w:r>
      <w:r w:rsidR="00350989" w:rsidRPr="005B2FA9">
        <w:rPr>
          <w:rFonts w:asciiTheme="majorBidi" w:hAnsiTheme="majorBidi" w:cstheme="majorBidi"/>
          <w:sz w:val="30"/>
          <w:szCs w:val="30"/>
        </w:rPr>
        <w:t xml:space="preserve">  </w:t>
      </w:r>
    </w:p>
    <w:p w14:paraId="2204986F" w14:textId="329B2DF5" w:rsidR="00F503C7" w:rsidRPr="005B2FA9" w:rsidRDefault="00F503C7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3CE248D8" w14:textId="18AB0245" w:rsidR="00350989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ค่าใช้จ่ายตาม</w:t>
      </w:r>
      <w:r w:rsidR="00AA7597" w:rsidRPr="005B2FA9">
        <w:rPr>
          <w:rFonts w:asciiTheme="majorBidi" w:hAnsiTheme="majorBidi" w:cstheme="majorBidi" w:hint="cs"/>
          <w:sz w:val="30"/>
          <w:szCs w:val="30"/>
          <w:cs/>
        </w:rPr>
        <w:t>ธรรมชาติ</w:t>
      </w:r>
    </w:p>
    <w:p w14:paraId="3C5C02B3" w14:textId="384C7FB2" w:rsidR="00003850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B44EFB"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182B2895" w14:textId="3A4ADC43" w:rsidR="00863A06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E868DD" w:rsidRPr="005B2FA9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14:paraId="64F0DB7E" w14:textId="43662AE8" w:rsidR="006A6A50" w:rsidRPr="005B2FA9" w:rsidRDefault="006A6A5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4AC098D2" w14:textId="70F7B12B" w:rsidR="00EF12EB" w:rsidRPr="005B2FA9" w:rsidRDefault="00350989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07D4291A" w14:textId="2BAF5302" w:rsidR="002841E0" w:rsidRPr="005B2FA9" w:rsidRDefault="002841E0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การบริหารจัดการทุน</w:t>
      </w:r>
    </w:p>
    <w:p w14:paraId="728CAA91" w14:textId="73F907C7" w:rsidR="00EF12EB" w:rsidRPr="005B2FA9" w:rsidRDefault="00EF12EB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E63182" w:rsidRPr="005B2FA9">
        <w:rPr>
          <w:rFonts w:asciiTheme="majorBidi" w:hAnsiTheme="majorBidi" w:cstheme="majorBidi"/>
          <w:sz w:val="30"/>
          <w:szCs w:val="30"/>
          <w:cs/>
        </w:rPr>
        <w:t>กับบุคคลหรือกิจการที่ไม่เกี่ยวข้องกัน</w:t>
      </w:r>
    </w:p>
    <w:p w14:paraId="24CD8EC1" w14:textId="0568876C" w:rsidR="00BE3B19" w:rsidRPr="005B2FA9" w:rsidRDefault="00BE3B19" w:rsidP="00BE3B19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267252F0" w14:textId="0A64EA92" w:rsidR="00566E3A" w:rsidRPr="005B2FA9" w:rsidRDefault="00566E3A" w:rsidP="005021D2">
      <w:pPr>
        <w:numPr>
          <w:ilvl w:val="0"/>
          <w:numId w:val="6"/>
        </w:numPr>
        <w:tabs>
          <w:tab w:val="left" w:pos="1080"/>
        </w:tabs>
        <w:spacing w:line="240" w:lineRule="atLeast"/>
        <w:ind w:left="108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การจัดประเภทรายการใหม่</w:t>
      </w:r>
    </w:p>
    <w:p w14:paraId="3A92E125" w14:textId="77777777" w:rsidR="00C01743" w:rsidRPr="005B2FA9" w:rsidRDefault="00360587" w:rsidP="005021D2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br w:type="page"/>
      </w:r>
      <w:r w:rsidR="00C01743" w:rsidRPr="005B2FA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FD41120" w14:textId="77777777" w:rsidR="00360587" w:rsidRPr="005B2FA9" w:rsidRDefault="00360587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75A1B371" w14:textId="513D8A3A" w:rsidR="00C01743" w:rsidRPr="005B2FA9" w:rsidRDefault="00C01743" w:rsidP="005021D2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</w:t>
      </w:r>
      <w:r w:rsidR="00782B86" w:rsidRPr="005B2FA9">
        <w:rPr>
          <w:rFonts w:asciiTheme="majorBidi" w:hAnsiTheme="majorBidi" w:cstheme="majorBidi"/>
          <w:sz w:val="30"/>
          <w:szCs w:val="30"/>
          <w:cs/>
        </w:rPr>
        <w:t>ให้ออกงบการเงินจากกรรมการ</w:t>
      </w:r>
      <w:r w:rsidRPr="005B2FA9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5D64E4"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55D39" w:rsidRPr="005B2FA9">
        <w:rPr>
          <w:rFonts w:asciiTheme="majorBidi" w:hAnsiTheme="majorBidi" w:cstheme="majorBidi"/>
          <w:sz w:val="30"/>
          <w:szCs w:val="30"/>
          <w:lang w:val="en-US"/>
        </w:rPr>
        <w:t>20</w:t>
      </w:r>
      <w:r w:rsidR="00FE0A5E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55D39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กุมภาพันธ์</w:t>
      </w:r>
      <w:r w:rsidR="00FE0A5E"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1645D1" w:rsidRPr="005B2FA9">
        <w:rPr>
          <w:rFonts w:asciiTheme="majorBidi" w:hAnsiTheme="majorBidi" w:cstheme="majorBidi"/>
          <w:sz w:val="30"/>
          <w:szCs w:val="30"/>
          <w:lang w:val="en-US"/>
        </w:rPr>
        <w:t>8</w:t>
      </w:r>
    </w:p>
    <w:p w14:paraId="576DE671" w14:textId="77777777" w:rsidR="00C01743" w:rsidRPr="005B2FA9" w:rsidRDefault="00C01743" w:rsidP="005021D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2E6893" w14:textId="68C389CC" w:rsidR="00351805" w:rsidRPr="005B2FA9" w:rsidRDefault="00803259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="00D86CC3"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ข้อมูลทั่วไป </w:t>
      </w:r>
    </w:p>
    <w:p w14:paraId="456E9BFB" w14:textId="77777777" w:rsidR="00B67FD9" w:rsidRPr="005B2FA9" w:rsidRDefault="00B67FD9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3F62B816" w14:textId="1E8162C2" w:rsidR="00AE25E3" w:rsidRPr="005B2FA9" w:rsidRDefault="00351805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D34E10" w:rsidRPr="005B2FA9">
        <w:rPr>
          <w:rFonts w:asciiTheme="majorBidi" w:hAnsiTheme="majorBidi" w:cstheme="majorBidi"/>
          <w:sz w:val="30"/>
          <w:szCs w:val="30"/>
          <w:cs/>
        </w:rPr>
        <w:t xml:space="preserve"> เอ็นทีเอฟ อินเตอร์กรุ๊ป(ประเทศไทย) จำกัด</w:t>
      </w:r>
      <w:r w:rsidR="00E34CDA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</w:rPr>
        <w:t>“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D00F0" w:rsidRPr="005B2FA9">
        <w:rPr>
          <w:rFonts w:asciiTheme="majorBidi" w:hAnsiTheme="majorBidi" w:cstheme="majorBidi"/>
          <w:sz w:val="30"/>
          <w:szCs w:val="30"/>
        </w:rPr>
        <w:t>”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1D00F0" w:rsidRPr="005B2FA9">
        <w:rPr>
          <w:rFonts w:asciiTheme="majorBidi" w:hAnsiTheme="majorBidi" w:cstheme="majorBidi"/>
          <w:sz w:val="30"/>
          <w:szCs w:val="30"/>
          <w:cs/>
        </w:rPr>
        <w:t>เป็นนิต</w:t>
      </w:r>
      <w:r w:rsidR="008E3114" w:rsidRPr="005B2FA9">
        <w:rPr>
          <w:rFonts w:asciiTheme="majorBidi" w:hAnsiTheme="majorBidi" w:cstheme="majorBidi"/>
          <w:sz w:val="30"/>
          <w:szCs w:val="30"/>
          <w:cs/>
        </w:rPr>
        <w:t>ิ</w:t>
      </w:r>
      <w:r w:rsidR="001D00F0" w:rsidRPr="005B2FA9">
        <w:rPr>
          <w:rFonts w:asciiTheme="majorBidi" w:hAnsiTheme="majorBidi" w:cstheme="majorBidi"/>
          <w:sz w:val="30"/>
          <w:szCs w:val="30"/>
          <w:cs/>
        </w:rPr>
        <w:t>บุคคลที่จัดตั้งขึ้นในประเทศไทย</w:t>
      </w:r>
      <w:r w:rsidR="001B6BE1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2E1" w:rsidRPr="005B2FA9">
        <w:rPr>
          <w:rFonts w:asciiTheme="majorBidi" w:hAnsiTheme="majorBidi" w:cstheme="majorBidi"/>
          <w:sz w:val="30"/>
          <w:szCs w:val="30"/>
          <w:cs/>
        </w:rPr>
        <w:t>โดย</w:t>
      </w:r>
      <w:r w:rsidR="00C713B0" w:rsidRPr="005B2FA9">
        <w:rPr>
          <w:rFonts w:asciiTheme="majorBidi" w:hAnsiTheme="majorBidi" w:cstheme="majorBidi"/>
          <w:sz w:val="30"/>
          <w:szCs w:val="30"/>
          <w:cs/>
        </w:rPr>
        <w:t>มี</w:t>
      </w:r>
      <w:r w:rsidR="001B6BE1" w:rsidRPr="005B2FA9">
        <w:rPr>
          <w:rFonts w:asciiTheme="majorBidi" w:hAnsiTheme="majorBidi" w:cstheme="majorBidi"/>
          <w:sz w:val="30"/>
          <w:szCs w:val="30"/>
          <w:cs/>
        </w:rPr>
        <w:t>ที่อยู่จดทะเบียนตั้งอยู่</w:t>
      </w:r>
      <w:r w:rsidR="00C713B0" w:rsidRPr="005B2FA9">
        <w:rPr>
          <w:rFonts w:asciiTheme="majorBidi" w:hAnsiTheme="majorBidi" w:cstheme="majorBidi"/>
          <w:sz w:val="30"/>
          <w:szCs w:val="30"/>
          <w:cs/>
        </w:rPr>
        <w:t>เลข</w:t>
      </w:r>
      <w:r w:rsidR="001B6BE1" w:rsidRPr="005B2FA9">
        <w:rPr>
          <w:rFonts w:asciiTheme="majorBidi" w:hAnsiTheme="majorBidi" w:cstheme="majorBidi"/>
          <w:sz w:val="30"/>
          <w:szCs w:val="30"/>
          <w:cs/>
        </w:rPr>
        <w:t>ที่</w:t>
      </w:r>
      <w:r w:rsidR="005F52E6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111</w:t>
      </w:r>
      <w:r w:rsidR="00D34E10" w:rsidRPr="005B2FA9">
        <w:rPr>
          <w:rFonts w:asciiTheme="majorBidi" w:hAnsiTheme="majorBidi" w:cstheme="majorBidi"/>
          <w:sz w:val="30"/>
          <w:szCs w:val="30"/>
          <w:cs/>
        </w:rPr>
        <w:t xml:space="preserve"> อาคารโครงการ </w:t>
      </w:r>
      <w:r w:rsidR="00D34E10" w:rsidRPr="005B2FA9">
        <w:rPr>
          <w:rFonts w:asciiTheme="majorBidi" w:hAnsiTheme="majorBidi" w:cstheme="majorBidi"/>
          <w:sz w:val="30"/>
          <w:szCs w:val="30"/>
        </w:rPr>
        <w:t xml:space="preserve">True Digital Park West </w:t>
      </w:r>
      <w:r w:rsidR="00D34E10" w:rsidRPr="005B2FA9">
        <w:rPr>
          <w:rFonts w:asciiTheme="majorBidi" w:hAnsiTheme="majorBidi" w:cstheme="majorBidi"/>
          <w:sz w:val="30"/>
          <w:szCs w:val="30"/>
          <w:cs/>
        </w:rPr>
        <w:t xml:space="preserve">ชั้นที่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D34E10" w:rsidRPr="005B2FA9">
        <w:rPr>
          <w:rFonts w:asciiTheme="majorBidi" w:hAnsiTheme="majorBidi" w:cstheme="majorBidi"/>
          <w:sz w:val="30"/>
          <w:szCs w:val="30"/>
          <w:cs/>
        </w:rPr>
        <w:t xml:space="preserve"> ห้องเลขที่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906</w:t>
      </w:r>
      <w:r w:rsidR="00D34E10" w:rsidRPr="005B2FA9">
        <w:rPr>
          <w:rFonts w:asciiTheme="majorBidi" w:hAnsiTheme="majorBidi" w:cstheme="majorBidi"/>
          <w:sz w:val="30"/>
          <w:szCs w:val="30"/>
          <w:cs/>
        </w:rPr>
        <w:t xml:space="preserve"> ถนนสุขุมวิท</w:t>
      </w:r>
      <w:r w:rsidR="000724BB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4E10" w:rsidRPr="005B2FA9">
        <w:rPr>
          <w:rFonts w:asciiTheme="majorBidi" w:hAnsiTheme="majorBidi" w:cstheme="majorBidi"/>
          <w:sz w:val="30"/>
          <w:szCs w:val="30"/>
          <w:cs/>
        </w:rPr>
        <w:t>แขวงบางจาก เขตพระโขนง กรุงเทพมหานค</w:t>
      </w:r>
      <w:r w:rsidR="0080333F" w:rsidRPr="005B2FA9">
        <w:rPr>
          <w:rFonts w:asciiTheme="majorBidi" w:hAnsiTheme="majorBidi" w:cstheme="majorBidi"/>
          <w:sz w:val="30"/>
          <w:szCs w:val="30"/>
          <w:cs/>
        </w:rPr>
        <w:t>ร</w:t>
      </w:r>
      <w:r w:rsidR="0024465F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10260</w:t>
      </w:r>
    </w:p>
    <w:p w14:paraId="76E3869A" w14:textId="77777777" w:rsidR="007F50CF" w:rsidRPr="005B2FA9" w:rsidRDefault="007F50CF" w:rsidP="005021D2">
      <w:pPr>
        <w:pStyle w:val="acctfourfigures"/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9C913FB" w14:textId="29254D08" w:rsidR="007F50CF" w:rsidRPr="005B2FA9" w:rsidRDefault="007F50CF" w:rsidP="005021D2">
      <w:pPr>
        <w:pStyle w:val="acctfourfigures"/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ผู้ถือหุ้นรายใหญ่ในระหว่างปีได้แก่ นายวิชัย ศิระมานะกุล (ถือหุ้นร้อยละ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นายอิศรา ภูววิเชียรฉาย </w:t>
      </w:r>
      <w:r w:rsidR="0033105A" w:rsidRPr="005B2FA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(ถือหุ้นร้อยละ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80AA3" w:rsidRPr="005B2FA9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B80AA3" w:rsidRPr="005B2FA9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และนางสาวอรพร </w:t>
      </w:r>
      <w:r w:rsidR="006479EB" w:rsidRPr="005B2FA9">
        <w:rPr>
          <w:rFonts w:asciiTheme="majorBidi" w:hAnsiTheme="majorBidi" w:cstheme="majorBidi" w:hint="cs"/>
          <w:sz w:val="30"/>
          <w:szCs w:val="30"/>
          <w:cs/>
          <w:lang w:bidi="th-TH"/>
        </w:rPr>
        <w:t>ศรีแดง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(ถือหุ้นร้อยละ</w:t>
      </w:r>
      <w:r w:rsidR="00B80AA3" w:rsidRPr="005B2FA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80AA3" w:rsidRPr="005B2FA9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5B2FA9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B80AA3" w:rsidRPr="005B2FA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) </w:t>
      </w:r>
    </w:p>
    <w:p w14:paraId="574F8400" w14:textId="07FC98F8" w:rsidR="001D00F0" w:rsidRPr="005B2FA9" w:rsidRDefault="001D00F0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087E8F7" w14:textId="132700F3" w:rsidR="00EF12EB" w:rsidRPr="005B2FA9" w:rsidRDefault="001D00F0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บริษัทดำเนินธุรกิจ</w:t>
      </w:r>
      <w:r w:rsidR="006C5735" w:rsidRPr="005B2FA9">
        <w:rPr>
          <w:rFonts w:asciiTheme="majorBidi" w:hAnsiTheme="majorBidi" w:cstheme="majorBidi"/>
          <w:sz w:val="30"/>
          <w:szCs w:val="30"/>
          <w:cs/>
        </w:rPr>
        <w:t>หลักในการ</w:t>
      </w:r>
      <w:r w:rsidRPr="005B2FA9">
        <w:rPr>
          <w:rFonts w:asciiTheme="majorBidi" w:hAnsiTheme="majorBidi" w:cstheme="majorBidi"/>
          <w:sz w:val="30"/>
          <w:szCs w:val="30"/>
          <w:cs/>
        </w:rPr>
        <w:t>เป็นผู้จัดจำหน่าย</w:t>
      </w:r>
      <w:r w:rsidR="007F50CF" w:rsidRPr="005B2FA9">
        <w:rPr>
          <w:rFonts w:asciiTheme="majorBidi" w:hAnsiTheme="majorBidi" w:cstheme="majorBidi"/>
          <w:sz w:val="30"/>
          <w:szCs w:val="30"/>
          <w:cs/>
        </w:rPr>
        <w:t>ผลไม้ส่งออก</w:t>
      </w:r>
      <w:r w:rsidR="00236313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0113F7" w14:textId="77777777" w:rsidR="005F52E6" w:rsidRPr="005B2FA9" w:rsidRDefault="005F52E6" w:rsidP="005021D2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967A21A" w14:textId="64CAFBE8" w:rsidR="00D7244F" w:rsidRPr="005B2FA9" w:rsidRDefault="00803259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="00552E5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="00F76A7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</w:t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</w:t>
      </w:r>
      <w:r w:rsidR="00F76A7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จัดทำ</w:t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งบการเงิน</w:t>
      </w:r>
    </w:p>
    <w:p w14:paraId="77C2A233" w14:textId="77777777" w:rsidR="00E4551B" w:rsidRPr="005B2FA9" w:rsidRDefault="00E4551B" w:rsidP="005021D2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39D4CC5A" w14:textId="77777777" w:rsidR="00FE0A5E" w:rsidRPr="005B2FA9" w:rsidRDefault="00FE0A5E" w:rsidP="00FE0A5E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b/>
          <w:bCs/>
          <w:spacing w:val="-4"/>
          <w:sz w:val="30"/>
          <w:szCs w:val="30"/>
        </w:rPr>
      </w:pPr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                       สภาวิชาชีพบัญชีฯ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bookmarkStart w:id="0" w:name="_Hlk106875336"/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ข้อ </w:t>
      </w:r>
      <w:r w:rsidRPr="005B2FA9">
        <w:rPr>
          <w:rFonts w:asciiTheme="majorBidi" w:eastAsia="Calibri" w:hAnsiTheme="majorBidi" w:cstheme="majorBidi"/>
          <w:spacing w:val="-4"/>
          <w:sz w:val="30"/>
          <w:szCs w:val="30"/>
          <w:lang w:val="en-US"/>
        </w:rPr>
        <w:t>3</w:t>
      </w:r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ได้ถือปฏิบัติโดยสม่ำเสมอสำหรับงบการเงินทุกรอบระยะเวลาที่รายงาน</w:t>
      </w:r>
      <w:bookmarkEnd w:id="0"/>
      <w:r w:rsidRPr="005B2FA9"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  <w:t xml:space="preserve"> </w:t>
      </w:r>
    </w:p>
    <w:p w14:paraId="33B05F47" w14:textId="77777777" w:rsidR="00FE0A5E" w:rsidRPr="005B2FA9" w:rsidRDefault="00FE0A5E" w:rsidP="00FE0A5E">
      <w:pPr>
        <w:spacing w:line="240" w:lineRule="auto"/>
        <w:ind w:left="54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  <w:lang w:val="th-TH"/>
        </w:rPr>
      </w:pPr>
    </w:p>
    <w:p w14:paraId="5686B282" w14:textId="2B880B58" w:rsidR="00AE642E" w:rsidRPr="005B2FA9" w:rsidRDefault="00AE642E" w:rsidP="00666D9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1" w:name="_Hlk31809850"/>
      <w:r w:rsidRPr="005B2FA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</w:t>
      </w:r>
      <w:r w:rsidR="00FE0A5E" w:rsidRPr="005B2FA9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ซึ่งเปิดเผยในหมายเหตุข้อ</w:t>
      </w:r>
      <w:r w:rsidR="009D0DC8" w:rsidRPr="005B2FA9">
        <w:rPr>
          <w:rFonts w:asciiTheme="majorBidi" w:hAnsiTheme="majorBidi" w:cstheme="majorBidi"/>
          <w:sz w:val="30"/>
          <w:szCs w:val="30"/>
        </w:rPr>
        <w:t xml:space="preserve"> 3 </w:t>
      </w:r>
      <w:r w:rsidRPr="005B2FA9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  <w:r w:rsidRPr="005B2FA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bookmarkEnd w:id="1"/>
    <w:p w14:paraId="0D9E8AFA" w14:textId="77BCD3C4" w:rsidR="002D6BC0" w:rsidRPr="005B2FA9" w:rsidRDefault="002D6BC0" w:rsidP="005021D2">
      <w:pPr>
        <w:tabs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5EE811CA" w14:textId="07FF5FDB" w:rsidR="00A5366E" w:rsidRPr="005B2FA9" w:rsidRDefault="00A5366E" w:rsidP="00A5366E">
      <w:pPr>
        <w:pStyle w:val="BodyText"/>
        <w:rPr>
          <w:rFonts w:asciiTheme="majorBidi" w:hAnsiTheme="majorBidi" w:cstheme="majorBidi"/>
        </w:rPr>
      </w:pPr>
    </w:p>
    <w:p w14:paraId="6B0D167E" w14:textId="7024D9FB" w:rsidR="00A5366E" w:rsidRPr="005B2FA9" w:rsidRDefault="00A5366E" w:rsidP="00A5366E">
      <w:pPr>
        <w:pStyle w:val="BodyText"/>
        <w:rPr>
          <w:rFonts w:asciiTheme="majorBidi" w:hAnsiTheme="majorBidi" w:cstheme="majorBidi"/>
        </w:rPr>
      </w:pPr>
    </w:p>
    <w:p w14:paraId="50CB55EA" w14:textId="23ABC2DC" w:rsidR="00A5366E" w:rsidRPr="005B2FA9" w:rsidRDefault="00A5366E" w:rsidP="00A5366E">
      <w:pPr>
        <w:pStyle w:val="BodyText"/>
        <w:rPr>
          <w:rFonts w:asciiTheme="majorBidi" w:hAnsiTheme="majorBidi" w:cstheme="majorBidi"/>
        </w:rPr>
      </w:pPr>
    </w:p>
    <w:p w14:paraId="0F5F2507" w14:textId="77777777" w:rsidR="00A5366E" w:rsidRPr="005B2FA9" w:rsidRDefault="00A5366E" w:rsidP="00A5366E">
      <w:pPr>
        <w:pStyle w:val="BodyText"/>
        <w:rPr>
          <w:rFonts w:asciiTheme="majorBidi" w:hAnsiTheme="majorBidi" w:cstheme="majorBidi"/>
        </w:rPr>
      </w:pPr>
    </w:p>
    <w:p w14:paraId="25DCD048" w14:textId="232F2802" w:rsidR="00846C94" w:rsidRPr="005B2FA9" w:rsidRDefault="00846C94" w:rsidP="005021D2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5B2FA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lastRenderedPageBreak/>
        <w:t>การเปลี่ยนแปลงนโยบายการบัญชี</w:t>
      </w:r>
      <w:r w:rsidRPr="005B2FA9">
        <w:rPr>
          <w:rFonts w:asciiTheme="majorBidi" w:hAnsiTheme="majorBidi" w:cstheme="majorBidi"/>
          <w:i w:val="0"/>
          <w:iCs w:val="0"/>
          <w:sz w:val="30"/>
          <w:szCs w:val="30"/>
          <w:cs/>
        </w:rPr>
        <w:t>ที่มีสาระสำคัญ</w:t>
      </w:r>
    </w:p>
    <w:p w14:paraId="42E640D3" w14:textId="3CC949E5" w:rsidR="00846C94" w:rsidRPr="005B2FA9" w:rsidRDefault="00846C94" w:rsidP="009826DD">
      <w:pPr>
        <w:pStyle w:val="BodyText"/>
        <w:spacing w:after="0" w:line="240" w:lineRule="auto"/>
      </w:pPr>
    </w:p>
    <w:p w14:paraId="3FAEB827" w14:textId="08347D1A" w:rsidR="00846C94" w:rsidRPr="005B2FA9" w:rsidRDefault="00846C94" w:rsidP="009826DD">
      <w:pPr>
        <w:pStyle w:val="ListParagraph"/>
        <w:numPr>
          <w:ilvl w:val="1"/>
          <w:numId w:val="3"/>
        </w:numPr>
        <w:spacing w:line="240" w:lineRule="auto"/>
        <w:ind w:hanging="878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shd w:val="clear" w:color="auto" w:fill="D9D9D9" w:themeFill="background1" w:themeFillShade="D9"/>
        </w:rPr>
      </w:pPr>
      <w:bookmarkStart w:id="2" w:name="_Hlk156239716"/>
      <w:r w:rsidRPr="005B2FA9">
        <w:rPr>
          <w:rFonts w:asciiTheme="majorBidi" w:hAnsiTheme="majorBidi" w:cstheme="majorBidi"/>
          <w:bCs/>
          <w:i/>
          <w:iCs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bCs/>
          <w:i/>
          <w:iCs/>
          <w:sz w:val="30"/>
          <w:szCs w:val="30"/>
          <w:cs/>
        </w:rPr>
        <w:t>มาตรฐานการบัญชี ฉบับที่</w:t>
      </w:r>
      <w:r w:rsidRPr="005B2FA9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b/>
          <w:i/>
          <w:iCs/>
          <w:sz w:val="30"/>
          <w:szCs w:val="30"/>
        </w:rPr>
        <w:t xml:space="preserve">12 </w:t>
      </w:r>
      <w:r w:rsidRPr="005B2FA9">
        <w:rPr>
          <w:rFonts w:asciiTheme="majorBidi" w:hAnsiTheme="majorBidi" w:cstheme="majorBidi"/>
          <w:bCs/>
          <w:i/>
          <w:iCs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64B828C" w14:textId="77777777" w:rsidR="00846C94" w:rsidRPr="005B2FA9" w:rsidRDefault="00846C94" w:rsidP="009826DD">
      <w:pPr>
        <w:pStyle w:val="ListParagraph"/>
        <w:spacing w:line="240" w:lineRule="auto"/>
        <w:ind w:left="878"/>
        <w:jc w:val="thaiDistribute"/>
        <w:rPr>
          <w:rFonts w:asciiTheme="majorBidi" w:hAnsiTheme="majorBidi" w:cstheme="majorBidi"/>
          <w:b/>
          <w:sz w:val="30"/>
          <w:szCs w:val="30"/>
          <w:shd w:val="clear" w:color="auto" w:fill="D9D9D9" w:themeFill="background1" w:themeFillShade="D9"/>
          <w:cs/>
        </w:rPr>
      </w:pPr>
    </w:p>
    <w:p w14:paraId="2CDB763A" w14:textId="33B7B0D3" w:rsidR="00846C94" w:rsidRPr="005B2FA9" w:rsidRDefault="00846C94" w:rsidP="00846C9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bookmarkEnd w:id="2"/>
      <w:r w:rsidRPr="005B2FA9">
        <w:rPr>
          <w:rFonts w:asciiTheme="majorBidi" w:hAnsiTheme="majorBidi" w:cstheme="majorBidi" w:hint="cs"/>
          <w:sz w:val="30"/>
          <w:szCs w:val="30"/>
          <w:cs/>
        </w:rPr>
        <w:t>ได้ถือปฏิบัติตาม</w:t>
      </w:r>
      <w:r w:rsidRPr="005B2FA9">
        <w:rPr>
          <w:rFonts w:asciiTheme="majorBidi" w:hAnsiTheme="majorBidi" w:cstheme="majorBidi"/>
          <w:sz w:val="30"/>
          <w:szCs w:val="30"/>
          <w:cs/>
        </w:rPr>
        <w:t>การปรับปรุง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มาตรฐานการบัญชีฉบับที่ </w:t>
      </w:r>
      <w:r w:rsidRPr="005B2FA9">
        <w:rPr>
          <w:rFonts w:asciiTheme="majorBidi" w:hAnsiTheme="majorBidi" w:cstheme="majorBidi"/>
          <w:sz w:val="30"/>
          <w:szCs w:val="30"/>
        </w:rPr>
        <w:t>12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5B2FA9">
        <w:rPr>
          <w:rFonts w:asciiTheme="majorBidi" w:hAnsiTheme="majorBidi" w:cstheme="majorBidi"/>
          <w:sz w:val="30"/>
          <w:szCs w:val="30"/>
        </w:rPr>
        <w:t xml:space="preserve"> 1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5B2FA9">
        <w:rPr>
          <w:rFonts w:asciiTheme="majorBidi" w:hAnsiTheme="majorBidi" w:cstheme="majorBidi"/>
          <w:sz w:val="30"/>
          <w:szCs w:val="30"/>
        </w:rPr>
        <w:t>2567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5B2FA9">
        <w:rPr>
          <w:rFonts w:asciiTheme="majorBidi" w:hAnsiTheme="majorBidi" w:cstheme="majorBidi"/>
          <w:sz w:val="30"/>
          <w:szCs w:val="30"/>
          <w:cs/>
        </w:rPr>
        <w:t>ผลแตกต่างชั่วคราวในจำนวนที่เท่ากันและ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  </w:t>
      </w:r>
      <w:r w:rsidRPr="005B2FA9">
        <w:rPr>
          <w:rFonts w:asciiTheme="majorBidi" w:hAnsiTheme="majorBidi" w:cstheme="majorBidi"/>
          <w:sz w:val="30"/>
          <w:szCs w:val="30"/>
          <w:cs/>
        </w:rPr>
        <w:t>หักกลบกัน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เช่น สัญญาเช่าและประมาณการค่ารื้อถอน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โดยบริษัทต้องรับรู้สินทรัพย์ภาษีเงินได้รอการตัดบัญชีและหนี้สินภาษีเงินได้รอการตัดบัญชี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ที่เกี่ยวข้องกับ</w:t>
      </w:r>
      <w:r w:rsidRPr="005B2FA9">
        <w:rPr>
          <w:rFonts w:asciiTheme="majorBidi" w:hAnsiTheme="majorBidi" w:cstheme="majorBidi"/>
          <w:sz w:val="30"/>
          <w:szCs w:val="30"/>
          <w:cs/>
        </w:rPr>
        <w:t>สัญญาเช่าและประมาณ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B2FA9">
        <w:rPr>
          <w:rFonts w:asciiTheme="majorBidi" w:hAnsiTheme="majorBidi" w:cstheme="majorBidi"/>
          <w:sz w:val="30"/>
          <w:szCs w:val="30"/>
          <w:cs/>
        </w:rPr>
        <w:t>ค่ารื้อถอน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วันดังกล่าว และ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บริษัทนำ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5B2FA9">
        <w:rPr>
          <w:rFonts w:asciiTheme="majorBidi" w:hAnsiTheme="majorBidi" w:cstheme="majorBidi"/>
          <w:sz w:val="30"/>
          <w:szCs w:val="30"/>
          <w:cs/>
        </w:rPr>
        <w:t>ปรับปรุง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ดังกล่าวมาถือปฏิบัติกับ</w:t>
      </w:r>
      <w:r w:rsidRPr="005B2FA9">
        <w:rPr>
          <w:rFonts w:asciiTheme="majorBidi" w:hAnsiTheme="majorBidi" w:cstheme="majorBidi"/>
          <w:sz w:val="30"/>
          <w:szCs w:val="30"/>
          <w:cs/>
        </w:rPr>
        <w:t>รายการ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Pr="005B2FA9">
        <w:rPr>
          <w:rFonts w:asciiTheme="majorBidi" w:hAnsiTheme="majorBidi" w:cstheme="majorBidi"/>
          <w:sz w:val="30"/>
          <w:szCs w:val="30"/>
          <w:cs/>
        </w:rPr>
        <w:t>ที่เกิดขึ้นหลัง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5B2FA9">
        <w:rPr>
          <w:rFonts w:asciiTheme="majorBidi" w:hAnsiTheme="majorBidi" w:cstheme="majorBidi"/>
          <w:sz w:val="30"/>
          <w:szCs w:val="30"/>
          <w:cs/>
        </w:rPr>
        <w:t>โดยก่อนหน้านี้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บริษัทรับรู้ภาษีเงินได้รอการตัดบัญชีสำหรับสัญญาเช่า จากผลแตกต่างชั่วคราวสุทธิซึ่งเกิดขึ้นภายหลังการรับรู้รายการเมื่อเริ่มแรก</w:t>
      </w:r>
    </w:p>
    <w:p w14:paraId="7A53628A" w14:textId="77777777" w:rsidR="00846C94" w:rsidRPr="005B2FA9" w:rsidRDefault="00846C94" w:rsidP="00846C94">
      <w:pPr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BF82F4F" w14:textId="049556F4" w:rsidR="00846C94" w:rsidRPr="005B2FA9" w:rsidRDefault="00846C94" w:rsidP="00846C9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จากการปรับปรุงดังกล่าว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5B2FA9">
        <w:rPr>
          <w:rFonts w:asciiTheme="majorBidi" w:hAnsiTheme="majorBidi" w:cstheme="majorBidi"/>
          <w:sz w:val="30"/>
          <w:szCs w:val="30"/>
        </w:rPr>
        <w:t xml:space="preserve">12 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5B2FA9">
        <w:rPr>
          <w:rFonts w:asciiTheme="majorBidi" w:hAnsiTheme="majorBidi" w:cstheme="majorBidi"/>
          <w:sz w:val="30"/>
          <w:szCs w:val="30"/>
        </w:rPr>
        <w:t xml:space="preserve">1 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5B2FA9">
        <w:rPr>
          <w:rFonts w:asciiTheme="majorBidi" w:hAnsiTheme="majorBidi" w:cstheme="majorBidi"/>
          <w:sz w:val="30"/>
          <w:szCs w:val="30"/>
        </w:rPr>
        <w:t xml:space="preserve">2566 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ทั้งนี้ ผลกระทบที่สำคัญต่อ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เป็นการเปิดเผยข้อมูล</w:t>
      </w: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 xml:space="preserve">และหนี้สิน  ภาษีเงินได้รอการตัดบัญชีที่รับรู้ (ดูหมายเหตุข้อ </w:t>
      </w:r>
      <w:r w:rsidRPr="005B2FA9">
        <w:rPr>
          <w:rFonts w:asciiTheme="majorBidi" w:hAnsiTheme="majorBidi" w:cstheme="majorBidi"/>
          <w:sz w:val="30"/>
          <w:szCs w:val="30"/>
        </w:rPr>
        <w:t>1</w:t>
      </w:r>
      <w:r w:rsidR="00870C64" w:rsidRPr="005B2FA9">
        <w:rPr>
          <w:rFonts w:asciiTheme="majorBidi" w:hAnsiTheme="majorBidi" w:cstheme="majorBidi"/>
          <w:sz w:val="30"/>
          <w:szCs w:val="30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>)</w:t>
      </w:r>
    </w:p>
    <w:p w14:paraId="565296CE" w14:textId="77777777" w:rsidR="00846C94" w:rsidRPr="005B2FA9" w:rsidRDefault="00846C94" w:rsidP="00846C94">
      <w:pPr>
        <w:spacing w:line="240" w:lineRule="auto"/>
        <w:ind w:left="720" w:right="-45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13D452D0" w14:textId="78927699" w:rsidR="00CA549D" w:rsidRPr="005B2FA9" w:rsidRDefault="00CA549D" w:rsidP="005021D2">
      <w:pPr>
        <w:pStyle w:val="Heading1"/>
        <w:numPr>
          <w:ilvl w:val="0"/>
          <w:numId w:val="3"/>
        </w:numPr>
        <w:tabs>
          <w:tab w:val="clear" w:pos="518"/>
        </w:tabs>
        <w:spacing w:after="0"/>
        <w:jc w:val="both"/>
        <w:rPr>
          <w:rFonts w:asciiTheme="majorBidi" w:hAnsiTheme="majorBidi" w:cstheme="majorBidi"/>
          <w:i w:val="0"/>
          <w:iCs w:val="0"/>
          <w:sz w:val="30"/>
          <w:szCs w:val="30"/>
        </w:rPr>
      </w:pPr>
      <w:r w:rsidRPr="005B2FA9">
        <w:rPr>
          <w:rFonts w:asciiTheme="majorBidi" w:hAnsiTheme="majorBidi" w:cstheme="majorBidi"/>
          <w:i w:val="0"/>
          <w:iCs w:val="0"/>
          <w:sz w:val="30"/>
          <w:szCs w:val="30"/>
          <w:cs/>
        </w:rPr>
        <w:t>นโยบายการบัญชีที่</w:t>
      </w:r>
      <w:r w:rsidR="00AA7597" w:rsidRPr="005B2FA9">
        <w:rPr>
          <w:rFonts w:asciiTheme="majorBidi" w:hAnsiTheme="majorBidi" w:cstheme="majorBidi" w:hint="cs"/>
          <w:i w:val="0"/>
          <w:iCs w:val="0"/>
          <w:sz w:val="30"/>
          <w:szCs w:val="30"/>
          <w:cs/>
        </w:rPr>
        <w:t>มีสาระ</w:t>
      </w:r>
      <w:r w:rsidRPr="005B2FA9">
        <w:rPr>
          <w:rFonts w:asciiTheme="majorBidi" w:hAnsiTheme="majorBidi" w:cstheme="majorBidi"/>
          <w:i w:val="0"/>
          <w:iCs w:val="0"/>
          <w:sz w:val="30"/>
          <w:szCs w:val="30"/>
          <w:cs/>
        </w:rPr>
        <w:t>สำคัญ</w:t>
      </w:r>
    </w:p>
    <w:p w14:paraId="0247D94D" w14:textId="77777777" w:rsidR="00CB7D67" w:rsidRPr="005B2FA9" w:rsidRDefault="00CB7D67" w:rsidP="005021D2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C3EE27" w14:textId="21BBE403" w:rsidR="00823E85" w:rsidRPr="005B2FA9" w:rsidRDefault="00CB7D67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72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13942071" w14:textId="77777777" w:rsidR="00823E85" w:rsidRPr="005B2FA9" w:rsidRDefault="00823E85" w:rsidP="005021D2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4AD5376" w14:textId="523628EA" w:rsidR="00823E85" w:rsidRPr="005B2FA9" w:rsidRDefault="00823E85" w:rsidP="005021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02CC8030" w14:textId="7A5E697B" w:rsidR="00B07DDF" w:rsidRPr="005B2FA9" w:rsidRDefault="00B07DDF" w:rsidP="005021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3018ECC" w14:textId="3DCFDCEF" w:rsidR="00B07DDF" w:rsidRPr="005B2FA9" w:rsidRDefault="00B07DDF" w:rsidP="005021D2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FCA836C" w14:textId="720FD4F8" w:rsidR="00823E85" w:rsidRPr="005B2FA9" w:rsidRDefault="00823E85" w:rsidP="009826DD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382EC85" w14:textId="77777777" w:rsidR="009826DD" w:rsidRPr="005B2FA9" w:rsidRDefault="009826DD" w:rsidP="009826DD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5CDF1A" w14:textId="77777777" w:rsidR="009826DD" w:rsidRPr="005B2FA9" w:rsidRDefault="009826DD" w:rsidP="009826DD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CF79267" w14:textId="47158295" w:rsidR="00CC5F83" w:rsidRPr="005B2FA9" w:rsidRDefault="00CC5F83" w:rsidP="00CC5F83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72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 xml:space="preserve">    </w:t>
      </w: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1F3F626D" w14:textId="5DAFB056" w:rsidR="00CC5F83" w:rsidRPr="005B2FA9" w:rsidRDefault="00CC5F83" w:rsidP="00CC5F83">
      <w:pPr>
        <w:rPr>
          <w:rFonts w:asciiTheme="majorBidi" w:hAnsiTheme="majorBidi" w:cstheme="majorBidi"/>
        </w:rPr>
      </w:pPr>
    </w:p>
    <w:p w14:paraId="0D3242A6" w14:textId="64F6E771" w:rsidR="00CC5F83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 (</w:t>
      </w:r>
      <w:r w:rsidRPr="005B2FA9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.1) </w:t>
      </w:r>
      <w:r w:rsidR="00CC5F83" w:rsidRPr="005B2FA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C9142A4" w14:textId="77777777" w:rsidR="00CC5F83" w:rsidRPr="005B2FA9" w:rsidRDefault="00CC5F83" w:rsidP="00CC5F83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80CAAAF" w14:textId="21A6DFC2" w:rsidR="00CC5F83" w:rsidRPr="005B2FA9" w:rsidRDefault="00CC5F83" w:rsidP="00CC5F83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1023AF" w:rsidRPr="005B2FA9">
        <w:rPr>
          <w:rFonts w:asciiTheme="majorBidi" w:hAnsiTheme="majorBidi" w:cstheme="majorBidi"/>
          <w:sz w:val="30"/>
          <w:szCs w:val="30"/>
          <w:lang w:val="en-US"/>
        </w:rPr>
        <w:t xml:space="preserve">3 </w:t>
      </w:r>
      <w:r w:rsidRPr="005B2FA9">
        <w:rPr>
          <w:rFonts w:asciiTheme="majorBidi" w:hAnsiTheme="majorBidi" w:cstheme="majorBidi"/>
          <w:sz w:val="30"/>
          <w:szCs w:val="30"/>
          <w:cs/>
        </w:rPr>
        <w:t>(ง)) 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189C683" w14:textId="77777777" w:rsidR="00CC5F83" w:rsidRPr="005B2FA9" w:rsidRDefault="00CC5F83" w:rsidP="00CC5F83">
      <w:pPr>
        <w:pStyle w:val="BodyText2"/>
        <w:tabs>
          <w:tab w:val="left" w:pos="108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C530E" w14:textId="42F41083" w:rsidR="00CC5F83" w:rsidRPr="005B2FA9" w:rsidRDefault="00CC5F83" w:rsidP="00CC5F83">
      <w:pPr>
        <w:tabs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บริษัทมีการ</w:t>
      </w:r>
      <w:r w:rsidRPr="005B2FA9">
        <w:rPr>
          <w:rFonts w:asciiTheme="majorBidi" w:hAnsiTheme="majorBidi" w:cstheme="majorBidi"/>
          <w:sz w:val="30"/>
          <w:szCs w:val="30"/>
          <w:cs/>
        </w:rPr>
        <w:t>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39B04CC" w14:textId="77777777" w:rsidR="00CC5F83" w:rsidRPr="005B2FA9" w:rsidRDefault="00CC5F83" w:rsidP="00CC5F83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D13CF3D" w14:textId="20F57AF5" w:rsidR="00CC5F83" w:rsidRPr="005B2FA9" w:rsidRDefault="00CC5F83" w:rsidP="00CC5F8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5B2F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5B2F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5B2FA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ตัดรายการออกจากบัญชีรับรู้ในกำไรหรือขาดทุน</w:t>
      </w:r>
    </w:p>
    <w:p w14:paraId="63DF2681" w14:textId="77777777" w:rsidR="00A5366E" w:rsidRPr="005B2FA9" w:rsidRDefault="00A5366E" w:rsidP="00CC5F83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C8C0D" w14:textId="501C2C5F" w:rsidR="00CC5F83" w:rsidRPr="005B2FA9" w:rsidRDefault="00CC5F83" w:rsidP="00CC5F83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23F9426" w14:textId="5C23181F" w:rsidR="00401AA2" w:rsidRPr="005B2FA9" w:rsidRDefault="00401AA2" w:rsidP="00CC5F83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69AC6B" w14:textId="3EA05D10" w:rsidR="00401AA2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 (</w:t>
      </w:r>
      <w:r w:rsidRPr="005B2FA9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.2) </w:t>
      </w:r>
      <w:r w:rsidR="00401AA2" w:rsidRPr="005B2FA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C110BB2" w14:textId="54FA6655" w:rsidR="00401AA2" w:rsidRPr="005B2FA9" w:rsidRDefault="00401AA2" w:rsidP="00401AA2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089EB93" w14:textId="77777777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56D76DC" w14:textId="640C8CFE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4AB201A" w14:textId="714F7108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lastRenderedPageBreak/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0FB0310D" w14:textId="77777777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4AD56" w14:textId="11F0B07F" w:rsidR="00401AA2" w:rsidRPr="005B2FA9" w:rsidRDefault="00401AA2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37F7A29" w14:textId="77777777" w:rsidR="00B74A21" w:rsidRPr="005B2FA9" w:rsidRDefault="00B74A21" w:rsidP="00401AA2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F24EC1" w14:textId="40F00A19" w:rsidR="005D02BA" w:rsidRPr="005B2FA9" w:rsidRDefault="005D02BA" w:rsidP="005D02BA">
      <w:pPr>
        <w:pStyle w:val="BodyText"/>
        <w:shd w:val="clear" w:color="auto" w:fill="FFFFFF"/>
        <w:spacing w:after="0" w:line="240" w:lineRule="auto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B2FA9">
        <w:rPr>
          <w:rFonts w:asciiTheme="majorBidi" w:eastAsia="EucrosiaUPCBold" w:hAnsiTheme="majorBidi" w:cstheme="majorBidi" w:hint="cs"/>
          <w:i/>
          <w:iCs/>
          <w:sz w:val="28"/>
          <w:szCs w:val="28"/>
          <w:cs/>
        </w:rPr>
        <w:t xml:space="preserve">           (ข</w:t>
      </w:r>
      <w:r w:rsidRPr="005B2FA9">
        <w:rPr>
          <w:rFonts w:asciiTheme="majorBidi" w:eastAsia="EucrosiaUPCBold" w:hAnsiTheme="majorBidi" w:cstheme="majorBidi"/>
          <w:i/>
          <w:iCs/>
          <w:sz w:val="28"/>
          <w:szCs w:val="28"/>
          <w:lang w:val="en-US"/>
        </w:rPr>
        <w:t>.3</w:t>
      </w:r>
      <w:r w:rsidRPr="005B2FA9">
        <w:rPr>
          <w:rFonts w:asciiTheme="majorBidi" w:eastAsia="EucrosiaUPCBold" w:hAnsiTheme="majorBidi" w:cstheme="majorBidi" w:hint="cs"/>
          <w:i/>
          <w:iCs/>
          <w:sz w:val="28"/>
          <w:szCs w:val="28"/>
          <w:cs/>
          <w:lang w:val="en-US"/>
        </w:rPr>
        <w:t xml:space="preserve">)  </w:t>
      </w:r>
      <w:r w:rsidRPr="005B2FA9">
        <w:rPr>
          <w:rFonts w:asciiTheme="majorBidi" w:hAnsiTheme="majorBidi" w:cstheme="majorBidi"/>
          <w:b/>
          <w:i/>
          <w:iCs/>
          <w:sz w:val="30"/>
          <w:szCs w:val="30"/>
          <w:cs/>
        </w:rPr>
        <w:t>อนุพันธ์</w:t>
      </w:r>
    </w:p>
    <w:p w14:paraId="62C42D30" w14:textId="77777777" w:rsidR="005D02BA" w:rsidRPr="005B2FA9" w:rsidRDefault="005D02BA" w:rsidP="005D02BA">
      <w:pPr>
        <w:pStyle w:val="BodyText"/>
        <w:shd w:val="clear" w:color="auto" w:fill="FFFFFF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0333E9A" w14:textId="503D14F0" w:rsidR="005D02BA" w:rsidRPr="005B2FA9" w:rsidRDefault="005D02BA" w:rsidP="00F96934">
      <w:pPr>
        <w:pStyle w:val="BodyText"/>
        <w:shd w:val="clear" w:color="auto" w:fill="FFFFFF"/>
        <w:spacing w:after="0" w:line="240" w:lineRule="auto"/>
        <w:ind w:left="99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 xml:space="preserve">         </w:t>
      </w:r>
      <w:r w:rsidRPr="005B2FA9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</w:t>
      </w:r>
      <w:r w:rsidR="00F96934" w:rsidRPr="005B2FA9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5B2FA9">
        <w:rPr>
          <w:rFonts w:asciiTheme="majorBidi" w:hAnsiTheme="majorBidi" w:cstheme="majorBidi"/>
          <w:sz w:val="30"/>
          <w:szCs w:val="30"/>
          <w:cs/>
        </w:rPr>
        <w:t>จากกา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วัดมูลค่ายุติธรรมใหม่จะรับรู้ในกำไรหรือขาดทุนทันที </w:t>
      </w:r>
    </w:p>
    <w:p w14:paraId="0A780E16" w14:textId="77777777" w:rsidR="00B74A21" w:rsidRPr="005B2FA9" w:rsidRDefault="00B74A21" w:rsidP="005D02BA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01F16" w14:textId="49A1E059" w:rsidR="00A03620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(</w:t>
      </w:r>
      <w:r w:rsidRPr="005B2FA9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5D02BA"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4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</w:t>
      </w:r>
      <w:r w:rsidR="00A03620"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3A636126" w14:textId="77777777" w:rsidR="00A03620" w:rsidRPr="005B2FA9" w:rsidRDefault="00A03620" w:rsidP="00A03620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D58707" w14:textId="07CED63F" w:rsidR="00A03620" w:rsidRPr="005B2FA9" w:rsidRDefault="00A03620" w:rsidP="00A03620">
      <w:pPr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8B20187" w14:textId="77777777" w:rsidR="00CD69D7" w:rsidRPr="005B2FA9" w:rsidRDefault="00CD69D7" w:rsidP="00A03620">
      <w:pPr>
        <w:tabs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0"/>
          <w:szCs w:val="20"/>
        </w:rPr>
      </w:pPr>
    </w:p>
    <w:p w14:paraId="6C8CCF0C" w14:textId="662AE9D4" w:rsidR="00A03620" w:rsidRPr="005B2FA9" w:rsidRDefault="002D47F1" w:rsidP="002D47F1">
      <w:pPr>
        <w:pStyle w:val="BodyText"/>
        <w:shd w:val="clear" w:color="auto" w:fill="FFFFFF"/>
        <w:tabs>
          <w:tab w:val="left" w:pos="99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          (</w:t>
      </w:r>
      <w:r w:rsidRPr="005B2FA9">
        <w:rPr>
          <w:rFonts w:asciiTheme="majorBidi" w:eastAsia="EucrosiaUPCBold" w:hAnsiTheme="majorBidi" w:cstheme="majorBidi" w:hint="cs"/>
          <w:i/>
          <w:iCs/>
          <w:sz w:val="30"/>
          <w:szCs w:val="30"/>
          <w:cs/>
          <w:lang w:val="en-US"/>
        </w:rPr>
        <w:t>ข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.</w:t>
      </w:r>
      <w:r w:rsidR="00CD69D7"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>5</w:t>
      </w:r>
      <w:r w:rsidRPr="005B2FA9">
        <w:rPr>
          <w:rFonts w:asciiTheme="majorBidi" w:eastAsia="EucrosiaUPCBold" w:hAnsiTheme="majorBidi" w:cstheme="majorBidi"/>
          <w:i/>
          <w:iCs/>
          <w:sz w:val="30"/>
          <w:szCs w:val="30"/>
          <w:lang w:val="en-US"/>
        </w:rPr>
        <w:t xml:space="preserve">) </w:t>
      </w:r>
      <w:r w:rsidR="00A03620"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42BB3B35" w14:textId="77777777" w:rsidR="00A03620" w:rsidRPr="005B2FA9" w:rsidRDefault="00A03620" w:rsidP="00A03620">
      <w:pPr>
        <w:pStyle w:val="BodyText"/>
        <w:shd w:val="clear" w:color="auto" w:fill="FFFFFF"/>
        <w:tabs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1C921C52" w14:textId="70EFF179" w:rsidR="007D316F" w:rsidRPr="005B2FA9" w:rsidRDefault="00A03620" w:rsidP="00A03620">
      <w:pPr>
        <w:pStyle w:val="BodyText"/>
        <w:spacing w:after="0" w:line="240" w:lineRule="auto"/>
        <w:ind w:left="99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2E570F6D" w14:textId="77777777" w:rsidR="00CC5F83" w:rsidRPr="005B2FA9" w:rsidRDefault="00CC5F83" w:rsidP="005021D2">
      <w:pPr>
        <w:tabs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20"/>
          <w:szCs w:val="20"/>
        </w:rPr>
      </w:pPr>
    </w:p>
    <w:p w14:paraId="672079C8" w14:textId="062AD8D6" w:rsidR="00823E85" w:rsidRPr="005B2FA9" w:rsidRDefault="00CB7D67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720" w:hanging="72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ECECA8" w14:textId="09F9F204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133FE4AA" w14:textId="6EBB4B24" w:rsidR="00823E85" w:rsidRPr="005B2FA9" w:rsidRDefault="00823E85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 ยอดเงินสด</w:t>
      </w:r>
      <w:r w:rsidR="00033893" w:rsidRPr="005B2FA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5B2FA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ยอดเงินฝากธนาคาร </w:t>
      </w:r>
    </w:p>
    <w:p w14:paraId="31C2BD08" w14:textId="77777777" w:rsidR="009826DD" w:rsidRPr="005B2FA9" w:rsidRDefault="009826DD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B30BDA8" w14:textId="4C6B1527" w:rsidR="00823E85" w:rsidRPr="005B2FA9" w:rsidRDefault="00B07DDF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</w:p>
    <w:p w14:paraId="67E88D67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5F858B2C" w14:textId="58029E61" w:rsidR="00823E85" w:rsidRPr="005B2FA9" w:rsidRDefault="00823E85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ลูกหนี้การค้ารับรู้เมื่อบริษัทมีสิทธิที่ปราศจากเงื่อนไขในการได้รับสิ่งตอบแทนตามสัญญา ลูกหนี้การค้าวัดมูลค่าด้ว</w:t>
      </w:r>
      <w:r w:rsidR="0023044C" w:rsidRPr="005B2FA9">
        <w:rPr>
          <w:rFonts w:asciiTheme="majorBidi" w:hAnsiTheme="majorBidi" w:cstheme="majorBidi"/>
          <w:sz w:val="30"/>
          <w:szCs w:val="30"/>
          <w:cs/>
        </w:rPr>
        <w:t>ย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EF6BAF" w:rsidRPr="005B2FA9">
        <w:rPr>
          <w:rFonts w:asciiTheme="majorBidi" w:hAnsiTheme="majorBidi" w:cstheme="majorBidi" w:hint="cs"/>
          <w:sz w:val="30"/>
          <w:szCs w:val="30"/>
          <w:cs/>
        </w:rPr>
        <w:t>บริษัทไม่สามารถคาดการณ์ได้อย่างสมเหตุสมผลว่าจะได้รับคืนเงิน</w:t>
      </w:r>
    </w:p>
    <w:p w14:paraId="22D54984" w14:textId="019BAB06" w:rsidR="00EB2E18" w:rsidRPr="005B2FA9" w:rsidRDefault="00EB2E18">
      <w:pPr>
        <w:spacing w:line="240" w:lineRule="auto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22CBC5AF" w14:textId="6B720778" w:rsidR="00823E85" w:rsidRPr="005B2FA9" w:rsidRDefault="00823E85" w:rsidP="005021D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lastRenderedPageBreak/>
        <w:t>บริษัท</w:t>
      </w: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1A9CA41" w14:textId="77777777" w:rsidR="00A03620" w:rsidRPr="005B2FA9" w:rsidRDefault="00A03620" w:rsidP="005021D2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C0517F" w14:textId="1A8FC811" w:rsidR="00823E85" w:rsidRPr="005B2FA9" w:rsidRDefault="00B07DDF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4A031E1F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4A772D0" w14:textId="499BDE92" w:rsidR="00823E85" w:rsidRPr="005B2FA9" w:rsidRDefault="00823E85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5B2FA9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ต้นทุนของสินค้าคำนวณโดยใช้วิธีเข้าก่อนออกก่อน</w:t>
      </w:r>
      <w:r w:rsidRPr="005B2FA9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7BB66046" w14:textId="77777777" w:rsidR="007E09C8" w:rsidRPr="005B2FA9" w:rsidRDefault="007E09C8" w:rsidP="005021D2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5D4850D8" w14:textId="47E2E8BB" w:rsidR="00823E85" w:rsidRPr="005B2FA9" w:rsidRDefault="005014A6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8958ED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</w:t>
      </w:r>
      <w:r w:rsidR="003014B8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าคารและอุปกรณ์ </w:t>
      </w:r>
    </w:p>
    <w:p w14:paraId="3A524B15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6"/>
          <w:szCs w:val="26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2172B97" w14:textId="6E6FC98F" w:rsidR="00823E85" w:rsidRPr="005B2FA9" w:rsidRDefault="00EB2E18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ส่วนปรับปรุง</w:t>
      </w:r>
      <w:r w:rsidR="00823E85" w:rsidRPr="005B2FA9">
        <w:rPr>
          <w:rFonts w:asciiTheme="majorBidi" w:hAnsiTheme="majorBidi" w:cstheme="majorBidi"/>
          <w:sz w:val="30"/>
          <w:szCs w:val="30"/>
          <w:cs/>
        </w:rPr>
        <w:t>อาคารและอุปกรณ์วัดมูลค่าด้วยราคาทุนหักค่าเสื่อมราคาสะสม</w:t>
      </w:r>
    </w:p>
    <w:p w14:paraId="4DEFF3DB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096AF4A7" w14:textId="0624E3AB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  <w:r w:rsidR="002B71C5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494BC750" w14:textId="77777777" w:rsidR="00B80AA3" w:rsidRPr="005B2FA9" w:rsidRDefault="00B80AA3" w:rsidP="005021D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73857D9" w14:textId="61B3C9A6" w:rsidR="00823E85" w:rsidRPr="005B2FA9" w:rsidRDefault="00823E85" w:rsidP="005021D2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B2FA9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8958ED" w:rsidRPr="005B2FA9">
        <w:rPr>
          <w:rFonts w:asciiTheme="majorBidi" w:hAnsiTheme="majorBidi" w:cstheme="majorBidi"/>
          <w:color w:val="auto"/>
          <w:sz w:val="30"/>
          <w:szCs w:val="30"/>
          <w:cs/>
        </w:rPr>
        <w:t>ส่วนปรับปรุง</w:t>
      </w:r>
      <w:r w:rsidRPr="005B2FA9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รับรู้ในกำไรหรือขาดทุน</w:t>
      </w:r>
    </w:p>
    <w:p w14:paraId="17CCE2F5" w14:textId="77777777" w:rsidR="000D5E09" w:rsidRPr="005B2FA9" w:rsidRDefault="000D5E09" w:rsidP="005021D2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28EBE" w14:textId="4FB26D98" w:rsidR="00823E85" w:rsidRPr="005B2FA9" w:rsidRDefault="00823E85" w:rsidP="005021D2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ค่าเสื่อมราคา</w:t>
      </w:r>
    </w:p>
    <w:p w14:paraId="3067025A" w14:textId="77777777" w:rsidR="002B71C5" w:rsidRPr="005B2FA9" w:rsidRDefault="002B71C5" w:rsidP="005021D2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</w:p>
    <w:p w14:paraId="4AFAD48E" w14:textId="11E60EAD" w:rsidR="00823E85" w:rsidRPr="005B2FA9" w:rsidRDefault="00823E8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5B2FA9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B2FA9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 บริษัทไม่คิดค่าเสื่อมราคาสำหรับสินทรัพย์ระหว่าง</w:t>
      </w:r>
      <w:r w:rsidR="008958ED" w:rsidRPr="005B2FA9">
        <w:rPr>
          <w:rFonts w:asciiTheme="majorBidi" w:hAnsiTheme="majorBidi" w:cstheme="majorBidi"/>
          <w:sz w:val="30"/>
          <w:szCs w:val="30"/>
          <w:cs/>
        </w:rPr>
        <w:t>ติดตั้ง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2B0D204" w14:textId="6D27104F" w:rsidR="00F2351B" w:rsidRPr="005B2FA9" w:rsidRDefault="00F2351B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10344E52" w14:textId="77777777" w:rsidR="00136525" w:rsidRPr="005B2FA9" w:rsidRDefault="0013652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197306" w14:textId="0D585151" w:rsidR="00823E85" w:rsidRPr="005B2FA9" w:rsidRDefault="00823E85" w:rsidP="005021D2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3A40EF0E" w14:textId="77777777" w:rsidR="00F2351B" w:rsidRPr="005B2FA9" w:rsidRDefault="00F2351B" w:rsidP="005021D2">
      <w:pPr>
        <w:tabs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8958ED" w:rsidRPr="005B2FA9" w14:paraId="2760EBF9" w14:textId="77777777" w:rsidTr="00FB47A7">
        <w:tc>
          <w:tcPr>
            <w:tcW w:w="5390" w:type="dxa"/>
            <w:vAlign w:val="bottom"/>
          </w:tcPr>
          <w:p w14:paraId="1F5E88F8" w14:textId="404982AA" w:rsidR="008958ED" w:rsidRPr="005B2FA9" w:rsidRDefault="008958ED" w:rsidP="005021D2">
            <w:pPr>
              <w:ind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ส่วนปรับปรุงอาคารและสำนักงาน</w:t>
            </w:r>
          </w:p>
        </w:tc>
        <w:tc>
          <w:tcPr>
            <w:tcW w:w="1195" w:type="dxa"/>
          </w:tcPr>
          <w:p w14:paraId="08B95921" w14:textId="1BCA3A81" w:rsidR="008958ED" w:rsidRPr="005B2FA9" w:rsidRDefault="00A22635" w:rsidP="00BE3B19">
            <w:pPr>
              <w:tabs>
                <w:tab w:val="center" w:pos="468"/>
                <w:tab w:val="right" w:pos="618"/>
              </w:tabs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E3B19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675" w:type="dxa"/>
          </w:tcPr>
          <w:p w14:paraId="499D01F5" w14:textId="7BDF092A" w:rsidR="008958ED" w:rsidRPr="005B2FA9" w:rsidRDefault="008958ED" w:rsidP="005021D2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8958ED" w:rsidRPr="005B2FA9" w14:paraId="60265B22" w14:textId="77777777" w:rsidTr="00EC5F21">
        <w:tc>
          <w:tcPr>
            <w:tcW w:w="5390" w:type="dxa"/>
            <w:vAlign w:val="bottom"/>
          </w:tcPr>
          <w:p w14:paraId="570C08CD" w14:textId="77777777" w:rsidR="008958ED" w:rsidRPr="005B2FA9" w:rsidRDefault="008958ED" w:rsidP="005021D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03BA91FE" w14:textId="1B1DB768" w:rsidR="008958ED" w:rsidRPr="005B2FA9" w:rsidRDefault="008958ED" w:rsidP="005021D2">
            <w:pPr>
              <w:tabs>
                <w:tab w:val="center" w:pos="468"/>
                <w:tab w:val="right" w:pos="98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75" w:type="dxa"/>
          </w:tcPr>
          <w:p w14:paraId="277F77DF" w14:textId="77777777" w:rsidR="008958ED" w:rsidRPr="005B2FA9" w:rsidRDefault="008958ED" w:rsidP="005021D2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B749D" w:rsidRPr="005B2FA9" w14:paraId="3A418A8B" w14:textId="77777777" w:rsidTr="00FB47A7">
        <w:tc>
          <w:tcPr>
            <w:tcW w:w="5390" w:type="dxa"/>
            <w:vAlign w:val="bottom"/>
          </w:tcPr>
          <w:p w14:paraId="39040718" w14:textId="2CCC5D95" w:rsidR="00EB749D" w:rsidRPr="005B2FA9" w:rsidRDefault="00EB749D" w:rsidP="005021D2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8958ED"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1195" w:type="dxa"/>
          </w:tcPr>
          <w:p w14:paraId="6A90FCCF" w14:textId="6AEDA649" w:rsidR="00EB749D" w:rsidRPr="005B2FA9" w:rsidRDefault="00C12F93" w:rsidP="005021D2">
            <w:pPr>
              <w:tabs>
                <w:tab w:val="center" w:pos="468"/>
              </w:tabs>
              <w:ind w:left="246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205D48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75" w:type="dxa"/>
          </w:tcPr>
          <w:p w14:paraId="573F80EB" w14:textId="61854424" w:rsidR="00EB749D" w:rsidRPr="005B2FA9" w:rsidRDefault="00C12F93" w:rsidP="005021D2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23AE8D6" w14:textId="09034D96" w:rsidR="00A03620" w:rsidRPr="005B2FA9" w:rsidRDefault="00A03620">
      <w:pPr>
        <w:rPr>
          <w:rFonts w:asciiTheme="majorBidi" w:hAnsiTheme="majorBidi" w:cstheme="majorBidi"/>
          <w:sz w:val="30"/>
          <w:szCs w:val="30"/>
        </w:rPr>
      </w:pPr>
    </w:p>
    <w:p w14:paraId="1F823458" w14:textId="649EFABB" w:rsidR="002B71C5" w:rsidRPr="005B2FA9" w:rsidRDefault="002B71C5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  สินทรัพย์ไม่มีตัวตน</w:t>
      </w:r>
    </w:p>
    <w:p w14:paraId="4205B5AC" w14:textId="70174F57" w:rsidR="002B71C5" w:rsidRPr="005B2FA9" w:rsidRDefault="002B71C5" w:rsidP="005021D2">
      <w:pPr>
        <w:rPr>
          <w:rFonts w:asciiTheme="majorBidi" w:hAnsiTheme="majorBidi" w:cstheme="majorBidi"/>
          <w:sz w:val="30"/>
          <w:szCs w:val="30"/>
        </w:rPr>
      </w:pPr>
    </w:p>
    <w:p w14:paraId="2284A4E6" w14:textId="4C802BF3" w:rsidR="002B71C5" w:rsidRPr="005B2FA9" w:rsidRDefault="002B71C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</w:t>
      </w:r>
      <w:r w:rsidR="00256664" w:rsidRPr="005B2FA9">
        <w:rPr>
          <w:rFonts w:asciiTheme="majorBidi" w:hAnsiTheme="majorBidi" w:cstheme="majorBidi"/>
          <w:sz w:val="30"/>
          <w:szCs w:val="30"/>
          <w:cs/>
        </w:rPr>
        <w:t>เป็นค่าใช้จ่ายในการบริหาร</w:t>
      </w:r>
      <w:r w:rsidRPr="005B2FA9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494B9DDD" w14:textId="74F3F86E" w:rsidR="002B71C5" w:rsidRPr="005B2FA9" w:rsidRDefault="002B71C5" w:rsidP="005021D2">
      <w:pPr>
        <w:ind w:left="540"/>
        <w:rPr>
          <w:rFonts w:asciiTheme="majorBidi" w:hAnsiTheme="majorBidi" w:cstheme="majorBidi"/>
          <w:sz w:val="30"/>
          <w:szCs w:val="30"/>
          <w:lang w:val="en-US"/>
        </w:rPr>
      </w:pPr>
    </w:p>
    <w:p w14:paraId="107E9CBE" w14:textId="47ADDA38" w:rsidR="002B71C5" w:rsidRPr="005B2FA9" w:rsidRDefault="002B71C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</w:rPr>
        <w:tab/>
      </w:r>
      <w:r w:rsidRPr="005B2FA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739962C5" w14:textId="77777777" w:rsidR="002B71C5" w:rsidRPr="005B2FA9" w:rsidRDefault="002B71C5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310"/>
        <w:gridCol w:w="1350"/>
        <w:gridCol w:w="2097"/>
      </w:tblGrid>
      <w:tr w:rsidR="002B71C5" w:rsidRPr="005B2FA9" w14:paraId="30E9E781" w14:textId="77777777" w:rsidTr="00205D48">
        <w:tc>
          <w:tcPr>
            <w:tcW w:w="5310" w:type="dxa"/>
          </w:tcPr>
          <w:p w14:paraId="644FD31A" w14:textId="77777777" w:rsidR="002B71C5" w:rsidRPr="005B2FA9" w:rsidRDefault="002B71C5" w:rsidP="005021D2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350" w:type="dxa"/>
          </w:tcPr>
          <w:p w14:paraId="6562817B" w14:textId="411B09C5" w:rsidR="002B71C5" w:rsidRPr="005B2FA9" w:rsidRDefault="00205D48" w:rsidP="005021D2">
            <w:pPr>
              <w:tabs>
                <w:tab w:val="right" w:pos="980"/>
              </w:tabs>
              <w:ind w:left="-129" w:right="-86" w:firstLine="525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96C8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097" w:type="dxa"/>
          </w:tcPr>
          <w:p w14:paraId="0F0E4140" w14:textId="77777777" w:rsidR="002B71C5" w:rsidRPr="005B2FA9" w:rsidRDefault="002B71C5" w:rsidP="005021D2">
            <w:pPr>
              <w:ind w:left="540" w:hanging="5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AF15D9D" w14:textId="77777777" w:rsidR="00CD69D7" w:rsidRPr="005B2FA9" w:rsidRDefault="00CD69D7" w:rsidP="00CD69D7">
      <w:pPr>
        <w:rPr>
          <w:rFonts w:asciiTheme="majorBidi" w:hAnsiTheme="majorBidi" w:cstheme="majorBidi"/>
          <w:sz w:val="30"/>
          <w:szCs w:val="30"/>
        </w:rPr>
      </w:pPr>
    </w:p>
    <w:p w14:paraId="5C49C634" w14:textId="74E44719" w:rsidR="00823E85" w:rsidRPr="005B2FA9" w:rsidRDefault="001A1530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  <w:tab w:val="left" w:pos="630"/>
        </w:tabs>
        <w:ind w:left="54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</w:t>
      </w:r>
    </w:p>
    <w:p w14:paraId="1545902F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B92601" w14:textId="0FB69A66" w:rsidR="00823E85" w:rsidRPr="005B2FA9" w:rsidRDefault="00823E85" w:rsidP="005021D2">
      <w:pPr>
        <w:tabs>
          <w:tab w:val="left" w:pos="63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E6F5F9D" w14:textId="77777777" w:rsidR="00B80AA3" w:rsidRPr="005B2FA9" w:rsidRDefault="00B80AA3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ADBBD2" w14:textId="25502385" w:rsidR="00823E85" w:rsidRPr="005B2FA9" w:rsidRDefault="00823E85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</w:t>
      </w:r>
      <w:r w:rsidR="00B80AA3" w:rsidRPr="005B2FA9">
        <w:rPr>
          <w:rFonts w:asciiTheme="majorBidi" w:hAnsiTheme="majorBidi" w:cstheme="majorBidi"/>
          <w:sz w:val="30"/>
          <w:szCs w:val="30"/>
          <w:cs/>
          <w:lang w:val="th-TH"/>
        </w:rPr>
        <w:t>สำหรับสัญญาเช่าอสังหาริมทรัพย์</w:t>
      </w:r>
      <w:r w:rsidR="00B80AA3"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="00B80AA3" w:rsidRPr="005B2FA9">
        <w:rPr>
          <w:rFonts w:asciiTheme="majorBidi" w:hAnsiTheme="majorBidi" w:cstheme="majorBidi"/>
          <w:sz w:val="30"/>
          <w:szCs w:val="30"/>
          <w:cs/>
          <w:lang w:val="th-TH"/>
        </w:rPr>
        <w:t>บริษัทเลือกที่จะไม่แย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ก</w:t>
      </w:r>
      <w:r w:rsidR="00B80AA3" w:rsidRPr="005B2FA9">
        <w:rPr>
          <w:rFonts w:asciiTheme="majorBidi" w:hAnsiTheme="majorBidi" w:cstheme="majorBidi"/>
          <w:sz w:val="30"/>
          <w:szCs w:val="30"/>
          <w:cs/>
          <w:lang w:val="th-TH"/>
        </w:rPr>
        <w:t>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9D11645" w14:textId="77777777" w:rsidR="00B80AA3" w:rsidRPr="005B2FA9" w:rsidRDefault="00B80AA3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D3BC742" w14:textId="0F6934EE" w:rsidR="00823E85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5B2FA9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BCB9E3B" w14:textId="6280DFF1" w:rsidR="004C25DF" w:rsidRPr="005B2FA9" w:rsidRDefault="004C25DF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193E70C" w14:textId="77777777" w:rsidR="00136525" w:rsidRPr="005B2FA9" w:rsidRDefault="0013652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464EE7" w14:textId="41AD549D" w:rsidR="00823E85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</w:t>
      </w:r>
      <w:r w:rsidRPr="005B2FA9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เว้นแต่สัญญาเช่าที่บริษัทจะใช้สิทธิในการซื้อสินทรัพย์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1A4DD9D3" w14:textId="4463C95A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37AA2854" w14:textId="2D244D62" w:rsidR="00823E85" w:rsidRPr="005B2FA9" w:rsidRDefault="00823E85" w:rsidP="005021D2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27394" w:rsidRPr="005B2FA9">
        <w:rPr>
          <w:rFonts w:asciiTheme="majorBidi" w:hAnsiTheme="majorBidi" w:cstheme="majorBidi"/>
          <w:sz w:val="30"/>
          <w:szCs w:val="30"/>
          <w:cs/>
        </w:rPr>
        <w:t>และอัตราดอกเบี้ยตาม</w:t>
      </w:r>
      <w:r w:rsidR="006325FA" w:rsidRPr="005B2FA9">
        <w:rPr>
          <w:rFonts w:asciiTheme="majorBidi" w:hAnsiTheme="majorBidi" w:cstheme="majorBidi"/>
          <w:sz w:val="30"/>
          <w:szCs w:val="30"/>
          <w:cs/>
        </w:rPr>
        <w:t>นัยของ</w:t>
      </w:r>
      <w:r w:rsidR="00827394" w:rsidRPr="005B2FA9">
        <w:rPr>
          <w:rFonts w:asciiTheme="majorBidi" w:hAnsiTheme="majorBidi" w:cstheme="majorBidi"/>
          <w:sz w:val="30"/>
          <w:szCs w:val="30"/>
          <w:cs/>
        </w:rPr>
        <w:t>สัญญา</w:t>
      </w:r>
      <w:r w:rsidR="006325FA" w:rsidRPr="005B2FA9">
        <w:rPr>
          <w:rFonts w:asciiTheme="majorBidi" w:hAnsiTheme="majorBidi" w:cstheme="majorBidi"/>
          <w:sz w:val="30"/>
          <w:szCs w:val="30"/>
          <w:cs/>
        </w:rPr>
        <w:t>เช่า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Pr="005B2FA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5D9EC98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4564108" w14:textId="3051189D" w:rsidR="00823E85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193AF305" w14:textId="77777777" w:rsidR="00CD69D7" w:rsidRPr="005B2FA9" w:rsidRDefault="00CD69D7" w:rsidP="005021D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D824A93" w14:textId="4F952C2D" w:rsidR="001951AB" w:rsidRPr="005B2FA9" w:rsidRDefault="001951AB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   </w:t>
      </w: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8CC9C95" w14:textId="4C9FB8A0" w:rsidR="001951AB" w:rsidRPr="005B2FA9" w:rsidRDefault="001951AB" w:rsidP="005021D2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35C10C7D" w14:textId="46B48BB7" w:rsidR="001951AB" w:rsidRPr="005B2FA9" w:rsidRDefault="001951AB" w:rsidP="005021D2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14:paraId="4A08F080" w14:textId="77777777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F3737" w14:textId="7D6088E4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</w:t>
      </w:r>
    </w:p>
    <w:p w14:paraId="00F61539" w14:textId="77777777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98CFD2" w14:textId="3923D1C3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88C37EA" w14:textId="77777777" w:rsidR="00CB7597" w:rsidRPr="005B2FA9" w:rsidRDefault="00CB7597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7AAA51" w14:textId="0348525C" w:rsidR="001951AB" w:rsidRPr="005B2FA9" w:rsidRDefault="001951A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E9F51E2" w14:textId="58C685F0" w:rsidR="004F4838" w:rsidRPr="005B2FA9" w:rsidRDefault="001951AB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lastRenderedPageBreak/>
        <w:t xml:space="preserve">    </w:t>
      </w:r>
      <w:r w:rsidR="004F4838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30D362E" w14:textId="3CE4756D" w:rsidR="004F4838" w:rsidRPr="005B2FA9" w:rsidRDefault="004F4838" w:rsidP="005021D2">
      <w:pPr>
        <w:rPr>
          <w:rFonts w:asciiTheme="majorBidi" w:hAnsiTheme="majorBidi" w:cstheme="majorBidi"/>
          <w:sz w:val="28"/>
          <w:szCs w:val="28"/>
        </w:rPr>
      </w:pPr>
    </w:p>
    <w:p w14:paraId="050F8A72" w14:textId="3914E7E3" w:rsidR="004F4838" w:rsidRPr="005B2FA9" w:rsidRDefault="004F4838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6E20A7E0" w14:textId="77777777" w:rsidR="00CB7597" w:rsidRPr="005B2FA9" w:rsidRDefault="00CB7597" w:rsidP="005021D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EF5FB" w14:textId="7C5F25BB" w:rsidR="004F4838" w:rsidRPr="005B2FA9" w:rsidRDefault="004F4838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14:paraId="77DD2F1F" w14:textId="77777777" w:rsidR="00EE572B" w:rsidRPr="005B2FA9" w:rsidRDefault="00EE572B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703F2D7" w14:textId="6F2F6F9A" w:rsidR="00766624" w:rsidRPr="005B2FA9" w:rsidRDefault="004F4838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</w:t>
      </w:r>
      <w:r w:rsidR="00766624" w:rsidRPr="005B2FA9">
        <w:rPr>
          <w:rFonts w:asciiTheme="majorBidi" w:hAnsiTheme="majorBidi" w:cstheme="majorBidi"/>
          <w:sz w:val="30"/>
          <w:szCs w:val="30"/>
          <w:cs/>
        </w:rPr>
        <w:t xml:space="preserve">ี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</w:t>
      </w:r>
      <w:r w:rsidR="00766624" w:rsidRPr="005B2FA9">
        <w:rPr>
          <w:rFonts w:asciiTheme="majorBidi" w:hAnsiTheme="majorBidi" w:cstheme="majorBidi"/>
          <w:sz w:val="30"/>
          <w:szCs w:val="30"/>
          <w:cs/>
        </w:rPr>
        <w:t>ท</w:t>
      </w:r>
      <w:r w:rsidRPr="005B2FA9">
        <w:rPr>
          <w:rFonts w:asciiTheme="majorBidi" w:hAnsiTheme="majorBidi" w:cstheme="majorBidi"/>
          <w:sz w:val="30"/>
          <w:szCs w:val="30"/>
          <w:cs/>
        </w:rPr>
        <w:t>กำหนดดอกเบี้ยจ่ายของหนี้สิ</w:t>
      </w:r>
      <w:r w:rsidR="00766624" w:rsidRPr="005B2FA9">
        <w:rPr>
          <w:rFonts w:asciiTheme="majorBidi" w:hAnsiTheme="majorBidi" w:cstheme="majorBidi"/>
          <w:sz w:val="30"/>
          <w:szCs w:val="30"/>
          <w:cs/>
        </w:rPr>
        <w:t>น</w:t>
      </w:r>
      <w:r w:rsidRPr="005B2FA9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ที่เกี่ยวข้องกับโครงการผลประโยชน์รับรู้ในกำไรหรือขาดทุน</w:t>
      </w:r>
    </w:p>
    <w:p w14:paraId="4400FE94" w14:textId="77777777" w:rsidR="00136525" w:rsidRPr="005B2FA9" w:rsidRDefault="0013652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889CB2" w14:textId="0FF82645" w:rsidR="00766624" w:rsidRPr="005B2FA9" w:rsidRDefault="00766624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AC814C0" w14:textId="77777777" w:rsidR="00136525" w:rsidRPr="005B2FA9" w:rsidRDefault="00136525" w:rsidP="00A5366E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3CB60B6C" w14:textId="77777777" w:rsidR="00AF5890" w:rsidRPr="005B2FA9" w:rsidRDefault="00AF5890" w:rsidP="00AF5890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  </w:t>
      </w:r>
      <w:r w:rsidRPr="005B2FA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เงินอุดหนุนจากรัฐบาล</w:t>
      </w:r>
    </w:p>
    <w:p w14:paraId="2EE10261" w14:textId="77777777" w:rsidR="00AF5890" w:rsidRPr="005B2FA9" w:rsidRDefault="00AF5890" w:rsidP="00AF589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9251C68" w14:textId="20CA34A6" w:rsidR="00AF5890" w:rsidRPr="005B2FA9" w:rsidRDefault="00AF5890" w:rsidP="00AF5890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>เงินอุดหนุนจากรัฐบาล จะรับรู้เมื่อมีความเชื่อมั่นอย่างสมเหตุสมผลว่าจะปฏิบัติตามเงื่อนไขของเงินอุดหนุนที่ก</w:t>
      </w:r>
      <w:r w:rsidRPr="005B2FA9">
        <w:rPr>
          <w:rFonts w:asciiTheme="majorBidi" w:hAnsiTheme="majorBidi" w:cstheme="majorBidi" w:hint="cs"/>
          <w:b/>
          <w:sz w:val="30"/>
          <w:szCs w:val="30"/>
          <w:cs/>
        </w:rPr>
        <w:t>ำ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หนดไว้และจะได้รับเงินอุดหนุนนั้น โดยรับรู้เงินอุดหนุนจากรัฐบาลเป็นส่วนหนึ่งของรายได้</w:t>
      </w:r>
      <w:r w:rsidR="00843FAA" w:rsidRPr="005B2FA9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ใน</w:t>
      </w:r>
      <w:r w:rsidRPr="005B2FA9">
        <w:rPr>
          <w:rFonts w:asciiTheme="majorBidi" w:hAnsiTheme="majorBidi" w:cstheme="majorBidi" w:hint="cs"/>
          <w:b/>
          <w:sz w:val="30"/>
          <w:szCs w:val="30"/>
          <w:cs/>
        </w:rPr>
        <w:t>งบกำ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ไรหรือขาดทุน</w:t>
      </w:r>
    </w:p>
    <w:p w14:paraId="3DADDCB0" w14:textId="0418F62D" w:rsidR="00CB7597" w:rsidRPr="005B2FA9" w:rsidRDefault="00CB7597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4E31030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DD80BB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CBFD7F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57B4F68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89AB6F4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7C2100B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24EA3DD" w14:textId="77777777" w:rsidR="00213BFF" w:rsidRPr="005B2FA9" w:rsidRDefault="00213BFF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5254664" w14:textId="46AB06E2" w:rsidR="00AC6AB9" w:rsidRPr="005B2FA9" w:rsidRDefault="004F4838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    </w:t>
      </w:r>
      <w:r w:rsidR="00AC6AB9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77ECB891" w14:textId="77777777" w:rsidR="00A5366E" w:rsidRPr="005B2FA9" w:rsidRDefault="00A5366E" w:rsidP="00A5366E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2CC7F71" w14:textId="62072004" w:rsidR="00AC6AB9" w:rsidRPr="005B2FA9" w:rsidRDefault="00AC6AB9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46641FBB" w14:textId="77777777" w:rsidR="00AF5890" w:rsidRPr="005B2FA9" w:rsidRDefault="00AF5890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E5E827" w14:textId="11B33071" w:rsidR="00823E85" w:rsidRPr="005B2FA9" w:rsidRDefault="00AC6AB9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6081C67" w14:textId="77777777" w:rsidR="00823E85" w:rsidRPr="005B2FA9" w:rsidRDefault="00823E8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36550B" w14:textId="1E18B09A" w:rsidR="00823E85" w:rsidRPr="005B2FA9" w:rsidDel="001A6CC8" w:rsidRDefault="00823E8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</w:t>
      </w:r>
      <w:r w:rsidR="00A00B48" w:rsidRPr="005B2FA9">
        <w:rPr>
          <w:rFonts w:asciiTheme="majorBidi" w:hAnsiTheme="majorBidi" w:cstheme="majorBidi"/>
          <w:sz w:val="30"/>
          <w:szCs w:val="30"/>
          <w:cs/>
        </w:rPr>
        <w:t>ท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F692E42" w14:textId="77777777" w:rsidR="00823E85" w:rsidRPr="005B2FA9" w:rsidRDefault="00823E85" w:rsidP="005021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E2D5759" w14:textId="77777777" w:rsidR="00AC6AB9" w:rsidRPr="005B2FA9" w:rsidRDefault="00823E85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B2FA9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B2FA9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16106D17" w14:textId="4F246B7F" w:rsidR="00823E85" w:rsidRPr="005B2FA9" w:rsidDel="001A6CC8" w:rsidRDefault="00823E85" w:rsidP="005021D2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 w:rsidDel="001A6C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F35BE16" w14:textId="456AF82A" w:rsidR="00823E85" w:rsidRPr="005B2FA9" w:rsidDel="001A6CC8" w:rsidRDefault="00823E85" w:rsidP="005021D2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E96FF" w14:textId="7E3C01ED" w:rsidR="00EC4ADE" w:rsidRPr="005B2FA9" w:rsidRDefault="00823E85" w:rsidP="00D55D39">
      <w:pPr>
        <w:pStyle w:val="block"/>
        <w:numPr>
          <w:ilvl w:val="0"/>
          <w:numId w:val="13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B2FA9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5B2FA9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122FDBD" w14:textId="77777777" w:rsidR="00CB7597" w:rsidRPr="005B2FA9" w:rsidRDefault="00CB7597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96F21" w14:textId="6678535D" w:rsidR="00823E85" w:rsidRPr="005B2FA9" w:rsidDel="001A6CC8" w:rsidRDefault="00823E8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9C5214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4F93980" w14:textId="77777777" w:rsidR="00823E85" w:rsidRPr="005B2FA9" w:rsidDel="001A6CC8" w:rsidRDefault="00823E85" w:rsidP="005021D2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81FCEA6" w14:textId="64BE1A2E" w:rsidR="00F52943" w:rsidRPr="005B2FA9" w:rsidRDefault="00823E85" w:rsidP="005021D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B2FA9" w:rsidDel="001A6CC8">
        <w:rPr>
          <w:rFonts w:asciiTheme="majorBidi" w:hAnsiTheme="majorBidi" w:cstheme="majorBidi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386F9AE0" w14:textId="266D052B" w:rsidR="00CB7597" w:rsidRPr="005B2FA9" w:rsidRDefault="00CB7597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B2FA9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05BB5E35" w14:textId="339D55FB" w:rsidR="00823E85" w:rsidRPr="005B2FA9" w:rsidRDefault="00DF15D2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    </w:t>
      </w:r>
      <w:r w:rsidR="00823E85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รายได้จากสัญญาที่ทำกับลูกค้า</w:t>
      </w:r>
    </w:p>
    <w:p w14:paraId="0019BC0C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64FD2F3" w14:textId="4BECE666" w:rsidR="00823E85" w:rsidRPr="005B2FA9" w:rsidRDefault="0083595C" w:rsidP="005021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ก</w:t>
      </w:r>
      <w:r w:rsidR="00823E85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ารรับรู้รายได้</w:t>
      </w:r>
    </w:p>
    <w:p w14:paraId="1469A370" w14:textId="77777777" w:rsidR="00DF15D2" w:rsidRPr="005B2FA9" w:rsidRDefault="00DF15D2" w:rsidP="005021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F5CB620" w14:textId="1CDB3B6A" w:rsidR="00823E85" w:rsidRPr="005B2FA9" w:rsidRDefault="00823E85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52C3EF39" w14:textId="77777777" w:rsidR="00823E85" w:rsidRPr="005B2FA9" w:rsidRDefault="00823E85" w:rsidP="005021D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1BD3273" w14:textId="555B810D" w:rsidR="00823E85" w:rsidRPr="005B2FA9" w:rsidRDefault="00823E85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3272BCBF" w14:textId="3F139675" w:rsidR="00F06B62" w:rsidRPr="005B2FA9" w:rsidRDefault="00F06B62">
      <w:pPr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5110084C" w14:textId="4B135431" w:rsidR="0083595C" w:rsidRPr="005B2FA9" w:rsidRDefault="0083595C" w:rsidP="008359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</w:t>
      </w:r>
      <w:r w:rsidR="006B738B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ยอด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คงเหลือของสัญญา</w:t>
      </w:r>
    </w:p>
    <w:p w14:paraId="38886D92" w14:textId="60CA5DCD" w:rsidR="00823E85" w:rsidRPr="005B2FA9" w:rsidRDefault="00823E85" w:rsidP="005021D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E7D6A26" w14:textId="3F365B53" w:rsidR="0083595C" w:rsidRPr="005B2FA9" w:rsidRDefault="0083595C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หนี้สินที่เกิดจากสัญญา</w:t>
      </w:r>
      <w:bookmarkStart w:id="3" w:name="_Hlk108774411"/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รวมถึงเงินรับล่วงหน้าจากลูกค้า</w:t>
      </w:r>
      <w:bookmarkEnd w:id="3"/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เป็นภาระผูกพันที่จะต้องโอนสินค้าให้กับลูกค้า</w:t>
      </w:r>
    </w:p>
    <w:p w14:paraId="235A4B35" w14:textId="5A03F1BD" w:rsidR="0083595C" w:rsidRPr="005B2FA9" w:rsidRDefault="0083595C" w:rsidP="005021D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20B5AA6A" w14:textId="745757AE" w:rsidR="00F11C7C" w:rsidRPr="005B2FA9" w:rsidRDefault="0083595C" w:rsidP="004C25DF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41CC9704" w14:textId="77777777" w:rsidR="0083595C" w:rsidRPr="005B2FA9" w:rsidRDefault="0083595C" w:rsidP="005021D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2A248646" w14:textId="106CEE30" w:rsidR="00F11C7C" w:rsidRPr="005B2FA9" w:rsidRDefault="00F11C7C" w:rsidP="005021D2">
      <w:pPr>
        <w:pStyle w:val="Heading8"/>
        <w:numPr>
          <w:ilvl w:val="1"/>
          <w:numId w:val="16"/>
        </w:numPr>
        <w:tabs>
          <w:tab w:val="clear" w:pos="518"/>
          <w:tab w:val="num" w:pos="63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ส่วนงานดำเนินงาน</w:t>
      </w:r>
    </w:p>
    <w:p w14:paraId="3DFA6807" w14:textId="77777777" w:rsidR="00F11C7C" w:rsidRPr="005B2FA9" w:rsidRDefault="00F11C7C" w:rsidP="00F11C7C">
      <w:pPr>
        <w:rPr>
          <w:rFonts w:asciiTheme="majorBidi" w:hAnsiTheme="majorBidi" w:cstheme="majorBidi"/>
          <w:sz w:val="28"/>
          <w:szCs w:val="28"/>
          <w:lang w:val="en-US"/>
        </w:rPr>
      </w:pPr>
    </w:p>
    <w:p w14:paraId="5A6B6D4C" w14:textId="663FB554" w:rsidR="00F11C7C" w:rsidRPr="005B2FA9" w:rsidRDefault="00F11C7C" w:rsidP="00F11C7C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ADB9FF4" w14:textId="77777777" w:rsidR="00F11C7C" w:rsidRPr="005B2FA9" w:rsidRDefault="00F11C7C" w:rsidP="00F11C7C">
      <w:pPr>
        <w:tabs>
          <w:tab w:val="left" w:pos="90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615FC039" w14:textId="4C9D3ED6" w:rsidR="00F11C7C" w:rsidRPr="005B2FA9" w:rsidRDefault="00F11C7C" w:rsidP="00F11C7C">
      <w:pPr>
        <w:tabs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34AB66EF" w14:textId="2E11F5C2" w:rsidR="00CB7597" w:rsidRPr="005B2FA9" w:rsidRDefault="00CB7597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D4C880" w14:textId="651D2515" w:rsidR="00D03267" w:rsidRPr="005B2FA9" w:rsidRDefault="00D03267" w:rsidP="005021D2">
      <w:pPr>
        <w:pStyle w:val="Heading8"/>
        <w:numPr>
          <w:ilvl w:val="1"/>
          <w:numId w:val="16"/>
        </w:numPr>
        <w:tabs>
          <w:tab w:val="clear" w:pos="518"/>
          <w:tab w:val="num" w:pos="63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14001180" w14:textId="77777777" w:rsidR="00D03267" w:rsidRPr="005B2FA9" w:rsidRDefault="00D03267" w:rsidP="005021D2">
      <w:pPr>
        <w:rPr>
          <w:rFonts w:asciiTheme="majorBidi" w:hAnsiTheme="majorBidi" w:cstheme="majorBidi"/>
          <w:sz w:val="32"/>
          <w:szCs w:val="32"/>
        </w:rPr>
      </w:pPr>
    </w:p>
    <w:p w14:paraId="2AC687A8" w14:textId="77777777" w:rsidR="00D03267" w:rsidRPr="005B2FA9" w:rsidRDefault="00D03267" w:rsidP="005021D2">
      <w:pPr>
        <w:pStyle w:val="ListParagraph"/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1D4EF972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79C453D7" w14:textId="09D96A86" w:rsidR="00D03267" w:rsidRPr="005B2FA9" w:rsidRDefault="00D03267" w:rsidP="005021D2">
      <w:pPr>
        <w:pStyle w:val="ListParagraph"/>
        <w:ind w:left="518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</w:t>
      </w:r>
      <w:r w:rsidRPr="005B2FA9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7BD15F9B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2A4DAAEE" w14:textId="69E7EA0E" w:rsidR="00D03267" w:rsidRPr="005B2FA9" w:rsidRDefault="00D03267" w:rsidP="005021D2">
      <w:pPr>
        <w:pStyle w:val="BodyText"/>
        <w:spacing w:after="0"/>
        <w:ind w:left="518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F5703F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F5703F" w:rsidRPr="005B2FA9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00A33C6A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11515AB8" w14:textId="256B3CBD" w:rsidR="00D03267" w:rsidRPr="005B2FA9" w:rsidRDefault="00D03267" w:rsidP="005021D2">
      <w:pPr>
        <w:pStyle w:val="BodyText"/>
        <w:spacing w:after="0" w:line="240" w:lineRule="auto"/>
        <w:ind w:left="518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B2FA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</w:t>
      </w:r>
    </w:p>
    <w:p w14:paraId="7911FEC3" w14:textId="77777777" w:rsidR="00D03267" w:rsidRPr="005B2FA9" w:rsidRDefault="00D03267" w:rsidP="005021D2">
      <w:pPr>
        <w:pStyle w:val="ListParagraph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p w14:paraId="6DBA9A83" w14:textId="426773D7" w:rsidR="00D03267" w:rsidRPr="005B2FA9" w:rsidRDefault="00D03267" w:rsidP="004C25DF">
      <w:pPr>
        <w:pStyle w:val="ListParagraph"/>
        <w:ind w:left="518"/>
        <w:jc w:val="thaiDistribute"/>
        <w:rPr>
          <w:rFonts w:asciiTheme="majorBidi" w:hAnsiTheme="majorBidi" w:cstheme="majorBidi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1512298" w14:textId="608F180F" w:rsidR="00D03267" w:rsidRPr="005B2FA9" w:rsidRDefault="00D03267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4E03F6C" w14:textId="62FB0BBF" w:rsidR="00823E85" w:rsidRPr="005B2FA9" w:rsidRDefault="00622DEB" w:rsidP="005021D2">
      <w:pPr>
        <w:pStyle w:val="Heading8"/>
        <w:numPr>
          <w:ilvl w:val="1"/>
          <w:numId w:val="16"/>
        </w:numPr>
        <w:tabs>
          <w:tab w:val="clear" w:pos="518"/>
          <w:tab w:val="num" w:pos="3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   </w:t>
      </w:r>
      <w:r w:rsidR="00D03267"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09EDF3B8" w14:textId="77777777" w:rsidR="00823E85" w:rsidRPr="005B2FA9" w:rsidRDefault="00823E85" w:rsidP="005021D2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p w14:paraId="5F48AF0E" w14:textId="70287CE0" w:rsidR="00D03267" w:rsidRPr="005B2FA9" w:rsidRDefault="00D03267" w:rsidP="004C25DF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>กำไรต่อหุ้น</w:t>
      </w:r>
      <w:r w:rsidR="004C25DF" w:rsidRPr="005B2FA9">
        <w:rPr>
          <w:rFonts w:asciiTheme="majorBidi" w:hAnsiTheme="majorBidi" w:cstheme="majorBidi"/>
          <w:b/>
          <w:sz w:val="30"/>
          <w:szCs w:val="30"/>
          <w:cs/>
        </w:rPr>
        <w:t>ขั้นพื้นฐาน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1828D82" w14:textId="5D2DB100" w:rsidR="00CB7597" w:rsidRPr="005B2FA9" w:rsidRDefault="00CB7597">
      <w:pPr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br w:type="page"/>
      </w:r>
    </w:p>
    <w:p w14:paraId="632FAF53" w14:textId="1E6DF85E" w:rsidR="002221D2" w:rsidRPr="005B2FA9" w:rsidRDefault="002221D2" w:rsidP="005021D2">
      <w:pPr>
        <w:pStyle w:val="ListParagraph"/>
        <w:numPr>
          <w:ilvl w:val="0"/>
          <w:numId w:val="3"/>
        </w:num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      บุคคล</w:t>
      </w:r>
      <w:r w:rsidR="00B80AA3"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หรือกิจการ</w:t>
      </w: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ที่เกี่ยวข้องกัน</w:t>
      </w:r>
    </w:p>
    <w:p w14:paraId="382EA090" w14:textId="08E7AB00" w:rsidR="002221D2" w:rsidRPr="005B2FA9" w:rsidRDefault="002221D2" w:rsidP="005021D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6513EB1" w14:textId="5A203E25" w:rsidR="002221D2" w:rsidRPr="005B2FA9" w:rsidRDefault="002221D2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 หมายถึง 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ที่มีอำนาจควบคุม</w:t>
      </w:r>
      <w:r w:rsidRPr="005B2FA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 xml:space="preserve">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หรือมีอิทธิพลอย่างมีสาระสำคัญในการตัดสินใจทางการเงินและการบริหารต่อบุคคลนั้น </w:t>
      </w:r>
    </w:p>
    <w:p w14:paraId="35C67786" w14:textId="77777777" w:rsidR="00307DA4" w:rsidRPr="005B2FA9" w:rsidRDefault="00307DA4" w:rsidP="005021D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  <w:lang w:val="en-US"/>
        </w:rPr>
      </w:pPr>
    </w:p>
    <w:p w14:paraId="55B1FC56" w14:textId="5074E3EC" w:rsidR="003871D1" w:rsidRPr="005B2FA9" w:rsidRDefault="003871D1" w:rsidP="005021D2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B2FA9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ความสัมพันธ์ที่มีกับบุคคล</w:t>
      </w:r>
      <w:r w:rsidR="00B80AA3" w:rsidRPr="005B2FA9">
        <w:rPr>
          <w:rFonts w:asciiTheme="majorBidi" w:hAnsiTheme="majorBidi" w:cstheme="majorBidi" w:hint="cs"/>
          <w:sz w:val="30"/>
          <w:szCs w:val="30"/>
          <w:cs/>
        </w:rPr>
        <w:t>หรือกิจการ</w:t>
      </w:r>
      <w:r w:rsidR="0025600B" w:rsidRPr="005B2FA9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ที่มีรายการระหว่างกันที่มีนัยสำคัญกับบริษัทในระหว่างปีมีดังต่อไปนี้</w:t>
      </w:r>
    </w:p>
    <w:p w14:paraId="4E0FE768" w14:textId="77777777" w:rsidR="000D5E09" w:rsidRPr="005B2FA9" w:rsidRDefault="000D5E09" w:rsidP="005021D2">
      <w:pPr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4410"/>
      </w:tblGrid>
      <w:tr w:rsidR="00E93A51" w:rsidRPr="005B2FA9" w14:paraId="7988FBF9" w14:textId="77777777" w:rsidTr="00911394">
        <w:trPr>
          <w:trHeight w:val="20"/>
          <w:tblHeader/>
        </w:trPr>
        <w:tc>
          <w:tcPr>
            <w:tcW w:w="3330" w:type="dxa"/>
          </w:tcPr>
          <w:p w14:paraId="636B94E6" w14:textId="77777777" w:rsidR="00E93A51" w:rsidRPr="005B2FA9" w:rsidRDefault="00E93A51" w:rsidP="00C41E7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6AAE629C" w14:textId="3DE4E9AF" w:rsidR="00E93A51" w:rsidRPr="005B2FA9" w:rsidRDefault="00E93A51" w:rsidP="00C41E79">
            <w:pPr>
              <w:spacing w:line="240" w:lineRule="auto"/>
              <w:ind w:left="-153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410" w:type="dxa"/>
          </w:tcPr>
          <w:p w14:paraId="3F09E452" w14:textId="77777777" w:rsidR="00E93A51" w:rsidRPr="005B2FA9" w:rsidRDefault="00E93A51" w:rsidP="00C41E79">
            <w:pPr>
              <w:spacing w:line="240" w:lineRule="auto"/>
              <w:ind w:left="252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93A51" w:rsidRPr="005B2FA9" w14:paraId="512448DC" w14:textId="77777777" w:rsidTr="00911394">
        <w:trPr>
          <w:trHeight w:val="20"/>
        </w:trPr>
        <w:tc>
          <w:tcPr>
            <w:tcW w:w="3330" w:type="dxa"/>
          </w:tcPr>
          <w:p w14:paraId="782590C4" w14:textId="77777777" w:rsidR="00E93A51" w:rsidRPr="005B2FA9" w:rsidRDefault="00E93A51" w:rsidP="00C41E79">
            <w:pPr>
              <w:tabs>
                <w:tab w:val="left" w:pos="1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42FB3FA" w14:textId="44313513" w:rsidR="00E93A51" w:rsidRPr="005B2FA9" w:rsidRDefault="00E93A51" w:rsidP="00E93A51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410" w:type="dxa"/>
          </w:tcPr>
          <w:p w14:paraId="45185290" w14:textId="74D848A7" w:rsidR="00E93A51" w:rsidRPr="005B2FA9" w:rsidRDefault="00E93A51" w:rsidP="00C41E79">
            <w:pPr>
              <w:tabs>
                <w:tab w:val="left" w:pos="4302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      สั่งการและควบคุมกิจกรรมต่าง</w:t>
            </w:r>
            <w:r w:rsidR="00326490" w:rsidRPr="005B2FA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205A56E9" w14:textId="77777777" w:rsidR="009C7BD2" w:rsidRPr="005B2FA9" w:rsidRDefault="009C7BD2" w:rsidP="005021D2">
      <w:pPr>
        <w:ind w:left="540"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0E7FF8" w:rsidRPr="005B2FA9" w14:paraId="4ACFBAEE" w14:textId="77777777" w:rsidTr="004758E2">
        <w:trPr>
          <w:tblHeader/>
        </w:trPr>
        <w:tc>
          <w:tcPr>
            <w:tcW w:w="6300" w:type="dxa"/>
          </w:tcPr>
          <w:p w14:paraId="1ECD5043" w14:textId="0AF29A34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</w:t>
            </w:r>
            <w:r w:rsidR="00B80AA3"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หรือกิจการ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458CD48F" w14:textId="3755C2BA" w:rsidR="000E7FF8" w:rsidRPr="005B2FA9" w:rsidRDefault="000E7FF8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C350F5" w14:textId="77777777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05AD21" w14:textId="00F0F78E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0E7FF8" w:rsidRPr="005B2FA9" w14:paraId="53082373" w14:textId="77777777" w:rsidTr="004758E2">
        <w:trPr>
          <w:tblHeader/>
        </w:trPr>
        <w:tc>
          <w:tcPr>
            <w:tcW w:w="6300" w:type="dxa"/>
          </w:tcPr>
          <w:p w14:paraId="6D63622B" w14:textId="1C6C1E71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</w:tcPr>
          <w:p w14:paraId="18B9EC5B" w14:textId="3758928D" w:rsidR="000E7FF8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C588E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AD25B8" w14:textId="77777777" w:rsidR="000E7FF8" w:rsidRPr="005B2FA9" w:rsidRDefault="000E7FF8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08CC256" w14:textId="494A0996" w:rsidR="000E7FF8" w:rsidRPr="005B2FA9" w:rsidRDefault="00803259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C588E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0E7FF8" w:rsidRPr="005B2FA9" w14:paraId="1CAD7F8F" w14:textId="77777777" w:rsidTr="004758E2">
        <w:tc>
          <w:tcPr>
            <w:tcW w:w="6300" w:type="dxa"/>
          </w:tcPr>
          <w:p w14:paraId="1E43248A" w14:textId="77777777" w:rsidR="000E7FF8" w:rsidRPr="005B2FA9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10DD8113" w14:textId="77777777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E7FF8" w:rsidRPr="005B2FA9" w14:paraId="3A751C1D" w14:textId="77777777" w:rsidTr="004758E2">
        <w:tc>
          <w:tcPr>
            <w:tcW w:w="6300" w:type="dxa"/>
          </w:tcPr>
          <w:p w14:paraId="470359A1" w14:textId="5000A6EA" w:rsidR="000E7FF8" w:rsidRPr="005B2FA9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1260" w:type="dxa"/>
          </w:tcPr>
          <w:p w14:paraId="669256AB" w14:textId="77777777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713CE84" w14:textId="77777777" w:rsidR="000E7FF8" w:rsidRPr="005B2FA9" w:rsidRDefault="000E7FF8" w:rsidP="005021D2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DE6631C" w14:textId="77777777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E7FF8" w:rsidRPr="005B2FA9" w14:paraId="04032F2E" w14:textId="77777777" w:rsidTr="004758E2">
        <w:tc>
          <w:tcPr>
            <w:tcW w:w="6300" w:type="dxa"/>
          </w:tcPr>
          <w:p w14:paraId="39C45097" w14:textId="1E57B1A5" w:rsidR="000E7FF8" w:rsidRPr="005B2FA9" w:rsidRDefault="000E7FF8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14:paraId="3B547258" w14:textId="5E26ECD4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1B36A5E" w14:textId="77777777" w:rsidR="000E7FF8" w:rsidRPr="005B2FA9" w:rsidRDefault="000E7FF8" w:rsidP="005021D2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4B046E2A" w14:textId="419DCF4F" w:rsidR="000E7FF8" w:rsidRPr="005B2FA9" w:rsidRDefault="000E7FF8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C588E" w:rsidRPr="005B2FA9" w14:paraId="6DF3EB7B" w14:textId="77777777" w:rsidTr="00DD6FCA">
        <w:tc>
          <w:tcPr>
            <w:tcW w:w="6300" w:type="dxa"/>
          </w:tcPr>
          <w:p w14:paraId="4AC2BD77" w14:textId="1EBAD32D" w:rsidR="000C588E" w:rsidRPr="005B2FA9" w:rsidRDefault="000C588E" w:rsidP="000C58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ผลประโยชน์ระยะสั้น</w:t>
            </w:r>
          </w:p>
        </w:tc>
        <w:tc>
          <w:tcPr>
            <w:tcW w:w="1260" w:type="dxa"/>
          </w:tcPr>
          <w:p w14:paraId="2BEB5C1F" w14:textId="1DFC049A" w:rsidR="000C588E" w:rsidRPr="005B2FA9" w:rsidRDefault="00A7114D" w:rsidP="000C588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8,05</w:t>
            </w:r>
            <w:r w:rsidR="00A0585C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7F39CC3A" w14:textId="77777777" w:rsidR="000C588E" w:rsidRPr="005B2FA9" w:rsidRDefault="000C588E" w:rsidP="000C588E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675CCB66" w14:textId="4B3BA32D" w:rsidR="000C588E" w:rsidRPr="005B2FA9" w:rsidRDefault="000C588E" w:rsidP="000C588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4,055</w:t>
            </w:r>
          </w:p>
        </w:tc>
      </w:tr>
      <w:tr w:rsidR="000C588E" w:rsidRPr="005B2FA9" w14:paraId="6B2E7213" w14:textId="77777777" w:rsidTr="00DD6FCA">
        <w:tc>
          <w:tcPr>
            <w:tcW w:w="6300" w:type="dxa"/>
          </w:tcPr>
          <w:p w14:paraId="0935BD19" w14:textId="7086E0E8" w:rsidR="000C588E" w:rsidRPr="005B2FA9" w:rsidRDefault="000C588E" w:rsidP="000C58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42333" w14:textId="0863722A" w:rsidR="000C588E" w:rsidRPr="005B2FA9" w:rsidRDefault="00A7114D" w:rsidP="000C588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4CE7416E" w14:textId="77777777" w:rsidR="000C588E" w:rsidRPr="005B2FA9" w:rsidRDefault="000C588E" w:rsidP="000C588E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C5F3FF" w14:textId="0EC4236F" w:rsidR="000C588E" w:rsidRPr="005B2FA9" w:rsidRDefault="000C588E" w:rsidP="000C588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</w:tr>
      <w:tr w:rsidR="000C588E" w:rsidRPr="005B2FA9" w14:paraId="65CE0AD4" w14:textId="77777777" w:rsidTr="00DD6FCA">
        <w:tc>
          <w:tcPr>
            <w:tcW w:w="6300" w:type="dxa"/>
          </w:tcPr>
          <w:p w14:paraId="6FDB2714" w14:textId="77777777" w:rsidR="000C588E" w:rsidRPr="005B2FA9" w:rsidRDefault="000C588E" w:rsidP="000C58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7724EC" w14:textId="6079DE1E" w:rsidR="000C588E" w:rsidRPr="005B2FA9" w:rsidRDefault="00A7114D" w:rsidP="000C588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8,348</w:t>
            </w:r>
          </w:p>
        </w:tc>
        <w:tc>
          <w:tcPr>
            <w:tcW w:w="270" w:type="dxa"/>
            <w:vAlign w:val="bottom"/>
          </w:tcPr>
          <w:p w14:paraId="06D058EA" w14:textId="77777777" w:rsidR="000C588E" w:rsidRPr="005B2FA9" w:rsidRDefault="000C588E" w:rsidP="000C588E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FC10F" w14:textId="529582A7" w:rsidR="000C588E" w:rsidRPr="005B2FA9" w:rsidRDefault="000C588E" w:rsidP="000C588E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4,210</w:t>
            </w:r>
          </w:p>
        </w:tc>
      </w:tr>
    </w:tbl>
    <w:p w14:paraId="66379B79" w14:textId="77777777" w:rsidR="00D55D39" w:rsidRPr="005B2FA9" w:rsidRDefault="00D55D39" w:rsidP="005021D2">
      <w:pPr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411EE6E6" w14:textId="5136BCD7" w:rsidR="003A40E2" w:rsidRPr="005B2FA9" w:rsidRDefault="003A40E2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</w:t>
      </w:r>
      <w:r w:rsidR="002932CC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598CCB50" w14:textId="77777777" w:rsidR="007E5DB1" w:rsidRPr="005B2FA9" w:rsidRDefault="007E5DB1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8"/>
        <w:gridCol w:w="1456"/>
        <w:gridCol w:w="268"/>
        <w:gridCol w:w="1259"/>
      </w:tblGrid>
      <w:tr w:rsidR="0024451C" w:rsidRPr="005B2FA9" w14:paraId="4714378F" w14:textId="77777777" w:rsidTr="00691EE8">
        <w:trPr>
          <w:tblHeader/>
        </w:trPr>
        <w:tc>
          <w:tcPr>
            <w:tcW w:w="6128" w:type="dxa"/>
          </w:tcPr>
          <w:p w14:paraId="11D6BFB8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6" w:type="dxa"/>
          </w:tcPr>
          <w:p w14:paraId="600474AE" w14:textId="24ADF5D6" w:rsidR="0024451C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65F0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8" w:type="dxa"/>
          </w:tcPr>
          <w:p w14:paraId="25FD2548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59" w:type="dxa"/>
          </w:tcPr>
          <w:p w14:paraId="7B8C0E79" w14:textId="28AD9A3F" w:rsidR="0024451C" w:rsidRPr="005B2FA9" w:rsidRDefault="00803259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65F0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4451C" w:rsidRPr="005B2FA9" w14:paraId="31E6ADC9" w14:textId="77777777" w:rsidTr="00A7114D">
        <w:tc>
          <w:tcPr>
            <w:tcW w:w="6128" w:type="dxa"/>
          </w:tcPr>
          <w:p w14:paraId="1FB449CE" w14:textId="77777777" w:rsidR="0024451C" w:rsidRPr="005B2FA9" w:rsidRDefault="0024451C" w:rsidP="005021D2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983" w:type="dxa"/>
            <w:gridSpan w:val="3"/>
          </w:tcPr>
          <w:p w14:paraId="1E2FFC17" w14:textId="17015024" w:rsidR="0024451C" w:rsidRPr="005B2FA9" w:rsidRDefault="0024451C" w:rsidP="005021D2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65F0D" w:rsidRPr="005B2FA9" w14:paraId="63EF718E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1F41204E" w14:textId="77777777" w:rsidR="00065F0D" w:rsidRPr="005B2FA9" w:rsidRDefault="00065F0D" w:rsidP="00065F0D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456" w:type="dxa"/>
          </w:tcPr>
          <w:p w14:paraId="2081169F" w14:textId="3F6E8094" w:rsidR="00065F0D" w:rsidRPr="005B2FA9" w:rsidRDefault="00D55D39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34D93C7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hideMark/>
          </w:tcPr>
          <w:p w14:paraId="222AEDBF" w14:textId="1DB77D2A" w:rsidR="00065F0D" w:rsidRPr="005B2FA9" w:rsidRDefault="00065F0D" w:rsidP="00065F0D">
            <w:pPr>
              <w:pStyle w:val="BodyTextIndent2"/>
              <w:tabs>
                <w:tab w:val="decimal" w:pos="973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</w:p>
        </w:tc>
      </w:tr>
      <w:tr w:rsidR="00065F0D" w:rsidRPr="005B2FA9" w14:paraId="0F116363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73E44520" w14:textId="77777777" w:rsidR="00065F0D" w:rsidRPr="005B2FA9" w:rsidRDefault="00065F0D" w:rsidP="00065F0D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1456" w:type="dxa"/>
          </w:tcPr>
          <w:p w14:paraId="173CD616" w14:textId="42101336" w:rsidR="00065F0D" w:rsidRPr="005B2FA9" w:rsidRDefault="00A7114D" w:rsidP="00A7114D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268" w:type="dxa"/>
          </w:tcPr>
          <w:p w14:paraId="13EDCE68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hideMark/>
          </w:tcPr>
          <w:p w14:paraId="2514190A" w14:textId="5187EFB1" w:rsidR="00065F0D" w:rsidRPr="005B2FA9" w:rsidRDefault="00065F0D" w:rsidP="00065F0D">
            <w:pPr>
              <w:pStyle w:val="BodyTextIndent2"/>
              <w:tabs>
                <w:tab w:val="decimal" w:pos="973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</w:p>
        </w:tc>
      </w:tr>
      <w:tr w:rsidR="00065F0D" w:rsidRPr="005B2FA9" w14:paraId="11BF68E0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291E7CC5" w14:textId="77777777" w:rsidR="00065F0D" w:rsidRPr="005B2FA9" w:rsidRDefault="00065F0D" w:rsidP="00065F0D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1456" w:type="dxa"/>
          </w:tcPr>
          <w:p w14:paraId="11A56710" w14:textId="2983CDF8" w:rsidR="00065F0D" w:rsidRPr="005B2FA9" w:rsidRDefault="00A7114D" w:rsidP="00A7114D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5,272</w:t>
            </w:r>
          </w:p>
        </w:tc>
        <w:tc>
          <w:tcPr>
            <w:tcW w:w="268" w:type="dxa"/>
          </w:tcPr>
          <w:p w14:paraId="116F8DF5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hideMark/>
          </w:tcPr>
          <w:p w14:paraId="7FA5ABDE" w14:textId="041AD7BB" w:rsidR="00065F0D" w:rsidRPr="005B2FA9" w:rsidRDefault="00065F0D" w:rsidP="00065F0D">
            <w:pPr>
              <w:pStyle w:val="BodyTextIndent2"/>
              <w:tabs>
                <w:tab w:val="decimal" w:pos="973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7,837</w:t>
            </w:r>
          </w:p>
        </w:tc>
      </w:tr>
      <w:tr w:rsidR="00065F0D" w:rsidRPr="005B2FA9" w14:paraId="270791AE" w14:textId="77777777" w:rsidTr="00691EE8">
        <w:tblPrEx>
          <w:tblLook w:val="04A0" w:firstRow="1" w:lastRow="0" w:firstColumn="1" w:lastColumn="0" w:noHBand="0" w:noVBand="1"/>
        </w:tblPrEx>
        <w:tc>
          <w:tcPr>
            <w:tcW w:w="6128" w:type="dxa"/>
            <w:hideMark/>
          </w:tcPr>
          <w:p w14:paraId="4EC018D8" w14:textId="77777777" w:rsidR="00065F0D" w:rsidRPr="005B2FA9" w:rsidRDefault="00065F0D" w:rsidP="00065F0D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85E91E" w14:textId="20942BF3" w:rsidR="00065F0D" w:rsidRPr="005B2FA9" w:rsidRDefault="00691EE8" w:rsidP="00A7114D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5,294</w:t>
            </w:r>
          </w:p>
        </w:tc>
        <w:tc>
          <w:tcPr>
            <w:tcW w:w="268" w:type="dxa"/>
            <w:vAlign w:val="bottom"/>
          </w:tcPr>
          <w:p w14:paraId="3E4CE4C9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 w:firstLine="61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F1D866" w14:textId="77BB0AE8" w:rsidR="00065F0D" w:rsidRPr="005B2FA9" w:rsidRDefault="00691EE8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69" w:right="-79" w:firstLine="6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7,966</w:t>
            </w:r>
          </w:p>
        </w:tc>
      </w:tr>
    </w:tbl>
    <w:p w14:paraId="3B08572A" w14:textId="30584296" w:rsidR="00DC78DB" w:rsidRPr="005B2FA9" w:rsidRDefault="00DC78DB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ลูกหนี้การค้าและลูกหนี้หมุนเวียนอื่น</w:t>
      </w:r>
    </w:p>
    <w:p w14:paraId="1E68F193" w14:textId="77777777" w:rsidR="00DC78DB" w:rsidRPr="005B2FA9" w:rsidRDefault="00DC78DB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6120"/>
        <w:gridCol w:w="236"/>
        <w:gridCol w:w="1260"/>
        <w:gridCol w:w="270"/>
        <w:gridCol w:w="1294"/>
      </w:tblGrid>
      <w:tr w:rsidR="0024451C" w:rsidRPr="005B2FA9" w14:paraId="2F79CCCC" w14:textId="77777777" w:rsidTr="00EF0351">
        <w:trPr>
          <w:tblHeader/>
        </w:trPr>
        <w:tc>
          <w:tcPr>
            <w:tcW w:w="6120" w:type="dxa"/>
          </w:tcPr>
          <w:p w14:paraId="014F9E25" w14:textId="3196F4E3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191585E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FF7DC99" w14:textId="627A4452" w:rsidR="0024451C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65F0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2D6BA3D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32B39C24" w14:textId="032470B6" w:rsidR="0024451C" w:rsidRPr="005B2FA9" w:rsidRDefault="00803259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65F0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24451C" w:rsidRPr="005B2FA9" w14:paraId="78F178C0" w14:textId="77777777" w:rsidTr="00EF0351">
        <w:trPr>
          <w:tblHeader/>
        </w:trPr>
        <w:tc>
          <w:tcPr>
            <w:tcW w:w="6120" w:type="dxa"/>
          </w:tcPr>
          <w:p w14:paraId="6EB27F08" w14:textId="77777777" w:rsidR="0024451C" w:rsidRPr="005B2FA9" w:rsidRDefault="0024451C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4C2836EB" w14:textId="77777777" w:rsidR="0024451C" w:rsidRPr="005B2FA9" w:rsidRDefault="0024451C" w:rsidP="005021D2">
            <w:pPr>
              <w:pStyle w:val="BodyTextIndent2"/>
              <w:spacing w:before="0"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24" w:type="dxa"/>
            <w:gridSpan w:val="3"/>
          </w:tcPr>
          <w:p w14:paraId="50C03657" w14:textId="67100CC0" w:rsidR="0024451C" w:rsidRPr="005B2FA9" w:rsidRDefault="0024451C" w:rsidP="005021D2">
            <w:pPr>
              <w:pStyle w:val="BodyTextIndent2"/>
              <w:spacing w:before="0" w:line="240" w:lineRule="atLeast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065F0D" w:rsidRPr="005B2FA9" w14:paraId="163DD200" w14:textId="77777777" w:rsidTr="00EF0351">
        <w:tc>
          <w:tcPr>
            <w:tcW w:w="6120" w:type="dxa"/>
          </w:tcPr>
          <w:p w14:paraId="62B25316" w14:textId="085A4051" w:rsidR="00065F0D" w:rsidRPr="005B2FA9" w:rsidRDefault="00065F0D" w:rsidP="00065F0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236" w:type="dxa"/>
          </w:tcPr>
          <w:p w14:paraId="55C4928B" w14:textId="77777777" w:rsidR="00065F0D" w:rsidRPr="005B2FA9" w:rsidRDefault="00065F0D" w:rsidP="00065F0D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6BD21" w14:textId="3CE8D7FF" w:rsidR="00065F0D" w:rsidRPr="005B2FA9" w:rsidRDefault="00A7114D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832A45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3,419</w:t>
            </w:r>
          </w:p>
        </w:tc>
        <w:tc>
          <w:tcPr>
            <w:tcW w:w="270" w:type="dxa"/>
          </w:tcPr>
          <w:p w14:paraId="5C0284A3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67A73F8C" w14:textId="7DCD134A" w:rsidR="00065F0D" w:rsidRPr="005B2FA9" w:rsidRDefault="00065F0D" w:rsidP="00AC773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</w:t>
            </w:r>
            <w:r w:rsidR="003810D3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</w:tr>
      <w:tr w:rsidR="00065F0D" w:rsidRPr="005B2FA9" w14:paraId="3168341A" w14:textId="77777777" w:rsidTr="00D27F13">
        <w:tc>
          <w:tcPr>
            <w:tcW w:w="6120" w:type="dxa"/>
          </w:tcPr>
          <w:p w14:paraId="48F95FA5" w14:textId="2F652F45" w:rsidR="00065F0D" w:rsidRPr="005B2FA9" w:rsidRDefault="00065F0D" w:rsidP="00065F0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236" w:type="dxa"/>
          </w:tcPr>
          <w:p w14:paraId="21D72671" w14:textId="77777777" w:rsidR="00065F0D" w:rsidRPr="005B2FA9" w:rsidRDefault="00065F0D" w:rsidP="00065F0D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EA8D4C" w14:textId="77777777" w:rsidR="00065F0D" w:rsidRPr="005B2FA9" w:rsidRDefault="00065F0D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3B8B0E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615267E2" w14:textId="77777777" w:rsidR="00065F0D" w:rsidRPr="005B2FA9" w:rsidRDefault="00065F0D" w:rsidP="00AC7730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65F0D" w:rsidRPr="005B2FA9" w14:paraId="6ADB1B16" w14:textId="77777777" w:rsidTr="00D27F13">
        <w:tc>
          <w:tcPr>
            <w:tcW w:w="6120" w:type="dxa"/>
          </w:tcPr>
          <w:p w14:paraId="178EC79C" w14:textId="4AABF584" w:rsidR="00065F0D" w:rsidRPr="005B2FA9" w:rsidRDefault="00065F0D" w:rsidP="00065F0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36" w:type="dxa"/>
          </w:tcPr>
          <w:p w14:paraId="5B8C7387" w14:textId="77777777" w:rsidR="00065F0D" w:rsidRPr="005B2FA9" w:rsidRDefault="00065F0D" w:rsidP="00065F0D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38E34D" w14:textId="1DF72E7A" w:rsidR="00065F0D" w:rsidRPr="005B2FA9" w:rsidRDefault="00A7114D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20,447</w:t>
            </w:r>
          </w:p>
        </w:tc>
        <w:tc>
          <w:tcPr>
            <w:tcW w:w="270" w:type="dxa"/>
          </w:tcPr>
          <w:p w14:paraId="3F74D1F8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FA7FE7E" w14:textId="79A2F361" w:rsidR="00065F0D" w:rsidRPr="005B2FA9" w:rsidRDefault="00065F0D" w:rsidP="00AC7730">
            <w:pPr>
              <w:pStyle w:val="BodyTextIndent2"/>
              <w:tabs>
                <w:tab w:val="decimal" w:pos="910"/>
                <w:tab w:val="decimal" w:pos="972"/>
              </w:tabs>
              <w:spacing w:before="0" w:line="240" w:lineRule="atLeast"/>
              <w:ind w:left="290" w:right="-500" w:firstLine="2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2,987</w:t>
            </w:r>
          </w:p>
        </w:tc>
      </w:tr>
      <w:tr w:rsidR="00065F0D" w:rsidRPr="005B2FA9" w14:paraId="602D2CB9" w14:textId="77777777" w:rsidTr="00D27F13">
        <w:tc>
          <w:tcPr>
            <w:tcW w:w="6120" w:type="dxa"/>
          </w:tcPr>
          <w:p w14:paraId="55F1367E" w14:textId="33341663" w:rsidR="00065F0D" w:rsidRPr="005B2FA9" w:rsidRDefault="00065F0D" w:rsidP="00065F0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832A45"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21C453B2" w14:textId="77777777" w:rsidR="00065F0D" w:rsidRPr="005B2FA9" w:rsidRDefault="00065F0D" w:rsidP="00065F0D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CB97EE" w14:textId="55CC03B4" w:rsidR="00065F0D" w:rsidRPr="005B2FA9" w:rsidRDefault="00A7114D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32A45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3,866</w:t>
            </w:r>
          </w:p>
        </w:tc>
        <w:tc>
          <w:tcPr>
            <w:tcW w:w="270" w:type="dxa"/>
          </w:tcPr>
          <w:p w14:paraId="349024C8" w14:textId="77777777" w:rsidR="00065F0D" w:rsidRPr="005B2FA9" w:rsidRDefault="00065F0D" w:rsidP="00664586">
            <w:pPr>
              <w:pStyle w:val="BodyTextIndent2"/>
              <w:tabs>
                <w:tab w:val="decimal" w:pos="910"/>
                <w:tab w:val="decimal" w:pos="972"/>
              </w:tabs>
              <w:spacing w:before="0" w:line="240" w:lineRule="atLeast"/>
              <w:ind w:left="290" w:right="-500" w:firstLine="2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8DFE3A7" w14:textId="1B144BED" w:rsidR="00065F0D" w:rsidRPr="005B2FA9" w:rsidRDefault="00065F0D" w:rsidP="00664586">
            <w:pPr>
              <w:pStyle w:val="BodyTextIndent2"/>
              <w:spacing w:before="0" w:line="240" w:lineRule="atLeast"/>
              <w:ind w:left="290" w:right="-500" w:firstLine="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</w:t>
            </w:r>
            <w:r w:rsidR="003810D3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</w:tr>
      <w:tr w:rsidR="00BD0A8E" w:rsidRPr="005B2FA9" w14:paraId="7BAC851D" w14:textId="77777777" w:rsidTr="00D27F13">
        <w:tc>
          <w:tcPr>
            <w:tcW w:w="6120" w:type="dxa"/>
          </w:tcPr>
          <w:p w14:paraId="3FC7E4E4" w14:textId="3147FB33" w:rsidR="00BD0A8E" w:rsidRPr="005B2FA9" w:rsidRDefault="00BD0A8E" w:rsidP="00BD0A8E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36" w:type="dxa"/>
          </w:tcPr>
          <w:p w14:paraId="72A4CEB3" w14:textId="77777777" w:rsidR="00BD0A8E" w:rsidRPr="005B2FA9" w:rsidRDefault="00BD0A8E" w:rsidP="00BD0A8E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9A9AFE" w14:textId="5EC75AAF" w:rsidR="00BD0A8E" w:rsidRPr="005B2FA9" w:rsidRDefault="00A7114D" w:rsidP="00BD0A8E">
            <w:pPr>
              <w:pStyle w:val="BodyTextIndent2"/>
              <w:spacing w:before="0" w:line="240" w:lineRule="atLeast"/>
              <w:ind w:left="290" w:right="-500" w:firstLine="3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138E6C1" w14:textId="77777777" w:rsidR="00BD0A8E" w:rsidRPr="005B2FA9" w:rsidRDefault="00BD0A8E" w:rsidP="00BD0A8E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3EF943D8" w14:textId="6433878F" w:rsidR="00BD0A8E" w:rsidRPr="005B2FA9" w:rsidRDefault="00BD0A8E" w:rsidP="00BD0A8E">
            <w:pPr>
              <w:pStyle w:val="BodyTextIndent2"/>
              <w:spacing w:before="0" w:line="240" w:lineRule="atLeast"/>
              <w:ind w:left="290" w:right="-500" w:firstLine="3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65F0D" w:rsidRPr="005B2FA9" w14:paraId="66F65E09" w14:textId="77777777" w:rsidTr="008C3DA7">
        <w:tc>
          <w:tcPr>
            <w:tcW w:w="6120" w:type="dxa"/>
          </w:tcPr>
          <w:p w14:paraId="437E3A3E" w14:textId="4E3D7FEA" w:rsidR="00065F0D" w:rsidRPr="005B2FA9" w:rsidRDefault="00832A45" w:rsidP="00065F0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- </w:t>
            </w:r>
            <w:r w:rsidR="00065F0D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3EF9B24" w14:textId="77777777" w:rsidR="00065F0D" w:rsidRPr="005B2FA9" w:rsidRDefault="00065F0D" w:rsidP="00065F0D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F89CC" w14:textId="5520F64B" w:rsidR="00065F0D" w:rsidRPr="005B2FA9" w:rsidRDefault="00A7114D" w:rsidP="00065F0D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832A45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3,866</w:t>
            </w:r>
          </w:p>
        </w:tc>
        <w:tc>
          <w:tcPr>
            <w:tcW w:w="270" w:type="dxa"/>
          </w:tcPr>
          <w:p w14:paraId="66F62927" w14:textId="77777777" w:rsidR="00065F0D" w:rsidRPr="005B2FA9" w:rsidRDefault="00065F0D" w:rsidP="00065F0D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C95B967" w14:textId="2C252AF4" w:rsidR="00065F0D" w:rsidRPr="005B2FA9" w:rsidRDefault="00065F0D" w:rsidP="00664586">
            <w:pPr>
              <w:pStyle w:val="BodyTextIndent2"/>
              <w:spacing w:before="0" w:line="240" w:lineRule="atLeast"/>
              <w:ind w:left="0" w:right="-108" w:firstLine="3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</w:t>
            </w:r>
            <w:r w:rsidR="003810D3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</w:tr>
      <w:tr w:rsidR="00832A45" w:rsidRPr="005B2FA9" w14:paraId="6324D1D2" w14:textId="77777777" w:rsidTr="00287A65">
        <w:trPr>
          <w:tblHeader/>
        </w:trPr>
        <w:tc>
          <w:tcPr>
            <w:tcW w:w="6120" w:type="dxa"/>
          </w:tcPr>
          <w:p w14:paraId="5789BD49" w14:textId="6E13BF82" w:rsidR="008E22D4" w:rsidRPr="005B2FA9" w:rsidRDefault="008E22D4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A2F6E7D" w14:textId="77777777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8AE8A7F" w14:textId="6C936843" w:rsidR="00832A45" w:rsidRPr="005B2FA9" w:rsidRDefault="00832A45" w:rsidP="00287A65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042938" w14:textId="77777777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39ADFF38" w14:textId="48C5EFF5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32A45" w:rsidRPr="005B2FA9" w14:paraId="3A6454FF" w14:textId="77777777" w:rsidTr="00287A65">
        <w:trPr>
          <w:tblHeader/>
        </w:trPr>
        <w:tc>
          <w:tcPr>
            <w:tcW w:w="6120" w:type="dxa"/>
          </w:tcPr>
          <w:p w14:paraId="51FC8837" w14:textId="31494042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36" w:type="dxa"/>
          </w:tcPr>
          <w:p w14:paraId="600295EC" w14:textId="77777777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5E3E66CF" w14:textId="77777777" w:rsidR="00832A45" w:rsidRPr="005B2FA9" w:rsidRDefault="00832A45" w:rsidP="00287A65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FAF881" w14:textId="77777777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94" w:type="dxa"/>
          </w:tcPr>
          <w:p w14:paraId="291C3685" w14:textId="77777777" w:rsidR="00832A45" w:rsidRPr="005B2FA9" w:rsidRDefault="00832A45" w:rsidP="00287A65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832A45" w:rsidRPr="005B2FA9" w14:paraId="714CFDDA" w14:textId="77777777" w:rsidTr="00287A65">
        <w:tc>
          <w:tcPr>
            <w:tcW w:w="6120" w:type="dxa"/>
          </w:tcPr>
          <w:p w14:paraId="3EED5DB2" w14:textId="4304792D" w:rsidR="00832A45" w:rsidRPr="005B2FA9" w:rsidRDefault="00832A45" w:rsidP="00287A6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ค่าเช่าจ่ายล่วงหน้า</w:t>
            </w:r>
          </w:p>
        </w:tc>
        <w:tc>
          <w:tcPr>
            <w:tcW w:w="236" w:type="dxa"/>
          </w:tcPr>
          <w:p w14:paraId="3330562C" w14:textId="77777777" w:rsidR="00832A45" w:rsidRPr="005B2FA9" w:rsidRDefault="00832A45" w:rsidP="00287A65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66AE06" w14:textId="481743EC" w:rsidR="00832A45" w:rsidRPr="005B2FA9" w:rsidRDefault="00832A45" w:rsidP="00287A65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3,117</w:t>
            </w:r>
          </w:p>
        </w:tc>
        <w:tc>
          <w:tcPr>
            <w:tcW w:w="270" w:type="dxa"/>
          </w:tcPr>
          <w:p w14:paraId="5E2F066D" w14:textId="77777777" w:rsidR="00832A45" w:rsidRPr="005B2FA9" w:rsidRDefault="00832A45" w:rsidP="00287A65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4D16732A" w14:textId="4A068845" w:rsidR="00832A45" w:rsidRPr="005B2FA9" w:rsidRDefault="003810D3" w:rsidP="003810D3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</w:tr>
      <w:tr w:rsidR="00832A45" w:rsidRPr="005B2FA9" w14:paraId="0FE74100" w14:textId="77777777" w:rsidTr="00287A65">
        <w:tc>
          <w:tcPr>
            <w:tcW w:w="6120" w:type="dxa"/>
          </w:tcPr>
          <w:p w14:paraId="7D385BEB" w14:textId="24090C38" w:rsidR="00832A45" w:rsidRPr="005B2FA9" w:rsidRDefault="00832A45" w:rsidP="00287A6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14:paraId="762B32F0" w14:textId="77777777" w:rsidR="00832A45" w:rsidRPr="005B2FA9" w:rsidRDefault="00832A45" w:rsidP="00287A65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4E2908" w14:textId="3FA6FC90" w:rsidR="00832A45" w:rsidRPr="005B2FA9" w:rsidRDefault="00972F2B" w:rsidP="00287A65">
            <w:pPr>
              <w:pStyle w:val="BodyTextIndent2"/>
              <w:spacing w:before="0" w:line="240" w:lineRule="atLeast"/>
              <w:ind w:left="290" w:right="-500" w:firstLine="22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1,694</w:t>
            </w:r>
          </w:p>
        </w:tc>
        <w:tc>
          <w:tcPr>
            <w:tcW w:w="270" w:type="dxa"/>
          </w:tcPr>
          <w:p w14:paraId="3B88FDE2" w14:textId="77777777" w:rsidR="00832A45" w:rsidRPr="005B2FA9" w:rsidRDefault="00832A45" w:rsidP="00287A65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</w:tcPr>
          <w:p w14:paraId="1180A930" w14:textId="7420F86C" w:rsidR="00832A45" w:rsidRPr="005B2FA9" w:rsidRDefault="003810D3" w:rsidP="003810D3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3521D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832A45" w:rsidRPr="005B2FA9" w14:paraId="4D640DB7" w14:textId="77777777" w:rsidTr="00832A45">
        <w:tc>
          <w:tcPr>
            <w:tcW w:w="6120" w:type="dxa"/>
          </w:tcPr>
          <w:p w14:paraId="35B55712" w14:textId="646C1015" w:rsidR="00832A45" w:rsidRPr="005B2FA9" w:rsidRDefault="00832A45" w:rsidP="00287A6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236" w:type="dxa"/>
          </w:tcPr>
          <w:p w14:paraId="08DA1E9D" w14:textId="77777777" w:rsidR="00832A45" w:rsidRPr="005B2FA9" w:rsidRDefault="00832A45" w:rsidP="00287A65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D5350B" w14:textId="3A48CC89" w:rsidR="00832A45" w:rsidRPr="005B2FA9" w:rsidRDefault="00972F2B" w:rsidP="00287A65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832A45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811</w:t>
            </w:r>
          </w:p>
        </w:tc>
        <w:tc>
          <w:tcPr>
            <w:tcW w:w="270" w:type="dxa"/>
          </w:tcPr>
          <w:p w14:paraId="3860AFD4" w14:textId="77777777" w:rsidR="00832A45" w:rsidRPr="005B2FA9" w:rsidRDefault="00832A45" w:rsidP="00287A65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704620C5" w14:textId="54DABA62" w:rsidR="00832A45" w:rsidRPr="005B2FA9" w:rsidRDefault="003810D3" w:rsidP="003810D3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  <w:r w:rsidR="003521DD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</w:tr>
      <w:tr w:rsidR="00832A45" w:rsidRPr="005B2FA9" w14:paraId="4EA1152C" w14:textId="77777777" w:rsidTr="00287A65">
        <w:tc>
          <w:tcPr>
            <w:tcW w:w="6120" w:type="dxa"/>
          </w:tcPr>
          <w:p w14:paraId="6E86B1E8" w14:textId="23B37F8E" w:rsidR="00832A45" w:rsidRPr="005B2FA9" w:rsidRDefault="00832A45" w:rsidP="00287A6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236" w:type="dxa"/>
          </w:tcPr>
          <w:p w14:paraId="4063FB28" w14:textId="77777777" w:rsidR="00832A45" w:rsidRPr="005B2FA9" w:rsidRDefault="00832A45" w:rsidP="00287A65">
            <w:pPr>
              <w:tabs>
                <w:tab w:val="decimal" w:pos="97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6A6FA55" w14:textId="738DE1FE" w:rsidR="00832A45" w:rsidRPr="005B2FA9" w:rsidRDefault="00832A45" w:rsidP="00287A65">
            <w:pPr>
              <w:pStyle w:val="BodyTextIndent2"/>
              <w:tabs>
                <w:tab w:val="decimal" w:pos="972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972F2B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8,677</w:t>
            </w:r>
          </w:p>
        </w:tc>
        <w:tc>
          <w:tcPr>
            <w:tcW w:w="270" w:type="dxa"/>
          </w:tcPr>
          <w:p w14:paraId="5EDE6FAF" w14:textId="77777777" w:rsidR="00832A45" w:rsidRPr="005B2FA9" w:rsidRDefault="00832A45" w:rsidP="00287A65">
            <w:pPr>
              <w:pStyle w:val="BodyText2"/>
              <w:tabs>
                <w:tab w:val="decimal" w:pos="972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66F807E" w14:textId="6ECCC9D4" w:rsidR="00832A45" w:rsidRPr="005B2FA9" w:rsidRDefault="003810D3" w:rsidP="00287A65">
            <w:pPr>
              <w:pStyle w:val="BodyTextIndent2"/>
              <w:tabs>
                <w:tab w:val="decimal" w:pos="972"/>
              </w:tabs>
              <w:spacing w:before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73,58</w:t>
            </w:r>
            <w:r w:rsidR="003521DD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1C467F2E" w14:textId="77777777" w:rsidR="00832A45" w:rsidRPr="005B2FA9" w:rsidRDefault="00832A45" w:rsidP="00F06B6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9525439" w14:textId="1A85FA85" w:rsidR="00F503C7" w:rsidRPr="005B2FA9" w:rsidRDefault="00090C4A" w:rsidP="00F06B6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3C4527" w:rsidRPr="005B2FA9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63285A" w:rsidRPr="005B2FA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B2FA9">
        <w:rPr>
          <w:rFonts w:asciiTheme="majorBidi" w:hAnsiTheme="majorBidi" w:cstheme="majorBidi"/>
          <w:sz w:val="30"/>
          <w:szCs w:val="30"/>
        </w:rPr>
        <w:t xml:space="preserve"> (</w:t>
      </w:r>
      <w:r w:rsidRPr="005B2FA9">
        <w:rPr>
          <w:rFonts w:asciiTheme="majorBidi" w:hAnsiTheme="majorBidi" w:cstheme="majorBidi"/>
          <w:sz w:val="30"/>
          <w:szCs w:val="30"/>
          <w:cs/>
        </w:rPr>
        <w:t>ข.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>)</w:t>
      </w:r>
    </w:p>
    <w:p w14:paraId="2EB1142B" w14:textId="77777777" w:rsidR="00CF78B5" w:rsidRPr="005B2FA9" w:rsidRDefault="00CF78B5" w:rsidP="00F06B6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6890D5F8" w14:textId="148C1D6E" w:rsidR="00D87AD8" w:rsidRPr="005B2FA9" w:rsidRDefault="00D87AD8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สินค้าคงเหลือ </w:t>
      </w:r>
    </w:p>
    <w:p w14:paraId="176D6ADB" w14:textId="77777777" w:rsidR="00D87AD8" w:rsidRPr="005B2FA9" w:rsidRDefault="00D87AD8" w:rsidP="005021D2">
      <w:pPr>
        <w:spacing w:line="240" w:lineRule="atLeast"/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66"/>
        <w:gridCol w:w="1316"/>
        <w:gridCol w:w="236"/>
        <w:gridCol w:w="1197"/>
      </w:tblGrid>
      <w:tr w:rsidR="00737D15" w:rsidRPr="005B2FA9" w14:paraId="4BF1E2AE" w14:textId="77777777" w:rsidTr="00EF0351">
        <w:trPr>
          <w:tblHeader/>
        </w:trPr>
        <w:tc>
          <w:tcPr>
            <w:tcW w:w="6120" w:type="dxa"/>
          </w:tcPr>
          <w:p w14:paraId="255CC9AE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2A28A560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745D25C5" w14:textId="65B10F7D" w:rsidR="00737D15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D0A8E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347EE4DD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7" w:type="dxa"/>
          </w:tcPr>
          <w:p w14:paraId="031EB427" w14:textId="66DF2FC2" w:rsidR="00737D15" w:rsidRPr="005B2FA9" w:rsidRDefault="00803259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D0A8E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737D15" w:rsidRPr="005B2FA9" w14:paraId="5EFF170A" w14:textId="77777777" w:rsidTr="00EF0351">
        <w:trPr>
          <w:tblHeader/>
        </w:trPr>
        <w:tc>
          <w:tcPr>
            <w:tcW w:w="6120" w:type="dxa"/>
          </w:tcPr>
          <w:p w14:paraId="199214FE" w14:textId="77777777" w:rsidR="00737D15" w:rsidRPr="005B2FA9" w:rsidRDefault="00737D15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14:paraId="09EDD2C5" w14:textId="77777777" w:rsidR="00737D15" w:rsidRPr="005B2FA9" w:rsidRDefault="00737D15" w:rsidP="005021D2">
            <w:pPr>
              <w:pStyle w:val="BodyTextIndent2"/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49" w:type="dxa"/>
            <w:gridSpan w:val="3"/>
          </w:tcPr>
          <w:p w14:paraId="143C0E59" w14:textId="1AC1FA94" w:rsidR="00737D15" w:rsidRPr="005B2FA9" w:rsidRDefault="009B1812" w:rsidP="005021D2">
            <w:pPr>
              <w:pStyle w:val="BodyTextIndent2"/>
              <w:spacing w:before="0" w:line="240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D0A8E" w:rsidRPr="005B2FA9" w14:paraId="0588DFD1" w14:textId="77777777" w:rsidTr="00EF0351">
        <w:tc>
          <w:tcPr>
            <w:tcW w:w="6120" w:type="dxa"/>
          </w:tcPr>
          <w:p w14:paraId="7B23C900" w14:textId="77777777" w:rsidR="00BD0A8E" w:rsidRPr="005B2FA9" w:rsidRDefault="00BD0A8E" w:rsidP="00BD0A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266" w:type="dxa"/>
          </w:tcPr>
          <w:p w14:paraId="41DDD7BD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76AA4121" w14:textId="38D05A52" w:rsidR="00BD0A8E" w:rsidRPr="005B2FA9" w:rsidRDefault="00A7114D" w:rsidP="00A7114D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236" w:type="dxa"/>
          </w:tcPr>
          <w:p w14:paraId="7C917629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36F07BD" w14:textId="2FFCDDE0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1,056</w:t>
            </w:r>
          </w:p>
        </w:tc>
      </w:tr>
      <w:tr w:rsidR="00BD0A8E" w:rsidRPr="005B2FA9" w14:paraId="059C8BE6" w14:textId="77777777" w:rsidTr="00EF0351">
        <w:tc>
          <w:tcPr>
            <w:tcW w:w="6120" w:type="dxa"/>
          </w:tcPr>
          <w:p w14:paraId="6EFEF5AB" w14:textId="05B3EEF5" w:rsidR="00BD0A8E" w:rsidRPr="005B2FA9" w:rsidRDefault="00BD0A8E" w:rsidP="00BD0A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บรรจุภัณฑ์</w:t>
            </w:r>
          </w:p>
        </w:tc>
        <w:tc>
          <w:tcPr>
            <w:tcW w:w="266" w:type="dxa"/>
          </w:tcPr>
          <w:p w14:paraId="4A39498A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2C709C1" w14:textId="690D4346" w:rsidR="00BD0A8E" w:rsidRPr="005B2FA9" w:rsidRDefault="00A7114D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3,436</w:t>
            </w:r>
          </w:p>
        </w:tc>
        <w:tc>
          <w:tcPr>
            <w:tcW w:w="236" w:type="dxa"/>
          </w:tcPr>
          <w:p w14:paraId="78CDE3B0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DA4C815" w14:textId="1DABFD7C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3,252</w:t>
            </w:r>
          </w:p>
        </w:tc>
      </w:tr>
      <w:tr w:rsidR="00BD0A8E" w:rsidRPr="005B2FA9" w14:paraId="673D6B51" w14:textId="77777777" w:rsidTr="00EF0351">
        <w:tc>
          <w:tcPr>
            <w:tcW w:w="6120" w:type="dxa"/>
          </w:tcPr>
          <w:p w14:paraId="61AFA7DB" w14:textId="77777777" w:rsidR="00BD0A8E" w:rsidRPr="005B2FA9" w:rsidRDefault="00BD0A8E" w:rsidP="00BD0A8E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66" w:type="dxa"/>
          </w:tcPr>
          <w:p w14:paraId="52EEF187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33B4AA20" w14:textId="19EAFB8B" w:rsidR="00BD0A8E" w:rsidRPr="005B2FA9" w:rsidRDefault="00A7114D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4,385</w:t>
            </w:r>
          </w:p>
        </w:tc>
        <w:tc>
          <w:tcPr>
            <w:tcW w:w="236" w:type="dxa"/>
          </w:tcPr>
          <w:p w14:paraId="34EF5E8C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5E0B014A" w14:textId="23E0E944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4,308</w:t>
            </w:r>
          </w:p>
        </w:tc>
      </w:tr>
      <w:tr w:rsidR="00BD0A8E" w:rsidRPr="005B2FA9" w14:paraId="240A9FCC" w14:textId="77777777" w:rsidTr="00EF0351">
        <w:tc>
          <w:tcPr>
            <w:tcW w:w="6120" w:type="dxa"/>
          </w:tcPr>
          <w:p w14:paraId="3A4AF0CC" w14:textId="77777777" w:rsidR="00BD0A8E" w:rsidRPr="005B2FA9" w:rsidRDefault="00BD0A8E" w:rsidP="00BD0A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ค่าเผื่อมูลค่าสินค้าลดลง</w:t>
            </w:r>
          </w:p>
        </w:tc>
        <w:tc>
          <w:tcPr>
            <w:tcW w:w="266" w:type="dxa"/>
          </w:tcPr>
          <w:p w14:paraId="78B80151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46176C53" w14:textId="44E483E2" w:rsidR="00BD0A8E" w:rsidRPr="005B2FA9" w:rsidRDefault="00A7114D" w:rsidP="00A7114D">
            <w:pPr>
              <w:tabs>
                <w:tab w:val="decimal" w:pos="103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(55)</w:t>
            </w:r>
          </w:p>
        </w:tc>
        <w:tc>
          <w:tcPr>
            <w:tcW w:w="236" w:type="dxa"/>
          </w:tcPr>
          <w:p w14:paraId="0BA37536" w14:textId="77777777" w:rsidR="00BD0A8E" w:rsidRPr="005B2FA9" w:rsidRDefault="00BD0A8E" w:rsidP="00A7114D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8D44FEB" w14:textId="6A595308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(32)</w:t>
            </w:r>
          </w:p>
        </w:tc>
      </w:tr>
      <w:tr w:rsidR="00BD0A8E" w:rsidRPr="005B2FA9" w14:paraId="3F592B91" w14:textId="77777777" w:rsidTr="00EF0351">
        <w:tc>
          <w:tcPr>
            <w:tcW w:w="6120" w:type="dxa"/>
          </w:tcPr>
          <w:p w14:paraId="46A11C24" w14:textId="77777777" w:rsidR="00BD0A8E" w:rsidRPr="005B2FA9" w:rsidRDefault="00BD0A8E" w:rsidP="00BD0A8E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66" w:type="dxa"/>
          </w:tcPr>
          <w:p w14:paraId="43FC3E8B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EF82666" w14:textId="2555DFA2" w:rsidR="00BD0A8E" w:rsidRPr="005B2FA9" w:rsidRDefault="00A7114D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4,330</w:t>
            </w:r>
          </w:p>
        </w:tc>
        <w:tc>
          <w:tcPr>
            <w:tcW w:w="236" w:type="dxa"/>
          </w:tcPr>
          <w:p w14:paraId="50E5F0F8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05A32BC" w14:textId="672C98C2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4,276</w:t>
            </w:r>
          </w:p>
        </w:tc>
      </w:tr>
      <w:tr w:rsidR="00BD0A8E" w:rsidRPr="005B2FA9" w14:paraId="433214D6" w14:textId="77777777" w:rsidTr="00EF0351">
        <w:tc>
          <w:tcPr>
            <w:tcW w:w="6120" w:type="dxa"/>
          </w:tcPr>
          <w:p w14:paraId="43750CD1" w14:textId="7B2584F6" w:rsidR="00BD0A8E" w:rsidRPr="005B2FA9" w:rsidRDefault="00BD0A8E" w:rsidP="00BD0A8E">
            <w:pPr>
              <w:pStyle w:val="BodyText2"/>
              <w:spacing w:line="240" w:lineRule="atLeast"/>
              <w:ind w:left="0" w:firstLine="0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266" w:type="dxa"/>
          </w:tcPr>
          <w:p w14:paraId="66269B50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 w:firstLine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16" w:type="dxa"/>
          </w:tcPr>
          <w:p w14:paraId="7221273F" w14:textId="77777777" w:rsidR="00BD0A8E" w:rsidRPr="005B2FA9" w:rsidRDefault="00BD0A8E" w:rsidP="00BD0A8E">
            <w:pPr>
              <w:pStyle w:val="BodyTextIndent2"/>
              <w:tabs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CEB9E42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76234C46" w14:textId="77777777" w:rsidR="00BD0A8E" w:rsidRPr="005B2FA9" w:rsidRDefault="00BD0A8E" w:rsidP="00BD0A8E">
            <w:pPr>
              <w:pStyle w:val="BodyTextIndent2"/>
              <w:tabs>
                <w:tab w:val="decimal" w:pos="862"/>
                <w:tab w:val="decimal" w:pos="1035"/>
              </w:tabs>
              <w:spacing w:before="0"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D0A8E" w:rsidRPr="005B2FA9" w14:paraId="4CE3E675" w14:textId="77777777" w:rsidTr="0020639D">
        <w:tc>
          <w:tcPr>
            <w:tcW w:w="6120" w:type="dxa"/>
          </w:tcPr>
          <w:p w14:paraId="39D65075" w14:textId="77777777" w:rsidR="00BD0A8E" w:rsidRPr="005B2FA9" w:rsidRDefault="00BD0A8E" w:rsidP="00BD0A8E">
            <w:pPr>
              <w:pStyle w:val="BodyText2"/>
              <w:numPr>
                <w:ilvl w:val="0"/>
                <w:numId w:val="4"/>
              </w:numPr>
              <w:tabs>
                <w:tab w:val="left" w:pos="162"/>
              </w:tabs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266" w:type="dxa"/>
          </w:tcPr>
          <w:p w14:paraId="1598FC7C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291AD02E" w14:textId="5E660A2E" w:rsidR="00BD0A8E" w:rsidRPr="005B2FA9" w:rsidRDefault="00A7114D" w:rsidP="00BD0A8E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936,063</w:t>
            </w:r>
          </w:p>
        </w:tc>
        <w:tc>
          <w:tcPr>
            <w:tcW w:w="236" w:type="dxa"/>
          </w:tcPr>
          <w:p w14:paraId="04B131DB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1CD25A6E" w14:textId="5C873CB0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  <w:r w:rsidR="00417DA2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</w:t>
            </w:r>
            <w:r w:rsidR="00764F5C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243</w:t>
            </w:r>
          </w:p>
        </w:tc>
      </w:tr>
      <w:tr w:rsidR="00BD0A8E" w:rsidRPr="005B2FA9" w14:paraId="16000D8D" w14:textId="77777777" w:rsidTr="0020639D">
        <w:tc>
          <w:tcPr>
            <w:tcW w:w="6120" w:type="dxa"/>
          </w:tcPr>
          <w:p w14:paraId="32CAF307" w14:textId="31559948" w:rsidR="00BD0A8E" w:rsidRPr="005B2FA9" w:rsidRDefault="00BD0A8E" w:rsidP="00BD0A8E">
            <w:pPr>
              <w:pStyle w:val="BodyText2"/>
              <w:numPr>
                <w:ilvl w:val="0"/>
                <w:numId w:val="4"/>
              </w:numPr>
              <w:tabs>
                <w:tab w:val="left" w:pos="162"/>
              </w:tabs>
              <w:spacing w:line="240" w:lineRule="atLeast"/>
              <w:ind w:left="34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266" w:type="dxa"/>
          </w:tcPr>
          <w:p w14:paraId="2EDA22E5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dxa"/>
          </w:tcPr>
          <w:p w14:paraId="01796C62" w14:textId="4C886A49" w:rsidR="00BD0A8E" w:rsidRPr="005B2FA9" w:rsidRDefault="00A7114D" w:rsidP="00BD0A8E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36" w:type="dxa"/>
          </w:tcPr>
          <w:p w14:paraId="2A3FA021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</w:tcPr>
          <w:p w14:paraId="65EED220" w14:textId="6960602F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BD0A8E" w:rsidRPr="005B2FA9" w14:paraId="727F70E3" w14:textId="77777777" w:rsidTr="0020639D">
        <w:trPr>
          <w:trHeight w:val="64"/>
        </w:trPr>
        <w:tc>
          <w:tcPr>
            <w:tcW w:w="6120" w:type="dxa"/>
          </w:tcPr>
          <w:p w14:paraId="2079599F" w14:textId="10B77FEA" w:rsidR="00BD0A8E" w:rsidRPr="005B2FA9" w:rsidRDefault="00BD0A8E" w:rsidP="00BD0A8E">
            <w:pPr>
              <w:pStyle w:val="BodyText2"/>
              <w:tabs>
                <w:tab w:val="left" w:pos="270"/>
              </w:tabs>
              <w:spacing w:line="240" w:lineRule="atLeast"/>
              <w:ind w:left="0" w:firstLine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66" w:type="dxa"/>
          </w:tcPr>
          <w:p w14:paraId="6C85D3AF" w14:textId="77777777" w:rsidR="00BD0A8E" w:rsidRPr="005B2FA9" w:rsidRDefault="00BD0A8E" w:rsidP="00BD0A8E">
            <w:pPr>
              <w:tabs>
                <w:tab w:val="decimal" w:pos="1035"/>
              </w:tabs>
              <w:spacing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16D11D" w14:textId="6DF6519E" w:rsidR="00BD0A8E" w:rsidRPr="005B2FA9" w:rsidRDefault="00A7114D" w:rsidP="00BD0A8E">
            <w:pPr>
              <w:pStyle w:val="BodyTextIndent2"/>
              <w:tabs>
                <w:tab w:val="decimal" w:pos="1035"/>
              </w:tabs>
              <w:spacing w:before="0" w:line="240" w:lineRule="atLeast"/>
              <w:ind w:left="-25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936,086</w:t>
            </w:r>
          </w:p>
        </w:tc>
        <w:tc>
          <w:tcPr>
            <w:tcW w:w="236" w:type="dxa"/>
          </w:tcPr>
          <w:p w14:paraId="37613F25" w14:textId="77777777" w:rsidR="00BD0A8E" w:rsidRPr="005B2FA9" w:rsidRDefault="00BD0A8E" w:rsidP="00BD0A8E">
            <w:pPr>
              <w:pStyle w:val="BodyText2"/>
              <w:tabs>
                <w:tab w:val="decimal" w:pos="1035"/>
              </w:tabs>
              <w:spacing w:line="240" w:lineRule="atLeast"/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8C040B7" w14:textId="22E4F232" w:rsidR="00BD0A8E" w:rsidRPr="005B2FA9" w:rsidRDefault="00BD0A8E" w:rsidP="00BD0A8E">
            <w:pPr>
              <w:pStyle w:val="BodyTextIndent2"/>
              <w:tabs>
                <w:tab w:val="decimal" w:pos="862"/>
              </w:tabs>
              <w:spacing w:before="0" w:line="240" w:lineRule="atLeast"/>
              <w:ind w:left="0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417DA2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0,</w:t>
            </w:r>
            <w:r w:rsidR="00764F5C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</w:p>
        </w:tc>
      </w:tr>
    </w:tbl>
    <w:p w14:paraId="27B4C330" w14:textId="3D4E95B9" w:rsidR="00351805" w:rsidRPr="005B2FA9" w:rsidRDefault="00090C4A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ส่วนปรับปรุงอาคารและ</w:t>
      </w:r>
      <w:r w:rsidR="00351805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อุปกรณ์ </w:t>
      </w:r>
    </w:p>
    <w:p w14:paraId="5CB0CC19" w14:textId="415CB1C8" w:rsidR="00C81EF3" w:rsidRPr="005B2FA9" w:rsidRDefault="00C81EF3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tblpX="450" w:tblpY="1"/>
        <w:tblOverlap w:val="never"/>
        <w:tblW w:w="9090" w:type="dxa"/>
        <w:tblLayout w:type="fixed"/>
        <w:tblLook w:val="01E0" w:firstRow="1" w:lastRow="1" w:firstColumn="1" w:lastColumn="1" w:noHBand="0" w:noVBand="0"/>
      </w:tblPr>
      <w:tblGrid>
        <w:gridCol w:w="2700"/>
        <w:gridCol w:w="1350"/>
        <w:gridCol w:w="270"/>
        <w:gridCol w:w="1350"/>
        <w:gridCol w:w="270"/>
        <w:gridCol w:w="1440"/>
        <w:gridCol w:w="270"/>
        <w:gridCol w:w="1440"/>
      </w:tblGrid>
      <w:tr w:rsidR="00725FB5" w:rsidRPr="005B2FA9" w14:paraId="38E9639A" w14:textId="77777777" w:rsidTr="000C620A">
        <w:trPr>
          <w:tblHeader/>
        </w:trPr>
        <w:tc>
          <w:tcPr>
            <w:tcW w:w="2700" w:type="dxa"/>
            <w:vAlign w:val="bottom"/>
          </w:tcPr>
          <w:p w14:paraId="259F0917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12C7ADD" w14:textId="77777777" w:rsidR="00725FB5" w:rsidRPr="005B2FA9" w:rsidRDefault="00725FB5" w:rsidP="00725FB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</w:tc>
        <w:tc>
          <w:tcPr>
            <w:tcW w:w="270" w:type="dxa"/>
          </w:tcPr>
          <w:p w14:paraId="02726361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95B33B6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DBC528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2759A3" w14:textId="77777777" w:rsidR="00725FB5" w:rsidRPr="005B2FA9" w:rsidRDefault="00725FB5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A68E58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B55E2C4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FB5" w:rsidRPr="005B2FA9" w14:paraId="741F83DA" w14:textId="77777777" w:rsidTr="000C620A">
        <w:trPr>
          <w:tblHeader/>
        </w:trPr>
        <w:tc>
          <w:tcPr>
            <w:tcW w:w="2700" w:type="dxa"/>
            <w:vAlign w:val="bottom"/>
          </w:tcPr>
          <w:p w14:paraId="6C9EE216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544959" w14:textId="77777777" w:rsidR="00725FB5" w:rsidRPr="005B2FA9" w:rsidRDefault="00725FB5" w:rsidP="00725FB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อาคารและ</w:t>
            </w:r>
          </w:p>
        </w:tc>
        <w:tc>
          <w:tcPr>
            <w:tcW w:w="270" w:type="dxa"/>
          </w:tcPr>
          <w:p w14:paraId="0A8EAFC8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FA33F8" w14:textId="77777777" w:rsidR="00725FB5" w:rsidRPr="005B2FA9" w:rsidRDefault="00725FB5" w:rsidP="00725FB5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เครื่องใช้</w:t>
            </w:r>
          </w:p>
        </w:tc>
        <w:tc>
          <w:tcPr>
            <w:tcW w:w="270" w:type="dxa"/>
            <w:vAlign w:val="bottom"/>
          </w:tcPr>
          <w:p w14:paraId="7FA8804A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4E96DB" w14:textId="77777777" w:rsidR="00725FB5" w:rsidRPr="005B2FA9" w:rsidRDefault="00725FB5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27FE590E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56B6572" w14:textId="77777777" w:rsidR="00725FB5" w:rsidRPr="005B2FA9" w:rsidRDefault="00725FB5" w:rsidP="007E348D">
            <w:pPr>
              <w:pStyle w:val="acctfourfigures"/>
              <w:tabs>
                <w:tab w:val="clear" w:pos="765"/>
                <w:tab w:val="decimal" w:pos="898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5FB5" w:rsidRPr="005B2FA9" w14:paraId="0567BB71" w14:textId="77777777" w:rsidTr="000C620A">
        <w:trPr>
          <w:trHeight w:val="225"/>
          <w:tblHeader/>
        </w:trPr>
        <w:tc>
          <w:tcPr>
            <w:tcW w:w="2700" w:type="dxa"/>
            <w:vAlign w:val="bottom"/>
          </w:tcPr>
          <w:p w14:paraId="7812404C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39986C" w14:textId="77777777" w:rsidR="00725FB5" w:rsidRPr="005B2FA9" w:rsidRDefault="00725FB5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สำนักงาน</w:t>
            </w:r>
          </w:p>
        </w:tc>
        <w:tc>
          <w:tcPr>
            <w:tcW w:w="270" w:type="dxa"/>
          </w:tcPr>
          <w:p w14:paraId="0F9947F8" w14:textId="77777777" w:rsidR="00725FB5" w:rsidRPr="005B2FA9" w:rsidRDefault="00725FB5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6ABBC1" w14:textId="77777777" w:rsidR="00725FB5" w:rsidRPr="005B2FA9" w:rsidRDefault="00725FB5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47B1999A" w14:textId="77777777" w:rsidR="00725FB5" w:rsidRPr="005B2FA9" w:rsidRDefault="00725FB5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5E9585" w14:textId="77777777" w:rsidR="00725FB5" w:rsidRPr="005B2FA9" w:rsidRDefault="00725FB5" w:rsidP="00725FB5">
            <w:pPr>
              <w:pStyle w:val="acctfourfigures"/>
              <w:tabs>
                <w:tab w:val="clear" w:pos="765"/>
              </w:tabs>
              <w:spacing w:line="240" w:lineRule="auto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14:paraId="5E9ACA5C" w14:textId="77777777" w:rsidR="00725FB5" w:rsidRPr="005B2FA9" w:rsidRDefault="00725FB5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E4631" w14:textId="77777777" w:rsidR="00725FB5" w:rsidRPr="005B2FA9" w:rsidRDefault="00725FB5" w:rsidP="007E348D">
            <w:pPr>
              <w:pStyle w:val="acctfourfigures"/>
              <w:tabs>
                <w:tab w:val="clear" w:pos="765"/>
              </w:tabs>
              <w:spacing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25FB5" w:rsidRPr="005B2FA9" w14:paraId="4E3C88F6" w14:textId="6235EA3B" w:rsidTr="000C620A">
        <w:trPr>
          <w:trHeight w:val="225"/>
          <w:tblHeader/>
        </w:trPr>
        <w:tc>
          <w:tcPr>
            <w:tcW w:w="2700" w:type="dxa"/>
            <w:vAlign w:val="bottom"/>
          </w:tcPr>
          <w:p w14:paraId="778E986B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4967CA93" w14:textId="10CF488F" w:rsidR="00725FB5" w:rsidRPr="005B2FA9" w:rsidRDefault="00725FB5" w:rsidP="00725FB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25FB5" w:rsidRPr="005B2FA9" w14:paraId="379FB979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035F1DA3" w14:textId="522F5A0C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350" w:type="dxa"/>
          </w:tcPr>
          <w:p w14:paraId="7300A8A4" w14:textId="77777777" w:rsidR="00725FB5" w:rsidRPr="005B2FA9" w:rsidRDefault="00725FB5" w:rsidP="00725FB5">
            <w:pPr>
              <w:tabs>
                <w:tab w:val="decimal" w:pos="609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B527EC8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6D6AB61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479714C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1FC27E9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93CB12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7D868E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25FB5" w:rsidRPr="005B2FA9" w14:paraId="23C19714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059B202A" w14:textId="6BB22F5E" w:rsidR="00725FB5" w:rsidRPr="005B2FA9" w:rsidRDefault="00725FB5" w:rsidP="00241E8E">
            <w:pPr>
              <w:spacing w:line="240" w:lineRule="auto"/>
              <w:ind w:right="9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  <w:vAlign w:val="center"/>
          </w:tcPr>
          <w:p w14:paraId="2B2DB07E" w14:textId="6F104DE7" w:rsidR="00725FB5" w:rsidRPr="005B2FA9" w:rsidRDefault="00725FB5" w:rsidP="00725FB5">
            <w:pPr>
              <w:tabs>
                <w:tab w:val="decimal" w:pos="609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1,233</w:t>
            </w:r>
          </w:p>
        </w:tc>
        <w:tc>
          <w:tcPr>
            <w:tcW w:w="270" w:type="dxa"/>
          </w:tcPr>
          <w:p w14:paraId="12D8A552" w14:textId="77777777" w:rsidR="00725FB5" w:rsidRPr="005B2FA9" w:rsidRDefault="00725FB5" w:rsidP="00241E8E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C4B0293" w14:textId="219A252A" w:rsidR="00725FB5" w:rsidRPr="005B2FA9" w:rsidRDefault="00725FB5" w:rsidP="00725FB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vAlign w:val="center"/>
          </w:tcPr>
          <w:p w14:paraId="04AE7555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3D7ECA3" w14:textId="7DB7396A" w:rsidR="00725FB5" w:rsidRPr="005B2FA9" w:rsidRDefault="00725FB5" w:rsidP="002B0195">
            <w:pPr>
              <w:tabs>
                <w:tab w:val="decimal" w:pos="609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270" w:type="dxa"/>
            <w:vAlign w:val="center"/>
          </w:tcPr>
          <w:p w14:paraId="7D9DE9E0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50CB67D" w14:textId="43DF982F" w:rsidR="00725FB5" w:rsidRPr="005B2FA9" w:rsidRDefault="00725FB5" w:rsidP="002B0195">
            <w:pPr>
              <w:tabs>
                <w:tab w:val="decimal" w:pos="612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2,041</w:t>
            </w:r>
          </w:p>
        </w:tc>
      </w:tr>
      <w:tr w:rsidR="00725FB5" w:rsidRPr="005B2FA9" w14:paraId="3346E3AE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54CDA08C" w14:textId="77777777" w:rsidR="00725FB5" w:rsidRPr="005B2FA9" w:rsidRDefault="00725FB5" w:rsidP="00C35A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6F95033B" w14:textId="77F5724F" w:rsidR="00725FB5" w:rsidRPr="005B2FA9" w:rsidRDefault="00725FB5" w:rsidP="002B019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2A9EF9C" w14:textId="77777777" w:rsidR="00725FB5" w:rsidRPr="005B2FA9" w:rsidRDefault="00725FB5" w:rsidP="00C35A26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C5A1335" w14:textId="7EF93307" w:rsidR="00725FB5" w:rsidRPr="005B2FA9" w:rsidRDefault="00725FB5" w:rsidP="00725FB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1,016</w:t>
            </w:r>
          </w:p>
        </w:tc>
        <w:tc>
          <w:tcPr>
            <w:tcW w:w="270" w:type="dxa"/>
            <w:vAlign w:val="center"/>
          </w:tcPr>
          <w:p w14:paraId="769FA26E" w14:textId="77777777" w:rsidR="00725FB5" w:rsidRPr="005B2FA9" w:rsidRDefault="00725FB5" w:rsidP="00C35A26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274F6B" w14:textId="29033A19" w:rsidR="00725FB5" w:rsidRPr="005B2FA9" w:rsidRDefault="00725FB5" w:rsidP="002B0195">
            <w:pPr>
              <w:tabs>
                <w:tab w:val="decimal" w:pos="609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</w:p>
        </w:tc>
        <w:tc>
          <w:tcPr>
            <w:tcW w:w="270" w:type="dxa"/>
            <w:vAlign w:val="center"/>
          </w:tcPr>
          <w:p w14:paraId="301EA6A5" w14:textId="77777777" w:rsidR="00725FB5" w:rsidRPr="005B2FA9" w:rsidRDefault="00725FB5" w:rsidP="00C35A26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21D25FC" w14:textId="73E49B2A" w:rsidR="00725FB5" w:rsidRPr="005B2FA9" w:rsidRDefault="00725FB5" w:rsidP="002B0195">
            <w:pPr>
              <w:tabs>
                <w:tab w:val="decimal" w:pos="609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1,507</w:t>
            </w:r>
          </w:p>
        </w:tc>
      </w:tr>
      <w:tr w:rsidR="00725FB5" w:rsidRPr="005B2FA9" w14:paraId="6C0497A3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4199475B" w14:textId="77777777" w:rsidR="00725FB5" w:rsidRPr="005B2FA9" w:rsidRDefault="00725FB5" w:rsidP="00C35A2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05340EE" w14:textId="13EFA125" w:rsidR="00725FB5" w:rsidRPr="005B2FA9" w:rsidRDefault="00725FB5" w:rsidP="002B019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EEC042" w14:textId="77777777" w:rsidR="00725FB5" w:rsidRPr="005B2FA9" w:rsidRDefault="00725FB5" w:rsidP="00C35A26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65256A1" w14:textId="2252DB62" w:rsidR="00725FB5" w:rsidRPr="005B2FA9" w:rsidRDefault="00725FB5" w:rsidP="00725FB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0" w:type="dxa"/>
            <w:vAlign w:val="center"/>
          </w:tcPr>
          <w:p w14:paraId="2FD2303D" w14:textId="77777777" w:rsidR="00725FB5" w:rsidRPr="005B2FA9" w:rsidRDefault="00725FB5" w:rsidP="00C35A26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2D914E28" w14:textId="0AD31F86" w:rsidR="00725FB5" w:rsidRPr="005B2FA9" w:rsidRDefault="00725FB5" w:rsidP="002B0195">
            <w:pPr>
              <w:tabs>
                <w:tab w:val="decimal" w:pos="609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(65)</w:t>
            </w:r>
          </w:p>
        </w:tc>
        <w:tc>
          <w:tcPr>
            <w:tcW w:w="270" w:type="dxa"/>
            <w:vAlign w:val="center"/>
          </w:tcPr>
          <w:p w14:paraId="3A701EA3" w14:textId="77777777" w:rsidR="00725FB5" w:rsidRPr="005B2FA9" w:rsidRDefault="00725FB5" w:rsidP="00C35A26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64B90F4" w14:textId="2DA03365" w:rsidR="00725FB5" w:rsidRPr="005B2FA9" w:rsidRDefault="00725FB5" w:rsidP="002B0195">
            <w:pPr>
              <w:tabs>
                <w:tab w:val="decimal" w:pos="610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(76)</w:t>
            </w:r>
          </w:p>
        </w:tc>
      </w:tr>
      <w:tr w:rsidR="00725FB5" w:rsidRPr="005B2FA9" w14:paraId="4B461013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073A2E7F" w14:textId="25D7D322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E166F5D" w14:textId="77777777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B2997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037416D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2D5B595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A3FDCD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0D4C982A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1B6C23B" w14:textId="77777777" w:rsidR="00725FB5" w:rsidRPr="005B2FA9" w:rsidRDefault="00725FB5" w:rsidP="007E348D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FB5" w:rsidRPr="005B2FA9" w14:paraId="7FA2B82B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59E37D0C" w14:textId="0F2C1EC0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vAlign w:val="center"/>
          </w:tcPr>
          <w:p w14:paraId="07410E87" w14:textId="1ECBDE88" w:rsidR="00725FB5" w:rsidRPr="005B2FA9" w:rsidRDefault="00725FB5" w:rsidP="00725FB5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270" w:type="dxa"/>
          </w:tcPr>
          <w:p w14:paraId="65D70A5C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5B569E8" w14:textId="32996D7F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1,185</w:t>
            </w:r>
          </w:p>
        </w:tc>
        <w:tc>
          <w:tcPr>
            <w:tcW w:w="270" w:type="dxa"/>
            <w:vAlign w:val="center"/>
          </w:tcPr>
          <w:p w14:paraId="1BAC8DC6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5C7AA03" w14:textId="2BFCAF1A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1,054</w:t>
            </w:r>
          </w:p>
        </w:tc>
        <w:tc>
          <w:tcPr>
            <w:tcW w:w="270" w:type="dxa"/>
            <w:vAlign w:val="center"/>
          </w:tcPr>
          <w:p w14:paraId="17D22110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D3F4764" w14:textId="100459BD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3,472</w:t>
            </w:r>
          </w:p>
        </w:tc>
      </w:tr>
      <w:tr w:rsidR="00725FB5" w:rsidRPr="005B2FA9" w14:paraId="02A9421E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208038BE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50" w:type="dxa"/>
            <w:vAlign w:val="center"/>
          </w:tcPr>
          <w:p w14:paraId="720D92E2" w14:textId="11F36900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C8DB58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6D938087" w14:textId="02B0A81F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</w:t>
            </w:r>
          </w:p>
        </w:tc>
        <w:tc>
          <w:tcPr>
            <w:tcW w:w="270" w:type="dxa"/>
            <w:vAlign w:val="center"/>
          </w:tcPr>
          <w:p w14:paraId="4EB6B8C6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2DB55FA" w14:textId="460AD9C1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303</w:t>
            </w:r>
          </w:p>
        </w:tc>
        <w:tc>
          <w:tcPr>
            <w:tcW w:w="270" w:type="dxa"/>
            <w:vAlign w:val="center"/>
          </w:tcPr>
          <w:p w14:paraId="437E2DB0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9EEA127" w14:textId="2C29C148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697</w:t>
            </w:r>
          </w:p>
        </w:tc>
      </w:tr>
      <w:tr w:rsidR="00725FB5" w:rsidRPr="005B2FA9" w14:paraId="179398F6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325A306C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50" w:type="dxa"/>
            <w:vAlign w:val="center"/>
          </w:tcPr>
          <w:p w14:paraId="49006991" w14:textId="420FE776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EB159" w14:textId="77777777" w:rsidR="00725FB5" w:rsidRPr="005B2FA9" w:rsidRDefault="00725FB5" w:rsidP="007E348D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0D467CBA" w14:textId="0EFA9574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(18)</w:t>
            </w:r>
          </w:p>
        </w:tc>
        <w:tc>
          <w:tcPr>
            <w:tcW w:w="270" w:type="dxa"/>
            <w:vAlign w:val="center"/>
          </w:tcPr>
          <w:p w14:paraId="642B936E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6C3D513" w14:textId="0BC9FEC0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18</w:t>
            </w:r>
          </w:p>
        </w:tc>
        <w:tc>
          <w:tcPr>
            <w:tcW w:w="270" w:type="dxa"/>
            <w:vAlign w:val="center"/>
          </w:tcPr>
          <w:p w14:paraId="51D22C3E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F555465" w14:textId="7F6B8B29" w:rsidR="00725FB5" w:rsidRPr="005B2FA9" w:rsidRDefault="009C1D1F" w:rsidP="009C1D1F">
            <w:pPr>
              <w:spacing w:line="240" w:lineRule="auto"/>
              <w:ind w:left="36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      </w:t>
            </w:r>
            <w:r w:rsidR="002B0195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25FB5" w:rsidRPr="005B2FA9" w14:paraId="197A9BAF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06882477" w14:textId="53AD50B0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FEBA3FA" w14:textId="14470DCD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E70E1" w14:textId="77777777" w:rsidR="00725FB5" w:rsidRPr="005B2FA9" w:rsidRDefault="00725FB5" w:rsidP="007E348D">
            <w:pPr>
              <w:spacing w:line="240" w:lineRule="auto"/>
              <w:ind w:left="490" w:right="-5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53D5762" w14:textId="60AAE608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70" w:type="dxa"/>
            <w:vAlign w:val="center"/>
          </w:tcPr>
          <w:p w14:paraId="3D4E16F4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7D36C00" w14:textId="2A582169" w:rsidR="00725FB5" w:rsidRPr="005B2FA9" w:rsidRDefault="00725FB5" w:rsidP="002B0195">
            <w:pPr>
              <w:tabs>
                <w:tab w:val="decimal" w:pos="615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(165)</w:t>
            </w:r>
          </w:p>
        </w:tc>
        <w:tc>
          <w:tcPr>
            <w:tcW w:w="270" w:type="dxa"/>
            <w:vAlign w:val="center"/>
          </w:tcPr>
          <w:p w14:paraId="04E32248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DA40C59" w14:textId="6506D27E" w:rsidR="00725FB5" w:rsidRPr="005B2FA9" w:rsidRDefault="00725FB5" w:rsidP="002B0195">
            <w:pPr>
              <w:tabs>
                <w:tab w:val="decimal" w:pos="610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(199)</w:t>
            </w:r>
          </w:p>
        </w:tc>
      </w:tr>
      <w:tr w:rsidR="00725FB5" w:rsidRPr="005B2FA9" w14:paraId="614B7653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145FC8EC" w14:textId="0110CCC9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BB803" w14:textId="1A982E77" w:rsidR="00725FB5" w:rsidRPr="005B2FA9" w:rsidRDefault="00725FB5" w:rsidP="00725FB5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1,233</w:t>
            </w:r>
          </w:p>
        </w:tc>
        <w:tc>
          <w:tcPr>
            <w:tcW w:w="270" w:type="dxa"/>
          </w:tcPr>
          <w:p w14:paraId="0BBF205D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93806" w14:textId="0D20DF90" w:rsidR="00725FB5" w:rsidRPr="005B2FA9" w:rsidRDefault="00725FB5" w:rsidP="002B0195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1,527</w:t>
            </w:r>
          </w:p>
        </w:tc>
        <w:tc>
          <w:tcPr>
            <w:tcW w:w="270" w:type="dxa"/>
            <w:vAlign w:val="center"/>
          </w:tcPr>
          <w:p w14:paraId="19F7066A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DC7E1" w14:textId="2B80CA21" w:rsidR="00725FB5" w:rsidRPr="005B2FA9" w:rsidRDefault="00725FB5" w:rsidP="002B0195">
            <w:pPr>
              <w:tabs>
                <w:tab w:val="decimal" w:pos="114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1,210</w:t>
            </w:r>
          </w:p>
        </w:tc>
        <w:tc>
          <w:tcPr>
            <w:tcW w:w="270" w:type="dxa"/>
            <w:vAlign w:val="center"/>
          </w:tcPr>
          <w:p w14:paraId="6FA9E57E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A527D" w14:textId="42E32857" w:rsidR="00725FB5" w:rsidRPr="005B2FA9" w:rsidRDefault="00725FB5" w:rsidP="002B0195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3,970</w:t>
            </w:r>
          </w:p>
        </w:tc>
      </w:tr>
      <w:tr w:rsidR="00725FB5" w:rsidRPr="005B2FA9" w14:paraId="0DC3867B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2707442B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CCEDC51" w14:textId="77777777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70032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66FF3FCD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93F79CE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30C7FA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1748A20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B99FE74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25FB5" w:rsidRPr="005B2FA9" w14:paraId="14E9F5D3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210AC42C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ค่าเสื่อมราคา</w:t>
            </w:r>
          </w:p>
        </w:tc>
        <w:tc>
          <w:tcPr>
            <w:tcW w:w="1350" w:type="dxa"/>
            <w:vAlign w:val="center"/>
          </w:tcPr>
          <w:p w14:paraId="35149B42" w14:textId="77777777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95138E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C1C33F5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1022422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A30F5EF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357938A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42184A2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25FB5" w:rsidRPr="005B2FA9" w14:paraId="1B7697F1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6E885141" w14:textId="471EDEDE" w:rsidR="00725FB5" w:rsidRPr="005B2FA9" w:rsidRDefault="00725FB5" w:rsidP="00241E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  <w:vAlign w:val="center"/>
          </w:tcPr>
          <w:p w14:paraId="7EA20DE4" w14:textId="34A2391A" w:rsidR="00725FB5" w:rsidRPr="005B2FA9" w:rsidRDefault="00725FB5" w:rsidP="002B0195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9FBD798" w14:textId="77777777" w:rsidR="00725FB5" w:rsidRPr="005B2FA9" w:rsidRDefault="00725FB5" w:rsidP="00725FB5">
            <w:pPr>
              <w:tabs>
                <w:tab w:val="decimal" w:pos="59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D8AAE1F" w14:textId="03EFBBB6" w:rsidR="00725FB5" w:rsidRPr="005B2FA9" w:rsidRDefault="00725FB5" w:rsidP="002B0195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  <w:vAlign w:val="center"/>
          </w:tcPr>
          <w:p w14:paraId="0C46B52E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0FA157FE" w14:textId="019A18E0" w:rsidR="00725FB5" w:rsidRPr="005B2FA9" w:rsidRDefault="00725FB5" w:rsidP="002B0195">
            <w:pPr>
              <w:tabs>
                <w:tab w:val="decimal" w:pos="114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  <w:vAlign w:val="center"/>
          </w:tcPr>
          <w:p w14:paraId="3BB95A2E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21E2F8FC" w14:textId="75D05A1B" w:rsidR="00725FB5" w:rsidRPr="005B2FA9" w:rsidRDefault="00725FB5" w:rsidP="00C53CCB">
            <w:pPr>
              <w:tabs>
                <w:tab w:val="decimal" w:pos="612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725FB5" w:rsidRPr="005B2FA9" w14:paraId="5FC1852D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2FAFBB77" w14:textId="77777777" w:rsidR="00725FB5" w:rsidRPr="005B2FA9" w:rsidRDefault="00725FB5" w:rsidP="00241E8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3B77F94" w14:textId="5B3B4380" w:rsidR="00725FB5" w:rsidRPr="005B2FA9" w:rsidRDefault="00725FB5" w:rsidP="002B0195">
            <w:pPr>
              <w:tabs>
                <w:tab w:val="decimal" w:pos="105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31A5FED9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82E9982" w14:textId="2E55A03C" w:rsidR="00725FB5" w:rsidRPr="005B2FA9" w:rsidRDefault="00725FB5" w:rsidP="002B0195">
            <w:pPr>
              <w:tabs>
                <w:tab w:val="decimal" w:pos="1137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165</w:t>
            </w:r>
          </w:p>
        </w:tc>
        <w:tc>
          <w:tcPr>
            <w:tcW w:w="270" w:type="dxa"/>
            <w:vAlign w:val="center"/>
          </w:tcPr>
          <w:p w14:paraId="3EC3DF6D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7B5F3235" w14:textId="274DA5EA" w:rsidR="00725FB5" w:rsidRPr="005B2FA9" w:rsidRDefault="00725FB5" w:rsidP="002B0195">
            <w:pPr>
              <w:tabs>
                <w:tab w:val="decimal" w:pos="1149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176</w:t>
            </w:r>
          </w:p>
        </w:tc>
        <w:tc>
          <w:tcPr>
            <w:tcW w:w="270" w:type="dxa"/>
            <w:vAlign w:val="center"/>
          </w:tcPr>
          <w:p w14:paraId="0E1624C0" w14:textId="77777777" w:rsidR="00725FB5" w:rsidRPr="005B2FA9" w:rsidRDefault="00725FB5" w:rsidP="00241E8E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6BB6FED" w14:textId="59F09C9B" w:rsidR="00725FB5" w:rsidRPr="005B2FA9" w:rsidRDefault="00725FB5" w:rsidP="00C53CCB">
            <w:pPr>
              <w:tabs>
                <w:tab w:val="decimal" w:pos="612"/>
              </w:tabs>
              <w:spacing w:line="240" w:lineRule="auto"/>
              <w:ind w:right="-50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464</w:t>
            </w:r>
          </w:p>
        </w:tc>
      </w:tr>
      <w:tr w:rsidR="00725FB5" w:rsidRPr="005B2FA9" w14:paraId="68F8B4C0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1E1F0463" w14:textId="17B8B29A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2566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6F8192A" w14:textId="77777777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A39E0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2BB0325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B7461D5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AD9F57B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6AB4601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F65A1B0" w14:textId="77777777" w:rsidR="00725FB5" w:rsidRPr="005B2FA9" w:rsidRDefault="00725FB5" w:rsidP="007E348D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25FB5" w:rsidRPr="005B2FA9" w14:paraId="07DEAF71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283B2575" w14:textId="0FD4D0C1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มกราคม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vAlign w:val="center"/>
          </w:tcPr>
          <w:p w14:paraId="0018CF14" w14:textId="56237F9D" w:rsidR="00725FB5" w:rsidRPr="005B2FA9" w:rsidRDefault="00725FB5" w:rsidP="002B0195">
            <w:pPr>
              <w:tabs>
                <w:tab w:val="decimal" w:pos="85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52CCD003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1654E134" w14:textId="42C13FE0" w:rsidR="00725FB5" w:rsidRPr="005B2FA9" w:rsidRDefault="00725FB5" w:rsidP="00A24C8A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205</w:t>
            </w:r>
          </w:p>
        </w:tc>
        <w:tc>
          <w:tcPr>
            <w:tcW w:w="270" w:type="dxa"/>
            <w:vAlign w:val="center"/>
          </w:tcPr>
          <w:p w14:paraId="51504E66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0DC75FA" w14:textId="741EC688" w:rsidR="00725FB5" w:rsidRPr="005B2FA9" w:rsidRDefault="00725FB5" w:rsidP="002B0195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199</w:t>
            </w:r>
          </w:p>
        </w:tc>
        <w:tc>
          <w:tcPr>
            <w:tcW w:w="270" w:type="dxa"/>
            <w:vAlign w:val="center"/>
          </w:tcPr>
          <w:p w14:paraId="74A69FE7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1D9C1502" w14:textId="2A9BB588" w:rsidR="00725FB5" w:rsidRPr="005B2FA9" w:rsidRDefault="00725FB5" w:rsidP="002B0195">
            <w:pPr>
              <w:tabs>
                <w:tab w:val="decimal" w:pos="870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544</w:t>
            </w:r>
          </w:p>
        </w:tc>
      </w:tr>
      <w:tr w:rsidR="00725FB5" w:rsidRPr="005B2FA9" w14:paraId="13080592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04FD40FF" w14:textId="77777777" w:rsidR="00725FB5" w:rsidRPr="005B2FA9" w:rsidRDefault="00725FB5" w:rsidP="007E348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350" w:type="dxa"/>
            <w:vAlign w:val="center"/>
          </w:tcPr>
          <w:p w14:paraId="02B319EF" w14:textId="5AB78F86" w:rsidR="00725FB5" w:rsidRPr="005B2FA9" w:rsidRDefault="009724F1" w:rsidP="002B0195">
            <w:pPr>
              <w:tabs>
                <w:tab w:val="decimal" w:pos="85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270" w:type="dxa"/>
          </w:tcPr>
          <w:p w14:paraId="2BF68825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2BD1AE44" w14:textId="199BAE45" w:rsidR="00725FB5" w:rsidRPr="005B2FA9" w:rsidRDefault="00725FB5" w:rsidP="00A24C8A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E11E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70" w:type="dxa"/>
            <w:vAlign w:val="center"/>
          </w:tcPr>
          <w:p w14:paraId="26172160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280" w:right="-600" w:firstLine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0681BF7" w14:textId="44AA6826" w:rsidR="00725FB5" w:rsidRPr="005B2FA9" w:rsidRDefault="00725FB5" w:rsidP="002B0195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D3A3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70" w:type="dxa"/>
            <w:vAlign w:val="center"/>
          </w:tcPr>
          <w:p w14:paraId="1505C67F" w14:textId="77777777" w:rsidR="00725FB5" w:rsidRPr="005B2FA9" w:rsidRDefault="00725FB5" w:rsidP="007E348D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796109C" w14:textId="6F5ACF17" w:rsidR="00725FB5" w:rsidRPr="005B2FA9" w:rsidRDefault="009724F1" w:rsidP="002B0195">
            <w:pPr>
              <w:tabs>
                <w:tab w:val="decimal" w:pos="882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1,388</w:t>
            </w:r>
          </w:p>
        </w:tc>
      </w:tr>
      <w:tr w:rsidR="00725FB5" w:rsidRPr="005B2FA9" w14:paraId="29C5C9F5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44A31A01" w14:textId="32DBE3E8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โอน</w:t>
            </w:r>
          </w:p>
        </w:tc>
        <w:tc>
          <w:tcPr>
            <w:tcW w:w="1350" w:type="dxa"/>
            <w:vAlign w:val="center"/>
          </w:tcPr>
          <w:p w14:paraId="40296937" w14:textId="5942DA32" w:rsidR="00725FB5" w:rsidRPr="005B2FA9" w:rsidRDefault="00725FB5" w:rsidP="00C53CCB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B62D16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5AEC711E" w14:textId="2142EBDA" w:rsidR="00725FB5" w:rsidRPr="005B2FA9" w:rsidRDefault="00725FB5" w:rsidP="00A24C8A">
            <w:pPr>
              <w:tabs>
                <w:tab w:val="decimal" w:pos="970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14:paraId="3BBC7AB8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280" w:right="-600" w:firstLine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48BCB11F" w14:textId="6819BBE7" w:rsidR="00725FB5" w:rsidRPr="005B2FA9" w:rsidRDefault="00725FB5" w:rsidP="002B0195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  <w:tc>
          <w:tcPr>
            <w:tcW w:w="270" w:type="dxa"/>
            <w:vAlign w:val="center"/>
          </w:tcPr>
          <w:p w14:paraId="09E3C8A8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8CC1EC8" w14:textId="4AD5C9CC" w:rsidR="00725FB5" w:rsidRPr="005B2FA9" w:rsidRDefault="00725FB5" w:rsidP="00C53CCB">
            <w:pPr>
              <w:tabs>
                <w:tab w:val="decimal" w:pos="870"/>
              </w:tabs>
              <w:spacing w:line="240" w:lineRule="auto"/>
              <w:ind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25FB5" w:rsidRPr="005B2FA9" w14:paraId="41DAA3C9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4F3169E3" w14:textId="51C9D4F0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5B81909" w14:textId="7970073B" w:rsidR="00725FB5" w:rsidRPr="005B2FA9" w:rsidRDefault="00725FB5" w:rsidP="00C53CCB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A53380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46B5AF69" w14:textId="3BF5FCC8" w:rsidR="00725FB5" w:rsidRPr="005B2FA9" w:rsidRDefault="00725FB5" w:rsidP="00A24C8A">
            <w:pPr>
              <w:tabs>
                <w:tab w:val="decimal" w:pos="1060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(13)</w:t>
            </w:r>
          </w:p>
        </w:tc>
        <w:tc>
          <w:tcPr>
            <w:tcW w:w="270" w:type="dxa"/>
            <w:vAlign w:val="center"/>
          </w:tcPr>
          <w:p w14:paraId="43171700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280" w:right="-600" w:firstLine="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67DA3C41" w14:textId="24290B46" w:rsidR="00725FB5" w:rsidRPr="005B2FA9" w:rsidRDefault="00725FB5" w:rsidP="002B0195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(46)</w:t>
            </w:r>
          </w:p>
        </w:tc>
        <w:tc>
          <w:tcPr>
            <w:tcW w:w="270" w:type="dxa"/>
            <w:vAlign w:val="center"/>
          </w:tcPr>
          <w:p w14:paraId="3A4680FA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34F3CC1" w14:textId="7C03C31A" w:rsidR="00725FB5" w:rsidRPr="005B2FA9" w:rsidRDefault="00725FB5" w:rsidP="002B0195">
            <w:pPr>
              <w:tabs>
                <w:tab w:val="decimal" w:pos="870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(59)</w:t>
            </w:r>
          </w:p>
        </w:tc>
      </w:tr>
      <w:tr w:rsidR="00725FB5" w:rsidRPr="005B2FA9" w14:paraId="62D20A5E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35CA5DCC" w14:textId="22892779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D37F2" w14:textId="5E3AEABF" w:rsidR="00725FB5" w:rsidRPr="005B2FA9" w:rsidRDefault="00725FB5" w:rsidP="00C53CCB">
            <w:pPr>
              <w:tabs>
                <w:tab w:val="decimal" w:pos="85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</w:t>
            </w:r>
          </w:p>
        </w:tc>
        <w:tc>
          <w:tcPr>
            <w:tcW w:w="270" w:type="dxa"/>
          </w:tcPr>
          <w:p w14:paraId="71D81AC6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88124C" w14:textId="3DAB791D" w:rsidR="00725FB5" w:rsidRPr="005B2FA9" w:rsidRDefault="00725FB5" w:rsidP="00A24C8A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</w:p>
        </w:tc>
        <w:tc>
          <w:tcPr>
            <w:tcW w:w="270" w:type="dxa"/>
            <w:vAlign w:val="center"/>
          </w:tcPr>
          <w:p w14:paraId="2132A489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D4B7" w14:textId="002E5995" w:rsidR="00725FB5" w:rsidRPr="005B2FA9" w:rsidRDefault="00725FB5" w:rsidP="00C53CCB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  <w:tc>
          <w:tcPr>
            <w:tcW w:w="270" w:type="dxa"/>
            <w:vAlign w:val="center"/>
          </w:tcPr>
          <w:p w14:paraId="35934C1E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B4424" w14:textId="442F8110" w:rsidR="00725FB5" w:rsidRPr="005B2FA9" w:rsidRDefault="00725FB5" w:rsidP="00C53CCB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1,873</w:t>
            </w:r>
          </w:p>
        </w:tc>
      </w:tr>
      <w:tr w:rsidR="00725FB5" w:rsidRPr="005B2FA9" w14:paraId="51FB3C7E" w14:textId="77777777" w:rsidTr="000C620A">
        <w:trPr>
          <w:trHeight w:val="225"/>
        </w:trPr>
        <w:tc>
          <w:tcPr>
            <w:tcW w:w="2700" w:type="dxa"/>
            <w:vAlign w:val="bottom"/>
          </w:tcPr>
          <w:p w14:paraId="2EE4AA91" w14:textId="77777777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5703E2B" w14:textId="77777777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DA1A9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3BFF800D" w14:textId="77777777" w:rsidR="00725FB5" w:rsidRPr="005B2FA9" w:rsidRDefault="00725FB5" w:rsidP="00A24C8A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3E03A47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C28A18A" w14:textId="77777777" w:rsidR="00725FB5" w:rsidRPr="005B2FA9" w:rsidRDefault="00725FB5" w:rsidP="009125EF">
            <w:pPr>
              <w:tabs>
                <w:tab w:val="decimal" w:pos="92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DCA0C9E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54A4D138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5FB5" w:rsidRPr="005B2FA9" w14:paraId="157581BA" w14:textId="77777777" w:rsidTr="000C620A">
        <w:trPr>
          <w:trHeight w:val="225"/>
        </w:trPr>
        <w:tc>
          <w:tcPr>
            <w:tcW w:w="2700" w:type="dxa"/>
          </w:tcPr>
          <w:p w14:paraId="2E4C7DE0" w14:textId="77777777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vAlign w:val="center"/>
          </w:tcPr>
          <w:p w14:paraId="4785B485" w14:textId="77777777" w:rsidR="00725FB5" w:rsidRPr="005B2FA9" w:rsidRDefault="00725FB5" w:rsidP="00725FB5">
            <w:pPr>
              <w:tabs>
                <w:tab w:val="decimal" w:pos="850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B2A5B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center"/>
          </w:tcPr>
          <w:p w14:paraId="7D44CF4E" w14:textId="77777777" w:rsidR="00725FB5" w:rsidRPr="005B2FA9" w:rsidRDefault="00725FB5" w:rsidP="00A24C8A">
            <w:pPr>
              <w:tabs>
                <w:tab w:val="decimal" w:pos="762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3D1D30E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vAlign w:val="center"/>
          </w:tcPr>
          <w:p w14:paraId="339A9355" w14:textId="77777777" w:rsidR="00725FB5" w:rsidRPr="005B2FA9" w:rsidRDefault="00725FB5" w:rsidP="009125EF">
            <w:pPr>
              <w:tabs>
                <w:tab w:val="decimal" w:pos="874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C12F626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A504BB8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25FB5" w:rsidRPr="005B2FA9" w14:paraId="6F7FCEF9" w14:textId="77777777" w:rsidTr="000C620A">
        <w:trPr>
          <w:trHeight w:val="225"/>
        </w:trPr>
        <w:tc>
          <w:tcPr>
            <w:tcW w:w="2700" w:type="dxa"/>
          </w:tcPr>
          <w:p w14:paraId="57FE72AB" w14:textId="7A47B3CC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5781E981" w14:textId="5B403AD0" w:rsidR="00725FB5" w:rsidRPr="005B2FA9" w:rsidRDefault="00725FB5" w:rsidP="00C53CCB">
            <w:pPr>
              <w:tabs>
                <w:tab w:val="decimal" w:pos="85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1,093</w:t>
            </w:r>
          </w:p>
        </w:tc>
        <w:tc>
          <w:tcPr>
            <w:tcW w:w="270" w:type="dxa"/>
          </w:tcPr>
          <w:p w14:paraId="2DE7DC78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center"/>
          </w:tcPr>
          <w:p w14:paraId="3301C2EF" w14:textId="5A1A5073" w:rsidR="00725FB5" w:rsidRPr="005B2FA9" w:rsidRDefault="00725FB5" w:rsidP="00A24C8A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980</w:t>
            </w:r>
          </w:p>
        </w:tc>
        <w:tc>
          <w:tcPr>
            <w:tcW w:w="270" w:type="dxa"/>
            <w:vAlign w:val="center"/>
          </w:tcPr>
          <w:p w14:paraId="65A00E68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4855A5D7" w14:textId="49C05ADC" w:rsidR="00725FB5" w:rsidRPr="005B2FA9" w:rsidRDefault="00725FB5" w:rsidP="00C53CCB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  <w:vAlign w:val="center"/>
          </w:tcPr>
          <w:p w14:paraId="18C7FED3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24731F2D" w14:textId="7E8EACEE" w:rsidR="00725FB5" w:rsidRPr="005B2FA9" w:rsidRDefault="00725FB5" w:rsidP="00C53CCB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2,928</w:t>
            </w:r>
          </w:p>
        </w:tc>
      </w:tr>
      <w:tr w:rsidR="00725FB5" w:rsidRPr="005B2FA9" w14:paraId="26AF5720" w14:textId="77777777" w:rsidTr="000C620A">
        <w:trPr>
          <w:trHeight w:val="225"/>
        </w:trPr>
        <w:tc>
          <w:tcPr>
            <w:tcW w:w="2700" w:type="dxa"/>
          </w:tcPr>
          <w:p w14:paraId="15340731" w14:textId="6EE630FF" w:rsidR="00725FB5" w:rsidRPr="005B2FA9" w:rsidRDefault="00725FB5" w:rsidP="009125E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04A976" w14:textId="67FD68D2" w:rsidR="00725FB5" w:rsidRPr="005B2FA9" w:rsidRDefault="00725FB5" w:rsidP="00C53CCB">
            <w:pPr>
              <w:tabs>
                <w:tab w:val="decimal" w:pos="85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35E5D25C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CC3D9A1" w14:textId="488197E6" w:rsidR="00725FB5" w:rsidRPr="005B2FA9" w:rsidRDefault="00725FB5" w:rsidP="00A24C8A">
            <w:pPr>
              <w:tabs>
                <w:tab w:val="decimal" w:pos="970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995</w:t>
            </w:r>
          </w:p>
        </w:tc>
        <w:tc>
          <w:tcPr>
            <w:tcW w:w="270" w:type="dxa"/>
            <w:vAlign w:val="center"/>
          </w:tcPr>
          <w:p w14:paraId="1080D6E6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0EE20" w14:textId="706569CD" w:rsidR="00725FB5" w:rsidRPr="005B2FA9" w:rsidRDefault="00725FB5" w:rsidP="00C53CCB">
            <w:pPr>
              <w:tabs>
                <w:tab w:val="decimal" w:pos="874"/>
              </w:tabs>
              <w:spacing w:line="240" w:lineRule="auto"/>
              <w:ind w:left="-10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812</w:t>
            </w:r>
          </w:p>
        </w:tc>
        <w:tc>
          <w:tcPr>
            <w:tcW w:w="270" w:type="dxa"/>
            <w:vAlign w:val="center"/>
          </w:tcPr>
          <w:p w14:paraId="397C20C9" w14:textId="77777777" w:rsidR="00725FB5" w:rsidRPr="005B2FA9" w:rsidRDefault="00725FB5" w:rsidP="009125EF">
            <w:pPr>
              <w:tabs>
                <w:tab w:val="decimal" w:pos="762"/>
              </w:tabs>
              <w:spacing w:line="240" w:lineRule="auto"/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C4DFB53" w14:textId="5D09BA00" w:rsidR="00725FB5" w:rsidRPr="005B2FA9" w:rsidRDefault="00725FB5" w:rsidP="00C53CCB">
            <w:pPr>
              <w:tabs>
                <w:tab w:val="decimal" w:pos="874"/>
              </w:tabs>
              <w:spacing w:line="240" w:lineRule="auto"/>
              <w:ind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2,097</w:t>
            </w:r>
          </w:p>
        </w:tc>
      </w:tr>
    </w:tbl>
    <w:p w14:paraId="490968E0" w14:textId="77777777" w:rsidR="000C620A" w:rsidRPr="005B2FA9" w:rsidRDefault="000C620A"/>
    <w:p w14:paraId="2FDE1269" w14:textId="77777777" w:rsidR="00CE15FB" w:rsidRPr="005B2FA9" w:rsidRDefault="00CE15FB" w:rsidP="00010A74">
      <w:pPr>
        <w:pStyle w:val="BodyText"/>
        <w:rPr>
          <w:rFonts w:asciiTheme="majorBidi" w:hAnsiTheme="majorBidi" w:cstheme="majorBidi"/>
          <w:lang w:val="en-US"/>
        </w:rPr>
        <w:sectPr w:rsidR="00CE15FB" w:rsidRPr="005B2FA9" w:rsidSect="00EE28AC">
          <w:headerReference w:type="default" r:id="rId10"/>
          <w:footerReference w:type="default" r:id="rId11"/>
          <w:pgSz w:w="11907" w:h="16840" w:code="9"/>
          <w:pgMar w:top="691" w:right="1152" w:bottom="547" w:left="1152" w:header="720" w:footer="720" w:gutter="0"/>
          <w:pgNumType w:start="10"/>
          <w:cols w:space="737"/>
        </w:sectPr>
      </w:pPr>
    </w:p>
    <w:p w14:paraId="3C980A8B" w14:textId="7C41A104" w:rsidR="00A03D1D" w:rsidRPr="005B2FA9" w:rsidRDefault="00A03D1D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 xml:space="preserve">สัญญาเช่า </w:t>
      </w:r>
    </w:p>
    <w:p w14:paraId="08D94AF8" w14:textId="77777777" w:rsidR="008F158E" w:rsidRPr="005B2FA9" w:rsidRDefault="008F158E" w:rsidP="005021D2">
      <w:pPr>
        <w:pStyle w:val="BodyText"/>
        <w:spacing w:after="0"/>
        <w:rPr>
          <w:rFonts w:asciiTheme="majorBidi" w:hAnsiTheme="majorBidi" w:cstheme="majorBidi"/>
          <w:sz w:val="30"/>
          <w:szCs w:val="30"/>
        </w:rPr>
      </w:pPr>
    </w:p>
    <w:tbl>
      <w:tblPr>
        <w:tblW w:w="891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85"/>
        <w:gridCol w:w="1076"/>
        <w:gridCol w:w="183"/>
        <w:gridCol w:w="1084"/>
      </w:tblGrid>
      <w:tr w:rsidR="00DC3E01" w:rsidRPr="005B2FA9" w14:paraId="345DBBA1" w14:textId="77777777" w:rsidTr="00CF6ACC">
        <w:trPr>
          <w:cantSplit/>
          <w:trHeight w:val="20"/>
          <w:tblHeader/>
        </w:trPr>
        <w:tc>
          <w:tcPr>
            <w:tcW w:w="6390" w:type="dxa"/>
            <w:vAlign w:val="bottom"/>
          </w:tcPr>
          <w:p w14:paraId="4C770D49" w14:textId="14A16C16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85" w:type="dxa"/>
          </w:tcPr>
          <w:p w14:paraId="33E107EB" w14:textId="77777777" w:rsidR="00DC3E01" w:rsidRPr="005B2FA9" w:rsidRDefault="00DC3E01" w:rsidP="005021D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bottom"/>
          </w:tcPr>
          <w:p w14:paraId="5AF9988A" w14:textId="38CCA835" w:rsidR="00DC3E01" w:rsidRPr="005B2FA9" w:rsidRDefault="00DC3E01" w:rsidP="005021D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E01" w:rsidRPr="005B2FA9" w14:paraId="63CDFFB9" w14:textId="77777777" w:rsidTr="00CF6ACC">
        <w:trPr>
          <w:cantSplit/>
          <w:trHeight w:val="20"/>
          <w:tblHeader/>
        </w:trPr>
        <w:tc>
          <w:tcPr>
            <w:tcW w:w="6390" w:type="dxa"/>
            <w:vAlign w:val="bottom"/>
          </w:tcPr>
          <w:p w14:paraId="0AF3CCA2" w14:textId="25861FE5" w:rsidR="00DC3E01" w:rsidRPr="005B2FA9" w:rsidRDefault="00DC3E01" w:rsidP="005021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5" w:type="dxa"/>
          </w:tcPr>
          <w:p w14:paraId="7E3461F2" w14:textId="77777777" w:rsidR="00DC3E01" w:rsidRPr="005B2FA9" w:rsidRDefault="00DC3E01" w:rsidP="005021D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A9E8E9B" w14:textId="5528D5BF" w:rsidR="00DC3E01" w:rsidRPr="005B2FA9" w:rsidRDefault="00803259" w:rsidP="005021D2">
            <w:pPr>
              <w:tabs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605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83" w:type="dxa"/>
          </w:tcPr>
          <w:p w14:paraId="6FD1965D" w14:textId="77777777" w:rsidR="00DC3E01" w:rsidRPr="005B2FA9" w:rsidRDefault="00DC3E01" w:rsidP="005021D2">
            <w:pPr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82679E" w14:textId="0CF9E56E" w:rsidR="00DC3E01" w:rsidRPr="005B2FA9" w:rsidRDefault="00803259" w:rsidP="005021D2">
            <w:pPr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6605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C3E01" w:rsidRPr="005B2FA9" w14:paraId="0462035E" w14:textId="77777777" w:rsidTr="00CF6ACC">
        <w:trPr>
          <w:cantSplit/>
          <w:trHeight w:val="68"/>
          <w:tblHeader/>
        </w:trPr>
        <w:tc>
          <w:tcPr>
            <w:tcW w:w="6390" w:type="dxa"/>
          </w:tcPr>
          <w:p w14:paraId="70D8488D" w14:textId="58884F0A" w:rsidR="008F158E" w:rsidRPr="005B2FA9" w:rsidRDefault="008F158E" w:rsidP="005021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  <w:vAlign w:val="center"/>
          </w:tcPr>
          <w:p w14:paraId="4C5DE926" w14:textId="77777777" w:rsidR="00DC3E01" w:rsidRPr="005B2FA9" w:rsidRDefault="00DC3E01" w:rsidP="005021D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center"/>
          </w:tcPr>
          <w:p w14:paraId="34643C17" w14:textId="3E8D7271" w:rsidR="00DC3E01" w:rsidRPr="005B2FA9" w:rsidRDefault="00DC3E01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605D" w:rsidRPr="005B2FA9" w14:paraId="6FE54E60" w14:textId="77777777" w:rsidTr="00CF6ACC">
        <w:trPr>
          <w:cantSplit/>
          <w:trHeight w:val="20"/>
        </w:trPr>
        <w:tc>
          <w:tcPr>
            <w:tcW w:w="6390" w:type="dxa"/>
          </w:tcPr>
          <w:p w14:paraId="5ADC1B0D" w14:textId="77777777" w:rsidR="0026605D" w:rsidRPr="005B2FA9" w:rsidRDefault="0026605D" w:rsidP="002660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5" w:type="dxa"/>
            <w:vAlign w:val="bottom"/>
          </w:tcPr>
          <w:p w14:paraId="36CF61D2" w14:textId="77777777" w:rsidR="0026605D" w:rsidRPr="005B2FA9" w:rsidRDefault="0026605D" w:rsidP="0026605D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vAlign w:val="bottom"/>
          </w:tcPr>
          <w:p w14:paraId="4CE87D12" w14:textId="2AD05A3B" w:rsidR="0026605D" w:rsidRPr="005B2FA9" w:rsidRDefault="009125EF" w:rsidP="009125EF">
            <w:pPr>
              <w:tabs>
                <w:tab w:val="left" w:pos="909"/>
              </w:tabs>
              <w:ind w:right="-62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4,206</w:t>
            </w:r>
          </w:p>
        </w:tc>
        <w:tc>
          <w:tcPr>
            <w:tcW w:w="183" w:type="dxa"/>
            <w:vAlign w:val="bottom"/>
          </w:tcPr>
          <w:p w14:paraId="0E12F5D5" w14:textId="71BA46DF" w:rsidR="0026605D" w:rsidRPr="005B2FA9" w:rsidRDefault="009125EF" w:rsidP="0026605D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4" w:type="dxa"/>
            <w:vAlign w:val="bottom"/>
          </w:tcPr>
          <w:p w14:paraId="086D9B23" w14:textId="077A8D24" w:rsidR="0026605D" w:rsidRPr="005B2FA9" w:rsidRDefault="0026605D" w:rsidP="00024C2D">
            <w:pPr>
              <w:tabs>
                <w:tab w:val="left" w:pos="797"/>
                <w:tab w:val="left" w:pos="896"/>
              </w:tabs>
              <w:ind w:right="-620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6,061</w:t>
            </w:r>
          </w:p>
        </w:tc>
      </w:tr>
      <w:tr w:rsidR="0026605D" w:rsidRPr="005B2FA9" w14:paraId="51C856B1" w14:textId="77777777" w:rsidTr="00CF6ACC">
        <w:trPr>
          <w:cantSplit/>
          <w:trHeight w:val="20"/>
        </w:trPr>
        <w:tc>
          <w:tcPr>
            <w:tcW w:w="6390" w:type="dxa"/>
          </w:tcPr>
          <w:p w14:paraId="4AFCAFB6" w14:textId="1E082052" w:rsidR="0026605D" w:rsidRPr="005B2FA9" w:rsidRDefault="0026605D" w:rsidP="002660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5" w:type="dxa"/>
            <w:vAlign w:val="bottom"/>
          </w:tcPr>
          <w:p w14:paraId="5DADEB61" w14:textId="77777777" w:rsidR="0026605D" w:rsidRPr="005B2FA9" w:rsidRDefault="0026605D" w:rsidP="0026605D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742BDFE5" w14:textId="25217297" w:rsidR="0026605D" w:rsidRPr="005B2FA9" w:rsidRDefault="009125EF" w:rsidP="0026605D">
            <w:pPr>
              <w:ind w:right="-620" w:firstLine="46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183" w:type="dxa"/>
            <w:vAlign w:val="bottom"/>
          </w:tcPr>
          <w:p w14:paraId="52395777" w14:textId="77777777" w:rsidR="0026605D" w:rsidRPr="005B2FA9" w:rsidRDefault="0026605D" w:rsidP="0026605D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7CDD530F" w14:textId="2E56F216" w:rsidR="0026605D" w:rsidRPr="005B2FA9" w:rsidRDefault="0026605D" w:rsidP="00024C2D">
            <w:pPr>
              <w:tabs>
                <w:tab w:val="left" w:pos="797"/>
                <w:tab w:val="left" w:pos="896"/>
              </w:tabs>
              <w:ind w:right="-620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</w:tr>
      <w:tr w:rsidR="0026605D" w:rsidRPr="005B2FA9" w14:paraId="0A31468E" w14:textId="77777777" w:rsidTr="00CF6ACC">
        <w:trPr>
          <w:cantSplit/>
          <w:trHeight w:val="20"/>
        </w:trPr>
        <w:tc>
          <w:tcPr>
            <w:tcW w:w="6390" w:type="dxa"/>
          </w:tcPr>
          <w:p w14:paraId="0DB2A20A" w14:textId="77777777" w:rsidR="0026605D" w:rsidRPr="005B2FA9" w:rsidRDefault="0026605D" w:rsidP="0026605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5" w:type="dxa"/>
            <w:vAlign w:val="bottom"/>
          </w:tcPr>
          <w:p w14:paraId="3BF3A547" w14:textId="77777777" w:rsidR="0026605D" w:rsidRPr="005B2FA9" w:rsidRDefault="0026605D" w:rsidP="0026605D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86379" w14:textId="349909F7" w:rsidR="0026605D" w:rsidRPr="005B2FA9" w:rsidRDefault="009125EF" w:rsidP="009125EF">
            <w:pPr>
              <w:ind w:right="-6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4,838</w:t>
            </w:r>
          </w:p>
        </w:tc>
        <w:tc>
          <w:tcPr>
            <w:tcW w:w="183" w:type="dxa"/>
            <w:vAlign w:val="bottom"/>
          </w:tcPr>
          <w:p w14:paraId="7BACC1CA" w14:textId="77777777" w:rsidR="0026605D" w:rsidRPr="005B2FA9" w:rsidRDefault="0026605D" w:rsidP="0026605D">
            <w:pPr>
              <w:tabs>
                <w:tab w:val="decimal" w:pos="940"/>
              </w:tabs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3625D" w14:textId="7209A301" w:rsidR="0026605D" w:rsidRPr="005B2FA9" w:rsidRDefault="0026605D" w:rsidP="00024C2D">
            <w:pPr>
              <w:ind w:right="-620" w:firstLine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7,531</w:t>
            </w:r>
          </w:p>
        </w:tc>
      </w:tr>
    </w:tbl>
    <w:p w14:paraId="1F6C74FA" w14:textId="77777777" w:rsidR="00A03D1D" w:rsidRPr="005B2FA9" w:rsidRDefault="00A03D1D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D067ED" w14:textId="641DF8FC" w:rsidR="00A03D1D" w:rsidRPr="005B2FA9" w:rsidRDefault="00A03D1D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bookmarkStart w:id="4" w:name="_Hlk128592915"/>
      <w:r w:rsidRPr="005B2FA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9761E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D7363B" w:rsidRPr="005B2FA9">
        <w:rPr>
          <w:rFonts w:asciiTheme="majorBidi" w:hAnsiTheme="majorBidi" w:cstheme="majorBidi" w:hint="cs"/>
          <w:sz w:val="30"/>
          <w:szCs w:val="30"/>
          <w:cs/>
        </w:rPr>
        <w:t>บริษัทไม่มีการเพิ่มขึ้นของ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สินทรัพย์สิทธิการใช้ 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F85E6A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9761E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1.78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C2F9F0D" w14:textId="77777777" w:rsidR="00A03D1D" w:rsidRPr="005B2FA9" w:rsidRDefault="00A03D1D" w:rsidP="005021D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F59928" w14:textId="4EC1B092" w:rsidR="00A03D1D" w:rsidRPr="005B2FA9" w:rsidRDefault="00A03D1D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5B2FA9">
        <w:rPr>
          <w:rFonts w:asciiTheme="majorBidi" w:hAnsiTheme="majorBidi" w:cstheme="majorBidi"/>
          <w:sz w:val="30"/>
          <w:szCs w:val="30"/>
          <w:cs/>
        </w:rPr>
        <w:t>เช่า</w:t>
      </w:r>
      <w:r w:rsidR="00B86C0F" w:rsidRPr="005B2FA9">
        <w:rPr>
          <w:rFonts w:asciiTheme="majorBidi" w:hAnsiTheme="majorBidi" w:cstheme="majorBidi"/>
          <w:sz w:val="30"/>
          <w:szCs w:val="30"/>
          <w:cs/>
          <w:lang w:val="en-US"/>
        </w:rPr>
        <w:t>อาคารสำนักงาน</w:t>
      </w:r>
      <w:r w:rsidRPr="005B2FA9">
        <w:rPr>
          <w:rFonts w:asciiTheme="majorBidi" w:hAnsiTheme="majorBidi" w:cstheme="majorBidi"/>
          <w:sz w:val="30"/>
          <w:szCs w:val="30"/>
          <w:cs/>
        </w:rPr>
        <w:t>แห่ง</w:t>
      </w:r>
      <w:r w:rsidR="00B86C0F" w:rsidRPr="005B2FA9">
        <w:rPr>
          <w:rFonts w:asciiTheme="majorBidi" w:hAnsiTheme="majorBidi" w:cstheme="majorBidi"/>
          <w:sz w:val="30"/>
          <w:szCs w:val="30"/>
          <w:cs/>
        </w:rPr>
        <w:t>หนึ่ง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เป็นระยะเวลา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2E01486F" w14:textId="77777777" w:rsidR="00A03D1D" w:rsidRPr="005B2FA9" w:rsidRDefault="00A03D1D" w:rsidP="005021D2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8FD227F" w14:textId="3CED4839" w:rsidR="00A03D1D" w:rsidRPr="005B2FA9" w:rsidRDefault="00A03D1D" w:rsidP="005021D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75F88B6B" w14:textId="77777777" w:rsidR="00B86C0F" w:rsidRPr="005B2FA9" w:rsidRDefault="00B86C0F" w:rsidP="005021D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2212858" w14:textId="0CF82DB4" w:rsidR="00A03D1D" w:rsidRPr="005B2FA9" w:rsidRDefault="00A03D1D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บริษัทมีสิทธิเลือกขยายอายุสัญญาเช่าอสังหาริมทรัพย์ภายในหนึ่งปีก่อนสิ้นสุดระยะเวลาเช่า 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  <w:r w:rsidRPr="005B2FA9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0D159961" w14:textId="77777777" w:rsidR="00A03D1D" w:rsidRPr="005B2FA9" w:rsidRDefault="00A03D1D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91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84"/>
        <w:gridCol w:w="1080"/>
        <w:gridCol w:w="180"/>
        <w:gridCol w:w="1080"/>
      </w:tblGrid>
      <w:tr w:rsidR="00DC3E01" w:rsidRPr="005B2FA9" w14:paraId="25D81478" w14:textId="77777777" w:rsidTr="007015A1">
        <w:trPr>
          <w:cantSplit/>
          <w:tblHeader/>
        </w:trPr>
        <w:tc>
          <w:tcPr>
            <w:tcW w:w="6390" w:type="dxa"/>
          </w:tcPr>
          <w:p w14:paraId="3A3FC930" w14:textId="43BEA7A9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4" w:type="dxa"/>
          </w:tcPr>
          <w:p w14:paraId="4B93E160" w14:textId="77777777" w:rsidR="00DC3E01" w:rsidRPr="005B2FA9" w:rsidRDefault="00DC3E01" w:rsidP="005021D2">
            <w:pPr>
              <w:pStyle w:val="block"/>
              <w:spacing w:after="0" w:line="240" w:lineRule="atLeast"/>
              <w:ind w:left="5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39F153" w14:textId="191A0976" w:rsidR="00DC3E01" w:rsidRPr="005B2FA9" w:rsidRDefault="00803259" w:rsidP="005021D2">
            <w:pPr>
              <w:pStyle w:val="block"/>
              <w:spacing w:after="0" w:line="240" w:lineRule="atLeast"/>
              <w:ind w:lef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F9761E"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80" w:type="dxa"/>
          </w:tcPr>
          <w:p w14:paraId="60EBC1A3" w14:textId="77777777" w:rsidR="00DC3E01" w:rsidRPr="005B2FA9" w:rsidRDefault="00DC3E01" w:rsidP="005021D2">
            <w:pPr>
              <w:pStyle w:val="block"/>
              <w:spacing w:after="0" w:line="240" w:lineRule="atLeast"/>
              <w:ind w:left="5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7064CE" w14:textId="1F8E8C92" w:rsidR="00DC3E01" w:rsidRPr="005B2FA9" w:rsidRDefault="00803259" w:rsidP="005021D2">
            <w:pPr>
              <w:pStyle w:val="block"/>
              <w:spacing w:after="0" w:line="240" w:lineRule="atLeast"/>
              <w:ind w:lef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F9761E"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DC3E01" w:rsidRPr="005B2FA9" w14:paraId="42E43824" w14:textId="77777777" w:rsidTr="007015A1">
        <w:trPr>
          <w:cantSplit/>
          <w:tblHeader/>
        </w:trPr>
        <w:tc>
          <w:tcPr>
            <w:tcW w:w="6390" w:type="dxa"/>
          </w:tcPr>
          <w:p w14:paraId="6D960D11" w14:textId="2D5771D8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477E299" w14:textId="77777777" w:rsidR="00DC3E01" w:rsidRPr="005B2FA9" w:rsidRDefault="00DC3E01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0803E56" w14:textId="41D4B0CB" w:rsidR="00DC3E01" w:rsidRPr="005B2FA9" w:rsidRDefault="00DC3E01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C3E01" w:rsidRPr="005B2FA9" w14:paraId="5B807655" w14:textId="77777777" w:rsidTr="007015A1">
        <w:trPr>
          <w:cantSplit/>
        </w:trPr>
        <w:tc>
          <w:tcPr>
            <w:tcW w:w="6390" w:type="dxa"/>
          </w:tcPr>
          <w:p w14:paraId="484AA12F" w14:textId="77777777" w:rsidR="00DC3E01" w:rsidRPr="005B2FA9" w:rsidRDefault="00DC3E01" w:rsidP="005021D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4" w:type="dxa"/>
          </w:tcPr>
          <w:p w14:paraId="0EEB12DA" w14:textId="77777777" w:rsidR="00DC3E01" w:rsidRPr="005B2FA9" w:rsidRDefault="00DC3E01" w:rsidP="005021D2">
            <w:pPr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3EE286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52AC2" w14:textId="77777777" w:rsidR="00DC3E01" w:rsidRPr="005B2FA9" w:rsidRDefault="00DC3E01" w:rsidP="005021D2">
            <w:pPr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C64CE4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3E01" w:rsidRPr="005B2FA9" w14:paraId="5C8E9216" w14:textId="77777777" w:rsidTr="007015A1">
        <w:trPr>
          <w:cantSplit/>
        </w:trPr>
        <w:tc>
          <w:tcPr>
            <w:tcW w:w="6390" w:type="dxa"/>
          </w:tcPr>
          <w:p w14:paraId="235E1C03" w14:textId="77777777" w:rsidR="00DC3E01" w:rsidRPr="005B2FA9" w:rsidRDefault="00DC3E01" w:rsidP="005021D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" w:type="dxa"/>
            <w:vAlign w:val="bottom"/>
          </w:tcPr>
          <w:p w14:paraId="7112D789" w14:textId="77777777" w:rsidR="00DC3E01" w:rsidRPr="005B2FA9" w:rsidRDefault="00DC3E01" w:rsidP="005021D2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E39F39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96042AC" w14:textId="77777777" w:rsidR="00DC3E01" w:rsidRPr="005B2FA9" w:rsidRDefault="00DC3E01" w:rsidP="005021D2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EA88CA" w14:textId="77777777" w:rsidR="00DC3E01" w:rsidRPr="005B2FA9" w:rsidRDefault="00DC3E01" w:rsidP="005021D2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761E" w:rsidRPr="005B2FA9" w14:paraId="3AB20471" w14:textId="77777777" w:rsidTr="007015A1">
        <w:trPr>
          <w:cantSplit/>
        </w:trPr>
        <w:tc>
          <w:tcPr>
            <w:tcW w:w="6390" w:type="dxa"/>
          </w:tcPr>
          <w:p w14:paraId="648734A0" w14:textId="39C3527C" w:rsidR="00F9761E" w:rsidRPr="005B2FA9" w:rsidRDefault="00F9761E" w:rsidP="00F9761E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84" w:type="dxa"/>
            <w:vAlign w:val="bottom"/>
          </w:tcPr>
          <w:p w14:paraId="1C46E636" w14:textId="77777777" w:rsidR="00F9761E" w:rsidRPr="005B2FA9" w:rsidRDefault="00F9761E" w:rsidP="00F9761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FA6335" w14:textId="1A4659E7" w:rsidR="00F9761E" w:rsidRPr="005B2FA9" w:rsidRDefault="009125EF" w:rsidP="00F9761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  <w:tc>
          <w:tcPr>
            <w:tcW w:w="180" w:type="dxa"/>
            <w:vAlign w:val="bottom"/>
          </w:tcPr>
          <w:p w14:paraId="2EBCCDEF" w14:textId="77777777" w:rsidR="00F9761E" w:rsidRPr="005B2FA9" w:rsidRDefault="00F9761E" w:rsidP="00F9761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50FF6" w14:textId="4D0A81D1" w:rsidR="00F9761E" w:rsidRPr="005B2FA9" w:rsidRDefault="00F9761E" w:rsidP="00024C2D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838</w:t>
            </w:r>
          </w:p>
        </w:tc>
      </w:tr>
      <w:tr w:rsidR="00F9761E" w:rsidRPr="005B2FA9" w14:paraId="401433EE" w14:textId="77777777" w:rsidTr="007015A1">
        <w:trPr>
          <w:cantSplit/>
        </w:trPr>
        <w:tc>
          <w:tcPr>
            <w:tcW w:w="6390" w:type="dxa"/>
          </w:tcPr>
          <w:p w14:paraId="1F0069AF" w14:textId="77777777" w:rsidR="00F9761E" w:rsidRPr="005B2FA9" w:rsidRDefault="00F9761E" w:rsidP="00F9761E">
            <w:pPr>
              <w:numPr>
                <w:ilvl w:val="0"/>
                <w:numId w:val="8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4" w:type="dxa"/>
            <w:vAlign w:val="bottom"/>
          </w:tcPr>
          <w:p w14:paraId="235CC0A9" w14:textId="77777777" w:rsidR="00F9761E" w:rsidRPr="005B2FA9" w:rsidRDefault="00F9761E" w:rsidP="00F9761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57C61F" w14:textId="4FC86134" w:rsidR="00F9761E" w:rsidRPr="005B2FA9" w:rsidRDefault="009125EF" w:rsidP="00F9761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1,854</w:t>
            </w:r>
          </w:p>
        </w:tc>
        <w:tc>
          <w:tcPr>
            <w:tcW w:w="180" w:type="dxa"/>
            <w:vAlign w:val="bottom"/>
          </w:tcPr>
          <w:p w14:paraId="1A586BFB" w14:textId="77777777" w:rsidR="00F9761E" w:rsidRPr="005B2FA9" w:rsidRDefault="00F9761E" w:rsidP="00F9761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33320E" w14:textId="06BDB140" w:rsidR="00F9761E" w:rsidRPr="005B2FA9" w:rsidRDefault="00F9761E" w:rsidP="00024C2D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1,698</w:t>
            </w:r>
          </w:p>
        </w:tc>
      </w:tr>
      <w:tr w:rsidR="00F9761E" w:rsidRPr="005B2FA9" w14:paraId="71A1A468" w14:textId="77777777" w:rsidTr="007015A1">
        <w:trPr>
          <w:cantSplit/>
        </w:trPr>
        <w:tc>
          <w:tcPr>
            <w:tcW w:w="6390" w:type="dxa"/>
          </w:tcPr>
          <w:p w14:paraId="51B89C15" w14:textId="77777777" w:rsidR="00F9761E" w:rsidRPr="005B2FA9" w:rsidRDefault="00F9761E" w:rsidP="00F9761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" w:type="dxa"/>
            <w:vAlign w:val="bottom"/>
          </w:tcPr>
          <w:p w14:paraId="07FECC15" w14:textId="77777777" w:rsidR="00F9761E" w:rsidRPr="005B2FA9" w:rsidRDefault="00F9761E" w:rsidP="00F9761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7F1E2" w14:textId="6E4D36F2" w:rsidR="00F9761E" w:rsidRPr="005B2FA9" w:rsidRDefault="005B56E3" w:rsidP="00F9761E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628</w:t>
            </w:r>
          </w:p>
        </w:tc>
        <w:tc>
          <w:tcPr>
            <w:tcW w:w="180" w:type="dxa"/>
            <w:vAlign w:val="bottom"/>
          </w:tcPr>
          <w:p w14:paraId="6137440A" w14:textId="77777777" w:rsidR="00F9761E" w:rsidRPr="005B2FA9" w:rsidRDefault="00F9761E" w:rsidP="00F9761E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24C7" w14:textId="24D80365" w:rsidR="00F9761E" w:rsidRPr="005B2FA9" w:rsidRDefault="00F9761E" w:rsidP="00024C2D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734</w:t>
            </w:r>
          </w:p>
        </w:tc>
      </w:tr>
      <w:tr w:rsidR="00C70BA9" w:rsidRPr="005B2FA9" w14:paraId="3BBC3744" w14:textId="77777777" w:rsidTr="007015A1">
        <w:trPr>
          <w:cantSplit/>
        </w:trPr>
        <w:tc>
          <w:tcPr>
            <w:tcW w:w="6390" w:type="dxa"/>
          </w:tcPr>
          <w:p w14:paraId="612D19DF" w14:textId="02D510B6" w:rsidR="00C70BA9" w:rsidRPr="005B2FA9" w:rsidRDefault="00C70BA9" w:rsidP="00C70BA9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ค่าใช้จ่ายสัญญาเช่าระยะสั้น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4" w:type="dxa"/>
            <w:vAlign w:val="bottom"/>
          </w:tcPr>
          <w:p w14:paraId="6E831918" w14:textId="77777777" w:rsidR="00C70BA9" w:rsidRPr="005B2FA9" w:rsidRDefault="00C70BA9" w:rsidP="00C70BA9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66B26B" w14:textId="0CAC64F7" w:rsidR="00C70BA9" w:rsidRPr="005B2FA9" w:rsidRDefault="009125EF" w:rsidP="00C70BA9">
            <w:pPr>
              <w:tabs>
                <w:tab w:val="decimal" w:pos="731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80" w:type="dxa"/>
            <w:vAlign w:val="bottom"/>
          </w:tcPr>
          <w:p w14:paraId="1CD780B9" w14:textId="77777777" w:rsidR="00C70BA9" w:rsidRPr="005B2FA9" w:rsidRDefault="00C70BA9" w:rsidP="00C70BA9">
            <w:pPr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72087C" w14:textId="0E2B835D" w:rsidR="00C70BA9" w:rsidRPr="005B2FA9" w:rsidRDefault="00C70BA9" w:rsidP="00024C2D">
            <w:pPr>
              <w:tabs>
                <w:tab w:val="left" w:pos="720"/>
              </w:tabs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14:paraId="40E7152F" w14:textId="77777777" w:rsidR="00A03D1D" w:rsidRPr="005B2FA9" w:rsidRDefault="00A03D1D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C247BB8" w14:textId="40488E9B" w:rsidR="00A03D1D" w:rsidRPr="005B2FA9" w:rsidRDefault="00A03D1D" w:rsidP="005021D2">
      <w:pPr>
        <w:ind w:left="900" w:right="2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F9761E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กระแสเงินสดจ่ายทั้งหมดของสัญญาเช่าของบริษัทมีจำนวน</w:t>
      </w:r>
      <w:r w:rsidR="00C66CB7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5A6212" w:rsidRPr="005B2FA9">
        <w:rPr>
          <w:rFonts w:asciiTheme="majorBidi" w:hAnsiTheme="majorBidi" w:cstheme="majorBidi"/>
          <w:sz w:val="30"/>
          <w:szCs w:val="30"/>
        </w:rPr>
        <w:t>4.</w:t>
      </w:r>
      <w:r w:rsidR="000B7329" w:rsidRPr="005B2FA9">
        <w:rPr>
          <w:rFonts w:asciiTheme="majorBidi" w:hAnsiTheme="majorBidi" w:cstheme="majorBidi"/>
          <w:sz w:val="30"/>
          <w:szCs w:val="30"/>
        </w:rPr>
        <w:t>43</w:t>
      </w:r>
      <w:r w:rsidR="009125EF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F85E6A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CD5501"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B7329" w:rsidRPr="005B2FA9">
        <w:rPr>
          <w:rFonts w:asciiTheme="majorBidi" w:hAnsiTheme="majorBidi" w:cstheme="majorBidi"/>
          <w:i/>
          <w:iCs/>
          <w:sz w:val="30"/>
          <w:szCs w:val="30"/>
        </w:rPr>
        <w:t>4.07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bookmarkEnd w:id="4"/>
    <w:p w14:paraId="7E86E6BF" w14:textId="41AE9E4C" w:rsidR="00CE7218" w:rsidRPr="005B2FA9" w:rsidRDefault="00CE7218" w:rsidP="005021D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03B8AB2D" w14:textId="509B4AD1" w:rsidR="00430DBE" w:rsidRPr="005B2FA9" w:rsidRDefault="00430DBE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320B8D5A" w14:textId="003A8247" w:rsidR="00AE64FE" w:rsidRPr="005B2FA9" w:rsidRDefault="00AE64FE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97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30"/>
        <w:gridCol w:w="236"/>
        <w:gridCol w:w="996"/>
        <w:gridCol w:w="236"/>
        <w:gridCol w:w="941"/>
        <w:gridCol w:w="17"/>
        <w:gridCol w:w="227"/>
        <w:gridCol w:w="12"/>
        <w:gridCol w:w="1075"/>
        <w:gridCol w:w="236"/>
        <w:gridCol w:w="989"/>
        <w:gridCol w:w="236"/>
        <w:gridCol w:w="979"/>
      </w:tblGrid>
      <w:tr w:rsidR="00150760" w:rsidRPr="005B2FA9" w14:paraId="2B5FED0D" w14:textId="77777777" w:rsidTr="008413D3">
        <w:trPr>
          <w:tblHeader/>
        </w:trPr>
        <w:tc>
          <w:tcPr>
            <w:tcW w:w="2520" w:type="dxa"/>
          </w:tcPr>
          <w:p w14:paraId="643AA837" w14:textId="77777777" w:rsidR="00150760" w:rsidRPr="005B2FA9" w:rsidRDefault="00150760" w:rsidP="005021D2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9" w:type="dxa"/>
            <w:gridSpan w:val="5"/>
          </w:tcPr>
          <w:p w14:paraId="6E12ED67" w14:textId="5D807366" w:rsidR="00150760" w:rsidRPr="005B2FA9" w:rsidRDefault="00803259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62DC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44" w:type="dxa"/>
            <w:gridSpan w:val="2"/>
          </w:tcPr>
          <w:p w14:paraId="672A8014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27" w:type="dxa"/>
            <w:gridSpan w:val="6"/>
          </w:tcPr>
          <w:p w14:paraId="64805C40" w14:textId="2CA39E6F" w:rsidR="00150760" w:rsidRPr="005B2FA9" w:rsidRDefault="00803259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62DC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50760" w:rsidRPr="005B2FA9" w14:paraId="613BAC19" w14:textId="77777777" w:rsidTr="008413D3">
        <w:trPr>
          <w:tblHeader/>
        </w:trPr>
        <w:tc>
          <w:tcPr>
            <w:tcW w:w="2520" w:type="dxa"/>
          </w:tcPr>
          <w:p w14:paraId="1A15D17C" w14:textId="13B3D274" w:rsidR="00150760" w:rsidRPr="005B2FA9" w:rsidRDefault="00150760" w:rsidP="005021D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203A403E" w14:textId="77777777" w:rsidR="00150760" w:rsidRPr="005B2FA9" w:rsidRDefault="00150760" w:rsidP="005021D2">
            <w:pPr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5BF4111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530325F" w14:textId="77777777" w:rsidR="00150760" w:rsidRPr="005B2FA9" w:rsidRDefault="00150760" w:rsidP="005021D2">
            <w:pPr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5093077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2C9529C9" w14:textId="77777777" w:rsidR="00150760" w:rsidRPr="005B2FA9" w:rsidRDefault="00150760" w:rsidP="005021D2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gridSpan w:val="2"/>
            <w:vAlign w:val="center"/>
          </w:tcPr>
          <w:p w14:paraId="7170D4B7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09D6260" w14:textId="77777777" w:rsidR="00150760" w:rsidRPr="005B2FA9" w:rsidRDefault="00150760" w:rsidP="005021D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0D3B3F4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4AB3829" w14:textId="77777777" w:rsidR="00150760" w:rsidRPr="005B2FA9" w:rsidRDefault="00150760" w:rsidP="005021D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796504A" w14:textId="77777777" w:rsidR="00150760" w:rsidRPr="005B2FA9" w:rsidRDefault="00150760" w:rsidP="005021D2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C93128D" w14:textId="77777777" w:rsidR="00150760" w:rsidRPr="005B2FA9" w:rsidRDefault="00150760" w:rsidP="005021D2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50760" w:rsidRPr="005B2FA9" w14:paraId="1BCBB002" w14:textId="77777777" w:rsidTr="008413D3">
        <w:trPr>
          <w:tblHeader/>
        </w:trPr>
        <w:tc>
          <w:tcPr>
            <w:tcW w:w="2520" w:type="dxa"/>
          </w:tcPr>
          <w:p w14:paraId="4946251B" w14:textId="77777777" w:rsidR="00150760" w:rsidRPr="005B2FA9" w:rsidRDefault="00150760" w:rsidP="005021D2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0" w:type="dxa"/>
            <w:gridSpan w:val="13"/>
            <w:vAlign w:val="bottom"/>
          </w:tcPr>
          <w:p w14:paraId="5ECA8E8D" w14:textId="17D5D73B" w:rsidR="00150760" w:rsidRPr="005B2FA9" w:rsidRDefault="00150760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761E6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1AAF" w:rsidRPr="005B2FA9" w14:paraId="6C30EFFB" w14:textId="77777777" w:rsidTr="008413D3">
        <w:trPr>
          <w:tblHeader/>
        </w:trPr>
        <w:tc>
          <w:tcPr>
            <w:tcW w:w="2520" w:type="dxa"/>
          </w:tcPr>
          <w:p w14:paraId="49E03ABE" w14:textId="412EB0B9" w:rsidR="00371AAF" w:rsidRPr="005B2FA9" w:rsidRDefault="00371AAF" w:rsidP="005021D2">
            <w:pPr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210" w:type="dxa"/>
            <w:gridSpan w:val="13"/>
            <w:vAlign w:val="bottom"/>
          </w:tcPr>
          <w:p w14:paraId="3A3A5DE5" w14:textId="77777777" w:rsidR="00371AAF" w:rsidRPr="005B2FA9" w:rsidRDefault="00371AAF" w:rsidP="005021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162DC" w:rsidRPr="005B2FA9" w14:paraId="77895E79" w14:textId="77777777" w:rsidTr="008413D3">
        <w:tc>
          <w:tcPr>
            <w:tcW w:w="2520" w:type="dxa"/>
          </w:tcPr>
          <w:p w14:paraId="51FDAB63" w14:textId="77C524FB" w:rsidR="00E162DC" w:rsidRPr="005B2FA9" w:rsidRDefault="00E162DC" w:rsidP="00E162DC">
            <w:pPr>
              <w:pStyle w:val="ListParagraph"/>
              <w:tabs>
                <w:tab w:val="clear" w:pos="2807"/>
                <w:tab w:val="left" w:pos="2775"/>
              </w:tabs>
              <w:ind w:left="156" w:right="-22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1030" w:type="dxa"/>
            <w:vAlign w:val="bottom"/>
          </w:tcPr>
          <w:p w14:paraId="4FCC01E8" w14:textId="47D00097" w:rsidR="00E162DC" w:rsidRPr="005B2FA9" w:rsidRDefault="009125EF" w:rsidP="004663D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  <w:tc>
          <w:tcPr>
            <w:tcW w:w="236" w:type="dxa"/>
            <w:vAlign w:val="bottom"/>
          </w:tcPr>
          <w:p w14:paraId="607211AC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131CDF02" w14:textId="11B36B7D" w:rsidR="00E162DC" w:rsidRPr="005B2FA9" w:rsidRDefault="009125EF" w:rsidP="004663DD">
            <w:pPr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5A41C4D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13DEA83E" w14:textId="6175C914" w:rsidR="00E162DC" w:rsidRPr="005B2FA9" w:rsidRDefault="009125E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115,900</w:t>
            </w:r>
          </w:p>
        </w:tc>
        <w:tc>
          <w:tcPr>
            <w:tcW w:w="239" w:type="dxa"/>
            <w:gridSpan w:val="2"/>
            <w:vAlign w:val="bottom"/>
          </w:tcPr>
          <w:p w14:paraId="5FE90613" w14:textId="77777777" w:rsidR="00E162DC" w:rsidRPr="005B2FA9" w:rsidRDefault="00E162DC" w:rsidP="00E162D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99ADF8C" w14:textId="41483562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6" w:type="dxa"/>
            <w:vAlign w:val="bottom"/>
          </w:tcPr>
          <w:p w14:paraId="157EACC4" w14:textId="130655C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7B6A9CE" w14:textId="6B93EA58" w:rsidR="00E162DC" w:rsidRPr="005B2FA9" w:rsidRDefault="000C620A" w:rsidP="000C620A">
            <w:pPr>
              <w:ind w:right="-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59D0C10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4E4C5EA" w14:textId="3AEB30AF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49,000</w:t>
            </w:r>
          </w:p>
        </w:tc>
      </w:tr>
      <w:tr w:rsidR="00E162DC" w:rsidRPr="005B2FA9" w14:paraId="2F02781D" w14:textId="77777777" w:rsidTr="008413D3">
        <w:tc>
          <w:tcPr>
            <w:tcW w:w="2520" w:type="dxa"/>
          </w:tcPr>
          <w:p w14:paraId="52300AC7" w14:textId="211EE523" w:rsidR="00E162DC" w:rsidRPr="005B2FA9" w:rsidRDefault="00E162DC" w:rsidP="00E162DC">
            <w:pPr>
              <w:tabs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30" w:type="dxa"/>
            <w:vAlign w:val="bottom"/>
          </w:tcPr>
          <w:p w14:paraId="181A5CBF" w14:textId="4761CD48" w:rsidR="00E162DC" w:rsidRPr="005B2FA9" w:rsidRDefault="000C620A" w:rsidP="000C620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="009125EF"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664C6CE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232BA840" w14:textId="40ED69AC" w:rsidR="00E162DC" w:rsidRPr="005B2FA9" w:rsidRDefault="009125EF" w:rsidP="004663DD">
            <w:pPr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CE269CD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7501D368" w14:textId="0948D1FB" w:rsidR="00E162DC" w:rsidRPr="005B2FA9" w:rsidRDefault="000C620A" w:rsidP="000C620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gridSpan w:val="2"/>
            <w:vAlign w:val="bottom"/>
          </w:tcPr>
          <w:p w14:paraId="6218393C" w14:textId="77777777" w:rsidR="00E162DC" w:rsidRPr="005B2FA9" w:rsidRDefault="00E162DC" w:rsidP="00E162D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658A7C2" w14:textId="26DC9C00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  <w:tc>
          <w:tcPr>
            <w:tcW w:w="236" w:type="dxa"/>
            <w:vAlign w:val="bottom"/>
          </w:tcPr>
          <w:p w14:paraId="2228AC13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D5E0C47" w14:textId="790262C4" w:rsidR="00E162DC" w:rsidRPr="005B2FA9" w:rsidRDefault="000C620A" w:rsidP="000C620A">
            <w:pPr>
              <w:ind w:right="-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C09BC2F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C854059" w14:textId="7AD76410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2,324</w:t>
            </w:r>
          </w:p>
        </w:tc>
      </w:tr>
      <w:tr w:rsidR="00E162DC" w:rsidRPr="005B2FA9" w14:paraId="0E4A92B9" w14:textId="77777777" w:rsidTr="008413D3">
        <w:tc>
          <w:tcPr>
            <w:tcW w:w="2520" w:type="dxa"/>
          </w:tcPr>
          <w:p w14:paraId="2A2E2A06" w14:textId="70D697C7" w:rsidR="00E162DC" w:rsidRPr="005B2FA9" w:rsidRDefault="00E162DC" w:rsidP="00E162DC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ส่วนของหนี้สินตาม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สัญญาเช่าที่ถึงกำหนด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ชำระภายในหนึ่งปี</w:t>
            </w:r>
          </w:p>
        </w:tc>
        <w:tc>
          <w:tcPr>
            <w:tcW w:w="1030" w:type="dxa"/>
            <w:vAlign w:val="bottom"/>
          </w:tcPr>
          <w:p w14:paraId="7FBF6EA9" w14:textId="7AB0D180" w:rsidR="00E162DC" w:rsidRPr="005B2FA9" w:rsidRDefault="000C620A" w:rsidP="000C620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9125EF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E055189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D15F69E" w14:textId="7FB93B2F" w:rsidR="00E162DC" w:rsidRPr="005B2FA9" w:rsidRDefault="009125E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  <w:tc>
          <w:tcPr>
            <w:tcW w:w="236" w:type="dxa"/>
            <w:vAlign w:val="bottom"/>
          </w:tcPr>
          <w:p w14:paraId="2EA3035C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3EC4B2D8" w14:textId="642EACA0" w:rsidR="00E162DC" w:rsidRPr="005B2FA9" w:rsidRDefault="009125E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  <w:tc>
          <w:tcPr>
            <w:tcW w:w="239" w:type="dxa"/>
            <w:gridSpan w:val="2"/>
            <w:vAlign w:val="bottom"/>
          </w:tcPr>
          <w:p w14:paraId="1B0DDAD1" w14:textId="77777777" w:rsidR="00E162DC" w:rsidRPr="005B2FA9" w:rsidRDefault="00E162DC" w:rsidP="00E162DC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D904F4D" w14:textId="33EBB67D" w:rsidR="00E162DC" w:rsidRPr="005B2FA9" w:rsidRDefault="009C1D1F" w:rsidP="009C1D1F">
            <w:pPr>
              <w:tabs>
                <w:tab w:val="left" w:pos="69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="00E162DC"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43F32D6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78E0AF1" w14:textId="75DF07B4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  <w:tc>
          <w:tcPr>
            <w:tcW w:w="236" w:type="dxa"/>
            <w:vAlign w:val="bottom"/>
          </w:tcPr>
          <w:p w14:paraId="0F46992B" w14:textId="77777777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26EC364" w14:textId="5528AA11" w:rsidR="00E162DC" w:rsidRPr="005B2FA9" w:rsidRDefault="00E162DC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2,093</w:t>
            </w:r>
          </w:p>
        </w:tc>
      </w:tr>
      <w:tr w:rsidR="004116F3" w:rsidRPr="005B2FA9" w14:paraId="04346BF6" w14:textId="77777777" w:rsidTr="008413D3">
        <w:tc>
          <w:tcPr>
            <w:tcW w:w="2520" w:type="dxa"/>
          </w:tcPr>
          <w:p w14:paraId="2267D3B6" w14:textId="77777777" w:rsidR="004116F3" w:rsidRPr="005B2FA9" w:rsidRDefault="004116F3" w:rsidP="00371AAF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vAlign w:val="bottom"/>
          </w:tcPr>
          <w:p w14:paraId="0431A398" w14:textId="77777777" w:rsidR="004116F3" w:rsidRPr="005B2FA9" w:rsidRDefault="004116F3" w:rsidP="004663D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F5DB3B7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48C467D8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D0A6C1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2C9A196C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2ECE1FE0" w14:textId="77777777" w:rsidR="004116F3" w:rsidRPr="005B2FA9" w:rsidRDefault="004116F3" w:rsidP="00C70B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4A98D79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A51E2A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44832ED6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A8B210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DC4065A" w14:textId="77777777" w:rsidR="004116F3" w:rsidRPr="005B2FA9" w:rsidRDefault="004116F3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71AAF" w:rsidRPr="005B2FA9" w14:paraId="433A2337" w14:textId="77777777" w:rsidTr="008413D3">
        <w:tc>
          <w:tcPr>
            <w:tcW w:w="2520" w:type="dxa"/>
          </w:tcPr>
          <w:p w14:paraId="4C0E8488" w14:textId="19E09250" w:rsidR="00371AAF" w:rsidRPr="005B2FA9" w:rsidRDefault="00371AAF" w:rsidP="00371AAF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030" w:type="dxa"/>
            <w:vAlign w:val="bottom"/>
          </w:tcPr>
          <w:p w14:paraId="63FF4340" w14:textId="77777777" w:rsidR="00371AAF" w:rsidRPr="005B2FA9" w:rsidRDefault="00371AAF" w:rsidP="004663DD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2C3D307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3D839925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9705F7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48CCD9A7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gridSpan w:val="2"/>
            <w:vAlign w:val="bottom"/>
          </w:tcPr>
          <w:p w14:paraId="75C6BE7F" w14:textId="77777777" w:rsidR="00371AAF" w:rsidRPr="005B2FA9" w:rsidRDefault="00371AAF" w:rsidP="00C70BA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6486FE61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D9ACFA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ECDAF37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3C793E4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A817389" w14:textId="77777777" w:rsidR="00371AAF" w:rsidRPr="005B2FA9" w:rsidRDefault="00371AAF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20019" w:rsidRPr="005B2FA9" w14:paraId="03652783" w14:textId="77777777" w:rsidTr="008413D3">
        <w:tc>
          <w:tcPr>
            <w:tcW w:w="2520" w:type="dxa"/>
          </w:tcPr>
          <w:p w14:paraId="1F35B3ED" w14:textId="4490C20D" w:rsidR="00A20019" w:rsidRPr="005B2FA9" w:rsidRDefault="00A20019" w:rsidP="00A20019">
            <w:pPr>
              <w:tabs>
                <w:tab w:val="left" w:pos="336"/>
              </w:tabs>
              <w:ind w:left="156" w:right="-22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030" w:type="dxa"/>
            <w:vAlign w:val="bottom"/>
          </w:tcPr>
          <w:p w14:paraId="6A445AF8" w14:textId="066E1748" w:rsidR="00A20019" w:rsidRPr="005B2FA9" w:rsidRDefault="000C620A" w:rsidP="000C620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62CE0F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7887F9DA" w14:textId="436985AE" w:rsidR="00A20019" w:rsidRPr="005B2FA9" w:rsidRDefault="004663DD" w:rsidP="004663DD">
            <w:pPr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3890953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0B3762A3" w14:textId="53BFC730" w:rsidR="00A20019" w:rsidRPr="005B2FA9" w:rsidRDefault="000C620A" w:rsidP="000C6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gridSpan w:val="2"/>
            <w:vAlign w:val="bottom"/>
          </w:tcPr>
          <w:p w14:paraId="66CFC481" w14:textId="77777777" w:rsidR="00A20019" w:rsidRPr="005B2FA9" w:rsidRDefault="00A20019" w:rsidP="00A20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BB27908" w14:textId="5EA2C5D3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11,329</w:t>
            </w:r>
          </w:p>
        </w:tc>
        <w:tc>
          <w:tcPr>
            <w:tcW w:w="236" w:type="dxa"/>
            <w:vAlign w:val="bottom"/>
          </w:tcPr>
          <w:p w14:paraId="18D9FE87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6297097" w14:textId="741CC825" w:rsidR="004663DD" w:rsidRPr="005B2FA9" w:rsidRDefault="004663DD" w:rsidP="004663DD">
            <w:pPr>
              <w:ind w:right="-1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06339E" w14:textId="6B33BC3B" w:rsidR="00A20019" w:rsidRPr="005B2FA9" w:rsidRDefault="000C620A" w:rsidP="000C620A">
            <w:pPr>
              <w:ind w:right="-18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A20019"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  <w:vAlign w:val="bottom"/>
          </w:tcPr>
          <w:p w14:paraId="4EF7258A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A6803C2" w14:textId="0289EF5C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11,329</w:t>
            </w:r>
          </w:p>
        </w:tc>
      </w:tr>
      <w:tr w:rsidR="00A20019" w:rsidRPr="005B2FA9" w14:paraId="49A2EACE" w14:textId="77777777" w:rsidTr="002F5FD6">
        <w:tc>
          <w:tcPr>
            <w:tcW w:w="2520" w:type="dxa"/>
          </w:tcPr>
          <w:p w14:paraId="50513203" w14:textId="6E30A818" w:rsidR="00A20019" w:rsidRPr="005B2FA9" w:rsidRDefault="00A20019" w:rsidP="00A20019">
            <w:pPr>
              <w:tabs>
                <w:tab w:val="left" w:pos="336"/>
              </w:tabs>
              <w:ind w:left="-24" w:right="-22" w:firstLine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30" w:type="dxa"/>
            <w:vAlign w:val="bottom"/>
          </w:tcPr>
          <w:p w14:paraId="55F88F6E" w14:textId="6ED9909B" w:rsidR="00A20019" w:rsidRPr="005B2FA9" w:rsidRDefault="000C620A" w:rsidP="000C620A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A34FD8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33AE5FE" w14:textId="3F7340E7" w:rsidR="00A20019" w:rsidRPr="005B2FA9" w:rsidRDefault="004663DD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  <w:tc>
          <w:tcPr>
            <w:tcW w:w="236" w:type="dxa"/>
            <w:vAlign w:val="bottom"/>
          </w:tcPr>
          <w:p w14:paraId="0595F08F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vAlign w:val="bottom"/>
          </w:tcPr>
          <w:p w14:paraId="643A42AA" w14:textId="5A84D73E" w:rsidR="00A20019" w:rsidRPr="005B2FA9" w:rsidRDefault="004663DD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4,025</w:t>
            </w:r>
          </w:p>
        </w:tc>
        <w:tc>
          <w:tcPr>
            <w:tcW w:w="239" w:type="dxa"/>
            <w:gridSpan w:val="2"/>
            <w:vAlign w:val="bottom"/>
          </w:tcPr>
          <w:p w14:paraId="2A1C64BE" w14:textId="77777777" w:rsidR="00A20019" w:rsidRPr="005B2FA9" w:rsidRDefault="00A20019" w:rsidP="00A2001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E519448" w14:textId="5E73AFE5" w:rsidR="00A20019" w:rsidRPr="005B2FA9" w:rsidRDefault="000C620A" w:rsidP="000C62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="00A20019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-</w:t>
            </w:r>
          </w:p>
        </w:tc>
        <w:tc>
          <w:tcPr>
            <w:tcW w:w="236" w:type="dxa"/>
            <w:vAlign w:val="bottom"/>
          </w:tcPr>
          <w:p w14:paraId="3AB25E08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67CE2482" w14:textId="11C2FECA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6,074</w:t>
            </w:r>
          </w:p>
        </w:tc>
        <w:tc>
          <w:tcPr>
            <w:tcW w:w="236" w:type="dxa"/>
            <w:vAlign w:val="bottom"/>
          </w:tcPr>
          <w:p w14:paraId="6A5B73A1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16FD09D" w14:textId="44B711F0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6,074</w:t>
            </w:r>
          </w:p>
        </w:tc>
      </w:tr>
      <w:tr w:rsidR="00A20019" w:rsidRPr="005B2FA9" w14:paraId="5DE40119" w14:textId="77777777" w:rsidTr="008413D3">
        <w:tc>
          <w:tcPr>
            <w:tcW w:w="2520" w:type="dxa"/>
          </w:tcPr>
          <w:p w14:paraId="53D7C9D9" w14:textId="77777777" w:rsidR="00A20019" w:rsidRPr="005B2FA9" w:rsidRDefault="00A20019" w:rsidP="00A20019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2DE63B" w14:textId="5448D017" w:rsidR="00A20019" w:rsidRPr="005B2FA9" w:rsidRDefault="004663DD" w:rsidP="004663DD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115,900</w:t>
            </w:r>
          </w:p>
        </w:tc>
        <w:tc>
          <w:tcPr>
            <w:tcW w:w="236" w:type="dxa"/>
            <w:vAlign w:val="bottom"/>
          </w:tcPr>
          <w:p w14:paraId="45E65560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62BF4" w14:textId="4A163B49" w:rsidR="00A20019" w:rsidRPr="005B2FA9" w:rsidRDefault="004663DD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6,074</w:t>
            </w:r>
          </w:p>
        </w:tc>
        <w:tc>
          <w:tcPr>
            <w:tcW w:w="236" w:type="dxa"/>
            <w:vAlign w:val="bottom"/>
          </w:tcPr>
          <w:p w14:paraId="5AB0EE94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BD93C8" w14:textId="14459458" w:rsidR="00A20019" w:rsidRPr="005B2FA9" w:rsidRDefault="004663DD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121,974</w:t>
            </w:r>
          </w:p>
        </w:tc>
        <w:tc>
          <w:tcPr>
            <w:tcW w:w="239" w:type="dxa"/>
            <w:gridSpan w:val="2"/>
            <w:vAlign w:val="bottom"/>
          </w:tcPr>
          <w:p w14:paraId="13DB4EB4" w14:textId="77777777" w:rsidR="00A20019" w:rsidRPr="005B2FA9" w:rsidRDefault="00A20019" w:rsidP="00A20019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70A35" w14:textId="02721641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62,653</w:t>
            </w:r>
          </w:p>
        </w:tc>
        <w:tc>
          <w:tcPr>
            <w:tcW w:w="236" w:type="dxa"/>
            <w:vAlign w:val="bottom"/>
          </w:tcPr>
          <w:p w14:paraId="0EFF83A6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6A3C76" w14:textId="57F98994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8,167</w:t>
            </w:r>
          </w:p>
        </w:tc>
        <w:tc>
          <w:tcPr>
            <w:tcW w:w="236" w:type="dxa"/>
            <w:vAlign w:val="bottom"/>
          </w:tcPr>
          <w:p w14:paraId="359E6DCF" w14:textId="77777777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76A41" w14:textId="30604C4E" w:rsidR="00A20019" w:rsidRPr="005B2FA9" w:rsidRDefault="00A20019" w:rsidP="004663D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70,820</w:t>
            </w:r>
          </w:p>
        </w:tc>
      </w:tr>
    </w:tbl>
    <w:p w14:paraId="5E8B819D" w14:textId="77777777" w:rsidR="0050356C" w:rsidRPr="005B2FA9" w:rsidRDefault="0050356C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4C7BD05D" w14:textId="1150E9AF" w:rsidR="001C361B" w:rsidRPr="005B2FA9" w:rsidRDefault="007A161B" w:rsidP="005021D2">
      <w:pPr>
        <w:ind w:right="2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ab/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เงินกู้ยืมจากสถาบันการเงิน </w:t>
      </w:r>
    </w:p>
    <w:p w14:paraId="682196D8" w14:textId="279305D0" w:rsidR="007A161B" w:rsidRPr="005B2FA9" w:rsidRDefault="007A161B" w:rsidP="005021D2">
      <w:pPr>
        <w:ind w:right="20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4E52C432" w14:textId="6CBA0C77" w:rsidR="007A161B" w:rsidRPr="005B2FA9" w:rsidRDefault="007A161B" w:rsidP="005021D2">
      <w:pPr>
        <w:ind w:left="540" w:right="-387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ในระหว่างปี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E162DC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บริษัทได้ทำสัญญา</w:t>
      </w:r>
      <w:r w:rsidR="000D5E09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กู้ยืมเงินระยะ</w:t>
      </w:r>
      <w:r w:rsidR="00E466A8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สั้น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กับ</w:t>
      </w:r>
      <w:r w:rsidR="00E466A8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สถาบันการเงิน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>จำนวน</w:t>
      </w:r>
      <w:r w:rsidR="00D7363B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115.90</w:t>
      </w:r>
      <w:r w:rsidR="00F029C7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029C7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ล้</w:t>
      </w:r>
      <w:r w:rsidR="00893EBD"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านบาท </w:t>
      </w:r>
      <w:r w:rsidR="00893EBD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F85E6A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="00893EBD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E466A8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49</w:t>
      </w:r>
      <w:r w:rsidR="00893EBD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893EBD"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893EBD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E466A8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E466A8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และในระหว่างปีบริษัทได้ชำระเงินกู้ยืมระยะยาวจากสถาบันการเงินเต็มจำนวนก่อนกำหนดชำระ </w:t>
      </w:r>
      <w:r w:rsidR="00E466A8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(2566: 13.65 </w:t>
      </w:r>
      <w:r w:rsidR="00E466A8"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</w:t>
      </w:r>
      <w:r w:rsidR="00E466A8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  <w:r w:rsidR="00E466A8" w:rsidRPr="005B2FA9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 </w:t>
      </w:r>
      <w:r w:rsidR="003F21B5" w:rsidRPr="005B2FA9">
        <w:rPr>
          <w:rFonts w:asciiTheme="majorBidi" w:hAnsiTheme="majorBidi" w:cstheme="majorBidi"/>
          <w:sz w:val="30"/>
          <w:szCs w:val="30"/>
          <w:cs/>
          <w:lang w:val="en-US"/>
        </w:rPr>
        <w:t>โดยมีอัตราดอกเบี้ย</w:t>
      </w:r>
      <w:r w:rsidR="003F21B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ร้อยละ</w:t>
      </w:r>
      <w:r w:rsidR="003F21B5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2.00 - </w:t>
      </w:r>
      <w:r w:rsidR="00EE4C55" w:rsidRPr="005B2FA9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3F21B5" w:rsidRPr="005B2FA9">
        <w:rPr>
          <w:rFonts w:asciiTheme="majorBidi" w:hAnsiTheme="majorBidi" w:cstheme="majorBidi"/>
          <w:sz w:val="30"/>
          <w:szCs w:val="30"/>
          <w:lang w:val="en-US"/>
        </w:rPr>
        <w:t xml:space="preserve">.50 </w:t>
      </w:r>
      <w:r w:rsidR="003F21B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ต่อปี</w:t>
      </w:r>
      <w:r w:rsidR="003F21B5"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3F21B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เงินกู้ยืมดังกล่าวมีกำหนดชำระเงินต้นและดอกเบี้ยเป็นรายเดือน เป็นจำนวน </w:t>
      </w:r>
      <w:r w:rsidR="003F21B5" w:rsidRPr="005B2FA9">
        <w:rPr>
          <w:rFonts w:asciiTheme="majorBidi" w:hAnsiTheme="majorBidi" w:cstheme="majorBidi"/>
          <w:sz w:val="30"/>
          <w:szCs w:val="30"/>
          <w:lang w:val="en-US"/>
        </w:rPr>
        <w:t xml:space="preserve">60 - 84 </w:t>
      </w:r>
      <w:r w:rsidR="003F21B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งวด</w:t>
      </w:r>
      <w:r w:rsidR="003F21B5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21B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>โดยเริ่มตั้งแต่วันสุดท้ายของเดือนที่มีการเบิกรับเงินกู้งวดแรก เงินกู้ยืมดังกล่าวค้ำประกันโดยกรรมการของบริษัท และมีหลักประกันเป็นสินทรัพย์ของกรรมการ เงินฝากสถาบันการเงินของบริษัท</w:t>
      </w:r>
      <w:r w:rsidR="003F21B5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21B5" w:rsidRPr="005B2FA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และหนังสือค้ำประกันของบรรษัทประกันสินเชื่ออุตสาหกรรมขนาดย่อม</w:t>
      </w:r>
    </w:p>
    <w:p w14:paraId="1E77064B" w14:textId="57392FCE" w:rsidR="00AF4814" w:rsidRPr="005B2FA9" w:rsidRDefault="00AF4814" w:rsidP="005021D2">
      <w:pPr>
        <w:ind w:left="540" w:right="-387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47EBD364" w14:textId="11D19FE8" w:rsidR="00AF4814" w:rsidRPr="005B2FA9" w:rsidRDefault="00AF4814" w:rsidP="00AF4814">
      <w:pPr>
        <w:ind w:left="540" w:right="-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5548C8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4A4B16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D752F" w:rsidRPr="005B2FA9">
        <w:rPr>
          <w:rFonts w:asciiTheme="majorBidi" w:hAnsiTheme="majorBidi" w:cstheme="majorBidi"/>
          <w:sz w:val="30"/>
          <w:szCs w:val="30"/>
          <w:lang w:val="en-US"/>
        </w:rPr>
        <w:t>68.60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F85E6A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548C8" w:rsidRPr="005B2FA9">
        <w:rPr>
          <w:rFonts w:asciiTheme="majorBidi" w:hAnsiTheme="majorBidi" w:cstheme="majorBidi"/>
          <w:i/>
          <w:iCs/>
          <w:sz w:val="30"/>
          <w:szCs w:val="30"/>
        </w:rPr>
        <w:t>61.04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5D4D10F8" w14:textId="77777777" w:rsidR="007A161B" w:rsidRPr="005B2FA9" w:rsidRDefault="007A161B" w:rsidP="005021D2">
      <w:pPr>
        <w:ind w:left="900" w:right="20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5B0F62" w14:textId="2786E516" w:rsidR="00CC388E" w:rsidRPr="005B2FA9" w:rsidRDefault="00CC388E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ประมาณการ</w:t>
      </w:r>
      <w:r w:rsidR="0086075E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</w:t>
      </w: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ไม่หมุนเวียนสำหรับผลประโยชน์พนักงาน</w:t>
      </w:r>
      <w:r w:rsidRPr="005B2FA9">
        <w:rPr>
          <w:rFonts w:asciiTheme="majorBidi" w:hAnsiTheme="majorBidi" w:cstheme="majorBidi"/>
          <w:b/>
          <w:bCs/>
          <w:sz w:val="30"/>
          <w:szCs w:val="30"/>
          <w:lang w:val="th-TH"/>
        </w:rPr>
        <w:t xml:space="preserve">  </w:t>
      </w:r>
    </w:p>
    <w:p w14:paraId="3C23EAF3" w14:textId="77777777" w:rsidR="001C361B" w:rsidRPr="005B2FA9" w:rsidRDefault="001C361B" w:rsidP="005021D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ab/>
      </w:r>
      <w:r w:rsidRPr="005B2FA9">
        <w:rPr>
          <w:rFonts w:asciiTheme="majorBidi" w:hAnsiTheme="majorBidi" w:cstheme="majorBidi"/>
          <w:sz w:val="30"/>
          <w:szCs w:val="30"/>
          <w:cs/>
        </w:rPr>
        <w:tab/>
      </w:r>
    </w:p>
    <w:p w14:paraId="0D8B26E5" w14:textId="34E09610" w:rsidR="001C361B" w:rsidRPr="005B2FA9" w:rsidRDefault="001C361B" w:rsidP="005021D2">
      <w:pPr>
        <w:ind w:left="540" w:right="20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6E9AC0C" w14:textId="77777777" w:rsidR="00C32F89" w:rsidRPr="005B2FA9" w:rsidRDefault="00C32F89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BAAB2" w14:textId="5C6B91EC" w:rsidR="001C361B" w:rsidRPr="005B2FA9" w:rsidRDefault="001C361B" w:rsidP="006B738B">
      <w:pPr>
        <w:ind w:left="540" w:right="-38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บริษัทจัดการโครงการผลประโยชน์ที่กำหนดไว้ตามข้อกำหนดของพระราชบัญญัติคุ้มครองแรงงาน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2541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86075E" w:rsidRPr="005B2FA9">
        <w:rPr>
          <w:rFonts w:asciiTheme="majorBidi" w:hAnsiTheme="majorBidi" w:cstheme="majorBidi"/>
          <w:sz w:val="30"/>
          <w:szCs w:val="30"/>
          <w:cs/>
        </w:rPr>
        <w:t>และ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ความเสี่ยงจากอัตราดอกเบี้ย </w:t>
      </w:r>
    </w:p>
    <w:p w14:paraId="25C9E660" w14:textId="77777777" w:rsidR="00156C7A" w:rsidRPr="005B2FA9" w:rsidRDefault="00156C7A" w:rsidP="006B738B">
      <w:pPr>
        <w:ind w:left="540" w:right="-38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5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810"/>
        <w:gridCol w:w="1080"/>
        <w:gridCol w:w="270"/>
        <w:gridCol w:w="1091"/>
      </w:tblGrid>
      <w:tr w:rsidR="006F7A60" w:rsidRPr="005B2FA9" w14:paraId="3A489A2C" w14:textId="77777777" w:rsidTr="001F77A2">
        <w:trPr>
          <w:trHeight w:val="144"/>
        </w:trPr>
        <w:tc>
          <w:tcPr>
            <w:tcW w:w="6300" w:type="dxa"/>
          </w:tcPr>
          <w:p w14:paraId="437B5E9F" w14:textId="0A3BCF4E" w:rsidR="006F7A60" w:rsidRPr="005B2FA9" w:rsidRDefault="006B738B" w:rsidP="005021D2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6F7A60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810" w:type="dxa"/>
          </w:tcPr>
          <w:p w14:paraId="6EE9C7D6" w14:textId="77777777" w:rsidR="006F7A60" w:rsidRPr="005B2FA9" w:rsidRDefault="006F7A60" w:rsidP="005021D2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C7B3A77" w14:textId="7880101A" w:rsidR="006F7A60" w:rsidRPr="005B2FA9" w:rsidRDefault="00803259" w:rsidP="005021D2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2E7ED168" w14:textId="77777777" w:rsidR="006F7A60" w:rsidRPr="005B2FA9" w:rsidRDefault="006F7A60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52344504" w14:textId="08A0EA21" w:rsidR="006F7A60" w:rsidRPr="005B2FA9" w:rsidRDefault="00803259" w:rsidP="005021D2">
            <w:pPr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F7A60" w:rsidRPr="005B2FA9" w14:paraId="2A110675" w14:textId="77777777" w:rsidTr="001F77A2">
        <w:trPr>
          <w:trHeight w:val="144"/>
        </w:trPr>
        <w:tc>
          <w:tcPr>
            <w:tcW w:w="6300" w:type="dxa"/>
          </w:tcPr>
          <w:p w14:paraId="3556F819" w14:textId="77777777" w:rsidR="006F7A60" w:rsidRPr="005B2FA9" w:rsidRDefault="006F7A60" w:rsidP="005021D2">
            <w:pPr>
              <w:ind w:left="-3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6478A049" w14:textId="77777777" w:rsidR="006F7A60" w:rsidRPr="005B2FA9" w:rsidRDefault="006F7A60" w:rsidP="005021D2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center"/>
          </w:tcPr>
          <w:p w14:paraId="1D178333" w14:textId="4D046711" w:rsidR="006F7A60" w:rsidRPr="005B2FA9" w:rsidRDefault="006F7A60" w:rsidP="005021D2">
            <w:pPr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1880" w:rsidRPr="005B2FA9" w14:paraId="56CCBD25" w14:textId="77777777" w:rsidTr="001F77A2">
        <w:trPr>
          <w:trHeight w:val="144"/>
        </w:trPr>
        <w:tc>
          <w:tcPr>
            <w:tcW w:w="6300" w:type="dxa"/>
          </w:tcPr>
          <w:p w14:paraId="1E43D332" w14:textId="43D82B7F" w:rsidR="005F1880" w:rsidRPr="005B2FA9" w:rsidRDefault="005F1880" w:rsidP="005F1880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10" w:type="dxa"/>
          </w:tcPr>
          <w:p w14:paraId="2B09F08B" w14:textId="77777777" w:rsidR="005F1880" w:rsidRPr="005B2FA9" w:rsidRDefault="005F1880" w:rsidP="005F1880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7753FE" w14:textId="669A744C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14:paraId="7BDDE188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A220955" w14:textId="06FB6C87" w:rsidR="005F1880" w:rsidRPr="005B2FA9" w:rsidRDefault="005F1880" w:rsidP="004379B7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312</w:t>
            </w:r>
          </w:p>
        </w:tc>
      </w:tr>
      <w:tr w:rsidR="005F1880" w:rsidRPr="005B2FA9" w14:paraId="5B44D7A0" w14:textId="77777777" w:rsidTr="001F77A2">
        <w:trPr>
          <w:trHeight w:val="144"/>
        </w:trPr>
        <w:tc>
          <w:tcPr>
            <w:tcW w:w="6300" w:type="dxa"/>
          </w:tcPr>
          <w:p w14:paraId="07812849" w14:textId="77777777" w:rsidR="005F1880" w:rsidRPr="005B2FA9" w:rsidRDefault="005F1880" w:rsidP="005F1880">
            <w:pPr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10" w:type="dxa"/>
          </w:tcPr>
          <w:p w14:paraId="00F324F5" w14:textId="77777777" w:rsidR="005F1880" w:rsidRPr="005B2FA9" w:rsidRDefault="005F1880" w:rsidP="005F1880">
            <w:pPr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CA5108" w14:textId="77777777" w:rsidR="005F1880" w:rsidRPr="005B2FA9" w:rsidRDefault="005F1880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341B3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A4C46CB" w14:textId="77777777" w:rsidR="005F1880" w:rsidRPr="005B2FA9" w:rsidRDefault="005F1880" w:rsidP="004379B7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F1880" w:rsidRPr="005B2FA9" w14:paraId="1AF7AAE7" w14:textId="77777777" w:rsidTr="002E03DA">
        <w:trPr>
          <w:trHeight w:val="144"/>
        </w:trPr>
        <w:tc>
          <w:tcPr>
            <w:tcW w:w="6300" w:type="dxa"/>
          </w:tcPr>
          <w:p w14:paraId="7B10F4F4" w14:textId="038B95F0" w:rsidR="005F1880" w:rsidRPr="005B2FA9" w:rsidRDefault="005F1880" w:rsidP="005F1880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5492410E" w14:textId="77777777" w:rsidR="005F1880" w:rsidRPr="005B2FA9" w:rsidRDefault="005F1880" w:rsidP="005F1880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0B3C975" w14:textId="5FF14886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3C449054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D61C60D" w14:textId="06C8AAEA" w:rsidR="005F1880" w:rsidRPr="005B2FA9" w:rsidRDefault="005F1880" w:rsidP="004379B7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="Angsana New" w:eastAsia="Angsana New" w:hAnsi="Angsana New" w:hint="cs"/>
                <w:sz w:val="30"/>
                <w:szCs w:val="30"/>
                <w:lang w:val="en-US" w:eastAsia="zh-CN" w:bidi="ar"/>
              </w:rPr>
              <w:t xml:space="preserve"> 299</w:t>
            </w:r>
          </w:p>
        </w:tc>
      </w:tr>
      <w:tr w:rsidR="005F1880" w:rsidRPr="005B2FA9" w14:paraId="182D9488" w14:textId="77777777" w:rsidTr="002E03DA">
        <w:trPr>
          <w:trHeight w:val="144"/>
        </w:trPr>
        <w:tc>
          <w:tcPr>
            <w:tcW w:w="6300" w:type="dxa"/>
          </w:tcPr>
          <w:p w14:paraId="65C3C599" w14:textId="0A2C84E7" w:rsidR="005F1880" w:rsidRPr="005B2FA9" w:rsidRDefault="005F1880" w:rsidP="005F1880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22805919" w14:textId="77777777" w:rsidR="005F1880" w:rsidRPr="005B2FA9" w:rsidRDefault="005F1880" w:rsidP="005F1880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01D7B26" w14:textId="0AED3C7F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260A2C2F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F4DD692" w14:textId="63F13A13" w:rsidR="005F1880" w:rsidRPr="005B2FA9" w:rsidRDefault="005F1880" w:rsidP="004379B7">
            <w:pPr>
              <w:ind w:left="-79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="Angsana New" w:eastAsia="Angsana New" w:hAnsi="Angsana New" w:hint="cs"/>
                <w:sz w:val="30"/>
                <w:szCs w:val="30"/>
                <w:lang w:val="en-US" w:eastAsia="zh-CN" w:bidi="ar"/>
              </w:rPr>
              <w:t xml:space="preserve"> 11</w:t>
            </w:r>
          </w:p>
        </w:tc>
      </w:tr>
      <w:tr w:rsidR="00BE1D84" w:rsidRPr="005B2FA9" w14:paraId="5C350370" w14:textId="77777777" w:rsidTr="002E03DA">
        <w:trPr>
          <w:trHeight w:val="144"/>
        </w:trPr>
        <w:tc>
          <w:tcPr>
            <w:tcW w:w="6300" w:type="dxa"/>
          </w:tcPr>
          <w:p w14:paraId="4279D392" w14:textId="6FA1C724" w:rsidR="00BE1D84" w:rsidRPr="005B2FA9" w:rsidRDefault="00BE1D84" w:rsidP="005F1880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10" w:type="dxa"/>
          </w:tcPr>
          <w:p w14:paraId="56B66147" w14:textId="77777777" w:rsidR="00BE1D84" w:rsidRPr="005B2FA9" w:rsidRDefault="00BE1D84" w:rsidP="005F1880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BEC772" w14:textId="77777777" w:rsidR="00BE1D84" w:rsidRPr="005B2FA9" w:rsidRDefault="00BE1D84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F6346A" w14:textId="77777777" w:rsidR="00BE1D84" w:rsidRPr="005B2FA9" w:rsidRDefault="00BE1D84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2456B60" w14:textId="77777777" w:rsidR="00BE1D84" w:rsidRPr="005B2FA9" w:rsidRDefault="00BE1D84" w:rsidP="004379B7">
            <w:pPr>
              <w:ind w:left="-79" w:right="84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</w:p>
        </w:tc>
      </w:tr>
      <w:tr w:rsidR="00BE1D84" w:rsidRPr="005B2FA9" w14:paraId="35EDE5A7" w14:textId="77777777" w:rsidTr="002E03DA">
        <w:trPr>
          <w:trHeight w:val="144"/>
        </w:trPr>
        <w:tc>
          <w:tcPr>
            <w:tcW w:w="6300" w:type="dxa"/>
          </w:tcPr>
          <w:p w14:paraId="43E99596" w14:textId="287D21EA" w:rsidR="00BE1D84" w:rsidRPr="005B2FA9" w:rsidRDefault="00BE1D84" w:rsidP="005F1880">
            <w:pPr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810" w:type="dxa"/>
          </w:tcPr>
          <w:p w14:paraId="731C64FE" w14:textId="77777777" w:rsidR="00BE1D84" w:rsidRPr="005B2FA9" w:rsidRDefault="00BE1D84" w:rsidP="005F1880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5B6BBF" w14:textId="77777777" w:rsidR="00BE1D84" w:rsidRPr="005B2FA9" w:rsidRDefault="00BE1D84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414174" w14:textId="77777777" w:rsidR="00BE1D84" w:rsidRPr="005B2FA9" w:rsidRDefault="00BE1D84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3378A20F" w14:textId="77777777" w:rsidR="00BE1D84" w:rsidRPr="005B2FA9" w:rsidRDefault="00BE1D84" w:rsidP="004379B7">
            <w:pPr>
              <w:ind w:left="-79" w:right="84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</w:p>
        </w:tc>
      </w:tr>
      <w:tr w:rsidR="00FB3CD1" w:rsidRPr="005B2FA9" w14:paraId="7184CC1D" w14:textId="77777777" w:rsidTr="002E03DA">
        <w:trPr>
          <w:trHeight w:val="144"/>
        </w:trPr>
        <w:tc>
          <w:tcPr>
            <w:tcW w:w="6300" w:type="dxa"/>
          </w:tcPr>
          <w:p w14:paraId="40B41316" w14:textId="407A7967" w:rsidR="00FB3CD1" w:rsidRPr="005B2FA9" w:rsidRDefault="00FB3CD1" w:rsidP="00FB3CD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num" w:pos="606"/>
                <w:tab w:val="left" w:pos="1146"/>
              </w:tabs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10" w:type="dxa"/>
          </w:tcPr>
          <w:p w14:paraId="574CFE85" w14:textId="77777777" w:rsidR="00FB3CD1" w:rsidRPr="005B2FA9" w:rsidRDefault="00FB3CD1" w:rsidP="00FB3CD1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CD11C1" w14:textId="35AA36BA" w:rsidR="00FB3CD1" w:rsidRPr="005B2FA9" w:rsidRDefault="00FB3CD1" w:rsidP="00FB3CD1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392EDFFF" w14:textId="77777777" w:rsidR="00FB3CD1" w:rsidRPr="005B2FA9" w:rsidRDefault="00FB3CD1" w:rsidP="00FB3CD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56540D08" w14:textId="10F2B91B" w:rsidR="00FB3CD1" w:rsidRPr="005B2FA9" w:rsidRDefault="00FB3CD1" w:rsidP="00FB3CD1">
            <w:pPr>
              <w:ind w:left="-1014" w:right="258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  <w:r w:rsidRPr="005B2FA9"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  <w:t>-</w:t>
            </w:r>
          </w:p>
        </w:tc>
      </w:tr>
      <w:tr w:rsidR="00FB3CD1" w:rsidRPr="005B2FA9" w14:paraId="2769F8B6" w14:textId="77777777" w:rsidTr="002E03DA">
        <w:trPr>
          <w:trHeight w:val="144"/>
        </w:trPr>
        <w:tc>
          <w:tcPr>
            <w:tcW w:w="6300" w:type="dxa"/>
          </w:tcPr>
          <w:p w14:paraId="54499D1A" w14:textId="4114E6CF" w:rsidR="00FB3CD1" w:rsidRPr="005B2FA9" w:rsidRDefault="00FB3CD1" w:rsidP="00FB3CD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340"/>
                <w:tab w:val="num" w:pos="606"/>
                <w:tab w:val="left" w:pos="1146"/>
              </w:tabs>
              <w:ind w:left="5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10" w:type="dxa"/>
          </w:tcPr>
          <w:p w14:paraId="271CCE0E" w14:textId="77777777" w:rsidR="00FB3CD1" w:rsidRPr="005B2FA9" w:rsidRDefault="00FB3CD1" w:rsidP="00FB3CD1">
            <w:pPr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719C03C" w14:textId="1076C78F" w:rsidR="00FB3CD1" w:rsidRPr="005B2FA9" w:rsidRDefault="00FB3CD1" w:rsidP="00FB3CD1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51F08CC5" w14:textId="77777777" w:rsidR="00FB3CD1" w:rsidRPr="005B2FA9" w:rsidRDefault="00FB3CD1" w:rsidP="00FB3CD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14554CA4" w14:textId="4AB40CDC" w:rsidR="00FB3CD1" w:rsidRPr="005B2FA9" w:rsidRDefault="00FB3CD1" w:rsidP="00FB3CD1">
            <w:pPr>
              <w:ind w:left="-1014" w:right="258"/>
              <w:jc w:val="right"/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</w:pPr>
            <w:r w:rsidRPr="005B2FA9">
              <w:rPr>
                <w:rFonts w:ascii="Angsana New" w:eastAsia="Angsana New" w:hAnsi="Angsana New"/>
                <w:sz w:val="30"/>
                <w:szCs w:val="30"/>
                <w:lang w:val="en-US" w:eastAsia="zh-CN" w:bidi="ar"/>
              </w:rPr>
              <w:t>-</w:t>
            </w:r>
          </w:p>
        </w:tc>
      </w:tr>
      <w:tr w:rsidR="005F1880" w:rsidRPr="005B2FA9" w14:paraId="7E3D71A0" w14:textId="77777777" w:rsidTr="002E03DA">
        <w:trPr>
          <w:trHeight w:val="144"/>
        </w:trPr>
        <w:tc>
          <w:tcPr>
            <w:tcW w:w="6300" w:type="dxa"/>
          </w:tcPr>
          <w:p w14:paraId="44D24B86" w14:textId="2782117C" w:rsidR="005F1880" w:rsidRPr="005B2FA9" w:rsidRDefault="005F1880" w:rsidP="005F1880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10" w:type="dxa"/>
          </w:tcPr>
          <w:p w14:paraId="52A823DA" w14:textId="77777777" w:rsidR="005F1880" w:rsidRPr="005B2FA9" w:rsidRDefault="005F1880" w:rsidP="005F1880">
            <w:pPr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5A0E5B" w14:textId="4EB49DA2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FB3CD1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112F1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FE5760C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EA505" w14:textId="1F7245CB" w:rsidR="005F1880" w:rsidRPr="005B2FA9" w:rsidRDefault="005F1880" w:rsidP="004379B7">
            <w:pPr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="Angsana New" w:eastAsia="Angsana New" w:hAnsi="Angsana New" w:hint="cs"/>
                <w:b/>
                <w:bCs/>
                <w:color w:val="000000"/>
                <w:sz w:val="30"/>
                <w:szCs w:val="30"/>
                <w:lang w:val="en-US" w:eastAsia="zh-CN" w:bidi="ar"/>
              </w:rPr>
              <w:t xml:space="preserve"> 622</w:t>
            </w:r>
          </w:p>
        </w:tc>
      </w:tr>
    </w:tbl>
    <w:p w14:paraId="7FE1580D" w14:textId="0C70949B" w:rsidR="006F7A60" w:rsidRPr="005B2FA9" w:rsidRDefault="006F7A60" w:rsidP="005021D2">
      <w:pPr>
        <w:ind w:left="900" w:right="2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29" w:type="dxa"/>
        <w:tblInd w:w="450" w:type="dxa"/>
        <w:tblLook w:val="01E0" w:firstRow="1" w:lastRow="1" w:firstColumn="1" w:lastColumn="1" w:noHBand="0" w:noVBand="0"/>
      </w:tblPr>
      <w:tblGrid>
        <w:gridCol w:w="6840"/>
        <w:gridCol w:w="270"/>
        <w:gridCol w:w="1069"/>
        <w:gridCol w:w="270"/>
        <w:gridCol w:w="1080"/>
      </w:tblGrid>
      <w:tr w:rsidR="00A65407" w:rsidRPr="005B2FA9" w14:paraId="63BDEA0E" w14:textId="77777777" w:rsidTr="001F77A2">
        <w:trPr>
          <w:trHeight w:val="20"/>
        </w:trPr>
        <w:tc>
          <w:tcPr>
            <w:tcW w:w="6840" w:type="dxa"/>
          </w:tcPr>
          <w:p w14:paraId="511D939C" w14:textId="3D189FB7" w:rsidR="00A65407" w:rsidRPr="005B2FA9" w:rsidRDefault="001738E7" w:rsidP="005021D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270" w:type="dxa"/>
          </w:tcPr>
          <w:p w14:paraId="37AB35C7" w14:textId="77777777" w:rsidR="00A65407" w:rsidRPr="005B2FA9" w:rsidRDefault="00A65407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vAlign w:val="center"/>
          </w:tcPr>
          <w:p w14:paraId="3E3AE018" w14:textId="01C585B3" w:rsidR="00A65407" w:rsidRPr="005B2FA9" w:rsidRDefault="00803259" w:rsidP="005021D2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73B3D986" w14:textId="77777777" w:rsidR="00A65407" w:rsidRPr="005B2FA9" w:rsidRDefault="00A65407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5ACDD98" w14:textId="495E3943" w:rsidR="00A65407" w:rsidRPr="005B2FA9" w:rsidRDefault="00803259" w:rsidP="005021D2">
            <w:pPr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5F1880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A65407" w:rsidRPr="005B2FA9" w14:paraId="5A6713F8" w14:textId="77777777" w:rsidTr="001F77A2">
        <w:trPr>
          <w:trHeight w:val="20"/>
        </w:trPr>
        <w:tc>
          <w:tcPr>
            <w:tcW w:w="6840" w:type="dxa"/>
          </w:tcPr>
          <w:p w14:paraId="3042324E" w14:textId="77777777" w:rsidR="00A65407" w:rsidRPr="005B2FA9" w:rsidRDefault="00A65407" w:rsidP="005021D2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90A137" w14:textId="77777777" w:rsidR="00A65407" w:rsidRPr="005B2FA9" w:rsidRDefault="00A65407" w:rsidP="005021D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19" w:type="dxa"/>
            <w:gridSpan w:val="3"/>
            <w:vAlign w:val="center"/>
          </w:tcPr>
          <w:p w14:paraId="0E72850E" w14:textId="6377AF24" w:rsidR="00A65407" w:rsidRPr="005B2FA9" w:rsidRDefault="00A65407" w:rsidP="005021D2">
            <w:pPr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F1880" w:rsidRPr="005B2FA9" w14:paraId="65FAC376" w14:textId="77777777" w:rsidTr="001F77A2">
        <w:trPr>
          <w:trHeight w:val="20"/>
        </w:trPr>
        <w:tc>
          <w:tcPr>
            <w:tcW w:w="6840" w:type="dxa"/>
          </w:tcPr>
          <w:p w14:paraId="28EC6DF2" w14:textId="77777777" w:rsidR="005F1880" w:rsidRPr="005B2FA9" w:rsidRDefault="005F1880" w:rsidP="005F1880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70" w:type="dxa"/>
          </w:tcPr>
          <w:p w14:paraId="162E9FDC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B78601" w14:textId="763B01CF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3.67</w:t>
            </w:r>
          </w:p>
        </w:tc>
        <w:tc>
          <w:tcPr>
            <w:tcW w:w="270" w:type="dxa"/>
          </w:tcPr>
          <w:p w14:paraId="3C9C87FD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19D484" w14:textId="7BDA1EC8" w:rsidR="005F1880" w:rsidRPr="005B2FA9" w:rsidRDefault="005F1880" w:rsidP="004379B7">
            <w:pPr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3.67</w:t>
            </w:r>
          </w:p>
        </w:tc>
      </w:tr>
      <w:tr w:rsidR="005F1880" w:rsidRPr="005B2FA9" w14:paraId="6EEB1D0F" w14:textId="77777777" w:rsidTr="001F77A2">
        <w:trPr>
          <w:trHeight w:val="20"/>
        </w:trPr>
        <w:tc>
          <w:tcPr>
            <w:tcW w:w="6840" w:type="dxa"/>
          </w:tcPr>
          <w:p w14:paraId="60297B34" w14:textId="77777777" w:rsidR="005F1880" w:rsidRPr="005B2FA9" w:rsidRDefault="005F1880" w:rsidP="005F1880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270" w:type="dxa"/>
          </w:tcPr>
          <w:p w14:paraId="115204E4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292663D" w14:textId="50C162B3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68E99C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D6C908" w14:textId="030CEF28" w:rsidR="005F1880" w:rsidRPr="005B2FA9" w:rsidRDefault="005F1880" w:rsidP="004379B7">
            <w:pPr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F1880" w:rsidRPr="005B2FA9" w14:paraId="42C8D984" w14:textId="77777777" w:rsidTr="001F77A2">
        <w:trPr>
          <w:trHeight w:val="20"/>
        </w:trPr>
        <w:tc>
          <w:tcPr>
            <w:tcW w:w="6840" w:type="dxa"/>
          </w:tcPr>
          <w:p w14:paraId="5692049A" w14:textId="77777777" w:rsidR="005F1880" w:rsidRPr="005B2FA9" w:rsidRDefault="005F1880" w:rsidP="005F1880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7BF31027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6BFB14A" w14:textId="16E597D5" w:rsidR="005F1880" w:rsidRPr="005B2FA9" w:rsidRDefault="004663DD" w:rsidP="005F1880">
            <w:pPr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2 - 23</w:t>
            </w:r>
          </w:p>
        </w:tc>
        <w:tc>
          <w:tcPr>
            <w:tcW w:w="270" w:type="dxa"/>
          </w:tcPr>
          <w:p w14:paraId="730126F1" w14:textId="77777777" w:rsidR="005F1880" w:rsidRPr="005B2FA9" w:rsidRDefault="005F1880" w:rsidP="005F1880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3FDB33" w14:textId="78630078" w:rsidR="005F1880" w:rsidRPr="005B2FA9" w:rsidRDefault="005F1880" w:rsidP="004379B7">
            <w:pPr>
              <w:ind w:left="-79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2 - 23</w:t>
            </w:r>
          </w:p>
        </w:tc>
      </w:tr>
    </w:tbl>
    <w:p w14:paraId="5FD65CCD" w14:textId="77777777" w:rsidR="00F65D12" w:rsidRPr="005B2FA9" w:rsidRDefault="00F65D12" w:rsidP="005021D2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</w:p>
    <w:p w14:paraId="06ACA6BC" w14:textId="4B4637C5" w:rsidR="00855F34" w:rsidRPr="005B2FA9" w:rsidRDefault="00855F34" w:rsidP="005021D2">
      <w:pPr>
        <w:ind w:left="900" w:right="200" w:hanging="36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1C207A" w:rsidRPr="005B2FA9">
        <w:rPr>
          <w:rFonts w:asciiTheme="majorBidi" w:hAnsiTheme="majorBidi" w:cstheme="majorBidi"/>
          <w:sz w:val="30"/>
          <w:szCs w:val="30"/>
        </w:rPr>
        <w:br/>
      </w:r>
    </w:p>
    <w:p w14:paraId="38FE165C" w14:textId="7412BCD7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8503D7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66CB7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4663DD" w:rsidRPr="005B2FA9">
        <w:rPr>
          <w:rFonts w:asciiTheme="majorBidi" w:hAnsiTheme="majorBidi" w:cstheme="majorBidi"/>
          <w:sz w:val="30"/>
          <w:szCs w:val="30"/>
        </w:rPr>
        <w:t>2</w:t>
      </w:r>
      <w:r w:rsidR="00CF564E" w:rsidRPr="005B2FA9">
        <w:rPr>
          <w:rFonts w:asciiTheme="majorBidi" w:hAnsiTheme="majorBidi" w:cstheme="majorBidi"/>
          <w:sz w:val="30"/>
          <w:szCs w:val="30"/>
        </w:rPr>
        <w:t>7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503D7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6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8503D7" w:rsidRPr="005B2F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0B0D7B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ปี)</w:t>
      </w:r>
    </w:p>
    <w:p w14:paraId="2EC025A6" w14:textId="77777777" w:rsidR="00065353" w:rsidRPr="005B2FA9" w:rsidRDefault="00065353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D9576" w14:textId="77777777" w:rsidR="00065353" w:rsidRPr="005B2FA9" w:rsidRDefault="00065353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B6FD25" w14:textId="62D954AD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926549" w14:textId="77777777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1A60DD" w14:textId="286834CB" w:rsidR="00855F34" w:rsidRPr="005B2FA9" w:rsidRDefault="00855F34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1767103F" w14:textId="77777777" w:rsidR="00C66CB7" w:rsidRPr="005B2FA9" w:rsidRDefault="00C66CB7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88"/>
        <w:gridCol w:w="1131"/>
        <w:gridCol w:w="227"/>
        <w:gridCol w:w="1027"/>
      </w:tblGrid>
      <w:tr w:rsidR="00C66CB7" w:rsidRPr="005B2FA9" w14:paraId="4ACECCB3" w14:textId="77777777" w:rsidTr="00C66CB7">
        <w:trPr>
          <w:trHeight w:val="20"/>
          <w:tblHeader/>
        </w:trPr>
        <w:tc>
          <w:tcPr>
            <w:tcW w:w="3870" w:type="dxa"/>
            <w:hideMark/>
          </w:tcPr>
          <w:p w14:paraId="49D04451" w14:textId="77777777" w:rsidR="000B1211" w:rsidRPr="005B2FA9" w:rsidRDefault="00C66CB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ผลกระทบต่อภาระผูกพันของ</w:t>
            </w:r>
          </w:p>
          <w:p w14:paraId="0204269E" w14:textId="3E7C8392" w:rsidR="00C66CB7" w:rsidRPr="005B2FA9" w:rsidRDefault="00C66CB7" w:rsidP="000B1211">
            <w:pPr>
              <w:ind w:left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โครงการผลประโยชน์</w:t>
            </w:r>
          </w:p>
        </w:tc>
        <w:tc>
          <w:tcPr>
            <w:tcW w:w="2610" w:type="dxa"/>
            <w:gridSpan w:val="3"/>
          </w:tcPr>
          <w:p w14:paraId="744A3F0E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5F61FD1D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ข้อสมมติเพิ่มขึ้นร้อยละ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88" w:type="dxa"/>
          </w:tcPr>
          <w:p w14:paraId="4D382A36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7EB829F0" w14:textId="77777777" w:rsidR="00C66CB7" w:rsidRPr="005B2FA9" w:rsidRDefault="00C66CB7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7A2DD199" w14:textId="77777777" w:rsidR="00C66CB7" w:rsidRPr="005B2FA9" w:rsidRDefault="00C66CB7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ข้อสมมติลดลงร้อยละ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C66CB7" w:rsidRPr="005B2FA9" w14:paraId="35326A59" w14:textId="77777777" w:rsidTr="00C66CB7">
        <w:trPr>
          <w:trHeight w:val="20"/>
          <w:tblHeader/>
        </w:trPr>
        <w:tc>
          <w:tcPr>
            <w:tcW w:w="3870" w:type="dxa"/>
            <w:hideMark/>
          </w:tcPr>
          <w:p w14:paraId="7A8FBB14" w14:textId="77777777" w:rsidR="00C66CB7" w:rsidRPr="005B2FA9" w:rsidRDefault="00C66CB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70" w:type="dxa"/>
            <w:vAlign w:val="center"/>
            <w:hideMark/>
          </w:tcPr>
          <w:p w14:paraId="7708D61D" w14:textId="439AB0A5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503D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290B0D73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  <w:hideMark/>
          </w:tcPr>
          <w:p w14:paraId="280FB272" w14:textId="21B45C1A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503D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dxa"/>
          </w:tcPr>
          <w:p w14:paraId="7D3D85B2" w14:textId="77777777" w:rsidR="00C66CB7" w:rsidRPr="005B2FA9" w:rsidRDefault="00C66CB7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center"/>
            <w:hideMark/>
          </w:tcPr>
          <w:p w14:paraId="3C3EE60A" w14:textId="73CA1839" w:rsidR="00C66CB7" w:rsidRPr="005B2FA9" w:rsidRDefault="0044286C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C66CB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503D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27" w:type="dxa"/>
            <w:vAlign w:val="center"/>
          </w:tcPr>
          <w:p w14:paraId="540BE885" w14:textId="77777777" w:rsidR="00C66CB7" w:rsidRPr="005B2FA9" w:rsidRDefault="00C66CB7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  <w:hideMark/>
          </w:tcPr>
          <w:p w14:paraId="67E41CD1" w14:textId="0007BB88" w:rsidR="00C66CB7" w:rsidRPr="005B2FA9" w:rsidRDefault="00C66CB7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503D7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E30D52" w:rsidRPr="005B2FA9" w14:paraId="0F16CCDB" w14:textId="77777777" w:rsidTr="00B2729E">
        <w:trPr>
          <w:trHeight w:val="20"/>
        </w:trPr>
        <w:tc>
          <w:tcPr>
            <w:tcW w:w="3870" w:type="dxa"/>
          </w:tcPr>
          <w:p w14:paraId="6A26ABCD" w14:textId="77777777" w:rsidR="00E30D52" w:rsidRPr="005B2FA9" w:rsidRDefault="00E30D52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5283" w:type="dxa"/>
            <w:gridSpan w:val="7"/>
          </w:tcPr>
          <w:p w14:paraId="2776AEA6" w14:textId="31BDD2B1" w:rsidR="00E30D52" w:rsidRPr="005B2FA9" w:rsidRDefault="00E30D52" w:rsidP="00E30D52">
            <w:pPr>
              <w:ind w:left="-79" w:right="1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503D7" w:rsidRPr="005B2FA9" w14:paraId="5202DB22" w14:textId="77777777" w:rsidTr="00502B97">
        <w:trPr>
          <w:trHeight w:val="20"/>
        </w:trPr>
        <w:tc>
          <w:tcPr>
            <w:tcW w:w="3870" w:type="dxa"/>
            <w:hideMark/>
          </w:tcPr>
          <w:p w14:paraId="78BDAA06" w14:textId="77777777" w:rsidR="008503D7" w:rsidRPr="005B2FA9" w:rsidRDefault="008503D7" w:rsidP="008503D7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อัตราคิดลด </w:t>
            </w:r>
          </w:p>
        </w:tc>
        <w:tc>
          <w:tcPr>
            <w:tcW w:w="1170" w:type="dxa"/>
          </w:tcPr>
          <w:p w14:paraId="1F30986D" w14:textId="279E68B1" w:rsidR="008503D7" w:rsidRPr="005B2FA9" w:rsidRDefault="004663DD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F564E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65444F9" w14:textId="77777777" w:rsidR="008503D7" w:rsidRPr="005B2FA9" w:rsidRDefault="008503D7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hideMark/>
          </w:tcPr>
          <w:p w14:paraId="09E6C0DA" w14:textId="6A7FA1A8" w:rsidR="008503D7" w:rsidRPr="005B2FA9" w:rsidRDefault="008503D7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8" w:type="dxa"/>
          </w:tcPr>
          <w:p w14:paraId="74812E1A" w14:textId="77777777" w:rsidR="008503D7" w:rsidRPr="005B2FA9" w:rsidRDefault="008503D7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</w:tcPr>
          <w:p w14:paraId="1AD2A385" w14:textId="18AC1E5B" w:rsidR="008503D7" w:rsidRPr="005B2FA9" w:rsidRDefault="00CF564E" w:rsidP="008503D7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311</w:t>
            </w:r>
          </w:p>
        </w:tc>
        <w:tc>
          <w:tcPr>
            <w:tcW w:w="227" w:type="dxa"/>
            <w:vAlign w:val="center"/>
          </w:tcPr>
          <w:p w14:paraId="1DD7D366" w14:textId="77777777" w:rsidR="008503D7" w:rsidRPr="005B2FA9" w:rsidRDefault="008503D7" w:rsidP="008503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hideMark/>
          </w:tcPr>
          <w:p w14:paraId="7BD5BEBA" w14:textId="155B4262" w:rsidR="008503D7" w:rsidRPr="005B2FA9" w:rsidRDefault="008503D7" w:rsidP="008503D7">
            <w:pPr>
              <w:ind w:left="-79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155</w:t>
            </w:r>
          </w:p>
        </w:tc>
      </w:tr>
      <w:tr w:rsidR="008503D7" w:rsidRPr="005B2FA9" w14:paraId="3F70AAEC" w14:textId="77777777" w:rsidTr="00502B97">
        <w:trPr>
          <w:trHeight w:val="20"/>
        </w:trPr>
        <w:tc>
          <w:tcPr>
            <w:tcW w:w="3870" w:type="dxa"/>
            <w:hideMark/>
          </w:tcPr>
          <w:p w14:paraId="529D810A" w14:textId="77777777" w:rsidR="008503D7" w:rsidRPr="005B2FA9" w:rsidRDefault="008503D7" w:rsidP="008503D7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0" w:type="dxa"/>
          </w:tcPr>
          <w:p w14:paraId="7F6C46BA" w14:textId="3CD7E639" w:rsidR="008503D7" w:rsidRPr="005B2FA9" w:rsidRDefault="00CF564E" w:rsidP="00C740B2">
            <w:pPr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301</w:t>
            </w:r>
          </w:p>
        </w:tc>
        <w:tc>
          <w:tcPr>
            <w:tcW w:w="270" w:type="dxa"/>
          </w:tcPr>
          <w:p w14:paraId="77E25590" w14:textId="77777777" w:rsidR="008503D7" w:rsidRPr="005B2FA9" w:rsidRDefault="008503D7" w:rsidP="008503D7">
            <w:pPr>
              <w:ind w:left="-79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40F9693A" w14:textId="722CB4AA" w:rsidR="008503D7" w:rsidRPr="005B2FA9" w:rsidRDefault="008503D7" w:rsidP="008503D7">
            <w:pPr>
              <w:ind w:left="-79"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151</w:t>
            </w:r>
          </w:p>
        </w:tc>
        <w:tc>
          <w:tcPr>
            <w:tcW w:w="288" w:type="dxa"/>
          </w:tcPr>
          <w:p w14:paraId="3B46AFE9" w14:textId="77777777" w:rsidR="008503D7" w:rsidRPr="005B2FA9" w:rsidRDefault="008503D7" w:rsidP="008503D7">
            <w:pPr>
              <w:ind w:left="-79" w:right="-3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21D74F52" w14:textId="1CCE8D68" w:rsidR="008503D7" w:rsidRPr="005B2FA9" w:rsidRDefault="004663DD" w:rsidP="008503D7">
            <w:pPr>
              <w:ind w:left="-79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(</w:t>
            </w:r>
            <w:r w:rsidR="004926CA"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</w:t>
            </w:r>
            <w:r w:rsidR="00CF564E"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41</w:t>
            </w: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27" w:type="dxa"/>
            <w:vAlign w:val="center"/>
          </w:tcPr>
          <w:p w14:paraId="5C0AAFD0" w14:textId="77777777" w:rsidR="008503D7" w:rsidRPr="005B2FA9" w:rsidRDefault="008503D7" w:rsidP="008503D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hideMark/>
          </w:tcPr>
          <w:p w14:paraId="2107B327" w14:textId="311DD982" w:rsidR="008503D7" w:rsidRPr="005B2FA9" w:rsidRDefault="008503D7" w:rsidP="008503D7">
            <w:pPr>
              <w:ind w:right="42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4E6078AB" w14:textId="77777777" w:rsidR="00156C7A" w:rsidRPr="005B2FA9" w:rsidRDefault="00156C7A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53" w:type="dxa"/>
        <w:tblInd w:w="450" w:type="dxa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88"/>
        <w:gridCol w:w="1131"/>
        <w:gridCol w:w="227"/>
        <w:gridCol w:w="1027"/>
      </w:tblGrid>
      <w:tr w:rsidR="00D74C9B" w:rsidRPr="005B2FA9" w14:paraId="5BA8C60C" w14:textId="77777777" w:rsidTr="00291C04">
        <w:trPr>
          <w:trHeight w:val="20"/>
          <w:tblHeader/>
        </w:trPr>
        <w:tc>
          <w:tcPr>
            <w:tcW w:w="3870" w:type="dxa"/>
            <w:hideMark/>
          </w:tcPr>
          <w:p w14:paraId="7904C975" w14:textId="77777777" w:rsidR="00D74C9B" w:rsidRPr="005B2FA9" w:rsidRDefault="00D74C9B" w:rsidP="00291C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ผลกระทบต่อภาระผูกพันของ</w:t>
            </w:r>
          </w:p>
          <w:p w14:paraId="47B1993F" w14:textId="77777777" w:rsidR="00D74C9B" w:rsidRPr="005B2FA9" w:rsidRDefault="00D74C9B" w:rsidP="00291C04">
            <w:pPr>
              <w:ind w:left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โครงการผลประโยชน์</w:t>
            </w:r>
          </w:p>
        </w:tc>
        <w:tc>
          <w:tcPr>
            <w:tcW w:w="2610" w:type="dxa"/>
            <w:gridSpan w:val="3"/>
          </w:tcPr>
          <w:p w14:paraId="0350D697" w14:textId="7777777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4F450405" w14:textId="10F494E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ข้อสมมติเพิ่มขึ้นร้อยละ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C0F21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88" w:type="dxa"/>
          </w:tcPr>
          <w:p w14:paraId="25B81142" w14:textId="7777777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385" w:type="dxa"/>
            <w:gridSpan w:val="3"/>
            <w:vAlign w:val="center"/>
          </w:tcPr>
          <w:p w14:paraId="217AC880" w14:textId="77777777" w:rsidR="00D74C9B" w:rsidRPr="005B2FA9" w:rsidRDefault="00D74C9B" w:rsidP="00291C04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  <w:p w14:paraId="7E6AA0D3" w14:textId="12010CA1" w:rsidR="00D74C9B" w:rsidRPr="005B2FA9" w:rsidRDefault="00D74C9B" w:rsidP="00291C04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ข้อสมมติลดลงร้อยละ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C0F21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D74C9B" w:rsidRPr="005B2FA9" w14:paraId="3FE419A7" w14:textId="77777777" w:rsidTr="00291C04">
        <w:trPr>
          <w:trHeight w:val="20"/>
          <w:tblHeader/>
        </w:trPr>
        <w:tc>
          <w:tcPr>
            <w:tcW w:w="3870" w:type="dxa"/>
            <w:hideMark/>
          </w:tcPr>
          <w:p w14:paraId="74C29CE3" w14:textId="77777777" w:rsidR="00D74C9B" w:rsidRPr="005B2FA9" w:rsidRDefault="00D74C9B" w:rsidP="00291C04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ธันวาคม</w:t>
            </w:r>
          </w:p>
        </w:tc>
        <w:tc>
          <w:tcPr>
            <w:tcW w:w="1170" w:type="dxa"/>
            <w:vAlign w:val="center"/>
            <w:hideMark/>
          </w:tcPr>
          <w:p w14:paraId="6909AB32" w14:textId="7777777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vAlign w:val="center"/>
          </w:tcPr>
          <w:p w14:paraId="32F98B62" w14:textId="7777777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  <w:hideMark/>
          </w:tcPr>
          <w:p w14:paraId="2A650FDC" w14:textId="7777777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8" w:type="dxa"/>
          </w:tcPr>
          <w:p w14:paraId="021E3BEC" w14:textId="77777777" w:rsidR="00D74C9B" w:rsidRPr="005B2FA9" w:rsidRDefault="00D74C9B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31" w:type="dxa"/>
            <w:vAlign w:val="center"/>
            <w:hideMark/>
          </w:tcPr>
          <w:p w14:paraId="5CED8DC5" w14:textId="68629102" w:rsidR="00D74C9B" w:rsidRPr="005B2FA9" w:rsidRDefault="0044286C" w:rsidP="00291C04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="00D74C9B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27" w:type="dxa"/>
            <w:vAlign w:val="center"/>
          </w:tcPr>
          <w:p w14:paraId="2064B1E3" w14:textId="77777777" w:rsidR="00D74C9B" w:rsidRPr="005B2FA9" w:rsidRDefault="00D74C9B" w:rsidP="00291C0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  <w:hideMark/>
          </w:tcPr>
          <w:p w14:paraId="52090A7C" w14:textId="77777777" w:rsidR="00D74C9B" w:rsidRPr="005B2FA9" w:rsidRDefault="00D74C9B" w:rsidP="00291C04">
            <w:pPr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D74C9B" w:rsidRPr="005B2FA9" w14:paraId="53CC8FC2" w14:textId="77777777" w:rsidTr="00291C04">
        <w:trPr>
          <w:trHeight w:val="20"/>
        </w:trPr>
        <w:tc>
          <w:tcPr>
            <w:tcW w:w="3870" w:type="dxa"/>
          </w:tcPr>
          <w:p w14:paraId="2CB8F702" w14:textId="77777777" w:rsidR="00D74C9B" w:rsidRPr="005B2FA9" w:rsidRDefault="00D74C9B" w:rsidP="00291C04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5283" w:type="dxa"/>
            <w:gridSpan w:val="7"/>
          </w:tcPr>
          <w:p w14:paraId="4EE8CB50" w14:textId="77777777" w:rsidR="00D74C9B" w:rsidRPr="005B2FA9" w:rsidRDefault="00D74C9B" w:rsidP="00291C04">
            <w:pPr>
              <w:ind w:left="-79" w:right="1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D74C9B" w:rsidRPr="005B2FA9" w14:paraId="0CA63A0D" w14:textId="77777777" w:rsidTr="00E605A6">
        <w:trPr>
          <w:trHeight w:val="20"/>
        </w:trPr>
        <w:tc>
          <w:tcPr>
            <w:tcW w:w="3870" w:type="dxa"/>
            <w:hideMark/>
          </w:tcPr>
          <w:p w14:paraId="4A6A8F51" w14:textId="77777777" w:rsidR="00D74C9B" w:rsidRPr="005B2FA9" w:rsidRDefault="00D74C9B" w:rsidP="00291C04">
            <w:pPr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7508FA4D" w14:textId="20E3F09D" w:rsidR="00D74C9B" w:rsidRPr="005B2FA9" w:rsidRDefault="00D74C9B" w:rsidP="00291C04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F0624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477610B" w14:textId="77777777" w:rsidR="00D74C9B" w:rsidRPr="005B2FA9" w:rsidRDefault="00D74C9B" w:rsidP="00291C04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22D2D39E" w14:textId="77777777" w:rsidR="00D74C9B" w:rsidRPr="005B2FA9" w:rsidRDefault="00D74C9B" w:rsidP="00291C04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8" w:type="dxa"/>
          </w:tcPr>
          <w:p w14:paraId="0D0D082D" w14:textId="77777777" w:rsidR="00D74C9B" w:rsidRPr="005B2FA9" w:rsidRDefault="00D74C9B" w:rsidP="00291C04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</w:tcPr>
          <w:p w14:paraId="47FF6D88" w14:textId="28BA4EE3" w:rsidR="00D74C9B" w:rsidRPr="005B2FA9" w:rsidRDefault="009F0624" w:rsidP="00291C04">
            <w:pPr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27" w:type="dxa"/>
            <w:vAlign w:val="center"/>
          </w:tcPr>
          <w:p w14:paraId="2D19C350" w14:textId="77777777" w:rsidR="00D74C9B" w:rsidRPr="005B2FA9" w:rsidRDefault="00D74C9B" w:rsidP="00291C04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hideMark/>
          </w:tcPr>
          <w:p w14:paraId="5066A3C9" w14:textId="77777777" w:rsidR="00D74C9B" w:rsidRPr="005B2FA9" w:rsidRDefault="00D74C9B" w:rsidP="00291C04">
            <w:pPr>
              <w:ind w:left="-79" w:right="1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49</w:t>
            </w:r>
          </w:p>
        </w:tc>
      </w:tr>
    </w:tbl>
    <w:p w14:paraId="3A66D490" w14:textId="77777777" w:rsidR="003112F1" w:rsidRPr="005B2FA9" w:rsidRDefault="003112F1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12209ED" w14:textId="1CBA2543" w:rsidR="006E1202" w:rsidRPr="005B2FA9" w:rsidRDefault="009B1162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ทุนเรือนหุ้น</w:t>
      </w:r>
    </w:p>
    <w:p w14:paraId="49D131F4" w14:textId="638F5343" w:rsidR="006E1202" w:rsidRPr="005B2FA9" w:rsidRDefault="006E1202" w:rsidP="005021D2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470" w:type="dxa"/>
        <w:tblInd w:w="450" w:type="dxa"/>
        <w:tblLook w:val="01E0" w:firstRow="1" w:lastRow="1" w:firstColumn="1" w:lastColumn="1" w:noHBand="0" w:noVBand="0"/>
      </w:tblPr>
      <w:tblGrid>
        <w:gridCol w:w="3330"/>
        <w:gridCol w:w="1064"/>
        <w:gridCol w:w="1067"/>
        <w:gridCol w:w="238"/>
        <w:gridCol w:w="1067"/>
        <w:gridCol w:w="257"/>
        <w:gridCol w:w="1096"/>
        <w:gridCol w:w="246"/>
        <w:gridCol w:w="1105"/>
      </w:tblGrid>
      <w:tr w:rsidR="00085B92" w:rsidRPr="005B2FA9" w14:paraId="22CB7A49" w14:textId="77777777" w:rsidTr="00202237">
        <w:trPr>
          <w:tblHeader/>
        </w:trPr>
        <w:tc>
          <w:tcPr>
            <w:tcW w:w="3330" w:type="dxa"/>
          </w:tcPr>
          <w:p w14:paraId="4C6BD990" w14:textId="26079882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1064" w:type="dxa"/>
          </w:tcPr>
          <w:p w14:paraId="60865907" w14:textId="77777777" w:rsidR="0040684D" w:rsidRPr="005B2FA9" w:rsidRDefault="004068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72" w:type="dxa"/>
            <w:gridSpan w:val="3"/>
            <w:tcBorders>
              <w:bottom w:val="single" w:sz="4" w:space="0" w:color="auto"/>
            </w:tcBorders>
            <w:vAlign w:val="center"/>
          </w:tcPr>
          <w:p w14:paraId="1D125B14" w14:textId="1FBEC19B" w:rsidR="0040684D" w:rsidRPr="005B2FA9" w:rsidRDefault="00803259" w:rsidP="005021D2">
            <w:pPr>
              <w:pStyle w:val="a0"/>
              <w:tabs>
                <w:tab w:val="clear" w:pos="1080"/>
              </w:tabs>
              <w:ind w:left="-1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5B2FA9">
              <w:rPr>
                <w:rFonts w:asciiTheme="majorBidi" w:hAnsiTheme="majorBidi" w:cstheme="majorBidi"/>
                <w:lang w:val="en-US"/>
              </w:rPr>
              <w:t>256</w:t>
            </w:r>
            <w:r w:rsidR="008503D7" w:rsidRPr="005B2FA9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57" w:type="dxa"/>
          </w:tcPr>
          <w:p w14:paraId="643CD991" w14:textId="77777777" w:rsidR="0040684D" w:rsidRPr="005B2FA9" w:rsidRDefault="0040684D" w:rsidP="005021D2">
            <w:pPr>
              <w:tabs>
                <w:tab w:val="decimal" w:pos="1062"/>
                <w:tab w:val="decimal" w:pos="1258"/>
              </w:tabs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2447" w:type="dxa"/>
            <w:gridSpan w:val="3"/>
            <w:tcBorders>
              <w:bottom w:val="single" w:sz="4" w:space="0" w:color="auto"/>
            </w:tcBorders>
            <w:vAlign w:val="center"/>
          </w:tcPr>
          <w:p w14:paraId="0D737E93" w14:textId="0CED8F97" w:rsidR="0040684D" w:rsidRPr="005B2FA9" w:rsidRDefault="00803259" w:rsidP="005021D2">
            <w:pPr>
              <w:pStyle w:val="a0"/>
              <w:tabs>
                <w:tab w:val="clear" w:pos="1080"/>
              </w:tabs>
              <w:ind w:left="-18"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5B2FA9">
              <w:rPr>
                <w:rFonts w:asciiTheme="majorBidi" w:hAnsiTheme="majorBidi" w:cstheme="majorBidi"/>
                <w:lang w:val="en-US"/>
              </w:rPr>
              <w:t>256</w:t>
            </w:r>
            <w:r w:rsidR="008503D7" w:rsidRPr="005B2FA9">
              <w:rPr>
                <w:rFonts w:asciiTheme="majorBidi" w:hAnsiTheme="majorBidi" w:cstheme="majorBidi"/>
                <w:lang w:val="en-US"/>
              </w:rPr>
              <w:t>6</w:t>
            </w:r>
          </w:p>
        </w:tc>
      </w:tr>
      <w:tr w:rsidR="00085B92" w:rsidRPr="005B2FA9" w14:paraId="7B71CE93" w14:textId="77777777" w:rsidTr="00202237">
        <w:trPr>
          <w:tblHeader/>
        </w:trPr>
        <w:tc>
          <w:tcPr>
            <w:tcW w:w="3330" w:type="dxa"/>
          </w:tcPr>
          <w:p w14:paraId="731F14CA" w14:textId="77777777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0A6D7429" w14:textId="77777777" w:rsidR="0040684D" w:rsidRPr="005B2FA9" w:rsidRDefault="004068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240DF63A" w14:textId="77777777" w:rsidR="0040684D" w:rsidRPr="005B2FA9" w:rsidRDefault="0040684D" w:rsidP="005021D2">
            <w:pPr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6ABE4CA" w14:textId="77777777" w:rsidR="0040684D" w:rsidRPr="005B2FA9" w:rsidRDefault="004068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B74EB6E" w14:textId="77777777" w:rsidR="0040684D" w:rsidRPr="005B2FA9" w:rsidRDefault="0040684D" w:rsidP="005021D2">
            <w:pPr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57" w:type="dxa"/>
          </w:tcPr>
          <w:p w14:paraId="5F78B0D4" w14:textId="77777777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34249500" w14:textId="77777777" w:rsidR="0040684D" w:rsidRPr="005B2FA9" w:rsidRDefault="0040684D" w:rsidP="005021D2">
            <w:pPr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7A74EE9F" w14:textId="77777777" w:rsidR="0040684D" w:rsidRPr="005B2FA9" w:rsidRDefault="004068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2F350DB" w14:textId="77777777" w:rsidR="0040684D" w:rsidRPr="005B2FA9" w:rsidRDefault="0040684D" w:rsidP="005021D2">
            <w:pPr>
              <w:spacing w:line="240" w:lineRule="auto"/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0684D" w:rsidRPr="005B2FA9" w14:paraId="6CBE6F86" w14:textId="77777777" w:rsidTr="00202237">
        <w:trPr>
          <w:tblHeader/>
        </w:trPr>
        <w:tc>
          <w:tcPr>
            <w:tcW w:w="3330" w:type="dxa"/>
          </w:tcPr>
          <w:p w14:paraId="580EE8B1" w14:textId="77777777" w:rsidR="0040684D" w:rsidRPr="005B2FA9" w:rsidRDefault="004068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4" w:type="dxa"/>
          </w:tcPr>
          <w:p w14:paraId="4F01C1EA" w14:textId="77777777" w:rsidR="0040684D" w:rsidRPr="005B2FA9" w:rsidRDefault="004068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076" w:type="dxa"/>
            <w:gridSpan w:val="7"/>
          </w:tcPr>
          <w:p w14:paraId="11791244" w14:textId="77777777" w:rsidR="0040684D" w:rsidRPr="005B2FA9" w:rsidRDefault="004068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(พันหุ้น 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 xml:space="preserve"> พันบาท)</w:t>
            </w:r>
          </w:p>
        </w:tc>
      </w:tr>
      <w:tr w:rsidR="00C66CB7" w:rsidRPr="005B2FA9" w14:paraId="10A6AAB9" w14:textId="77777777" w:rsidTr="00202237">
        <w:tc>
          <w:tcPr>
            <w:tcW w:w="3330" w:type="dxa"/>
          </w:tcPr>
          <w:p w14:paraId="60C96A0E" w14:textId="77777777" w:rsidR="00C66CB7" w:rsidRPr="005B2FA9" w:rsidRDefault="00C66CB7" w:rsidP="00C66CB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064" w:type="dxa"/>
          </w:tcPr>
          <w:p w14:paraId="29F67706" w14:textId="77777777" w:rsidR="00C66CB7" w:rsidRPr="005B2FA9" w:rsidRDefault="00C66CB7" w:rsidP="00C66C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</w:tcPr>
          <w:p w14:paraId="6F40F62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2A2FE8E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B0671FC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14F8D64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3EFFBB0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189757EC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114A911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6CB7" w:rsidRPr="005B2FA9" w14:paraId="57872222" w14:textId="77777777" w:rsidTr="00202237">
        <w:tc>
          <w:tcPr>
            <w:tcW w:w="3330" w:type="dxa"/>
          </w:tcPr>
          <w:p w14:paraId="64F041DD" w14:textId="4C2394F2" w:rsidR="00C66CB7" w:rsidRPr="005B2FA9" w:rsidRDefault="00C66CB7" w:rsidP="00C66CB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4" w:type="dxa"/>
          </w:tcPr>
          <w:p w14:paraId="701BABA3" w14:textId="77777777" w:rsidR="00C66CB7" w:rsidRPr="005B2FA9" w:rsidRDefault="00C66CB7" w:rsidP="00C66CB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7094876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D1B1F36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64891549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A0273F9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B280B39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5A43559C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381B95" w14:textId="77777777" w:rsidR="00C66CB7" w:rsidRPr="005B2FA9" w:rsidRDefault="00C66CB7" w:rsidP="00C66CB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503D7" w:rsidRPr="005B2FA9" w14:paraId="50E96D34" w14:textId="77777777" w:rsidTr="00202237">
        <w:tc>
          <w:tcPr>
            <w:tcW w:w="3330" w:type="dxa"/>
          </w:tcPr>
          <w:p w14:paraId="1E1BE99A" w14:textId="5A53B97E" w:rsidR="008503D7" w:rsidRPr="005B2FA9" w:rsidRDefault="008503D7" w:rsidP="008503D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2FDD714B" w14:textId="75D75DF9" w:rsidR="008503D7" w:rsidRPr="005B2FA9" w:rsidRDefault="008503D7" w:rsidP="008503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5D501480" w14:textId="64DC76A9" w:rsidR="008503D7" w:rsidRPr="005B2FA9" w:rsidRDefault="00363E99" w:rsidP="009C1D1F">
            <w:pPr>
              <w:tabs>
                <w:tab w:val="decimal" w:pos="537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38" w:type="dxa"/>
          </w:tcPr>
          <w:p w14:paraId="642F4C90" w14:textId="77777777" w:rsidR="008503D7" w:rsidRPr="005B2FA9" w:rsidRDefault="008503D7" w:rsidP="004663DD">
            <w:pPr>
              <w:tabs>
                <w:tab w:val="decimal" w:pos="754"/>
              </w:tabs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059916E5" w14:textId="3C3ECCEC" w:rsidR="008503D7" w:rsidRPr="005B2FA9" w:rsidRDefault="009C1D1F" w:rsidP="009C1D1F">
            <w:pPr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363E99" w:rsidRPr="005B2FA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663DD" w:rsidRPr="005B2FA9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57" w:type="dxa"/>
          </w:tcPr>
          <w:p w14:paraId="5D0FF5DA" w14:textId="77777777" w:rsidR="008503D7" w:rsidRPr="005B2FA9" w:rsidRDefault="008503D7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857A1E8" w14:textId="56022F79" w:rsidR="008503D7" w:rsidRPr="005B2FA9" w:rsidRDefault="009C1D1F" w:rsidP="009C1D1F">
            <w:pPr>
              <w:pStyle w:val="BodyText"/>
              <w:tabs>
                <w:tab w:val="decimal" w:pos="788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8503D7" w:rsidRPr="005B2FA9">
              <w:rPr>
                <w:rFonts w:asciiTheme="majorBidi" w:hAnsiTheme="majorBidi" w:cstheme="majorBidi" w:hint="cs"/>
                <w:sz w:val="30"/>
                <w:szCs w:val="30"/>
              </w:rPr>
              <w:t>8,000</w:t>
            </w:r>
          </w:p>
        </w:tc>
        <w:tc>
          <w:tcPr>
            <w:tcW w:w="246" w:type="dxa"/>
          </w:tcPr>
          <w:p w14:paraId="64EB28D5" w14:textId="77777777" w:rsidR="008503D7" w:rsidRPr="005B2FA9" w:rsidRDefault="008503D7" w:rsidP="004663DD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2C8A4E45" w14:textId="7AA1221A" w:rsidR="008503D7" w:rsidRPr="005B2FA9" w:rsidRDefault="008503D7" w:rsidP="004663DD">
            <w:pPr>
              <w:pStyle w:val="BodyText"/>
              <w:tabs>
                <w:tab w:val="decimal" w:pos="710"/>
              </w:tabs>
              <w:spacing w:after="0"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40,000</w:t>
            </w:r>
          </w:p>
        </w:tc>
      </w:tr>
      <w:tr w:rsidR="008503D7" w:rsidRPr="005B2FA9" w14:paraId="5F32FE95" w14:textId="77777777" w:rsidTr="00765054">
        <w:tc>
          <w:tcPr>
            <w:tcW w:w="3330" w:type="dxa"/>
          </w:tcPr>
          <w:p w14:paraId="34991BFA" w14:textId="187B68A5" w:rsidR="008503D7" w:rsidRPr="005B2FA9" w:rsidRDefault="008503D7" w:rsidP="008503D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ออกหุ้นใหม่</w:t>
            </w:r>
          </w:p>
        </w:tc>
        <w:tc>
          <w:tcPr>
            <w:tcW w:w="1064" w:type="dxa"/>
          </w:tcPr>
          <w:p w14:paraId="70D32414" w14:textId="5F236F96" w:rsidR="008503D7" w:rsidRPr="005B2FA9" w:rsidRDefault="008503D7" w:rsidP="008503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1C006F" w14:textId="21822247" w:rsidR="008503D7" w:rsidRPr="005B2FA9" w:rsidRDefault="00363E99" w:rsidP="00363E99">
            <w:pPr>
              <w:tabs>
                <w:tab w:val="decimal" w:pos="537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0499531" w14:textId="77777777" w:rsidR="008503D7" w:rsidRPr="005B2FA9" w:rsidRDefault="008503D7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D3DCF" w14:textId="5A3493B5" w:rsidR="008503D7" w:rsidRPr="005B2FA9" w:rsidRDefault="00363E99" w:rsidP="00363E99">
            <w:pPr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-</w:t>
            </w:r>
          </w:p>
        </w:tc>
        <w:tc>
          <w:tcPr>
            <w:tcW w:w="257" w:type="dxa"/>
          </w:tcPr>
          <w:p w14:paraId="45691334" w14:textId="77777777" w:rsidR="008503D7" w:rsidRPr="005B2FA9" w:rsidRDefault="008503D7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6B128608" w14:textId="2CDED2B8" w:rsidR="008503D7" w:rsidRPr="005B2FA9" w:rsidRDefault="008503D7" w:rsidP="008503D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6,000</w:t>
            </w:r>
          </w:p>
        </w:tc>
        <w:tc>
          <w:tcPr>
            <w:tcW w:w="246" w:type="dxa"/>
          </w:tcPr>
          <w:p w14:paraId="40ACE06F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32AE228" w14:textId="4A94062A" w:rsidR="008503D7" w:rsidRPr="005B2FA9" w:rsidRDefault="008503D7" w:rsidP="008503D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30,000</w:t>
            </w:r>
          </w:p>
        </w:tc>
      </w:tr>
      <w:tr w:rsidR="008503D7" w:rsidRPr="005B2FA9" w14:paraId="76348FBD" w14:textId="77777777" w:rsidTr="00765054">
        <w:tc>
          <w:tcPr>
            <w:tcW w:w="3330" w:type="dxa"/>
          </w:tcPr>
          <w:p w14:paraId="5944CC28" w14:textId="21F30322" w:rsidR="008503D7" w:rsidRPr="005B2FA9" w:rsidRDefault="008503D7" w:rsidP="008503D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4" w:type="dxa"/>
          </w:tcPr>
          <w:p w14:paraId="3F590647" w14:textId="77777777" w:rsidR="008503D7" w:rsidRPr="005B2FA9" w:rsidRDefault="008503D7" w:rsidP="008503D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2B346" w14:textId="2A8FEE69" w:rsidR="008503D7" w:rsidRPr="005B2FA9" w:rsidRDefault="008503D7" w:rsidP="008503D7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B46A55" w14:textId="77777777" w:rsidR="008503D7" w:rsidRPr="005B2FA9" w:rsidRDefault="008503D7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019EC" w14:textId="52373242" w:rsidR="008503D7" w:rsidRPr="005B2FA9" w:rsidRDefault="008503D7" w:rsidP="008503D7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75CF1A72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25366B98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33CA7A84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79CADAB0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503D7" w:rsidRPr="005B2FA9" w14:paraId="72A8AD54" w14:textId="77777777" w:rsidTr="00765054">
        <w:trPr>
          <w:trHeight w:val="380"/>
        </w:trPr>
        <w:tc>
          <w:tcPr>
            <w:tcW w:w="3330" w:type="dxa"/>
          </w:tcPr>
          <w:p w14:paraId="597B44F6" w14:textId="77777777" w:rsidR="008503D7" w:rsidRPr="005B2FA9" w:rsidRDefault="008503D7" w:rsidP="008503D7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69118295" w14:textId="6265B6F6" w:rsidR="008503D7" w:rsidRPr="005B2FA9" w:rsidRDefault="008503D7" w:rsidP="008503D7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CB7993" w14:textId="50C5CA20" w:rsidR="008503D7" w:rsidRPr="005B2FA9" w:rsidRDefault="004663DD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38" w:type="dxa"/>
          </w:tcPr>
          <w:p w14:paraId="1C03E860" w14:textId="77777777" w:rsidR="008503D7" w:rsidRPr="005B2FA9" w:rsidRDefault="008503D7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F67AE6" w14:textId="4F0F7BA2" w:rsidR="008503D7" w:rsidRPr="005B2FA9" w:rsidRDefault="004663DD" w:rsidP="008503D7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57" w:type="dxa"/>
          </w:tcPr>
          <w:p w14:paraId="76D5A317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7CDEABE1" w14:textId="5DD3632F" w:rsidR="008503D7" w:rsidRPr="005B2FA9" w:rsidRDefault="008503D7" w:rsidP="008503D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14,000</w:t>
            </w:r>
          </w:p>
        </w:tc>
        <w:tc>
          <w:tcPr>
            <w:tcW w:w="246" w:type="dxa"/>
          </w:tcPr>
          <w:p w14:paraId="0574C0C4" w14:textId="77777777" w:rsidR="008503D7" w:rsidRPr="005B2FA9" w:rsidRDefault="008503D7" w:rsidP="008503D7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6B13D393" w14:textId="1829E344" w:rsidR="008503D7" w:rsidRPr="005B2FA9" w:rsidRDefault="008503D7" w:rsidP="008503D7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70,000</w:t>
            </w:r>
          </w:p>
        </w:tc>
      </w:tr>
      <w:tr w:rsidR="00180C82" w:rsidRPr="005B2FA9" w14:paraId="40439F0E" w14:textId="77777777" w:rsidTr="00202237">
        <w:tc>
          <w:tcPr>
            <w:tcW w:w="3330" w:type="dxa"/>
          </w:tcPr>
          <w:p w14:paraId="65317A4F" w14:textId="77777777" w:rsidR="007A7827" w:rsidRPr="005B2FA9" w:rsidRDefault="007A7827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C0E6454" w14:textId="77777777" w:rsidR="001C1018" w:rsidRPr="005B2FA9" w:rsidRDefault="001C1018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5F2BCB3F" w14:textId="77777777" w:rsidR="00180C82" w:rsidRPr="005B2FA9" w:rsidRDefault="00180C82" w:rsidP="00180C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E211CD5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75BF544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DDCFC09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11BD9FF1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2AD9CA5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495F3358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44182CB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C82" w:rsidRPr="005B2FA9" w14:paraId="6ABE9C2D" w14:textId="77777777" w:rsidTr="007C4728">
        <w:trPr>
          <w:trHeight w:val="58"/>
        </w:trPr>
        <w:tc>
          <w:tcPr>
            <w:tcW w:w="3330" w:type="dxa"/>
          </w:tcPr>
          <w:p w14:paraId="7D39B8D8" w14:textId="77777777" w:rsidR="00180C82" w:rsidRPr="005B2FA9" w:rsidRDefault="00180C82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1064" w:type="dxa"/>
          </w:tcPr>
          <w:p w14:paraId="2A7531BA" w14:textId="77777777" w:rsidR="00180C82" w:rsidRPr="005B2FA9" w:rsidRDefault="00180C82" w:rsidP="00180C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6D017EC4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D690901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718B6977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0C59EF0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13459BA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0632185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609A2F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80C82" w:rsidRPr="005B2FA9" w14:paraId="32D3241B" w14:textId="77777777" w:rsidTr="00202237">
        <w:tc>
          <w:tcPr>
            <w:tcW w:w="3330" w:type="dxa"/>
          </w:tcPr>
          <w:p w14:paraId="2D7A5186" w14:textId="68F2D628" w:rsidR="00180C82" w:rsidRPr="005B2FA9" w:rsidRDefault="00180C82" w:rsidP="00180C82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064" w:type="dxa"/>
          </w:tcPr>
          <w:p w14:paraId="48966017" w14:textId="77777777" w:rsidR="00180C82" w:rsidRPr="005B2FA9" w:rsidRDefault="00180C82" w:rsidP="00180C8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4BF12719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D75D4A0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C6B0991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215ADADE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358B2C4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372F3B8C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2A0C3ED4" w14:textId="77777777" w:rsidR="00180C82" w:rsidRPr="005B2FA9" w:rsidRDefault="00180C82" w:rsidP="00180C82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E99" w:rsidRPr="005B2FA9" w14:paraId="6B78106A" w14:textId="77777777" w:rsidTr="00202237">
        <w:tc>
          <w:tcPr>
            <w:tcW w:w="3330" w:type="dxa"/>
          </w:tcPr>
          <w:p w14:paraId="7176FD56" w14:textId="58FFF422" w:rsidR="00363E99" w:rsidRPr="005B2FA9" w:rsidRDefault="00363E99" w:rsidP="00363E99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7CE1B2BE" w14:textId="4BB18F68" w:rsidR="00363E99" w:rsidRPr="005B2FA9" w:rsidRDefault="00363E99" w:rsidP="00363E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</w:tcPr>
          <w:p w14:paraId="79930F71" w14:textId="519AD606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14,000</w:t>
            </w:r>
          </w:p>
        </w:tc>
        <w:tc>
          <w:tcPr>
            <w:tcW w:w="238" w:type="dxa"/>
          </w:tcPr>
          <w:p w14:paraId="19C45BF6" w14:textId="77777777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D08B43A" w14:textId="0780C775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70,000</w:t>
            </w:r>
          </w:p>
        </w:tc>
        <w:tc>
          <w:tcPr>
            <w:tcW w:w="257" w:type="dxa"/>
          </w:tcPr>
          <w:p w14:paraId="71F6CFF6" w14:textId="77777777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249507BB" w14:textId="04DD09B0" w:rsidR="00363E99" w:rsidRPr="005B2FA9" w:rsidRDefault="00363E99" w:rsidP="00363E99">
            <w:pPr>
              <w:pStyle w:val="BodyText"/>
              <w:tabs>
                <w:tab w:val="decimal" w:pos="875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8,000</w:t>
            </w:r>
          </w:p>
        </w:tc>
        <w:tc>
          <w:tcPr>
            <w:tcW w:w="246" w:type="dxa"/>
          </w:tcPr>
          <w:p w14:paraId="0456520D" w14:textId="77777777" w:rsidR="00363E99" w:rsidRPr="005B2FA9" w:rsidRDefault="00363E99" w:rsidP="00363E99">
            <w:pPr>
              <w:pStyle w:val="BodyText"/>
              <w:tabs>
                <w:tab w:val="decimal" w:pos="612"/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E966A47" w14:textId="7D4ECC4E" w:rsidR="00363E99" w:rsidRPr="005B2FA9" w:rsidRDefault="00363E99" w:rsidP="00363E99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40,000</w:t>
            </w:r>
          </w:p>
        </w:tc>
      </w:tr>
      <w:tr w:rsidR="00363E99" w:rsidRPr="005B2FA9" w14:paraId="625B2251" w14:textId="77777777" w:rsidTr="00765054">
        <w:tc>
          <w:tcPr>
            <w:tcW w:w="3330" w:type="dxa"/>
          </w:tcPr>
          <w:p w14:paraId="10337791" w14:textId="5E8882BA" w:rsidR="00363E99" w:rsidRPr="005B2FA9" w:rsidRDefault="00363E99" w:rsidP="00363E99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ออกหุ้นใหม่</w:t>
            </w:r>
          </w:p>
        </w:tc>
        <w:tc>
          <w:tcPr>
            <w:tcW w:w="1064" w:type="dxa"/>
          </w:tcPr>
          <w:p w14:paraId="217EC254" w14:textId="34200AA5" w:rsidR="00363E99" w:rsidRPr="005B2FA9" w:rsidRDefault="00363E99" w:rsidP="00363E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1E364" w14:textId="600E72D7" w:rsidR="00363E99" w:rsidRPr="005B2FA9" w:rsidRDefault="00363E99" w:rsidP="00363E99">
            <w:pPr>
              <w:tabs>
                <w:tab w:val="decimal" w:pos="537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8AD22C2" w14:textId="77777777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1B457F" w14:textId="4ABF7619" w:rsidR="00363E99" w:rsidRPr="005B2FA9" w:rsidRDefault="00363E99" w:rsidP="00363E99">
            <w:pPr>
              <w:spacing w:line="240" w:lineRule="auto"/>
              <w:ind w:left="-108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57" w:type="dxa"/>
          </w:tcPr>
          <w:p w14:paraId="0245C486" w14:textId="77777777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99102AD" w14:textId="6D94FECF" w:rsidR="00363E99" w:rsidRPr="005B2FA9" w:rsidRDefault="00363E99" w:rsidP="00363E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6,000</w:t>
            </w:r>
          </w:p>
        </w:tc>
        <w:tc>
          <w:tcPr>
            <w:tcW w:w="246" w:type="dxa"/>
          </w:tcPr>
          <w:p w14:paraId="5B2070F4" w14:textId="77777777" w:rsidR="00363E99" w:rsidRPr="005B2FA9" w:rsidRDefault="00363E99" w:rsidP="00363E99">
            <w:pPr>
              <w:tabs>
                <w:tab w:val="decimal" w:pos="480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69A23C6" w14:textId="0AC1A98D" w:rsidR="00363E99" w:rsidRPr="005B2FA9" w:rsidRDefault="00363E99" w:rsidP="00363E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30,000</w:t>
            </w:r>
          </w:p>
        </w:tc>
      </w:tr>
      <w:tr w:rsidR="00363E99" w:rsidRPr="005B2FA9" w14:paraId="17077422" w14:textId="77777777" w:rsidTr="00765054">
        <w:tc>
          <w:tcPr>
            <w:tcW w:w="3330" w:type="dxa"/>
          </w:tcPr>
          <w:p w14:paraId="1F82027D" w14:textId="62B5509E" w:rsidR="00363E99" w:rsidRPr="005B2FA9" w:rsidRDefault="00363E99" w:rsidP="00363E99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64" w:type="dxa"/>
          </w:tcPr>
          <w:p w14:paraId="59A62AC2" w14:textId="77777777" w:rsidR="00363E99" w:rsidRPr="005B2FA9" w:rsidRDefault="00363E99" w:rsidP="00363E9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33AE7" w14:textId="34422FA5" w:rsidR="00363E99" w:rsidRPr="005B2FA9" w:rsidRDefault="00363E99" w:rsidP="00363E99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B79560" w14:textId="77777777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A351B" w14:textId="216ED731" w:rsidR="00363E99" w:rsidRPr="005B2FA9" w:rsidRDefault="00363E99" w:rsidP="00363E99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7" w:type="dxa"/>
          </w:tcPr>
          <w:p w14:paraId="27040D40" w14:textId="77777777" w:rsidR="00363E99" w:rsidRPr="005B2FA9" w:rsidRDefault="00363E99" w:rsidP="00363E9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17D0BD1" w14:textId="57CE3123" w:rsidR="00363E99" w:rsidRPr="005B2FA9" w:rsidRDefault="00363E99" w:rsidP="00363E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" w:type="dxa"/>
          </w:tcPr>
          <w:p w14:paraId="153B3A47" w14:textId="77777777" w:rsidR="00363E99" w:rsidRPr="005B2FA9" w:rsidRDefault="00363E99" w:rsidP="00363E9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1C37781B" w14:textId="4398CBC6" w:rsidR="00363E99" w:rsidRPr="005B2FA9" w:rsidRDefault="00363E99" w:rsidP="00363E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</w:tr>
      <w:tr w:rsidR="00363E99" w:rsidRPr="005B2FA9" w14:paraId="3EC90A5B" w14:textId="77777777" w:rsidTr="00765054">
        <w:trPr>
          <w:trHeight w:val="380"/>
        </w:trPr>
        <w:tc>
          <w:tcPr>
            <w:tcW w:w="3330" w:type="dxa"/>
          </w:tcPr>
          <w:p w14:paraId="13FF0B67" w14:textId="77777777" w:rsidR="00363E99" w:rsidRPr="005B2FA9" w:rsidRDefault="00363E99" w:rsidP="00363E99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1064" w:type="dxa"/>
          </w:tcPr>
          <w:p w14:paraId="3A653A19" w14:textId="1532F695" w:rsidR="00363E99" w:rsidRPr="005B2FA9" w:rsidRDefault="00363E99" w:rsidP="00363E9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729617" w14:textId="72E7B56E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14,000</w:t>
            </w:r>
          </w:p>
        </w:tc>
        <w:tc>
          <w:tcPr>
            <w:tcW w:w="238" w:type="dxa"/>
          </w:tcPr>
          <w:p w14:paraId="3EF4D55C" w14:textId="77777777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A9FE91" w14:textId="44C0BEAD" w:rsidR="00363E99" w:rsidRPr="005B2FA9" w:rsidRDefault="00363E99" w:rsidP="00363E99">
            <w:pPr>
              <w:tabs>
                <w:tab w:val="decimal" w:pos="754"/>
              </w:tabs>
              <w:spacing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70,000</w:t>
            </w:r>
          </w:p>
        </w:tc>
        <w:tc>
          <w:tcPr>
            <w:tcW w:w="257" w:type="dxa"/>
          </w:tcPr>
          <w:p w14:paraId="0197D9D8" w14:textId="77777777" w:rsidR="00363E99" w:rsidRPr="005B2FA9" w:rsidRDefault="00363E99" w:rsidP="00363E9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398CECCA" w14:textId="01DE559F" w:rsidR="00363E99" w:rsidRPr="005B2FA9" w:rsidRDefault="00363E99" w:rsidP="00363E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14,000</w:t>
            </w:r>
          </w:p>
        </w:tc>
        <w:tc>
          <w:tcPr>
            <w:tcW w:w="246" w:type="dxa"/>
          </w:tcPr>
          <w:p w14:paraId="6E64D97F" w14:textId="77777777" w:rsidR="00363E99" w:rsidRPr="005B2FA9" w:rsidRDefault="00363E99" w:rsidP="00363E99">
            <w:pPr>
              <w:pStyle w:val="BodyText"/>
              <w:tabs>
                <w:tab w:val="decimal" w:pos="754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2DF8D9D2" w14:textId="6AD09CAB" w:rsidR="00363E99" w:rsidRPr="005B2FA9" w:rsidRDefault="00363E99" w:rsidP="00363E99">
            <w:pPr>
              <w:pStyle w:val="BodyText"/>
              <w:tabs>
                <w:tab w:val="decimal" w:pos="880"/>
              </w:tabs>
              <w:spacing w:after="0" w:line="240" w:lineRule="auto"/>
              <w:ind w:left="-108" w:right="-1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 70,000</w:t>
            </w:r>
          </w:p>
        </w:tc>
      </w:tr>
    </w:tbl>
    <w:p w14:paraId="4C71A690" w14:textId="77777777" w:rsidR="00933712" w:rsidRPr="005B2FA9" w:rsidRDefault="00933712" w:rsidP="00030FD8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E2E6DEB" w14:textId="42FBAEE7" w:rsidR="00030FD8" w:rsidRPr="005B2FA9" w:rsidRDefault="00030FD8" w:rsidP="00030FD8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ในการประชุมสามัญของผู้ถือหุ้นของบริษัทเมื่อวันที่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เมษายน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ผู้ถือหุ้นมีมติอนุมัติการเพิ่มทุนจดทะเบียนจาก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(หุ้นสามัญจำนวน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8,000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>,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 มูลค่าหุ้นละ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บาท) เป็น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โดยออกหุ้นสามัญเพิ่มจำนวน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4,000,000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 มูลค่าหุ้นละ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 บริษัทได้จดทะเบียนการเพิ่มทุนดังกล่าวกับกระทรวงพาณิชย์เมื่อวันที่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18098F" w:rsidRPr="005B2FA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พฤษภาคม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306FF012" w14:textId="5159A23A" w:rsidR="0018098F" w:rsidRPr="005B2FA9" w:rsidRDefault="0018098F" w:rsidP="00030FD8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B1740B" w14:textId="32E04337" w:rsidR="0018098F" w:rsidRPr="005B2FA9" w:rsidRDefault="0018098F" w:rsidP="00030FD8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lang w:val="th-TH"/>
        </w:rPr>
        <w:tab/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ในการประชุม</w:t>
      </w:r>
      <w:r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วิ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>สามัญของผู้ถือหุ้นของบริษัทเมื่อวันที่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กันยายน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ผู้ถือหุ้นมีมติอนุมัติการเพิ่มทุนจดทะเบียนจาก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60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(หุ้นสามัญจำนวน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12,000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>,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 มูลค่าหุ้นละ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บาท) เป็น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70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ล้านบาท โดยออกหุ้นสามัญเพิ่มจำนวน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2,000,000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หุ้น มูลค่าหุ้นละ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บาท บริษัทได้จดทะเบียนการเพิ่มทุนดังกล่าวกับกระทรวงพาณิชย์เมื่อวันที่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5B2FA9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5B2FA9">
        <w:rPr>
          <w:rFonts w:asciiTheme="majorBidi" w:hAnsiTheme="majorBidi" w:cstheme="majorBidi" w:hint="cs"/>
          <w:sz w:val="30"/>
          <w:szCs w:val="30"/>
          <w:cs/>
          <w:lang w:val="th-TH"/>
        </w:rPr>
        <w:t>กันยายน</w:t>
      </w:r>
      <w:r w:rsidRPr="005B2FA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47A7DB03" w14:textId="7ACFC004" w:rsidR="002140AF" w:rsidRPr="005B2FA9" w:rsidRDefault="002140AF" w:rsidP="005021D2">
      <w:pPr>
        <w:widowControl w:val="0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CFDABF" w14:textId="04A5895D" w:rsidR="000F394D" w:rsidRPr="005B2FA9" w:rsidRDefault="009021EA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ส่วนเกินทุนและ</w:t>
      </w:r>
      <w:r w:rsidR="000F394D"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สำรอง</w:t>
      </w:r>
      <w:r w:rsidR="00F5703F"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ตามกฎหมาย</w:t>
      </w:r>
    </w:p>
    <w:p w14:paraId="1FFCE36A" w14:textId="43AD1CCB" w:rsidR="009021EA" w:rsidRPr="005B2FA9" w:rsidRDefault="009021EA" w:rsidP="000F394D">
      <w:pPr>
        <w:widowControl w:val="0"/>
        <w:tabs>
          <w:tab w:val="left" w:pos="63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B5711AA" w14:textId="51015AD7" w:rsidR="009021EA" w:rsidRPr="005B2FA9" w:rsidRDefault="009021EA" w:rsidP="009021EA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B2FA9">
        <w:rPr>
          <w:rFonts w:ascii="Angsana New" w:hAnsi="Angsana New"/>
          <w:i/>
          <w:iCs/>
          <w:sz w:val="30"/>
          <w:szCs w:val="30"/>
          <w:cs/>
        </w:rPr>
        <w:t>ส่วนเกินมูลค่าหุ้น</w:t>
      </w:r>
    </w:p>
    <w:p w14:paraId="164D774F" w14:textId="77777777" w:rsidR="009021EA" w:rsidRPr="005B2FA9" w:rsidRDefault="009021EA" w:rsidP="009021E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4E6CF4B" w14:textId="77777777" w:rsidR="009021EA" w:rsidRPr="005B2FA9" w:rsidRDefault="009021EA" w:rsidP="009021EA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2FA9">
        <w:rPr>
          <w:rFonts w:ascii="Angsana New" w:hAnsi="Angsana New"/>
          <w:sz w:val="30"/>
          <w:szCs w:val="30"/>
          <w:cs/>
        </w:rPr>
        <w:t>ส่วนเกินมูลค่าหุ้นได้แก่ส่วนต่างของจำนวนเงินที่บริษัทได้รับจากการออกจำหน่ายหุ้นสูงกว่ามูลค่าหุ้นที่จดทะเบียนไว้ ส่วนเกินมูลค่าหุ้นนี้จะนำไปจ่ายเป็นเงินปันผลไม่ได้</w:t>
      </w:r>
    </w:p>
    <w:p w14:paraId="139DDD53" w14:textId="77777777" w:rsidR="009021EA" w:rsidRPr="005B2FA9" w:rsidRDefault="009021EA" w:rsidP="009021EA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</w:p>
    <w:p w14:paraId="1C9C05C3" w14:textId="2D49CF19" w:rsidR="009021EA" w:rsidRPr="005B2FA9" w:rsidRDefault="009021EA" w:rsidP="009021EA">
      <w:pPr>
        <w:tabs>
          <w:tab w:val="left" w:pos="54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5B2FA9">
        <w:rPr>
          <w:rFonts w:ascii="Angsana New" w:hAnsi="Angsana New" w:hint="cs"/>
          <w:i/>
          <w:iCs/>
          <w:sz w:val="30"/>
          <w:szCs w:val="30"/>
          <w:cs/>
        </w:rPr>
        <w:t>สำรองตามกฏหมาย</w:t>
      </w:r>
    </w:p>
    <w:p w14:paraId="56D236FE" w14:textId="2EFECFE8" w:rsidR="000F394D" w:rsidRPr="005B2FA9" w:rsidRDefault="000F394D" w:rsidP="000F394D">
      <w:pPr>
        <w:widowControl w:val="0"/>
        <w:tabs>
          <w:tab w:val="left" w:pos="63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C261AB4" w14:textId="77777777" w:rsidR="009021EA" w:rsidRPr="005B2FA9" w:rsidRDefault="000F394D" w:rsidP="009021EA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9021EA" w:rsidRPr="005B2FA9">
        <w:rPr>
          <w:rFonts w:ascii="Angsana New" w:hAnsi="Angsana New"/>
          <w:sz w:val="30"/>
          <w:szCs w:val="30"/>
          <w:cs/>
        </w:rPr>
        <w:t>ตามบทบัญญัติแห่งประมวลกฎหมายแพ่งและพาณิชย์ บริษัทจะต้องจัดสรรทุนสำรอง (</w:t>
      </w:r>
      <w:r w:rsidR="009021EA" w:rsidRPr="005B2FA9">
        <w:rPr>
          <w:rFonts w:ascii="Angsana New" w:hAnsi="Angsana New"/>
          <w:sz w:val="30"/>
          <w:szCs w:val="30"/>
        </w:rPr>
        <w:t>“</w:t>
      </w:r>
      <w:r w:rsidR="009021EA" w:rsidRPr="005B2FA9">
        <w:rPr>
          <w:rFonts w:ascii="Angsana New" w:hAnsi="Angsana New"/>
          <w:sz w:val="30"/>
          <w:szCs w:val="30"/>
          <w:cs/>
        </w:rPr>
        <w:t>สำรองตามกฎหมาย</w:t>
      </w:r>
      <w:r w:rsidR="009021EA" w:rsidRPr="005B2FA9">
        <w:rPr>
          <w:rFonts w:ascii="Angsana New" w:hAnsi="Angsana New"/>
          <w:sz w:val="30"/>
          <w:szCs w:val="30"/>
        </w:rPr>
        <w:t>”</w:t>
      </w:r>
      <w:r w:rsidR="009021EA" w:rsidRPr="005B2FA9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9021EA" w:rsidRPr="005B2FA9">
        <w:rPr>
          <w:rFonts w:ascii="Angsana New" w:hAnsi="Angsana New"/>
          <w:sz w:val="30"/>
          <w:szCs w:val="30"/>
        </w:rPr>
        <w:t xml:space="preserve">5 </w:t>
      </w:r>
      <w:r w:rsidR="009021EA" w:rsidRPr="005B2FA9">
        <w:rPr>
          <w:rFonts w:ascii="Angsana New" w:hAnsi="Angsana New"/>
          <w:sz w:val="30"/>
          <w:szCs w:val="30"/>
          <w:cs/>
        </w:rPr>
        <w:t>ของกำไรที่</w:t>
      </w:r>
      <w:r w:rsidR="009021EA" w:rsidRPr="005B2FA9">
        <w:rPr>
          <w:rFonts w:ascii="Angsana New" w:hAnsi="Angsana New" w:hint="cs"/>
          <w:sz w:val="30"/>
          <w:szCs w:val="30"/>
          <w:cs/>
        </w:rPr>
        <w:t>ได้จากการดำเนินงาน</w:t>
      </w:r>
      <w:r w:rsidR="009021EA" w:rsidRPr="005B2FA9">
        <w:rPr>
          <w:rFonts w:ascii="Angsana New" w:hAnsi="Angsana New"/>
          <w:sz w:val="30"/>
          <w:szCs w:val="30"/>
          <w:cs/>
        </w:rPr>
        <w:t xml:space="preserve"> ทุกครั้งที่มีการจ่ายเงินปันผล จนกว่าสำรองดังกล่าวมีจำนวนไม่น้อยกว่าร้อยละ </w:t>
      </w:r>
      <w:r w:rsidR="009021EA" w:rsidRPr="005B2FA9">
        <w:rPr>
          <w:rFonts w:ascii="Angsana New" w:hAnsi="Angsana New"/>
          <w:sz w:val="30"/>
          <w:szCs w:val="30"/>
        </w:rPr>
        <w:t xml:space="preserve">10 </w:t>
      </w:r>
      <w:r w:rsidR="009021EA" w:rsidRPr="005B2FA9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  <w:r w:rsidR="009021EA" w:rsidRPr="005B2FA9">
        <w:rPr>
          <w:rFonts w:ascii="Angsana New" w:hAnsi="Angsana New"/>
          <w:sz w:val="28"/>
          <w:szCs w:val="28"/>
        </w:rPr>
        <w:t xml:space="preserve"> </w:t>
      </w:r>
    </w:p>
    <w:p w14:paraId="564867D1" w14:textId="5B9BA2EA" w:rsidR="00F503C7" w:rsidRPr="005B2FA9" w:rsidRDefault="00F503C7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0D1BDAD8" w14:textId="00A74A2B" w:rsidR="00AC62C1" w:rsidRPr="005B2FA9" w:rsidRDefault="00AC62C1" w:rsidP="00FC07E5">
      <w:pPr>
        <w:widowControl w:val="0"/>
        <w:tabs>
          <w:tab w:val="left" w:pos="63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CD501DA" w14:textId="070EB06E" w:rsidR="00AC62C1" w:rsidRPr="005B2FA9" w:rsidRDefault="00801E2A" w:rsidP="00801E2A">
      <w:pPr>
        <w:pStyle w:val="ListParagraph"/>
        <w:widowControl w:val="0"/>
        <w:numPr>
          <w:ilvl w:val="1"/>
          <w:numId w:val="3"/>
        </w:numPr>
        <w:tabs>
          <w:tab w:val="left" w:pos="630"/>
        </w:tabs>
        <w:spacing w:line="240" w:lineRule="auto"/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C62C1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9932787" w14:textId="7D604F64" w:rsidR="00801E2A" w:rsidRPr="005B2FA9" w:rsidRDefault="00801E2A" w:rsidP="00801E2A">
      <w:pPr>
        <w:pStyle w:val="ListParagraph"/>
        <w:widowControl w:val="0"/>
        <w:tabs>
          <w:tab w:val="left" w:pos="630"/>
        </w:tabs>
        <w:spacing w:line="240" w:lineRule="auto"/>
        <w:ind w:left="518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2D29800" w14:textId="1CFEEFDF" w:rsidR="00801E2A" w:rsidRPr="005B2FA9" w:rsidRDefault="00801E2A" w:rsidP="00801E2A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บริษัทดำเนินกิจการในส่วนงานธุรกิจเดียว ได้แก่ ธุรกิจจัดจำหน่ายผลไม้ส่งออก อีกทั้งผู้บริหารพิจารณาว่ามี ส่วนงานภูมิศาสตร์เดียว ซึ่งเป็นการรับรู้รายได้ ณ เวลาใดเวลาหนึ่งทั้งหมด</w:t>
      </w:r>
    </w:p>
    <w:p w14:paraId="5086EED9" w14:textId="77777777" w:rsidR="00144707" w:rsidRPr="005B2FA9" w:rsidRDefault="00144707" w:rsidP="00627B20">
      <w:pPr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53333A4A" w14:textId="637B5556" w:rsidR="00702388" w:rsidRPr="005B2FA9" w:rsidRDefault="00801E2A" w:rsidP="00801E2A">
      <w:pPr>
        <w:pStyle w:val="ListParagraph"/>
        <w:numPr>
          <w:ilvl w:val="1"/>
          <w:numId w:val="3"/>
        </w:numPr>
        <w:ind w:right="-45" w:hanging="33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702388" w:rsidRPr="005B2FA9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0ED57F37" w14:textId="77777777" w:rsidR="006C16D3" w:rsidRPr="005B2FA9" w:rsidRDefault="006C16D3" w:rsidP="00627B2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00A1409" w14:textId="531D579C" w:rsidR="006C16D3" w:rsidRPr="005B2FA9" w:rsidRDefault="006C16D3" w:rsidP="00077AB0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รายได้จาก</w:t>
      </w:r>
      <w:r w:rsidRPr="005B2FA9">
        <w:rPr>
          <w:rFonts w:asciiTheme="majorBidi" w:hAnsiTheme="majorBidi" w:cstheme="majorBidi"/>
          <w:sz w:val="30"/>
          <w:szCs w:val="30"/>
          <w:cs/>
        </w:rPr>
        <w:t>ลูกค้า</w:t>
      </w:r>
      <w:r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รายหนึ่ง</w:t>
      </w:r>
      <w:r w:rsidR="00077AB0"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ในปี </w:t>
      </w:r>
      <w:r w:rsidR="00803259" w:rsidRPr="005B2FA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B10E25" w:rsidRPr="005B2FA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7 </w:t>
      </w:r>
      <w:r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ของบริษัทเป็นเงินประมาณ</w:t>
      </w:r>
      <w:r w:rsidR="009559A2" w:rsidRPr="005B2FA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AD752F" w:rsidRPr="005B2FA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366.8</w:t>
      </w:r>
      <w:r w:rsidRPr="005B2FA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7E18EE"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ล้าน</w:t>
      </w:r>
      <w:r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บาท </w:t>
      </w:r>
      <w:r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(</w:t>
      </w:r>
      <w:r w:rsidR="00803259"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</w:t>
      </w:r>
      <w:r w:rsidR="005508F4"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6</w:t>
      </w:r>
      <w:r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B10E25"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165.6</w:t>
      </w:r>
      <w:r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E18EE"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ล้าน</w:t>
      </w:r>
      <w:r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บาท)</w:t>
      </w:r>
      <w:r w:rsidRPr="005B2FA9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จากรายได้รวมของบริษัท</w:t>
      </w:r>
    </w:p>
    <w:p w14:paraId="370A49F1" w14:textId="18C5F664" w:rsidR="0018098F" w:rsidRPr="005B2FA9" w:rsidRDefault="0018098F">
      <w:pPr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</w:p>
    <w:p w14:paraId="246D2E87" w14:textId="099A47C6" w:rsidR="00CF7D8C" w:rsidRPr="005B2FA9" w:rsidRDefault="00077AB0" w:rsidP="00077AB0">
      <w:pPr>
        <w:pStyle w:val="ListParagraph"/>
        <w:numPr>
          <w:ilvl w:val="1"/>
          <w:numId w:val="3"/>
        </w:numPr>
        <w:tabs>
          <w:tab w:val="left" w:pos="720"/>
        </w:tabs>
        <w:ind w:hanging="338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F7D8C" w:rsidRPr="005B2FA9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ยอดคงเหลือของสัญญา</w:t>
      </w:r>
    </w:p>
    <w:p w14:paraId="0163CA73" w14:textId="77777777" w:rsidR="000874BF" w:rsidRPr="005B2FA9" w:rsidRDefault="000874BF" w:rsidP="00CF7D8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napToGrid w:val="0"/>
          <w:color w:val="000000"/>
          <w:sz w:val="30"/>
          <w:szCs w:val="30"/>
          <w:lang w:eastAsia="th-TH"/>
        </w:rPr>
      </w:pPr>
    </w:p>
    <w:p w14:paraId="3DE2844E" w14:textId="5C39A4E7" w:rsidR="00CF7D8C" w:rsidRPr="005B2FA9" w:rsidRDefault="00DA301E" w:rsidP="00DA301E">
      <w:pPr>
        <w:pStyle w:val="ListParagraph"/>
        <w:widowControl w:val="0"/>
        <w:tabs>
          <w:tab w:val="left" w:pos="630"/>
        </w:tabs>
        <w:spacing w:line="240" w:lineRule="auto"/>
        <w:ind w:left="878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หนี้สินที่เกิดจากสัญญาได้แก่ </w:t>
      </w:r>
      <w:r w:rsidR="00E0380D" w:rsidRPr="005B2FA9">
        <w:rPr>
          <w:rFonts w:asciiTheme="majorBidi" w:hAnsiTheme="majorBidi" w:cstheme="majorBidi"/>
          <w:sz w:val="30"/>
          <w:szCs w:val="30"/>
          <w:cs/>
        </w:rPr>
        <w:t>เงินรับล่วงหน้า</w:t>
      </w:r>
      <w:r w:rsidRPr="005B2FA9">
        <w:rPr>
          <w:rFonts w:asciiTheme="majorBidi" w:hAnsiTheme="majorBidi" w:cstheme="majorBidi"/>
          <w:sz w:val="30"/>
          <w:szCs w:val="30"/>
          <w:cs/>
        </w:rPr>
        <w:t>ค่าสินค้า</w:t>
      </w:r>
      <w:r w:rsidR="00B255DA"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="00E0380D" w:rsidRPr="005B2FA9">
        <w:rPr>
          <w:rFonts w:asciiTheme="majorBidi" w:hAnsiTheme="majorBidi" w:cstheme="majorBidi"/>
          <w:sz w:val="30"/>
          <w:szCs w:val="30"/>
          <w:cs/>
        </w:rPr>
        <w:t>ส่วนใหญ่เกิดจากการขายสินค้าซึ่งบริษัทจะรับรู้เป็นรายได้จากการขาย ณ วันที่มีการส่งมอบสินค้าให้กับลูกค้า</w:t>
      </w:r>
    </w:p>
    <w:p w14:paraId="79EC58BF" w14:textId="77777777" w:rsidR="00156C7A" w:rsidRPr="005B2FA9" w:rsidRDefault="00156C7A" w:rsidP="00CF7D8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6DDEBE" w14:textId="6988BE4E" w:rsidR="00233658" w:rsidRPr="005B2FA9" w:rsidRDefault="006655DF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ค่าใช้จ่ายตาม</w:t>
      </w:r>
      <w:r w:rsidR="00F5703F"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ธรรมชาติ</w:t>
      </w:r>
    </w:p>
    <w:p w14:paraId="3F06DAAB" w14:textId="77777777" w:rsidR="00CA3459" w:rsidRPr="005B2FA9" w:rsidRDefault="00CA3459" w:rsidP="005021D2">
      <w:pPr>
        <w:spacing w:line="240" w:lineRule="atLeast"/>
        <w:ind w:left="360"/>
        <w:jc w:val="both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552" w:type="dxa"/>
        <w:tblInd w:w="450" w:type="dxa"/>
        <w:tblLook w:val="0000" w:firstRow="0" w:lastRow="0" w:firstColumn="0" w:lastColumn="0" w:noHBand="0" w:noVBand="0"/>
      </w:tblPr>
      <w:tblGrid>
        <w:gridCol w:w="6480"/>
        <w:gridCol w:w="236"/>
        <w:gridCol w:w="1238"/>
        <w:gridCol w:w="270"/>
        <w:gridCol w:w="1328"/>
      </w:tblGrid>
      <w:tr w:rsidR="00F42C0B" w:rsidRPr="005B2FA9" w14:paraId="45A22A5D" w14:textId="77777777" w:rsidTr="00FF4E4E">
        <w:trPr>
          <w:tblHeader/>
        </w:trPr>
        <w:tc>
          <w:tcPr>
            <w:tcW w:w="6480" w:type="dxa"/>
          </w:tcPr>
          <w:p w14:paraId="22DB6795" w14:textId="77777777" w:rsidR="00F42C0B" w:rsidRPr="005B2FA9" w:rsidRDefault="00F42C0B" w:rsidP="005021D2">
            <w:pPr>
              <w:pStyle w:val="BodyTextIndent2"/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D1C0701" w14:textId="77777777" w:rsidR="00F42C0B" w:rsidRPr="005B2FA9" w:rsidRDefault="00F42C0B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38" w:type="dxa"/>
          </w:tcPr>
          <w:p w14:paraId="17459F70" w14:textId="68D47874" w:rsidR="00F42C0B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10E25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50238A4" w14:textId="77777777" w:rsidR="00F42C0B" w:rsidRPr="005B2FA9" w:rsidRDefault="00F42C0B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28" w:type="dxa"/>
          </w:tcPr>
          <w:p w14:paraId="2143EB2F" w14:textId="267F48AB" w:rsidR="00F42C0B" w:rsidRPr="005B2FA9" w:rsidRDefault="00803259" w:rsidP="005021D2">
            <w:pPr>
              <w:pStyle w:val="BodyTextIndent2"/>
              <w:tabs>
                <w:tab w:val="left" w:pos="366"/>
                <w:tab w:val="left" w:pos="794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10E25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42C0B" w:rsidRPr="005B2FA9" w14:paraId="049E8A08" w14:textId="77777777" w:rsidTr="00FF4E4E">
        <w:trPr>
          <w:tblHeader/>
        </w:trPr>
        <w:tc>
          <w:tcPr>
            <w:tcW w:w="6480" w:type="dxa"/>
          </w:tcPr>
          <w:p w14:paraId="794005C7" w14:textId="77777777" w:rsidR="00F42C0B" w:rsidRPr="005B2FA9" w:rsidRDefault="00F42C0B" w:rsidP="005021D2">
            <w:pPr>
              <w:pStyle w:val="BodyTextIndent2"/>
              <w:spacing w:before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4519827E" w14:textId="1010F4C9" w:rsidR="00F42C0B" w:rsidRPr="005B2FA9" w:rsidRDefault="00F42C0B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836" w:type="dxa"/>
            <w:gridSpan w:val="3"/>
          </w:tcPr>
          <w:p w14:paraId="282A94E3" w14:textId="758B8EB2" w:rsidR="00F42C0B" w:rsidRPr="005B2FA9" w:rsidRDefault="00F42C0B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10E25" w:rsidRPr="005B2FA9" w14:paraId="17A26499" w14:textId="77777777" w:rsidTr="00FF4E4E">
        <w:tc>
          <w:tcPr>
            <w:tcW w:w="6480" w:type="dxa"/>
          </w:tcPr>
          <w:p w14:paraId="625E93C8" w14:textId="15E75E08" w:rsidR="00B10E25" w:rsidRPr="005B2FA9" w:rsidRDefault="00B10E25" w:rsidP="00B10E2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ค่าใช้จ่ายผลประโยชน์ของพนักงาน </w:t>
            </w:r>
          </w:p>
        </w:tc>
        <w:tc>
          <w:tcPr>
            <w:tcW w:w="236" w:type="dxa"/>
            <w:vAlign w:val="center"/>
          </w:tcPr>
          <w:p w14:paraId="615839F1" w14:textId="77777777" w:rsidR="00B10E25" w:rsidRPr="005B2FA9" w:rsidRDefault="00B10E25" w:rsidP="00B10E25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0B3CE09" w14:textId="38856AE0" w:rsidR="00B10E25" w:rsidRPr="005B2FA9" w:rsidRDefault="004663DD" w:rsidP="00B10E25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27,591</w:t>
            </w:r>
          </w:p>
        </w:tc>
        <w:tc>
          <w:tcPr>
            <w:tcW w:w="270" w:type="dxa"/>
            <w:vAlign w:val="center"/>
          </w:tcPr>
          <w:p w14:paraId="5CF3EFEE" w14:textId="77777777" w:rsidR="00B10E25" w:rsidRPr="005B2FA9" w:rsidRDefault="00B10E25" w:rsidP="00B10E25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548744D" w14:textId="32A53622" w:rsidR="00B10E25" w:rsidRPr="005B2FA9" w:rsidRDefault="00B10E25" w:rsidP="00B10E25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 1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60</w:t>
            </w:r>
          </w:p>
        </w:tc>
      </w:tr>
      <w:tr w:rsidR="00B10E25" w:rsidRPr="005B2FA9" w14:paraId="51951068" w14:textId="77777777" w:rsidTr="00FF4E4E">
        <w:tc>
          <w:tcPr>
            <w:tcW w:w="6480" w:type="dxa"/>
          </w:tcPr>
          <w:p w14:paraId="791E9233" w14:textId="64CA5DBE" w:rsidR="00B10E25" w:rsidRPr="005B2FA9" w:rsidRDefault="00B10E25" w:rsidP="00B10E2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36" w:type="dxa"/>
            <w:vAlign w:val="center"/>
          </w:tcPr>
          <w:p w14:paraId="24DBA763" w14:textId="77777777" w:rsidR="00B10E25" w:rsidRPr="005B2FA9" w:rsidRDefault="00B10E25" w:rsidP="00B10E25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19B15A5B" w14:textId="48FE6A38" w:rsidR="00B10E25" w:rsidRPr="005B2FA9" w:rsidRDefault="004663DD" w:rsidP="00B10E25">
            <w:pPr>
              <w:pStyle w:val="BodyTextIndent2"/>
              <w:tabs>
                <w:tab w:val="decimal" w:pos="973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3,432</w:t>
            </w:r>
          </w:p>
        </w:tc>
        <w:tc>
          <w:tcPr>
            <w:tcW w:w="270" w:type="dxa"/>
            <w:vAlign w:val="center"/>
          </w:tcPr>
          <w:p w14:paraId="43E42349" w14:textId="77777777" w:rsidR="00B10E25" w:rsidRPr="005B2FA9" w:rsidRDefault="00B10E25" w:rsidP="00B10E25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22A7346" w14:textId="1D32267B" w:rsidR="00B10E25" w:rsidRPr="005B2FA9" w:rsidRDefault="00B10E25" w:rsidP="00B10E25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 3,0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</w:tr>
      <w:tr w:rsidR="00B10E25" w:rsidRPr="005B2FA9" w14:paraId="32ED7132" w14:textId="77777777" w:rsidTr="00FF4E4E">
        <w:tc>
          <w:tcPr>
            <w:tcW w:w="6480" w:type="dxa"/>
          </w:tcPr>
          <w:p w14:paraId="5018B512" w14:textId="64AB9F98" w:rsidR="00B10E25" w:rsidRPr="005B2FA9" w:rsidRDefault="00B10E25" w:rsidP="00B10E2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36" w:type="dxa"/>
            <w:vAlign w:val="center"/>
          </w:tcPr>
          <w:p w14:paraId="5EE744E9" w14:textId="77777777" w:rsidR="00B10E25" w:rsidRPr="005B2FA9" w:rsidRDefault="00B10E25" w:rsidP="00B10E25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694B8286" w14:textId="321BFF33" w:rsidR="00B10E25" w:rsidRPr="005B2FA9" w:rsidRDefault="004663DD" w:rsidP="00B10E25">
            <w:pPr>
              <w:pStyle w:val="BodyTextIndent2"/>
              <w:tabs>
                <w:tab w:val="decimal" w:pos="973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50,906</w:t>
            </w:r>
          </w:p>
        </w:tc>
        <w:tc>
          <w:tcPr>
            <w:tcW w:w="270" w:type="dxa"/>
            <w:vAlign w:val="center"/>
          </w:tcPr>
          <w:p w14:paraId="10DB2D64" w14:textId="77777777" w:rsidR="00B10E25" w:rsidRPr="005B2FA9" w:rsidRDefault="00B10E25" w:rsidP="00B10E25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3691F95" w14:textId="62FE4DFE" w:rsidR="00B10E25" w:rsidRPr="005B2FA9" w:rsidRDefault="00B10E25" w:rsidP="00B10E25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 xml:space="preserve"> 2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,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</w:tr>
      <w:tr w:rsidR="00B10E25" w:rsidRPr="005B2FA9" w14:paraId="6B764D10" w14:textId="77777777" w:rsidTr="00FF4E4E">
        <w:tc>
          <w:tcPr>
            <w:tcW w:w="6480" w:type="dxa"/>
          </w:tcPr>
          <w:p w14:paraId="62760084" w14:textId="5939A62C" w:rsidR="00B10E25" w:rsidRPr="005B2FA9" w:rsidRDefault="00B10E25" w:rsidP="00B10E25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</w:p>
        </w:tc>
        <w:tc>
          <w:tcPr>
            <w:tcW w:w="236" w:type="dxa"/>
            <w:vAlign w:val="center"/>
          </w:tcPr>
          <w:p w14:paraId="63FEC1C9" w14:textId="77777777" w:rsidR="00B10E25" w:rsidRPr="005B2FA9" w:rsidRDefault="00B10E25" w:rsidP="00B10E25">
            <w:pPr>
              <w:tabs>
                <w:tab w:val="decimal" w:pos="770"/>
              </w:tabs>
              <w:spacing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3F5D2332" w14:textId="0EC37B3B" w:rsidR="00B10E25" w:rsidRPr="005B2FA9" w:rsidRDefault="00A85F13" w:rsidP="00B10E25">
            <w:pPr>
              <w:pStyle w:val="BodyTextIndent2"/>
              <w:tabs>
                <w:tab w:val="decimal" w:pos="973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vAlign w:val="center"/>
          </w:tcPr>
          <w:p w14:paraId="731C1392" w14:textId="77777777" w:rsidR="00B10E25" w:rsidRPr="005B2FA9" w:rsidRDefault="00B10E25" w:rsidP="00B10E25">
            <w:pPr>
              <w:pStyle w:val="BodyText2"/>
              <w:tabs>
                <w:tab w:val="decimal" w:pos="770"/>
              </w:tabs>
              <w:spacing w:line="240" w:lineRule="atLeast"/>
              <w:ind w:left="-108" w:right="-123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727C326" w14:textId="7A227AEC" w:rsidR="00B10E25" w:rsidRPr="005B2FA9" w:rsidRDefault="00B10E25" w:rsidP="00B10E25">
            <w:pPr>
              <w:pStyle w:val="BodyTextIndent2"/>
              <w:tabs>
                <w:tab w:val="decimal" w:pos="974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</w:tbl>
    <w:p w14:paraId="7F4CF208" w14:textId="77777777" w:rsidR="007A7827" w:rsidRPr="005B2FA9" w:rsidRDefault="007A78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7A2070E" w14:textId="77777777" w:rsidR="00364FA0" w:rsidRPr="005B2FA9" w:rsidRDefault="00364F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FAD2A98" w14:textId="77777777" w:rsidR="00364FA0" w:rsidRPr="005B2FA9" w:rsidRDefault="00364F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F377899" w14:textId="77777777" w:rsidR="00364FA0" w:rsidRPr="005B2FA9" w:rsidRDefault="00364F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B1AFB4D" w14:textId="77777777" w:rsidR="00364FA0" w:rsidRPr="005B2FA9" w:rsidRDefault="00364F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90FF48F" w14:textId="77777777" w:rsidR="00364FA0" w:rsidRPr="005B2FA9" w:rsidRDefault="00364F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86154C8" w14:textId="77777777" w:rsidR="00364FA0" w:rsidRPr="005B2FA9" w:rsidRDefault="00364FA0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C774ACD" w14:textId="0025D1B3" w:rsidR="00837066" w:rsidRPr="005B2FA9" w:rsidRDefault="00837066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0BF07265" w14:textId="77777777" w:rsidR="00DE023A" w:rsidRPr="005B2FA9" w:rsidRDefault="00DE023A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5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980"/>
        <w:gridCol w:w="1266"/>
        <w:gridCol w:w="264"/>
        <w:gridCol w:w="1356"/>
      </w:tblGrid>
      <w:tr w:rsidR="00761BC2" w:rsidRPr="005B2FA9" w14:paraId="4072C508" w14:textId="77777777" w:rsidTr="00FF4E4E">
        <w:tc>
          <w:tcPr>
            <w:tcW w:w="4680" w:type="dxa"/>
          </w:tcPr>
          <w:p w14:paraId="1B7FE904" w14:textId="7B19B55D" w:rsidR="00761BC2" w:rsidRPr="005B2FA9" w:rsidRDefault="00761BC2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980" w:type="dxa"/>
          </w:tcPr>
          <w:p w14:paraId="151AED83" w14:textId="3B0DCA63" w:rsidR="00761BC2" w:rsidRPr="005B2FA9" w:rsidRDefault="00761BC2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vAlign w:val="center"/>
          </w:tcPr>
          <w:p w14:paraId="5F2B4ADC" w14:textId="72248C8E" w:rsidR="00761BC2" w:rsidRPr="005B2FA9" w:rsidRDefault="00803259" w:rsidP="005021D2">
            <w:pPr>
              <w:tabs>
                <w:tab w:val="left" w:pos="254"/>
                <w:tab w:val="left" w:pos="343"/>
                <w:tab w:val="left" w:pos="523"/>
                <w:tab w:val="left" w:pos="79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10E25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5EF4D014" w14:textId="77777777" w:rsidR="00761BC2" w:rsidRPr="005B2FA9" w:rsidRDefault="00761BC2" w:rsidP="005021D2">
            <w:pPr>
              <w:pStyle w:val="BodyTextIndent2"/>
              <w:tabs>
                <w:tab w:val="left" w:pos="366"/>
                <w:tab w:val="left" w:pos="794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6" w:type="dxa"/>
            <w:vAlign w:val="center"/>
          </w:tcPr>
          <w:p w14:paraId="2E319D78" w14:textId="18261C67" w:rsidR="00761BC2" w:rsidRPr="005B2FA9" w:rsidRDefault="00803259" w:rsidP="00FF4E4E">
            <w:pPr>
              <w:pStyle w:val="BodyTextIndent2"/>
              <w:tabs>
                <w:tab w:val="left" w:pos="366"/>
                <w:tab w:val="left" w:pos="794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B10E25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1D004D" w:rsidRPr="005B2FA9" w14:paraId="1BFD5E3B" w14:textId="77777777" w:rsidTr="00FF4E4E">
        <w:tc>
          <w:tcPr>
            <w:tcW w:w="4680" w:type="dxa"/>
          </w:tcPr>
          <w:p w14:paraId="0DFDA5D7" w14:textId="77777777" w:rsidR="001D004D" w:rsidRPr="005B2FA9" w:rsidRDefault="001D004D" w:rsidP="005021D2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CFEC17" w14:textId="77777777" w:rsidR="001D004D" w:rsidRPr="005B2FA9" w:rsidRDefault="001D004D" w:rsidP="005021D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886" w:type="dxa"/>
            <w:gridSpan w:val="3"/>
          </w:tcPr>
          <w:p w14:paraId="2464D3D2" w14:textId="70DF6A13" w:rsidR="001D004D" w:rsidRPr="005B2FA9" w:rsidRDefault="001D004D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761BC2" w:rsidRPr="005B2FA9" w14:paraId="42802E12" w14:textId="77777777" w:rsidTr="00FF4E4E">
        <w:tc>
          <w:tcPr>
            <w:tcW w:w="6660" w:type="dxa"/>
            <w:gridSpan w:val="2"/>
          </w:tcPr>
          <w:p w14:paraId="6214CC7B" w14:textId="4DB1F53E" w:rsidR="00761BC2" w:rsidRPr="005B2FA9" w:rsidRDefault="00761BC2" w:rsidP="005021D2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5B2FA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0E980153" w14:textId="77777777" w:rsidR="00761BC2" w:rsidRPr="005B2FA9" w:rsidRDefault="00761BC2" w:rsidP="005021D2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</w:tcPr>
          <w:p w14:paraId="24CB53A3" w14:textId="77777777" w:rsidR="00761BC2" w:rsidRPr="005B2FA9" w:rsidRDefault="00761BC2" w:rsidP="005021D2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D04215A" w14:textId="718F62B9" w:rsidR="00761BC2" w:rsidRPr="005B2FA9" w:rsidRDefault="00761BC2" w:rsidP="005021D2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E25" w:rsidRPr="005B2FA9" w14:paraId="6A9ED8F5" w14:textId="77777777" w:rsidTr="00FF4E4E">
        <w:tc>
          <w:tcPr>
            <w:tcW w:w="4680" w:type="dxa"/>
          </w:tcPr>
          <w:p w14:paraId="4A74411B" w14:textId="77777777" w:rsidR="00B10E25" w:rsidRPr="005B2FA9" w:rsidRDefault="00B10E25" w:rsidP="00B10E2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980" w:type="dxa"/>
          </w:tcPr>
          <w:p w14:paraId="68F2771B" w14:textId="77777777" w:rsidR="00B10E25" w:rsidRPr="005B2FA9" w:rsidRDefault="00B10E25" w:rsidP="00B10E2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03209119" w14:textId="0E486E72" w:rsidR="00B10E25" w:rsidRPr="005B2FA9" w:rsidRDefault="00A85F13" w:rsidP="00B10E25">
            <w:pPr>
              <w:pStyle w:val="BodyTextIndent2"/>
              <w:tabs>
                <w:tab w:val="decimal" w:pos="951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16,581</w:t>
            </w:r>
          </w:p>
        </w:tc>
        <w:tc>
          <w:tcPr>
            <w:tcW w:w="264" w:type="dxa"/>
          </w:tcPr>
          <w:p w14:paraId="693D8CBA" w14:textId="77777777" w:rsidR="00B10E25" w:rsidRPr="005B2FA9" w:rsidRDefault="00B10E25" w:rsidP="00B10E25">
            <w:pPr>
              <w:pStyle w:val="BodyTextIndent2"/>
              <w:tabs>
                <w:tab w:val="decimal" w:pos="1152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0DB818DF" w14:textId="6942906E" w:rsidR="00B10E25" w:rsidRPr="005B2FA9" w:rsidRDefault="00B10E25" w:rsidP="00B10E25">
            <w:pPr>
              <w:pStyle w:val="BodyTextIndent2"/>
              <w:tabs>
                <w:tab w:val="decimal" w:pos="977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="Angsana New" w:hAnsi="Angsana New" w:hint="cs"/>
                <w:sz w:val="30"/>
                <w:szCs w:val="30"/>
                <w:lang w:val="en-US"/>
              </w:rPr>
              <w:t>5,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980</w:t>
            </w:r>
          </w:p>
        </w:tc>
      </w:tr>
      <w:tr w:rsidR="00B10E25" w:rsidRPr="005B2FA9" w14:paraId="6D409377" w14:textId="77777777" w:rsidTr="00FF4E4E">
        <w:trPr>
          <w:trHeight w:val="218"/>
        </w:trPr>
        <w:tc>
          <w:tcPr>
            <w:tcW w:w="4680" w:type="dxa"/>
          </w:tcPr>
          <w:p w14:paraId="75E4E182" w14:textId="77777777" w:rsidR="00B10E25" w:rsidRPr="005B2FA9" w:rsidRDefault="00B10E25" w:rsidP="00B10E2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8AC2731" w14:textId="77777777" w:rsidR="00B10E25" w:rsidRPr="005B2FA9" w:rsidRDefault="00B10E25" w:rsidP="00B10E2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01C1B5BB" w14:textId="7FEB6B18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0CFDCCF0" w14:textId="77777777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757A3B44" w14:textId="794CA90A" w:rsidR="00B10E25" w:rsidRPr="005B2FA9" w:rsidRDefault="00B10E25" w:rsidP="00B10E25">
            <w:pPr>
              <w:tabs>
                <w:tab w:val="decimal" w:pos="97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0E25" w:rsidRPr="005B2FA9" w14:paraId="041CFC22" w14:textId="77777777" w:rsidTr="00FF4E4E">
        <w:tc>
          <w:tcPr>
            <w:tcW w:w="6660" w:type="dxa"/>
            <w:gridSpan w:val="2"/>
          </w:tcPr>
          <w:p w14:paraId="61662E7F" w14:textId="3F1A1BFF" w:rsidR="00B10E25" w:rsidRPr="005B2FA9" w:rsidRDefault="00B10E25" w:rsidP="00B10E2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5B2FA9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6" w:type="dxa"/>
            <w:vAlign w:val="bottom"/>
          </w:tcPr>
          <w:p w14:paraId="4C2C8668" w14:textId="77777777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vAlign w:val="bottom"/>
          </w:tcPr>
          <w:p w14:paraId="7B0B43C6" w14:textId="77777777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776D02C" w14:textId="7FABC0AA" w:rsidR="00B10E25" w:rsidRPr="005B2FA9" w:rsidRDefault="00B10E25" w:rsidP="00B10E25">
            <w:pPr>
              <w:tabs>
                <w:tab w:val="decimal" w:pos="977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0E25" w:rsidRPr="005B2FA9" w14:paraId="24B429E5" w14:textId="77777777" w:rsidTr="00FF4E4E">
        <w:tc>
          <w:tcPr>
            <w:tcW w:w="4680" w:type="dxa"/>
          </w:tcPr>
          <w:p w14:paraId="67015727" w14:textId="77777777" w:rsidR="00B10E25" w:rsidRPr="005B2FA9" w:rsidRDefault="00B10E25" w:rsidP="00B10E2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980" w:type="dxa"/>
          </w:tcPr>
          <w:p w14:paraId="397952DA" w14:textId="77777777" w:rsidR="00B10E25" w:rsidRPr="005B2FA9" w:rsidRDefault="00B10E25" w:rsidP="00B10E2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008472" w14:textId="37DD0839" w:rsidR="00B10E25" w:rsidRPr="005B2FA9" w:rsidRDefault="00A85F13" w:rsidP="00B10E25">
            <w:pPr>
              <w:pStyle w:val="BodyTextIndent2"/>
              <w:tabs>
                <w:tab w:val="decimal" w:pos="951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(336)</w:t>
            </w:r>
          </w:p>
        </w:tc>
        <w:tc>
          <w:tcPr>
            <w:tcW w:w="264" w:type="dxa"/>
          </w:tcPr>
          <w:p w14:paraId="36079C84" w14:textId="77777777" w:rsidR="00B10E25" w:rsidRPr="005B2FA9" w:rsidRDefault="00B10E25" w:rsidP="00B10E25">
            <w:pPr>
              <w:pStyle w:val="BodyTextIndent2"/>
              <w:tabs>
                <w:tab w:val="decimal" w:pos="1152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380EA3F1" w14:textId="0AB3A7C0" w:rsidR="00B10E25" w:rsidRPr="005B2FA9" w:rsidRDefault="00B10E25" w:rsidP="00B10E25">
            <w:pPr>
              <w:pStyle w:val="BodyTextIndent2"/>
              <w:tabs>
                <w:tab w:val="decimal" w:pos="977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5B2FA9">
              <w:rPr>
                <w:rFonts w:ascii="Angsana New" w:hAnsi="Angsana New" w:hint="cs"/>
                <w:sz w:val="30"/>
                <w:szCs w:val="30"/>
                <w:lang w:val="en-US"/>
              </w:rPr>
              <w:t>57</w:t>
            </w:r>
            <w:r w:rsidRPr="005B2F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10E25" w:rsidRPr="005B2FA9" w14:paraId="53445FF4" w14:textId="77777777" w:rsidTr="00FF4E4E">
        <w:tc>
          <w:tcPr>
            <w:tcW w:w="4680" w:type="dxa"/>
          </w:tcPr>
          <w:p w14:paraId="356A510B" w14:textId="77777777" w:rsidR="00B10E25" w:rsidRPr="005B2FA9" w:rsidRDefault="00B10E25" w:rsidP="00B10E25">
            <w:pPr>
              <w:tabs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AB3F06E" w14:textId="77777777" w:rsidR="00B10E25" w:rsidRPr="005B2FA9" w:rsidRDefault="00B10E25" w:rsidP="00B10E25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C25485" w14:textId="1DC68E7F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</w:tcPr>
          <w:p w14:paraId="3BC0BA0A" w14:textId="77777777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vAlign w:val="bottom"/>
          </w:tcPr>
          <w:p w14:paraId="4B59E8CA" w14:textId="5D0C4BB1" w:rsidR="00B10E25" w:rsidRPr="005B2FA9" w:rsidRDefault="00B10E25" w:rsidP="00B10E25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10E25" w:rsidRPr="005B2FA9" w14:paraId="0AA5A13B" w14:textId="77777777" w:rsidTr="00FF4E4E">
        <w:tc>
          <w:tcPr>
            <w:tcW w:w="4680" w:type="dxa"/>
          </w:tcPr>
          <w:p w14:paraId="603B0834" w14:textId="77777777" w:rsidR="00B10E25" w:rsidRPr="005B2FA9" w:rsidRDefault="00B10E25" w:rsidP="00B10E25">
            <w:pPr>
              <w:tabs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980" w:type="dxa"/>
          </w:tcPr>
          <w:p w14:paraId="53B6AD3F" w14:textId="77777777" w:rsidR="00B10E25" w:rsidRPr="005B2FA9" w:rsidRDefault="00B10E25" w:rsidP="00B10E25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C32BF56" w14:textId="1078A03E" w:rsidR="00B10E25" w:rsidRPr="005B2FA9" w:rsidRDefault="00A85F13" w:rsidP="00B10E25">
            <w:pPr>
              <w:pStyle w:val="BodyTextIndent2"/>
              <w:tabs>
                <w:tab w:val="decimal" w:pos="951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16,245</w:t>
            </w:r>
          </w:p>
        </w:tc>
        <w:tc>
          <w:tcPr>
            <w:tcW w:w="264" w:type="dxa"/>
          </w:tcPr>
          <w:p w14:paraId="0A2992E4" w14:textId="77777777" w:rsidR="00B10E25" w:rsidRPr="005B2FA9" w:rsidRDefault="00B10E25" w:rsidP="00B10E25">
            <w:pPr>
              <w:pStyle w:val="BodyTextIndent2"/>
              <w:tabs>
                <w:tab w:val="decimal" w:pos="1152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6" w:type="dxa"/>
            <w:tcBorders>
              <w:bottom w:val="double" w:sz="4" w:space="0" w:color="auto"/>
            </w:tcBorders>
            <w:vAlign w:val="bottom"/>
          </w:tcPr>
          <w:p w14:paraId="1349A0AC" w14:textId="42BD9F05" w:rsidR="00B10E25" w:rsidRPr="005B2FA9" w:rsidRDefault="00B10E25" w:rsidP="00B10E25">
            <w:pPr>
              <w:pStyle w:val="BodyTextIndent2"/>
              <w:tabs>
                <w:tab w:val="decimal" w:pos="977"/>
              </w:tabs>
              <w:spacing w:before="0" w:line="240" w:lineRule="atLeast"/>
              <w:ind w:left="-108" w:right="-12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Pr="005B2FA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B2F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923</w:t>
            </w:r>
          </w:p>
        </w:tc>
      </w:tr>
    </w:tbl>
    <w:p w14:paraId="223C4523" w14:textId="77777777" w:rsidR="00144707" w:rsidRPr="005B2FA9" w:rsidRDefault="001447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2E2BC2" w:rsidRPr="005B2FA9" w14:paraId="3DCB7403" w14:textId="77777777" w:rsidTr="00B54923">
        <w:trPr>
          <w:trHeight w:val="20"/>
          <w:tblHeader/>
        </w:trPr>
        <w:tc>
          <w:tcPr>
            <w:tcW w:w="3420" w:type="dxa"/>
            <w:vMerge w:val="restart"/>
            <w:vAlign w:val="bottom"/>
          </w:tcPr>
          <w:p w14:paraId="7B5C068B" w14:textId="753147C0" w:rsidR="002E2BC2" w:rsidRPr="005B2FA9" w:rsidRDefault="002E2BC2" w:rsidP="00B54923">
            <w:pPr>
              <w:spacing w:line="240" w:lineRule="auto"/>
              <w:ind w:left="192" w:hanging="187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="00B54923" w:rsidRPr="005B2FA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B54923"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B54923"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="00B54923" w:rsidRPr="005B2FA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057" w:type="dxa"/>
            <w:gridSpan w:val="5"/>
          </w:tcPr>
          <w:p w14:paraId="1473F0A5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3EE39E04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3D31E282" w14:textId="77777777" w:rsidR="002E2BC2" w:rsidRPr="005B2FA9" w:rsidRDefault="002E2BC2" w:rsidP="00C72B49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2E2BC2" w:rsidRPr="005B2FA9" w14:paraId="1611E0E8" w14:textId="77777777" w:rsidTr="00B54923">
        <w:trPr>
          <w:trHeight w:val="20"/>
          <w:tblHeader/>
        </w:trPr>
        <w:tc>
          <w:tcPr>
            <w:tcW w:w="3420" w:type="dxa"/>
            <w:vMerge/>
          </w:tcPr>
          <w:p w14:paraId="412E6850" w14:textId="77777777" w:rsidR="002E2BC2" w:rsidRPr="005B2FA9" w:rsidRDefault="002E2BC2" w:rsidP="00C72B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C649B02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A9B5C51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53158EF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712D8391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7A1D3B19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4E711DCD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49114B7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CD4A91E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568A84E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0DB252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677EC289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04F9FE4E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059DA578" w14:textId="77777777" w:rsidR="002E2BC2" w:rsidRPr="005B2FA9" w:rsidRDefault="002E2BC2" w:rsidP="00C72B49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0BE1A9BD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6B397387" w14:textId="77777777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2E2BC2" w:rsidRPr="005B2FA9" w14:paraId="451AE862" w14:textId="77777777" w:rsidTr="00392F80">
        <w:trPr>
          <w:trHeight w:val="20"/>
          <w:tblHeader/>
        </w:trPr>
        <w:tc>
          <w:tcPr>
            <w:tcW w:w="3420" w:type="dxa"/>
          </w:tcPr>
          <w:p w14:paraId="46EDD642" w14:textId="77777777" w:rsidR="002E2BC2" w:rsidRPr="005B2FA9" w:rsidRDefault="002E2BC2" w:rsidP="00C72B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D4181BD" w14:textId="370824FF" w:rsidR="002E2BC2" w:rsidRPr="005B2FA9" w:rsidRDefault="002E2BC2" w:rsidP="00C72B4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B54923" w:rsidRPr="005B2F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2E2BC2" w:rsidRPr="005B2FA9" w14:paraId="5DEE38E4" w14:textId="77777777" w:rsidTr="00392F80">
        <w:trPr>
          <w:cantSplit/>
          <w:trHeight w:val="20"/>
        </w:trPr>
        <w:tc>
          <w:tcPr>
            <w:tcW w:w="3420" w:type="dxa"/>
          </w:tcPr>
          <w:p w14:paraId="00B46081" w14:textId="48B07DC4" w:rsidR="002E2BC2" w:rsidRPr="005B2FA9" w:rsidRDefault="002E2BC2" w:rsidP="00C72B49">
            <w:pPr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5B2FA9">
              <w:rPr>
                <w:rFonts w:ascii="Angsana New" w:hAnsi="Angsana New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22E6F754" w14:textId="0E524239" w:rsidR="002E2BC2" w:rsidRPr="005B2FA9" w:rsidRDefault="00392F80" w:rsidP="00C72B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(211)</w:t>
            </w:r>
          </w:p>
        </w:tc>
        <w:tc>
          <w:tcPr>
            <w:tcW w:w="180" w:type="dxa"/>
            <w:vAlign w:val="bottom"/>
          </w:tcPr>
          <w:p w14:paraId="11AB096B" w14:textId="77777777" w:rsidR="002E2BC2" w:rsidRPr="005B2FA9" w:rsidRDefault="002E2BC2" w:rsidP="00C72B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6994F9D0" w14:textId="26EB3AFF" w:rsidR="002E2BC2" w:rsidRPr="005B2FA9" w:rsidRDefault="00392F80" w:rsidP="00C72B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1340A201" w14:textId="77777777" w:rsidR="002E2BC2" w:rsidRPr="005B2FA9" w:rsidRDefault="002E2BC2" w:rsidP="00C72B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3193BEB4" w14:textId="4D618989" w:rsidR="002E2BC2" w:rsidRPr="005B2FA9" w:rsidRDefault="00392F80" w:rsidP="00C72B4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(169)</w:t>
            </w:r>
          </w:p>
        </w:tc>
        <w:tc>
          <w:tcPr>
            <w:tcW w:w="180" w:type="dxa"/>
          </w:tcPr>
          <w:p w14:paraId="0C07DE07" w14:textId="77777777" w:rsidR="002E2BC2" w:rsidRPr="005B2FA9" w:rsidRDefault="002E2BC2" w:rsidP="00C72B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24DD75D5" w14:textId="3F289A2F" w:rsidR="002E2BC2" w:rsidRPr="005B2FA9" w:rsidRDefault="00B54923" w:rsidP="00B54923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FE2433" w14:textId="77777777" w:rsidR="002E2BC2" w:rsidRPr="005B2FA9" w:rsidRDefault="002E2BC2" w:rsidP="00C72B49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6BF9EBA" w14:textId="5FA5DE0A" w:rsidR="002E2BC2" w:rsidRPr="005B2FA9" w:rsidRDefault="00B54923" w:rsidP="00B54923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393C7C" w14:textId="77777777" w:rsidR="002E2BC2" w:rsidRPr="005B2FA9" w:rsidRDefault="002E2BC2" w:rsidP="00C72B49">
            <w:pPr>
              <w:tabs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7ED21EA2" w14:textId="79440A55" w:rsidR="002E2BC2" w:rsidRPr="005B2FA9" w:rsidRDefault="00B54923" w:rsidP="00B54923">
            <w:pPr>
              <w:pStyle w:val="acctfourfigures"/>
              <w:tabs>
                <w:tab w:val="clear" w:pos="765"/>
              </w:tabs>
              <w:spacing w:line="240" w:lineRule="auto"/>
              <w:ind w:right="-22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D2CEFF" w14:textId="77777777" w:rsidR="002E2BC2" w:rsidRPr="005B2FA9" w:rsidRDefault="002E2BC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540"/>
        <w:gridCol w:w="929"/>
        <w:gridCol w:w="236"/>
        <w:gridCol w:w="1024"/>
        <w:gridCol w:w="331"/>
        <w:gridCol w:w="1170"/>
        <w:gridCol w:w="270"/>
        <w:gridCol w:w="1080"/>
      </w:tblGrid>
      <w:tr w:rsidR="00F42C0B" w:rsidRPr="005B2FA9" w14:paraId="21C11F37" w14:textId="77777777" w:rsidTr="00F5703F">
        <w:tc>
          <w:tcPr>
            <w:tcW w:w="4050" w:type="dxa"/>
          </w:tcPr>
          <w:p w14:paraId="7B75C71A" w14:textId="6FA7EC70" w:rsidR="00F42C0B" w:rsidRPr="005B2FA9" w:rsidRDefault="00375937" w:rsidP="005021D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</w:t>
            </w:r>
            <w:r w:rsidR="00F42C0B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อัตราภาษีที่แท้จริง</w:t>
            </w:r>
          </w:p>
        </w:tc>
        <w:tc>
          <w:tcPr>
            <w:tcW w:w="540" w:type="dxa"/>
          </w:tcPr>
          <w:p w14:paraId="0D61CF80" w14:textId="77777777" w:rsidR="00F42C0B" w:rsidRPr="005B2FA9" w:rsidRDefault="00F42C0B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89" w:type="dxa"/>
            <w:gridSpan w:val="3"/>
            <w:tcBorders>
              <w:bottom w:val="nil"/>
            </w:tcBorders>
          </w:tcPr>
          <w:p w14:paraId="7C6224DB" w14:textId="654A64BA" w:rsidR="00F42C0B" w:rsidRPr="005B2FA9" w:rsidRDefault="00803259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26951"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31" w:type="dxa"/>
            <w:tcBorders>
              <w:bottom w:val="nil"/>
            </w:tcBorders>
          </w:tcPr>
          <w:p w14:paraId="5C2CF113" w14:textId="77777777" w:rsidR="00F42C0B" w:rsidRPr="005B2FA9" w:rsidRDefault="00F42C0B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nil"/>
            </w:tcBorders>
          </w:tcPr>
          <w:p w14:paraId="43294822" w14:textId="1668E67D" w:rsidR="00F42C0B" w:rsidRPr="005B2FA9" w:rsidRDefault="00803259" w:rsidP="005021D2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</w:t>
            </w:r>
            <w:r w:rsidR="00626951" w:rsidRPr="005B2FA9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</w:t>
            </w:r>
          </w:p>
        </w:tc>
      </w:tr>
      <w:tr w:rsidR="00F42C0B" w:rsidRPr="005B2FA9" w14:paraId="732381A2" w14:textId="77777777" w:rsidTr="00F5703F">
        <w:tc>
          <w:tcPr>
            <w:tcW w:w="4050" w:type="dxa"/>
          </w:tcPr>
          <w:p w14:paraId="08D732D0" w14:textId="77777777" w:rsidR="00F42C0B" w:rsidRPr="005B2FA9" w:rsidRDefault="00F42C0B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14:paraId="517DCC1E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9" w:type="dxa"/>
            <w:tcBorders>
              <w:bottom w:val="nil"/>
            </w:tcBorders>
          </w:tcPr>
          <w:p w14:paraId="620C8DC3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16A75D24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ACE5C0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5CF6CF04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370A53F" w14:textId="78C1F03D" w:rsidR="00F42C0B" w:rsidRPr="005B2FA9" w:rsidRDefault="00745B5A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375937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</w:t>
            </w:r>
            <w:r w:rsidR="00F42C0B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  <w:tc>
          <w:tcPr>
            <w:tcW w:w="331" w:type="dxa"/>
            <w:tcBorders>
              <w:bottom w:val="nil"/>
            </w:tcBorders>
          </w:tcPr>
          <w:p w14:paraId="13801EBB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527B24B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อัตราภาษี</w:t>
            </w:r>
          </w:p>
          <w:p w14:paraId="4EEFB03A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</w:tcPr>
          <w:p w14:paraId="5C4877C3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32753BF" w14:textId="77777777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C4B368" w14:textId="06E3418D" w:rsidR="00F42C0B" w:rsidRPr="005B2FA9" w:rsidRDefault="00F42C0B" w:rsidP="005021D2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75937"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6951" w:rsidRPr="005B2FA9" w14:paraId="43338099" w14:textId="77777777" w:rsidTr="00F5703F">
        <w:tc>
          <w:tcPr>
            <w:tcW w:w="4050" w:type="dxa"/>
          </w:tcPr>
          <w:p w14:paraId="34311093" w14:textId="7D4D7274" w:rsidR="00626951" w:rsidRPr="005B2FA9" w:rsidRDefault="00626951" w:rsidP="006269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540" w:type="dxa"/>
            <w:tcBorders>
              <w:bottom w:val="nil"/>
            </w:tcBorders>
          </w:tcPr>
          <w:p w14:paraId="7EF28AB7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39C079B4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09C589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EBD5C4" w14:textId="6166F068" w:rsidR="00626951" w:rsidRPr="005B2FA9" w:rsidRDefault="00A85F13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80,519</w:t>
            </w:r>
          </w:p>
        </w:tc>
        <w:tc>
          <w:tcPr>
            <w:tcW w:w="331" w:type="dxa"/>
            <w:tcBorders>
              <w:bottom w:val="nil"/>
            </w:tcBorders>
          </w:tcPr>
          <w:p w14:paraId="07746E23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8B1F575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223A94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2E3EFF" w14:textId="37A3C08C" w:rsidR="00626951" w:rsidRPr="005B2FA9" w:rsidRDefault="00626951" w:rsidP="00626951">
            <w:pPr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="Angsana New" w:hAnsi="Angsana New" w:hint="cs"/>
                <w:sz w:val="30"/>
                <w:szCs w:val="30"/>
                <w:lang w:val="en-US"/>
              </w:rPr>
              <w:t>28</w:t>
            </w:r>
            <w:r w:rsidRPr="005B2FA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B2FA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5B2FA9">
              <w:rPr>
                <w:rFonts w:ascii="Angsana New" w:hAnsi="Angsana New" w:hint="cs"/>
                <w:sz w:val="30"/>
                <w:szCs w:val="30"/>
                <w:lang w:val="en-US"/>
              </w:rPr>
              <w:t>42</w:t>
            </w:r>
          </w:p>
        </w:tc>
      </w:tr>
      <w:tr w:rsidR="00626951" w:rsidRPr="005B2FA9" w14:paraId="37C0173A" w14:textId="77777777" w:rsidTr="00F5703F">
        <w:tc>
          <w:tcPr>
            <w:tcW w:w="4050" w:type="dxa"/>
            <w:tcBorders>
              <w:bottom w:val="nil"/>
            </w:tcBorders>
          </w:tcPr>
          <w:p w14:paraId="29D93DC2" w14:textId="77777777" w:rsidR="00626951" w:rsidRPr="005B2FA9" w:rsidRDefault="00626951" w:rsidP="0062695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46BE118F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04B464D5" w14:textId="07E621A6" w:rsidR="00626951" w:rsidRPr="005B2FA9" w:rsidRDefault="00A85F13" w:rsidP="00626951">
            <w:pPr>
              <w:tabs>
                <w:tab w:val="left" w:pos="487"/>
              </w:tabs>
              <w:spacing w:line="240" w:lineRule="auto"/>
              <w:ind w:left="-79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8CF69B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DD46C4" w14:textId="71A72321" w:rsidR="00626951" w:rsidRPr="005B2FA9" w:rsidRDefault="0042170A" w:rsidP="0042170A">
            <w:pPr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A85F13" w:rsidRPr="005B2FA9">
              <w:rPr>
                <w:rFonts w:asciiTheme="majorBidi" w:hAnsiTheme="majorBidi" w:cstheme="majorBidi"/>
                <w:sz w:val="30"/>
                <w:szCs w:val="30"/>
              </w:rPr>
              <w:t>16,104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64F0985B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D11BC03" w14:textId="15792606" w:rsidR="00626951" w:rsidRPr="005B2FA9" w:rsidRDefault="00626951" w:rsidP="00626951">
            <w:pPr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66C0F1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7D04AF25" w14:textId="54274E4F" w:rsidR="00626951" w:rsidRPr="005B2FA9" w:rsidRDefault="0042170A" w:rsidP="00626951">
            <w:pPr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26951" w:rsidRPr="005B2FA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626951" w:rsidRPr="005B2FA9">
              <w:rPr>
                <w:rFonts w:ascii="Angsana New" w:hAnsi="Angsana New" w:hint="cs"/>
                <w:sz w:val="30"/>
                <w:szCs w:val="30"/>
              </w:rPr>
              <w:t>,</w:t>
            </w:r>
            <w:r w:rsidR="00626951" w:rsidRPr="005B2FA9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  <w:r w:rsidR="00626951" w:rsidRPr="005B2FA9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626951" w:rsidRPr="005B2FA9" w14:paraId="0E89D354" w14:textId="77777777" w:rsidTr="00F5703F">
        <w:tc>
          <w:tcPr>
            <w:tcW w:w="4050" w:type="dxa"/>
            <w:tcBorders>
              <w:top w:val="nil"/>
            </w:tcBorders>
          </w:tcPr>
          <w:p w14:paraId="0D543B68" w14:textId="77777777" w:rsidR="00626951" w:rsidRPr="005B2FA9" w:rsidRDefault="00626951" w:rsidP="00626951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40" w:type="dxa"/>
            <w:tcBorders>
              <w:top w:val="nil"/>
            </w:tcBorders>
          </w:tcPr>
          <w:p w14:paraId="3473B698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</w:tcPr>
          <w:p w14:paraId="5630B6AA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C829C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78B4EE6" w14:textId="2A24FD2A" w:rsidR="00626951" w:rsidRPr="005B2FA9" w:rsidRDefault="0042170A" w:rsidP="0042170A">
            <w:pPr>
              <w:spacing w:line="240" w:lineRule="auto"/>
              <w:ind w:left="-79" w:right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A85F13" w:rsidRPr="005B2FA9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331" w:type="dxa"/>
            <w:tcBorders>
              <w:top w:val="nil"/>
            </w:tcBorders>
          </w:tcPr>
          <w:p w14:paraId="565E982F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0601199F" w14:textId="77777777" w:rsidR="00626951" w:rsidRPr="005B2FA9" w:rsidRDefault="00626951" w:rsidP="00626951">
            <w:pPr>
              <w:spacing w:line="240" w:lineRule="auto"/>
              <w:ind w:left="-79" w:right="-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340945E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F88CF6A" w14:textId="02F4196D" w:rsidR="00626951" w:rsidRPr="005B2FA9" w:rsidRDefault="0042170A" w:rsidP="00626951">
            <w:pPr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26951" w:rsidRPr="005B2FA9">
              <w:rPr>
                <w:rFonts w:ascii="Angsana New" w:hAnsi="Angsana New"/>
                <w:sz w:val="30"/>
                <w:szCs w:val="30"/>
                <w:lang w:val="en-US"/>
              </w:rPr>
              <w:t>215</w:t>
            </w:r>
          </w:p>
        </w:tc>
      </w:tr>
      <w:tr w:rsidR="00626951" w:rsidRPr="005B2FA9" w14:paraId="1D1AC815" w14:textId="77777777" w:rsidTr="00F5703F">
        <w:tc>
          <w:tcPr>
            <w:tcW w:w="4050" w:type="dxa"/>
            <w:tcBorders>
              <w:bottom w:val="nil"/>
            </w:tcBorders>
          </w:tcPr>
          <w:p w14:paraId="358E13D9" w14:textId="77777777" w:rsidR="00626951" w:rsidRPr="005B2FA9" w:rsidRDefault="00626951" w:rsidP="00626951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14:paraId="02FE2CD4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A7756" w14:textId="2DE77C7A" w:rsidR="00626951" w:rsidRPr="005B2FA9" w:rsidRDefault="00A85F13" w:rsidP="00626951">
            <w:pPr>
              <w:spacing w:line="240" w:lineRule="auto"/>
              <w:ind w:left="-79"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11288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0D8BB" w14:textId="5E5CCC18" w:rsidR="00626951" w:rsidRPr="005B2FA9" w:rsidRDefault="00A85F13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16,245</w:t>
            </w:r>
          </w:p>
        </w:tc>
        <w:tc>
          <w:tcPr>
            <w:tcW w:w="331" w:type="dxa"/>
            <w:tcBorders>
              <w:top w:val="nil"/>
              <w:bottom w:val="nil"/>
            </w:tcBorders>
          </w:tcPr>
          <w:p w14:paraId="0A0731F0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1379E9" w14:textId="56970474" w:rsidR="00626951" w:rsidRPr="005B2FA9" w:rsidRDefault="00626951" w:rsidP="00626951">
            <w:pPr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8C28C" w14:textId="77777777" w:rsidR="00626951" w:rsidRPr="005B2FA9" w:rsidRDefault="00626951" w:rsidP="00626951">
            <w:pPr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38C6C12" w14:textId="62CA70C5" w:rsidR="00626951" w:rsidRPr="005B2FA9" w:rsidRDefault="00626951" w:rsidP="00626951">
            <w:pPr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="Angsana New" w:hAnsi="Angsana New" w:hint="cs"/>
                <w:b/>
                <w:bCs/>
                <w:sz w:val="30"/>
                <w:szCs w:val="30"/>
              </w:rPr>
              <w:t>5,</w:t>
            </w:r>
            <w:r w:rsidRPr="005B2F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923</w:t>
            </w:r>
          </w:p>
        </w:tc>
      </w:tr>
    </w:tbl>
    <w:p w14:paraId="3F0925EE" w14:textId="68AA645D" w:rsidR="00F65D12" w:rsidRPr="005B2FA9" w:rsidRDefault="00F65D12" w:rsidP="00F5703F">
      <w:pPr>
        <w:rPr>
          <w:cs/>
        </w:rPr>
      </w:pPr>
    </w:p>
    <w:p w14:paraId="6BD94136" w14:textId="77777777" w:rsidR="00F65D12" w:rsidRPr="005B2FA9" w:rsidRDefault="00F65D12">
      <w:pPr>
        <w:spacing w:line="240" w:lineRule="auto"/>
        <w:rPr>
          <w:cs/>
        </w:rPr>
      </w:pPr>
      <w:r w:rsidRPr="005B2FA9">
        <w:rPr>
          <w:cs/>
        </w:rPr>
        <w:br w:type="page"/>
      </w:r>
    </w:p>
    <w:tbl>
      <w:tblPr>
        <w:tblW w:w="963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90"/>
        <w:gridCol w:w="900"/>
        <w:gridCol w:w="270"/>
        <w:gridCol w:w="990"/>
        <w:gridCol w:w="360"/>
        <w:gridCol w:w="1170"/>
        <w:gridCol w:w="270"/>
        <w:gridCol w:w="1080"/>
      </w:tblGrid>
      <w:tr w:rsidR="00F5703F" w:rsidRPr="005B2FA9" w14:paraId="0A52F3A9" w14:textId="77777777" w:rsidTr="00244419">
        <w:trPr>
          <w:tblHeader/>
        </w:trPr>
        <w:tc>
          <w:tcPr>
            <w:tcW w:w="4590" w:type="dxa"/>
          </w:tcPr>
          <w:p w14:paraId="5D00E15F" w14:textId="77777777" w:rsidR="00F5703F" w:rsidRPr="005B2FA9" w:rsidRDefault="00F5703F" w:rsidP="00275EA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ภาษีเงินได้รอการตัดบัญชี</w:t>
            </w:r>
          </w:p>
        </w:tc>
        <w:tc>
          <w:tcPr>
            <w:tcW w:w="2160" w:type="dxa"/>
            <w:gridSpan w:val="3"/>
          </w:tcPr>
          <w:p w14:paraId="05D2D60D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360" w:type="dxa"/>
          </w:tcPr>
          <w:p w14:paraId="046A70B7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272D49B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F5703F" w:rsidRPr="005B2FA9" w14:paraId="720AB6D3" w14:textId="77777777" w:rsidTr="00244419">
        <w:trPr>
          <w:tblHeader/>
        </w:trPr>
        <w:tc>
          <w:tcPr>
            <w:tcW w:w="4590" w:type="dxa"/>
          </w:tcPr>
          <w:p w14:paraId="2B5A5A76" w14:textId="77777777" w:rsidR="00F5703F" w:rsidRPr="005B2FA9" w:rsidRDefault="00F5703F" w:rsidP="00275E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  <w:tcBorders>
              <w:bottom w:val="nil"/>
            </w:tcBorders>
          </w:tcPr>
          <w:p w14:paraId="444D36F3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B2FA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6141EDEA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951263D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B2FA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360" w:type="dxa"/>
            <w:tcBorders>
              <w:bottom w:val="nil"/>
            </w:tcBorders>
          </w:tcPr>
          <w:p w14:paraId="7934D224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A6EA310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B2FA9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0172A3EA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606E84E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5B2FA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F5703F" w:rsidRPr="005B2FA9" w14:paraId="471BF27E" w14:textId="77777777" w:rsidTr="00244419">
        <w:trPr>
          <w:tblHeader/>
        </w:trPr>
        <w:tc>
          <w:tcPr>
            <w:tcW w:w="4590" w:type="dxa"/>
            <w:tcBorders>
              <w:bottom w:val="nil"/>
            </w:tcBorders>
          </w:tcPr>
          <w:p w14:paraId="2014B4BA" w14:textId="77777777" w:rsidR="00F5703F" w:rsidRPr="005B2FA9" w:rsidRDefault="00F5703F" w:rsidP="00275EA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tcBorders>
              <w:bottom w:val="nil"/>
            </w:tcBorders>
          </w:tcPr>
          <w:p w14:paraId="55660D60" w14:textId="56867DE3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(</w:t>
            </w:r>
            <w:r w:rsidR="0009679B" w:rsidRPr="005B2F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B2FA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B2FA9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244419" w:rsidRPr="005B2FA9" w14:paraId="11DB9E97" w14:textId="77777777" w:rsidTr="00675B4D">
        <w:trPr>
          <w:trHeight w:val="209"/>
        </w:trPr>
        <w:tc>
          <w:tcPr>
            <w:tcW w:w="4590" w:type="dxa"/>
            <w:tcBorders>
              <w:bottom w:val="nil"/>
            </w:tcBorders>
          </w:tcPr>
          <w:p w14:paraId="1632A4B7" w14:textId="77777777" w:rsidR="00F5703F" w:rsidRPr="005B2FA9" w:rsidRDefault="00F5703F" w:rsidP="00275E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</w:tcPr>
          <w:p w14:paraId="2FE5CB43" w14:textId="63896A62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66740" w:rsidRPr="005B2FA9">
              <w:rPr>
                <w:rFonts w:asciiTheme="majorBidi" w:hAnsiTheme="majorBidi" w:cstheme="majorBidi"/>
                <w:sz w:val="30"/>
                <w:szCs w:val="30"/>
              </w:rPr>
              <w:t>604</w:t>
            </w:r>
          </w:p>
        </w:tc>
        <w:tc>
          <w:tcPr>
            <w:tcW w:w="270" w:type="dxa"/>
            <w:tcBorders>
              <w:bottom w:val="nil"/>
            </w:tcBorders>
          </w:tcPr>
          <w:p w14:paraId="1DB38775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B605D3D" w14:textId="17323283" w:rsidR="00F5703F" w:rsidRPr="005B2FA9" w:rsidRDefault="004F371C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75B4D" w:rsidRPr="005B2FA9"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360" w:type="dxa"/>
            <w:tcBorders>
              <w:bottom w:val="nil"/>
            </w:tcBorders>
          </w:tcPr>
          <w:p w14:paraId="0AE59673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4C9707A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70" w:type="dxa"/>
            <w:tcBorders>
              <w:bottom w:val="nil"/>
            </w:tcBorders>
          </w:tcPr>
          <w:p w14:paraId="5EECC2B9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BF71B35" w14:textId="3DC10530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5B4D" w:rsidRPr="005B2FA9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44419" w:rsidRPr="005B2FA9" w14:paraId="28A928D0" w14:textId="77777777" w:rsidTr="00675B4D">
        <w:tc>
          <w:tcPr>
            <w:tcW w:w="4590" w:type="dxa"/>
            <w:tcBorders>
              <w:top w:val="nil"/>
              <w:bottom w:val="nil"/>
            </w:tcBorders>
          </w:tcPr>
          <w:p w14:paraId="315FD4A2" w14:textId="77777777" w:rsidR="00F5703F" w:rsidRPr="005B2FA9" w:rsidRDefault="00F5703F" w:rsidP="00275EA3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46D1328" w14:textId="47D0FA9B" w:rsidR="00F5703F" w:rsidRPr="005B2FA9" w:rsidRDefault="00266740" w:rsidP="00266740">
            <w:pPr>
              <w:pStyle w:val="acctfourfigures"/>
              <w:tabs>
                <w:tab w:val="clear" w:pos="765"/>
              </w:tabs>
              <w:spacing w:line="240" w:lineRule="auto"/>
              <w:ind w:left="-79" w:right="-286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F5703F" w:rsidRPr="005B2FA9"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4CA3D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C4F3E6F" w14:textId="28E11FA5" w:rsidR="00F5703F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 w:right="-2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5703F" w:rsidRPr="005B2FA9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,506</w:t>
            </w:r>
            <w:r w:rsidR="00F5703F" w:rsidRPr="005B2F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14:paraId="771AEB9B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5ECD9DDB" w14:textId="77777777" w:rsidR="00F5703F" w:rsidRPr="005B2FA9" w:rsidRDefault="00F5703F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 w:right="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968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2DC0D7" w14:textId="77777777" w:rsidR="00F5703F" w:rsidRPr="005B2FA9" w:rsidRDefault="00F5703F" w:rsidP="00275EA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34BA943" w14:textId="03E9A7FC" w:rsidR="00F5703F" w:rsidRPr="005B2FA9" w:rsidRDefault="00675B4D" w:rsidP="00266740">
            <w:pPr>
              <w:pStyle w:val="acctfourfigures"/>
              <w:tabs>
                <w:tab w:val="clear" w:pos="765"/>
              </w:tabs>
              <w:spacing w:line="240" w:lineRule="auto"/>
              <w:ind w:left="-7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1,506</w:t>
            </w:r>
          </w:p>
        </w:tc>
      </w:tr>
      <w:tr w:rsidR="00675B4D" w:rsidRPr="005B2FA9" w14:paraId="4B994F06" w14:textId="77777777" w:rsidTr="00675B4D">
        <w:tc>
          <w:tcPr>
            <w:tcW w:w="4590" w:type="dxa"/>
            <w:tcBorders>
              <w:top w:val="nil"/>
              <w:bottom w:val="nil"/>
            </w:tcBorders>
          </w:tcPr>
          <w:p w14:paraId="7C8F7340" w14:textId="77777777" w:rsidR="00675B4D" w:rsidRPr="005B2FA9" w:rsidRDefault="00675B4D" w:rsidP="00675B4D">
            <w:pPr>
              <w:spacing w:line="240" w:lineRule="auto"/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5473A" w14:textId="0F64BB60" w:rsidR="00675B4D" w:rsidRPr="005B2FA9" w:rsidRDefault="00266740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ACA41FA" w14:textId="77777777" w:rsidR="00675B4D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51FFB7" w14:textId="42956BBC" w:rsidR="00675B4D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360" w:type="dxa"/>
            <w:tcBorders>
              <w:top w:val="nil"/>
              <w:bottom w:val="nil"/>
            </w:tcBorders>
            <w:vAlign w:val="bottom"/>
          </w:tcPr>
          <w:p w14:paraId="00CBFEE7" w14:textId="77777777" w:rsidR="00675B4D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FE9B37" w14:textId="25140D0F" w:rsidR="00675B4D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9568C5" w14:textId="77777777" w:rsidR="00675B4D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1201B" w14:textId="3B77C8A7" w:rsidR="00675B4D" w:rsidRPr="005B2FA9" w:rsidRDefault="00675B4D" w:rsidP="00675B4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-</w:t>
            </w:r>
          </w:p>
        </w:tc>
      </w:tr>
    </w:tbl>
    <w:p w14:paraId="769510EE" w14:textId="3CC2E3CD" w:rsidR="00392F80" w:rsidRPr="005B2FA9" w:rsidRDefault="00392F80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60"/>
        <w:gridCol w:w="270"/>
        <w:gridCol w:w="990"/>
        <w:gridCol w:w="270"/>
        <w:gridCol w:w="990"/>
        <w:gridCol w:w="270"/>
        <w:gridCol w:w="1170"/>
      </w:tblGrid>
      <w:tr w:rsidR="00266740" w:rsidRPr="005B2FA9" w14:paraId="4DDC3D99" w14:textId="77777777" w:rsidTr="00C31493">
        <w:trPr>
          <w:trHeight w:val="139"/>
          <w:tblHeader/>
        </w:trPr>
        <w:tc>
          <w:tcPr>
            <w:tcW w:w="4410" w:type="dxa"/>
          </w:tcPr>
          <w:p w14:paraId="52B92AD2" w14:textId="61FC3A72" w:rsidR="00266740" w:rsidRPr="005B2FA9" w:rsidRDefault="00266740" w:rsidP="005021D2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260" w:type="dxa"/>
            <w:vAlign w:val="bottom"/>
          </w:tcPr>
          <w:p w14:paraId="0C3FC1B7" w14:textId="77777777" w:rsidR="00266740" w:rsidRPr="005B2FA9" w:rsidRDefault="00266740" w:rsidP="005021D2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4F73EC2" w14:textId="77777777" w:rsidR="00266740" w:rsidRPr="005B2FA9" w:rsidRDefault="00266740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bottom w:val="single" w:sz="4" w:space="0" w:color="auto"/>
            </w:tcBorders>
            <w:vAlign w:val="bottom"/>
          </w:tcPr>
          <w:p w14:paraId="403CDEC6" w14:textId="72EF450E" w:rsidR="00266740" w:rsidRPr="005B2FA9" w:rsidRDefault="0026674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624C32A" w14:textId="5B49FB5C" w:rsidR="00266740" w:rsidRPr="005B2FA9" w:rsidRDefault="0026674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59379D" w14:textId="79BA2B87" w:rsidR="00266740" w:rsidRPr="005B2FA9" w:rsidRDefault="0026674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EFFFEBB" w14:textId="03BB232F" w:rsidR="00266740" w:rsidRPr="005B2FA9" w:rsidRDefault="0026674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392F80" w:rsidRPr="005B2FA9" w14:paraId="3B20B296" w14:textId="77777777" w:rsidTr="00392F80">
        <w:trPr>
          <w:trHeight w:val="901"/>
          <w:tblHeader/>
        </w:trPr>
        <w:tc>
          <w:tcPr>
            <w:tcW w:w="4410" w:type="dxa"/>
            <w:vAlign w:val="bottom"/>
          </w:tcPr>
          <w:p w14:paraId="1534057B" w14:textId="77777777" w:rsidR="00392F80" w:rsidRPr="005B2FA9" w:rsidRDefault="00392F80" w:rsidP="005021D2">
            <w:pPr>
              <w:ind w:left="69" w:hanging="9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F83718E" w14:textId="77777777" w:rsidR="00392F80" w:rsidRPr="005B2FA9" w:rsidRDefault="00392F80" w:rsidP="005021D2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0A849B2" w14:textId="5893F873" w:rsidR="00392F80" w:rsidRPr="005B2FA9" w:rsidRDefault="00392F80" w:rsidP="005021D2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3202E46" w14:textId="77777777" w:rsidR="00392F80" w:rsidRPr="005B2FA9" w:rsidRDefault="00392F80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49BE99B" w14:textId="77777777" w:rsidR="00392F80" w:rsidRPr="005B2FA9" w:rsidRDefault="00392F80" w:rsidP="005021D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4D84C2C" w14:textId="77777777" w:rsidR="00392F80" w:rsidRPr="005B2FA9" w:rsidRDefault="00392F8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BD2E38" w14:textId="571B1A29" w:rsidR="00392F80" w:rsidRPr="005B2FA9" w:rsidRDefault="00266740" w:rsidP="00266740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650361DD" w14:textId="7A3B3069" w:rsidR="00392F80" w:rsidRPr="005B2FA9" w:rsidRDefault="00392F80" w:rsidP="005021D2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A543A4" w14:textId="3DA6E162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</w:tr>
      <w:tr w:rsidR="00392F80" w:rsidRPr="005B2FA9" w14:paraId="474CC526" w14:textId="77777777" w:rsidTr="00392F80">
        <w:trPr>
          <w:trHeight w:val="362"/>
        </w:trPr>
        <w:tc>
          <w:tcPr>
            <w:tcW w:w="4410" w:type="dxa"/>
            <w:vAlign w:val="bottom"/>
          </w:tcPr>
          <w:p w14:paraId="4ED51519" w14:textId="77777777" w:rsidR="00392F80" w:rsidRPr="005B2FA9" w:rsidRDefault="00392F80" w:rsidP="005021D2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3E74BFD" w14:textId="77777777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0B5B2B70" w14:textId="77777777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56B9DF" w14:textId="77777777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23E0AE" w14:textId="77777777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616B06" w14:textId="77777777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9E2B59" w14:textId="33A300C6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7B935AB" w14:textId="51D1AD04" w:rsidR="00392F80" w:rsidRPr="005B2FA9" w:rsidRDefault="00392F80" w:rsidP="005021D2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92F80" w:rsidRPr="005B2FA9" w14:paraId="014938B3" w14:textId="77777777" w:rsidTr="00392F80">
        <w:trPr>
          <w:trHeight w:val="139"/>
        </w:trPr>
        <w:tc>
          <w:tcPr>
            <w:tcW w:w="4410" w:type="dxa"/>
          </w:tcPr>
          <w:p w14:paraId="2424CE52" w14:textId="77777777" w:rsidR="00392F80" w:rsidRPr="005B2FA9" w:rsidRDefault="00392F80" w:rsidP="005021D2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B01C35A" w14:textId="0B86890B" w:rsidR="00392F80" w:rsidRPr="005B2FA9" w:rsidRDefault="00392F80" w:rsidP="005021D2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DB03D1F" w14:textId="77777777" w:rsidR="00392F80" w:rsidRPr="005B2FA9" w:rsidRDefault="00392F80" w:rsidP="005021D2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25979E" w14:textId="77777777" w:rsidR="00392F80" w:rsidRPr="005B2FA9" w:rsidRDefault="00392F80" w:rsidP="005021D2">
            <w:pPr>
              <w:tabs>
                <w:tab w:val="decimal" w:pos="762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841F0" w14:textId="77777777" w:rsidR="00392F80" w:rsidRPr="005B2FA9" w:rsidRDefault="00392F80" w:rsidP="005021D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F25A95" w14:textId="77777777" w:rsidR="00392F80" w:rsidRPr="005B2FA9" w:rsidRDefault="00392F80" w:rsidP="00392F80">
            <w:pPr>
              <w:tabs>
                <w:tab w:val="decimal" w:pos="162"/>
              </w:tabs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6E781" w14:textId="27537669" w:rsidR="00392F80" w:rsidRPr="005B2FA9" w:rsidRDefault="00392F80" w:rsidP="005021D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9D6FB" w14:textId="77777777" w:rsidR="00392F80" w:rsidRPr="005B2FA9" w:rsidRDefault="00392F80" w:rsidP="005021D2">
            <w:pPr>
              <w:tabs>
                <w:tab w:val="decimal" w:pos="684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2F80" w:rsidRPr="005B2FA9" w14:paraId="618CB56E" w14:textId="77777777" w:rsidTr="00392F80">
        <w:trPr>
          <w:trHeight w:val="139"/>
        </w:trPr>
        <w:tc>
          <w:tcPr>
            <w:tcW w:w="4410" w:type="dxa"/>
          </w:tcPr>
          <w:p w14:paraId="2A3A60DC" w14:textId="469DAD90" w:rsidR="00392F80" w:rsidRPr="005B2FA9" w:rsidRDefault="00392F80" w:rsidP="009559A2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2340746D" w14:textId="3B0AEC39" w:rsidR="00392F80" w:rsidRPr="005B2FA9" w:rsidRDefault="00392F80" w:rsidP="0042170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1,633</w:t>
            </w:r>
          </w:p>
        </w:tc>
        <w:tc>
          <w:tcPr>
            <w:tcW w:w="270" w:type="dxa"/>
          </w:tcPr>
          <w:p w14:paraId="7ABF4379" w14:textId="77777777" w:rsidR="00392F80" w:rsidRPr="005B2FA9" w:rsidRDefault="00392F80" w:rsidP="009559A2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8C7CE9" w14:textId="25D5CF59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(418)</w:t>
            </w:r>
          </w:p>
        </w:tc>
        <w:tc>
          <w:tcPr>
            <w:tcW w:w="270" w:type="dxa"/>
          </w:tcPr>
          <w:p w14:paraId="6E44D963" w14:textId="77777777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9870CC" w14:textId="1C7B6072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A0A52D" w14:textId="3789E810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D8177" w14:textId="1DC3B92A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</w:tr>
      <w:tr w:rsidR="00392F80" w:rsidRPr="005B2FA9" w14:paraId="6994EED7" w14:textId="77777777" w:rsidTr="00392F80">
        <w:trPr>
          <w:trHeight w:val="139"/>
        </w:trPr>
        <w:tc>
          <w:tcPr>
            <w:tcW w:w="4410" w:type="dxa"/>
          </w:tcPr>
          <w:p w14:paraId="6ECD5881" w14:textId="1743AA2E" w:rsidR="00392F80" w:rsidRPr="005B2FA9" w:rsidRDefault="00392F80" w:rsidP="009559A2">
            <w:pPr>
              <w:ind w:right="-7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60" w:type="dxa"/>
          </w:tcPr>
          <w:p w14:paraId="7FE9C199" w14:textId="36FFE3D3" w:rsidR="00392F80" w:rsidRPr="005B2FA9" w:rsidRDefault="00392F80" w:rsidP="0042170A">
            <w:pPr>
              <w:tabs>
                <w:tab w:val="decimal" w:pos="796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45B4FC2C" w14:textId="77777777" w:rsidR="00392F80" w:rsidRPr="005B2FA9" w:rsidRDefault="00392F80" w:rsidP="009559A2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3B0BE9" w14:textId="0AEDC292" w:rsidR="00392F80" w:rsidRPr="005B2FA9" w:rsidRDefault="00392F80" w:rsidP="00392F80">
            <w:pPr>
              <w:tabs>
                <w:tab w:val="decimal" w:pos="1056"/>
              </w:tabs>
              <w:ind w:left="-18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611B5D3D" w14:textId="77777777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723158" w14:textId="2CFBDF2D" w:rsidR="00392F80" w:rsidRPr="005B2FA9" w:rsidRDefault="00266740" w:rsidP="00266740">
            <w:pPr>
              <w:tabs>
                <w:tab w:val="decimal" w:pos="1056"/>
              </w:tabs>
              <w:ind w:left="-180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344C103" w14:textId="332C2AC9" w:rsidR="00392F80" w:rsidRPr="005B2FA9" w:rsidRDefault="00392F80" w:rsidP="009559A2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AD61FC" w14:textId="422EE842" w:rsidR="00392F80" w:rsidRPr="005B2FA9" w:rsidRDefault="0026674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392F80" w:rsidRPr="005B2FA9" w14:paraId="7BC936A2" w14:textId="77777777" w:rsidTr="00392F80">
        <w:trPr>
          <w:trHeight w:val="348"/>
        </w:trPr>
        <w:tc>
          <w:tcPr>
            <w:tcW w:w="4410" w:type="dxa"/>
          </w:tcPr>
          <w:p w14:paraId="1D1D4CE5" w14:textId="2A89C644" w:rsidR="00392F80" w:rsidRPr="005B2FA9" w:rsidRDefault="00392F80" w:rsidP="009559A2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60" w:type="dxa"/>
            <w:vAlign w:val="bottom"/>
          </w:tcPr>
          <w:p w14:paraId="27A78985" w14:textId="1BB03643" w:rsidR="00392F80" w:rsidRPr="005B2FA9" w:rsidRDefault="00392F80" w:rsidP="0042170A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   6</w:t>
            </w:r>
          </w:p>
        </w:tc>
        <w:tc>
          <w:tcPr>
            <w:tcW w:w="270" w:type="dxa"/>
            <w:vAlign w:val="bottom"/>
          </w:tcPr>
          <w:p w14:paraId="61536B23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84203EA" w14:textId="5D03300E" w:rsidR="00392F80" w:rsidRPr="005B2FA9" w:rsidRDefault="00392F80" w:rsidP="00392F80">
            <w:pPr>
              <w:tabs>
                <w:tab w:val="decimal" w:pos="1056"/>
              </w:tabs>
              <w:ind w:left="-18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869E49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2EA77E" w14:textId="7585AC71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B17B2FA" w14:textId="77DBCC04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A74540D" w14:textId="5963F0CE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392F80" w:rsidRPr="005B2FA9" w14:paraId="633663F3" w14:textId="77777777" w:rsidTr="00392F80">
        <w:trPr>
          <w:trHeight w:val="348"/>
        </w:trPr>
        <w:tc>
          <w:tcPr>
            <w:tcW w:w="4410" w:type="dxa"/>
          </w:tcPr>
          <w:p w14:paraId="64C78250" w14:textId="026AE782" w:rsidR="00392F80" w:rsidRPr="005B2FA9" w:rsidRDefault="00392F80" w:rsidP="00A85F13">
            <w:pPr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ค่าเสื่อมราคาที่ปรับลดลง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FCDB11" w14:textId="4F9B7179" w:rsidR="00392F80" w:rsidRPr="005B2FA9" w:rsidRDefault="00392F80" w:rsidP="0042170A">
            <w:pPr>
              <w:ind w:right="-4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5B6CD76B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90FF35" w14:textId="02707271" w:rsidR="00392F80" w:rsidRPr="005B2FA9" w:rsidRDefault="00392F80" w:rsidP="00392F80">
            <w:pPr>
              <w:tabs>
                <w:tab w:val="decimal" w:pos="1056"/>
              </w:tabs>
              <w:ind w:left="-180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14:paraId="56DD9E1F" w14:textId="77777777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FFC82F" w14:textId="24356B8E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9B7E34" w14:textId="06DC784D" w:rsidR="00392F80" w:rsidRPr="005B2FA9" w:rsidRDefault="00392F80" w:rsidP="009559A2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4564BC" w14:textId="030596E9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392F80" w:rsidRPr="005B2FA9" w14:paraId="6F393368" w14:textId="77777777" w:rsidTr="00392F80">
        <w:trPr>
          <w:trHeight w:val="188"/>
        </w:trPr>
        <w:tc>
          <w:tcPr>
            <w:tcW w:w="4410" w:type="dxa"/>
          </w:tcPr>
          <w:p w14:paraId="072C3DAD" w14:textId="4C973FB6" w:rsidR="00392F80" w:rsidRPr="005B2FA9" w:rsidRDefault="00392F80" w:rsidP="00E13BA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8B4B9" w14:textId="545D535A" w:rsidR="00392F80" w:rsidRPr="005B2FA9" w:rsidRDefault="00392F80" w:rsidP="0042170A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1,763</w:t>
            </w:r>
          </w:p>
        </w:tc>
        <w:tc>
          <w:tcPr>
            <w:tcW w:w="270" w:type="dxa"/>
          </w:tcPr>
          <w:p w14:paraId="3179CEBC" w14:textId="77777777" w:rsidR="00392F80" w:rsidRPr="005B2FA9" w:rsidRDefault="00392F80" w:rsidP="00E13BAF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CDE9D" w14:textId="5863E58E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(201)</w:t>
            </w:r>
          </w:p>
        </w:tc>
        <w:tc>
          <w:tcPr>
            <w:tcW w:w="270" w:type="dxa"/>
          </w:tcPr>
          <w:p w14:paraId="3CA7F6AF" w14:textId="77777777" w:rsidR="00392F80" w:rsidRPr="005B2FA9" w:rsidRDefault="00392F80" w:rsidP="00E13BA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266D486" w14:textId="3B82AE5A" w:rsidR="00392F80" w:rsidRPr="005B2FA9" w:rsidRDefault="00266740" w:rsidP="00266740">
            <w:pPr>
              <w:tabs>
                <w:tab w:val="decimal" w:pos="1056"/>
              </w:tabs>
              <w:ind w:left="-180" w:right="6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</w:tcPr>
          <w:p w14:paraId="07F4EF20" w14:textId="39AFA557" w:rsidR="00392F80" w:rsidRPr="005B2FA9" w:rsidRDefault="00392F80" w:rsidP="00E13BA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865A0B" w14:textId="0E6BB583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66740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604</w:t>
            </w:r>
          </w:p>
        </w:tc>
      </w:tr>
      <w:tr w:rsidR="00392F80" w:rsidRPr="005B2FA9" w14:paraId="58C55241" w14:textId="77777777" w:rsidTr="00392F80">
        <w:trPr>
          <w:trHeight w:val="188"/>
        </w:trPr>
        <w:tc>
          <w:tcPr>
            <w:tcW w:w="4410" w:type="dxa"/>
          </w:tcPr>
          <w:p w14:paraId="45D975F4" w14:textId="77777777" w:rsidR="00392F80" w:rsidRPr="005B2FA9" w:rsidRDefault="00392F80" w:rsidP="00E13BA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8803E1" w14:textId="77777777" w:rsidR="00392F80" w:rsidRPr="005B2FA9" w:rsidRDefault="00392F80" w:rsidP="0042170A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9C547" w14:textId="77777777" w:rsidR="00392F80" w:rsidRPr="005B2FA9" w:rsidRDefault="00392F80" w:rsidP="00E13BAF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E1F60F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CC983" w14:textId="77777777" w:rsidR="00392F80" w:rsidRPr="005B2FA9" w:rsidRDefault="00392F80" w:rsidP="00E13BA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BDEE45" w14:textId="77777777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958F1" w14:textId="5DF3CAF4" w:rsidR="00392F80" w:rsidRPr="005B2FA9" w:rsidRDefault="00392F80" w:rsidP="00E13BA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C5F7EF" w14:textId="77777777" w:rsidR="00392F80" w:rsidRPr="005B2FA9" w:rsidRDefault="00392F80" w:rsidP="0042170A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2F80" w:rsidRPr="005B2FA9" w14:paraId="5381D899" w14:textId="77777777" w:rsidTr="00392F80">
        <w:trPr>
          <w:trHeight w:val="188"/>
        </w:trPr>
        <w:tc>
          <w:tcPr>
            <w:tcW w:w="4410" w:type="dxa"/>
          </w:tcPr>
          <w:p w14:paraId="76EE1E83" w14:textId="77777777" w:rsidR="00392F80" w:rsidRPr="005B2FA9" w:rsidRDefault="00392F80" w:rsidP="003307C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A4FA7CA" w14:textId="77777777" w:rsidR="00392F80" w:rsidRPr="005B2FA9" w:rsidRDefault="00392F80" w:rsidP="003307C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E4D097" w14:textId="77777777" w:rsidR="00392F80" w:rsidRPr="005B2FA9" w:rsidRDefault="00392F80" w:rsidP="003307C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1231363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2097C8" w14:textId="77777777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27537" w14:textId="77777777" w:rsidR="00392F80" w:rsidRPr="005B2FA9" w:rsidRDefault="00392F80" w:rsidP="00392F80">
            <w:pPr>
              <w:tabs>
                <w:tab w:val="decimal" w:pos="1056"/>
              </w:tabs>
              <w:ind w:left="-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B9156" w14:textId="4D6AC207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5F357F3" w14:textId="77777777" w:rsidR="00392F80" w:rsidRPr="005B2FA9" w:rsidRDefault="00392F80" w:rsidP="003307C3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2F80" w:rsidRPr="005B2FA9" w14:paraId="72D54DE1" w14:textId="77777777" w:rsidTr="00392F80">
        <w:trPr>
          <w:trHeight w:val="188"/>
        </w:trPr>
        <w:tc>
          <w:tcPr>
            <w:tcW w:w="4410" w:type="dxa"/>
          </w:tcPr>
          <w:p w14:paraId="375F3ED3" w14:textId="77777777" w:rsidR="00392F80" w:rsidRPr="005B2FA9" w:rsidRDefault="00392F80" w:rsidP="003307C3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D0C58C" w14:textId="77777777" w:rsidR="00392F80" w:rsidRPr="005B2FA9" w:rsidRDefault="00392F80" w:rsidP="003307C3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(1,506)</w:t>
            </w:r>
          </w:p>
        </w:tc>
        <w:tc>
          <w:tcPr>
            <w:tcW w:w="270" w:type="dxa"/>
          </w:tcPr>
          <w:p w14:paraId="10375717" w14:textId="77777777" w:rsidR="00392F80" w:rsidRPr="005B2FA9" w:rsidRDefault="00392F80" w:rsidP="003307C3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614CEEB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4237A004" w14:textId="77777777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0F916D" w14:textId="306BEDD8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52E4BD" w14:textId="5A777D52" w:rsidR="00392F80" w:rsidRPr="005B2FA9" w:rsidRDefault="00392F80" w:rsidP="003307C3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21DF88F" w14:textId="77777777" w:rsidR="00392F80" w:rsidRPr="005B2FA9" w:rsidRDefault="00392F80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(968)</w:t>
            </w:r>
          </w:p>
        </w:tc>
      </w:tr>
      <w:tr w:rsidR="00392F80" w:rsidRPr="005B2FA9" w14:paraId="7DA9C335" w14:textId="77777777" w:rsidTr="00392F80">
        <w:trPr>
          <w:trHeight w:val="188"/>
        </w:trPr>
        <w:tc>
          <w:tcPr>
            <w:tcW w:w="4410" w:type="dxa"/>
          </w:tcPr>
          <w:p w14:paraId="7C1998F6" w14:textId="77777777" w:rsidR="00392F80" w:rsidRPr="005B2FA9" w:rsidRDefault="00392F80" w:rsidP="00D215DF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FEA08" w14:textId="77777777" w:rsidR="00392F80" w:rsidRPr="005B2FA9" w:rsidRDefault="00392F80" w:rsidP="00D215DF">
            <w:pPr>
              <w:tabs>
                <w:tab w:val="decimal" w:pos="796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(1,506)</w:t>
            </w:r>
          </w:p>
        </w:tc>
        <w:tc>
          <w:tcPr>
            <w:tcW w:w="270" w:type="dxa"/>
          </w:tcPr>
          <w:p w14:paraId="46720142" w14:textId="77777777" w:rsidR="00392F80" w:rsidRPr="005B2FA9" w:rsidRDefault="00392F80" w:rsidP="00D215DF">
            <w:pPr>
              <w:tabs>
                <w:tab w:val="decimal" w:pos="560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A71E57" w14:textId="77777777" w:rsidR="00392F80" w:rsidRPr="005B2FA9" w:rsidRDefault="00392F80" w:rsidP="00392F80">
            <w:pPr>
              <w:tabs>
                <w:tab w:val="decimal" w:pos="1056"/>
              </w:tabs>
              <w:spacing w:line="240" w:lineRule="auto"/>
              <w:ind w:right="72" w:firstLine="2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538</w:t>
            </w:r>
          </w:p>
        </w:tc>
        <w:tc>
          <w:tcPr>
            <w:tcW w:w="270" w:type="dxa"/>
          </w:tcPr>
          <w:p w14:paraId="5D88CE07" w14:textId="77777777" w:rsidR="00392F80" w:rsidRPr="005B2FA9" w:rsidRDefault="00392F80" w:rsidP="00D215D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964D4A" w14:textId="37904758" w:rsidR="00392F80" w:rsidRPr="005B2FA9" w:rsidRDefault="00266740" w:rsidP="00266740">
            <w:pPr>
              <w:ind w:left="-1004" w:right="2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3AF86" w14:textId="314AC5E2" w:rsidR="00392F80" w:rsidRPr="005B2FA9" w:rsidRDefault="00392F80" w:rsidP="00D215DF">
            <w:pPr>
              <w:tabs>
                <w:tab w:val="decimal" w:pos="161"/>
              </w:tabs>
              <w:spacing w:line="240" w:lineRule="auto"/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B158D6" w14:textId="77777777" w:rsidR="00392F80" w:rsidRPr="005B2FA9" w:rsidRDefault="00392F80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(968)</w:t>
            </w:r>
          </w:p>
        </w:tc>
      </w:tr>
    </w:tbl>
    <w:p w14:paraId="3C4AA357" w14:textId="77777777" w:rsidR="001D004D" w:rsidRPr="005B2FA9" w:rsidRDefault="001D004D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6A9C2EC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5176A486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0EB4DE8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2DB870F9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DBA368C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F4DE728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065067B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744A30F" w14:textId="77777777" w:rsidR="00364FA0" w:rsidRPr="005B2FA9" w:rsidRDefault="00364FA0" w:rsidP="005021D2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540"/>
        <w:gridCol w:w="1260"/>
        <w:gridCol w:w="270"/>
        <w:gridCol w:w="1710"/>
        <w:gridCol w:w="270"/>
        <w:gridCol w:w="1170"/>
      </w:tblGrid>
      <w:tr w:rsidR="004F371C" w:rsidRPr="005B2FA9" w14:paraId="56B0D41D" w14:textId="77777777" w:rsidTr="0009679B">
        <w:trPr>
          <w:trHeight w:val="139"/>
          <w:tblHeader/>
        </w:trPr>
        <w:tc>
          <w:tcPr>
            <w:tcW w:w="4410" w:type="dxa"/>
          </w:tcPr>
          <w:p w14:paraId="7FE8C394" w14:textId="77777777" w:rsidR="004F371C" w:rsidRPr="005B2FA9" w:rsidRDefault="004F371C" w:rsidP="00275EA3">
            <w:pPr>
              <w:pStyle w:val="BodyText"/>
              <w:spacing w:after="0"/>
              <w:ind w:right="-127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40" w:type="dxa"/>
          </w:tcPr>
          <w:p w14:paraId="1FA3FD7A" w14:textId="77777777" w:rsidR="004F371C" w:rsidRPr="005B2FA9" w:rsidRDefault="004F371C" w:rsidP="00275EA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3FFCC5" w14:textId="77777777" w:rsidR="004F371C" w:rsidRPr="005B2FA9" w:rsidRDefault="004F371C" w:rsidP="00275EA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ED10E66" w14:textId="77777777" w:rsidR="004F371C" w:rsidRPr="005B2FA9" w:rsidRDefault="004F371C" w:rsidP="00275EA3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5222A34" w14:textId="77777777" w:rsidR="004F371C" w:rsidRPr="005B2FA9" w:rsidRDefault="004F371C" w:rsidP="00275EA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(รายจ่าย)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3ABA1436" w14:textId="77777777" w:rsidR="004F371C" w:rsidRPr="005B2FA9" w:rsidRDefault="004F371C" w:rsidP="00275EA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63742" w14:textId="77777777" w:rsidR="004F371C" w:rsidRPr="005B2FA9" w:rsidRDefault="004F371C" w:rsidP="00275EA3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6A29812" w14:textId="77777777" w:rsidR="004F371C" w:rsidRPr="005B2FA9" w:rsidRDefault="004F371C" w:rsidP="00275EA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F371C" w:rsidRPr="005B2FA9" w14:paraId="721EB962" w14:textId="77777777" w:rsidTr="0009679B">
        <w:trPr>
          <w:trHeight w:val="139"/>
          <w:tblHeader/>
        </w:trPr>
        <w:tc>
          <w:tcPr>
            <w:tcW w:w="4410" w:type="dxa"/>
          </w:tcPr>
          <w:p w14:paraId="5EF2879B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70B91A8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8C633D3" w14:textId="19492B3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46BF16F2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BE00DF8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D84A495" w14:textId="77777777" w:rsidR="004F371C" w:rsidRPr="005B2FA9" w:rsidRDefault="004F371C" w:rsidP="004F371C">
            <w:pPr>
              <w:ind w:left="6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74AAB886" w14:textId="01DFA81C" w:rsidR="004F371C" w:rsidRPr="005B2FA9" w:rsidRDefault="004F371C" w:rsidP="004F371C">
            <w:pPr>
              <w:ind w:left="6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70" w:type="dxa"/>
            <w:vAlign w:val="bottom"/>
          </w:tcPr>
          <w:p w14:paraId="5475E90F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A7AD25E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64E54BE5" w14:textId="77777777" w:rsidR="004F371C" w:rsidRPr="005B2FA9" w:rsidRDefault="004F371C" w:rsidP="004F371C">
            <w:pPr>
              <w:ind w:left="69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9D71AC" w14:textId="77777777" w:rsidR="004F371C" w:rsidRPr="005B2FA9" w:rsidRDefault="004F371C" w:rsidP="0009679B">
            <w:pPr>
              <w:ind w:left="69" w:right="-107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2566</w:t>
            </w:r>
          </w:p>
        </w:tc>
      </w:tr>
      <w:tr w:rsidR="004F371C" w:rsidRPr="005B2FA9" w14:paraId="586A10C2" w14:textId="77777777" w:rsidTr="00275EA3">
        <w:trPr>
          <w:trHeight w:val="362"/>
        </w:trPr>
        <w:tc>
          <w:tcPr>
            <w:tcW w:w="4410" w:type="dxa"/>
            <w:vAlign w:val="bottom"/>
          </w:tcPr>
          <w:p w14:paraId="1FBAE601" w14:textId="77777777" w:rsidR="004F371C" w:rsidRPr="005B2FA9" w:rsidRDefault="004F371C" w:rsidP="00275EA3">
            <w:pPr>
              <w:ind w:left="69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60168283" w14:textId="77777777" w:rsidR="004F371C" w:rsidRPr="005B2FA9" w:rsidRDefault="004F371C" w:rsidP="00275EA3">
            <w:pPr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5"/>
            <w:vAlign w:val="bottom"/>
          </w:tcPr>
          <w:p w14:paraId="5A99C6BC" w14:textId="77777777" w:rsidR="004F371C" w:rsidRPr="005B2FA9" w:rsidRDefault="004F371C" w:rsidP="00275EA3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4F371C" w:rsidRPr="005B2FA9" w14:paraId="2EDB001D" w14:textId="77777777" w:rsidTr="0009679B">
        <w:trPr>
          <w:trHeight w:val="139"/>
        </w:trPr>
        <w:tc>
          <w:tcPr>
            <w:tcW w:w="4410" w:type="dxa"/>
          </w:tcPr>
          <w:p w14:paraId="7811C2FB" w14:textId="77777777" w:rsidR="004F371C" w:rsidRPr="005B2FA9" w:rsidRDefault="004F371C" w:rsidP="00275EA3">
            <w:pPr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40" w:type="dxa"/>
          </w:tcPr>
          <w:p w14:paraId="5C721596" w14:textId="77777777" w:rsidR="004F371C" w:rsidRPr="005B2FA9" w:rsidRDefault="004F371C" w:rsidP="00275EA3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B305D1" w14:textId="77777777" w:rsidR="004F371C" w:rsidRPr="005B2FA9" w:rsidRDefault="004F371C" w:rsidP="00275EA3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F2F31A" w14:textId="77777777" w:rsidR="004F371C" w:rsidRPr="005B2FA9" w:rsidRDefault="004F371C" w:rsidP="00275EA3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064ED8F" w14:textId="77777777" w:rsidR="004F371C" w:rsidRPr="005B2FA9" w:rsidRDefault="004F371C" w:rsidP="00275EA3">
            <w:pPr>
              <w:tabs>
                <w:tab w:val="decimal" w:pos="762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FA5ADE" w14:textId="77777777" w:rsidR="004F371C" w:rsidRPr="005B2FA9" w:rsidRDefault="004F371C" w:rsidP="00275EA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7CE147" w14:textId="77777777" w:rsidR="004F371C" w:rsidRPr="005B2FA9" w:rsidRDefault="004F371C" w:rsidP="00275EA3">
            <w:pPr>
              <w:tabs>
                <w:tab w:val="decimal" w:pos="684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371C" w:rsidRPr="005B2FA9" w14:paraId="632EBEF7" w14:textId="77777777" w:rsidTr="0009679B">
        <w:trPr>
          <w:trHeight w:val="139"/>
        </w:trPr>
        <w:tc>
          <w:tcPr>
            <w:tcW w:w="4410" w:type="dxa"/>
          </w:tcPr>
          <w:p w14:paraId="22A02F88" w14:textId="77777777" w:rsidR="004F371C" w:rsidRPr="005B2FA9" w:rsidRDefault="004F371C" w:rsidP="00275EA3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540" w:type="dxa"/>
          </w:tcPr>
          <w:p w14:paraId="764C2EF6" w14:textId="77777777" w:rsidR="004F371C" w:rsidRPr="005B2FA9" w:rsidRDefault="004F371C" w:rsidP="00275EA3">
            <w:pPr>
              <w:tabs>
                <w:tab w:val="decimal" w:pos="709"/>
              </w:tabs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B27E8D" w14:textId="3D83E990" w:rsidR="004F371C" w:rsidRPr="005B2FA9" w:rsidRDefault="00131074" w:rsidP="00275EA3">
            <w:pPr>
              <w:tabs>
                <w:tab w:val="decimal" w:pos="709"/>
              </w:tabs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1,790</w:t>
            </w:r>
          </w:p>
        </w:tc>
        <w:tc>
          <w:tcPr>
            <w:tcW w:w="270" w:type="dxa"/>
          </w:tcPr>
          <w:p w14:paraId="51ADCE19" w14:textId="77777777" w:rsidR="004F371C" w:rsidRPr="005B2FA9" w:rsidRDefault="004F371C" w:rsidP="00275EA3">
            <w:pPr>
              <w:tabs>
                <w:tab w:val="decimal" w:pos="95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3C87DFC" w14:textId="37F1B4CC" w:rsidR="004F371C" w:rsidRPr="005B2FA9" w:rsidRDefault="004F371C" w:rsidP="00275EA3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="00F36EBE" w:rsidRPr="005B2FA9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95EB6A" w14:textId="77777777" w:rsidR="004F371C" w:rsidRPr="005B2FA9" w:rsidRDefault="004F371C" w:rsidP="00275EA3">
            <w:pPr>
              <w:tabs>
                <w:tab w:val="decimal" w:pos="561"/>
              </w:tabs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B750432" w14:textId="6231D51C" w:rsidR="004F371C" w:rsidRPr="005B2FA9" w:rsidRDefault="005C6AA6" w:rsidP="00275EA3">
            <w:pPr>
              <w:tabs>
                <w:tab w:val="decimal" w:pos="792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1,633</w:t>
            </w:r>
          </w:p>
        </w:tc>
      </w:tr>
      <w:tr w:rsidR="004F371C" w:rsidRPr="005B2FA9" w14:paraId="46CEB83B" w14:textId="77777777" w:rsidTr="0009679B">
        <w:trPr>
          <w:trHeight w:val="348"/>
        </w:trPr>
        <w:tc>
          <w:tcPr>
            <w:tcW w:w="4410" w:type="dxa"/>
          </w:tcPr>
          <w:p w14:paraId="1360EA8A" w14:textId="77777777" w:rsidR="004F371C" w:rsidRPr="005B2FA9" w:rsidRDefault="004F371C" w:rsidP="00275EA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40" w:type="dxa"/>
          </w:tcPr>
          <w:p w14:paraId="08127DB0" w14:textId="77777777" w:rsidR="004F371C" w:rsidRPr="005B2FA9" w:rsidRDefault="004F371C" w:rsidP="00275EA3">
            <w:pPr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C7C57" w14:textId="77777777" w:rsidR="004F371C" w:rsidRPr="005B2FA9" w:rsidRDefault="004F371C" w:rsidP="00275EA3">
            <w:pPr>
              <w:tabs>
                <w:tab w:val="decimal" w:pos="691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4EAE050" w14:textId="77777777" w:rsidR="004F371C" w:rsidRPr="005B2FA9" w:rsidRDefault="004F371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AC1436" w14:textId="210A5CE9" w:rsidR="004F371C" w:rsidRPr="005B2FA9" w:rsidRDefault="00F36EBE" w:rsidP="00275EA3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01902979" w14:textId="77777777" w:rsidR="004F371C" w:rsidRPr="005B2FA9" w:rsidRDefault="004F371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3AFDF" w14:textId="77777777" w:rsidR="004F371C" w:rsidRPr="005B2FA9" w:rsidRDefault="004F371C" w:rsidP="00275EA3">
            <w:pPr>
              <w:tabs>
                <w:tab w:val="decimal" w:pos="792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124</w:t>
            </w:r>
          </w:p>
        </w:tc>
      </w:tr>
      <w:tr w:rsidR="004F371C" w:rsidRPr="005B2FA9" w14:paraId="48437576" w14:textId="77777777" w:rsidTr="0009679B">
        <w:trPr>
          <w:trHeight w:val="348"/>
        </w:trPr>
        <w:tc>
          <w:tcPr>
            <w:tcW w:w="4410" w:type="dxa"/>
          </w:tcPr>
          <w:p w14:paraId="037E99F3" w14:textId="77777777" w:rsidR="004F371C" w:rsidRPr="005B2FA9" w:rsidRDefault="004F371C" w:rsidP="00275EA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540" w:type="dxa"/>
          </w:tcPr>
          <w:p w14:paraId="2AE4A74A" w14:textId="77777777" w:rsidR="004F371C" w:rsidRPr="005B2FA9" w:rsidRDefault="004F371C" w:rsidP="00275EA3">
            <w:pPr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F29B93" w14:textId="77777777" w:rsidR="004F371C" w:rsidRPr="005B2FA9" w:rsidRDefault="004F371C" w:rsidP="00275EA3">
            <w:pPr>
              <w:tabs>
                <w:tab w:val="decimal" w:pos="691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471A24" w14:textId="77777777" w:rsidR="004F371C" w:rsidRPr="005B2FA9" w:rsidRDefault="004F371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0C29259" w14:textId="4EB1D2CC" w:rsidR="004F371C" w:rsidRPr="005B2FA9" w:rsidRDefault="00F36EBE" w:rsidP="00275EA3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03752DD0" w14:textId="77777777" w:rsidR="004F371C" w:rsidRPr="005B2FA9" w:rsidRDefault="004F371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6B30FF" w14:textId="77777777" w:rsidR="004F371C" w:rsidRPr="005B2FA9" w:rsidRDefault="004F371C" w:rsidP="00275EA3">
            <w:pPr>
              <w:tabs>
                <w:tab w:val="decimal" w:pos="792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4F371C" w:rsidRPr="005B2FA9" w14:paraId="47F78CDF" w14:textId="77777777" w:rsidTr="0009679B">
        <w:trPr>
          <w:trHeight w:val="348"/>
        </w:trPr>
        <w:tc>
          <w:tcPr>
            <w:tcW w:w="4410" w:type="dxa"/>
          </w:tcPr>
          <w:p w14:paraId="5EFE0D00" w14:textId="77777777" w:rsidR="004F371C" w:rsidRPr="005B2FA9" w:rsidRDefault="004F371C" w:rsidP="00275EA3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5345B0BC" w14:textId="77777777" w:rsidR="004F371C" w:rsidRPr="005B2FA9" w:rsidRDefault="004F371C" w:rsidP="00275EA3">
            <w:pPr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9A002D" w14:textId="5A5797B1" w:rsidR="004F371C" w:rsidRPr="005B2FA9" w:rsidRDefault="00157C43" w:rsidP="00275EA3">
            <w:pPr>
              <w:tabs>
                <w:tab w:val="decimal" w:pos="691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1,852</w:t>
            </w:r>
          </w:p>
        </w:tc>
        <w:tc>
          <w:tcPr>
            <w:tcW w:w="270" w:type="dxa"/>
          </w:tcPr>
          <w:p w14:paraId="36059D0F" w14:textId="77777777" w:rsidR="004F371C" w:rsidRPr="005B2FA9" w:rsidRDefault="004F371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06712B5" w14:textId="69A3547F" w:rsidR="004F371C" w:rsidRPr="005B2FA9" w:rsidRDefault="002A686D" w:rsidP="00275EA3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(89)</w:t>
            </w:r>
          </w:p>
        </w:tc>
        <w:tc>
          <w:tcPr>
            <w:tcW w:w="270" w:type="dxa"/>
          </w:tcPr>
          <w:p w14:paraId="5D455D74" w14:textId="77777777" w:rsidR="004F371C" w:rsidRPr="005B2FA9" w:rsidRDefault="004F371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1F11B8" w14:textId="0EE60DEF" w:rsidR="004F371C" w:rsidRPr="005B2FA9" w:rsidRDefault="00F36EBE" w:rsidP="00275EA3">
            <w:pPr>
              <w:tabs>
                <w:tab w:val="decimal" w:pos="792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1,763</w:t>
            </w:r>
          </w:p>
        </w:tc>
      </w:tr>
      <w:tr w:rsidR="00A247FC" w:rsidRPr="005B2FA9" w14:paraId="7B0AFA62" w14:textId="77777777" w:rsidTr="0009679B">
        <w:trPr>
          <w:trHeight w:val="348"/>
        </w:trPr>
        <w:tc>
          <w:tcPr>
            <w:tcW w:w="4410" w:type="dxa"/>
          </w:tcPr>
          <w:p w14:paraId="289EE505" w14:textId="77777777" w:rsidR="00A247FC" w:rsidRPr="005B2FA9" w:rsidRDefault="00A247FC" w:rsidP="00275EA3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72C4B705" w14:textId="77777777" w:rsidR="00A247FC" w:rsidRPr="005B2FA9" w:rsidRDefault="00A247FC" w:rsidP="00275EA3">
            <w:pPr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AE4295" w14:textId="77777777" w:rsidR="00A247FC" w:rsidRPr="005B2FA9" w:rsidRDefault="00A247FC" w:rsidP="00275EA3">
            <w:pPr>
              <w:tabs>
                <w:tab w:val="decimal" w:pos="691"/>
              </w:tabs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3D536D" w14:textId="77777777" w:rsidR="00A247FC" w:rsidRPr="005B2FA9" w:rsidRDefault="00A247F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5AB65BD5" w14:textId="77777777" w:rsidR="00A247FC" w:rsidRPr="005B2FA9" w:rsidRDefault="00A247FC" w:rsidP="00275EA3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EDCF0D" w14:textId="77777777" w:rsidR="00A247FC" w:rsidRPr="005B2FA9" w:rsidRDefault="00A247FC" w:rsidP="00275EA3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E2CE2F0" w14:textId="77777777" w:rsidR="00A247FC" w:rsidRPr="005B2FA9" w:rsidRDefault="00A247FC" w:rsidP="00275EA3">
            <w:pPr>
              <w:tabs>
                <w:tab w:val="decimal" w:pos="792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47FC" w:rsidRPr="005B2FA9" w14:paraId="619F6124" w14:textId="77777777" w:rsidTr="0009679B">
        <w:trPr>
          <w:trHeight w:val="348"/>
        </w:trPr>
        <w:tc>
          <w:tcPr>
            <w:tcW w:w="4410" w:type="dxa"/>
          </w:tcPr>
          <w:p w14:paraId="4778B051" w14:textId="77777777" w:rsidR="00A247FC" w:rsidRPr="005B2FA9" w:rsidRDefault="00A247FC" w:rsidP="00A247FC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40" w:type="dxa"/>
          </w:tcPr>
          <w:p w14:paraId="7C10FB29" w14:textId="77777777" w:rsidR="00A247FC" w:rsidRPr="005B2FA9" w:rsidRDefault="00A247FC" w:rsidP="00A247FC">
            <w:pPr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80536C" w14:textId="77777777" w:rsidR="00A247FC" w:rsidRPr="005B2FA9" w:rsidRDefault="00A247FC" w:rsidP="00A247FC">
            <w:pPr>
              <w:tabs>
                <w:tab w:val="decimal" w:pos="691"/>
              </w:tabs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0D3612" w14:textId="77777777" w:rsidR="00A247FC" w:rsidRPr="005B2FA9" w:rsidRDefault="00A247FC" w:rsidP="00A247FC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E0103B" w14:textId="77777777" w:rsidR="00A247FC" w:rsidRPr="005B2FA9" w:rsidRDefault="00A247FC" w:rsidP="00A247FC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DB6A0C" w14:textId="77777777" w:rsidR="00A247FC" w:rsidRPr="005B2FA9" w:rsidRDefault="00A247FC" w:rsidP="00A247FC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021D9" w14:textId="77777777" w:rsidR="00A247FC" w:rsidRPr="005B2FA9" w:rsidRDefault="00A247FC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247FC" w:rsidRPr="005B2FA9" w14:paraId="6DE612E9" w14:textId="77777777" w:rsidTr="0009679B">
        <w:trPr>
          <w:trHeight w:val="348"/>
        </w:trPr>
        <w:tc>
          <w:tcPr>
            <w:tcW w:w="4410" w:type="dxa"/>
          </w:tcPr>
          <w:p w14:paraId="3A5E7DB7" w14:textId="77777777" w:rsidR="00A247FC" w:rsidRPr="005B2FA9" w:rsidRDefault="00A247FC" w:rsidP="00A247FC">
            <w:pPr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40" w:type="dxa"/>
          </w:tcPr>
          <w:p w14:paraId="5609B4F0" w14:textId="77777777" w:rsidR="00A247FC" w:rsidRPr="005B2FA9" w:rsidRDefault="00A247FC" w:rsidP="00A247FC">
            <w:pPr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6F44C3" w14:textId="3954E40A" w:rsidR="00A247FC" w:rsidRPr="005B2FA9" w:rsidRDefault="00A247FC" w:rsidP="00A247FC">
            <w:pPr>
              <w:tabs>
                <w:tab w:val="decimal" w:pos="691"/>
              </w:tabs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2A686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0ADC40F" w14:textId="77777777" w:rsidR="00A247FC" w:rsidRPr="005B2FA9" w:rsidRDefault="00A247FC" w:rsidP="00A247FC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5473768" w14:textId="5DA384A4" w:rsidR="00A247FC" w:rsidRPr="005B2FA9" w:rsidRDefault="002A686D" w:rsidP="00A247FC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78258751" w14:textId="77777777" w:rsidR="00A247FC" w:rsidRPr="005B2FA9" w:rsidRDefault="00A247FC" w:rsidP="00A247FC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C515E7" w14:textId="5BD5813C" w:rsidR="00A247FC" w:rsidRPr="005B2FA9" w:rsidRDefault="00A247FC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A686D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1,506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2A686D" w:rsidRPr="005B2FA9" w14:paraId="2B23F7DE" w14:textId="77777777" w:rsidTr="0009679B">
        <w:trPr>
          <w:trHeight w:val="348"/>
        </w:trPr>
        <w:tc>
          <w:tcPr>
            <w:tcW w:w="4410" w:type="dxa"/>
          </w:tcPr>
          <w:p w14:paraId="471941C2" w14:textId="77777777" w:rsidR="002A686D" w:rsidRPr="005B2FA9" w:rsidRDefault="002A686D" w:rsidP="002A686D">
            <w:pPr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EFC8F89" w14:textId="77777777" w:rsidR="002A686D" w:rsidRPr="005B2FA9" w:rsidRDefault="002A686D" w:rsidP="002A686D">
            <w:pPr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B4F5E" w14:textId="2899A012" w:rsidR="002A686D" w:rsidRPr="005B2FA9" w:rsidRDefault="002A686D" w:rsidP="002A686D">
            <w:pPr>
              <w:tabs>
                <w:tab w:val="decimal" w:pos="691"/>
              </w:tabs>
              <w:ind w:left="-1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(1,652)</w:t>
            </w:r>
          </w:p>
        </w:tc>
        <w:tc>
          <w:tcPr>
            <w:tcW w:w="270" w:type="dxa"/>
          </w:tcPr>
          <w:p w14:paraId="74C07F65" w14:textId="77777777" w:rsidR="002A686D" w:rsidRPr="005B2FA9" w:rsidRDefault="002A686D" w:rsidP="002A686D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7E43304" w14:textId="272A1646" w:rsidR="002A686D" w:rsidRPr="005B2FA9" w:rsidRDefault="002A686D" w:rsidP="002A686D">
            <w:pPr>
              <w:tabs>
                <w:tab w:val="decimal" w:pos="1056"/>
              </w:tabs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14:paraId="2885D488" w14:textId="77777777" w:rsidR="002A686D" w:rsidRPr="005B2FA9" w:rsidRDefault="002A686D" w:rsidP="002A686D">
            <w:pPr>
              <w:tabs>
                <w:tab w:val="decimal" w:pos="560"/>
              </w:tabs>
              <w:ind w:left="-180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372219" w14:textId="6AD4CACA" w:rsidR="002A686D" w:rsidRPr="005B2FA9" w:rsidRDefault="002A686D" w:rsidP="00D215DF">
            <w:pPr>
              <w:tabs>
                <w:tab w:val="decimal" w:pos="796"/>
              </w:tabs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(1,506)</w:t>
            </w:r>
          </w:p>
        </w:tc>
      </w:tr>
    </w:tbl>
    <w:p w14:paraId="111000E2" w14:textId="77777777" w:rsidR="00364FA0" w:rsidRPr="005B2FA9" w:rsidRDefault="00364FA0" w:rsidP="00364FA0">
      <w:pPr>
        <w:pStyle w:val="ListParagraph"/>
        <w:tabs>
          <w:tab w:val="clear" w:pos="227"/>
          <w:tab w:val="clear" w:pos="454"/>
        </w:tabs>
        <w:spacing w:line="240" w:lineRule="auto"/>
        <w:ind w:left="518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F062892" w14:textId="1E1B1C0E" w:rsidR="00C07417" w:rsidRPr="005B2FA9" w:rsidRDefault="00C07417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กำไรต่อหุ้นขั้นพื้นฐาน</w:t>
      </w:r>
    </w:p>
    <w:p w14:paraId="0B733D5F" w14:textId="77777777" w:rsidR="00C07417" w:rsidRPr="005B2FA9" w:rsidRDefault="00C07417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6570"/>
        <w:gridCol w:w="1170"/>
        <w:gridCol w:w="230"/>
        <w:gridCol w:w="6"/>
        <w:gridCol w:w="1114"/>
      </w:tblGrid>
      <w:tr w:rsidR="006D636D" w:rsidRPr="005B2FA9" w14:paraId="75A61122" w14:textId="77777777" w:rsidTr="006D636D">
        <w:tc>
          <w:tcPr>
            <w:tcW w:w="6570" w:type="dxa"/>
          </w:tcPr>
          <w:p w14:paraId="50EB9F87" w14:textId="5A66C7BD" w:rsidR="006D636D" w:rsidRPr="005B2FA9" w:rsidRDefault="006D636D" w:rsidP="005021D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7E13FFC" w14:textId="7FFE3597" w:rsidR="006D636D" w:rsidRPr="005B2FA9" w:rsidRDefault="00803259" w:rsidP="005021D2">
            <w:pPr>
              <w:pStyle w:val="BodyTextIndent2"/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1096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gridSpan w:val="2"/>
          </w:tcPr>
          <w:p w14:paraId="07605E72" w14:textId="77777777" w:rsidR="006D636D" w:rsidRPr="005B2FA9" w:rsidRDefault="006D636D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14" w:type="dxa"/>
          </w:tcPr>
          <w:p w14:paraId="17140239" w14:textId="7560450F" w:rsidR="006D636D" w:rsidRPr="005B2FA9" w:rsidRDefault="00803259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11096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6D636D" w:rsidRPr="005B2FA9" w14:paraId="03B7F274" w14:textId="77777777" w:rsidTr="006E5F2D">
        <w:tc>
          <w:tcPr>
            <w:tcW w:w="6570" w:type="dxa"/>
          </w:tcPr>
          <w:p w14:paraId="40F0C425" w14:textId="11DF2195" w:rsidR="006D636D" w:rsidRPr="005B2FA9" w:rsidRDefault="006D636D" w:rsidP="005021D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</w:tcPr>
          <w:p w14:paraId="0CB12A7F" w14:textId="10D5A0B2" w:rsidR="006D636D" w:rsidRPr="005B2FA9" w:rsidRDefault="006D636D" w:rsidP="005021D2">
            <w:pPr>
              <w:pStyle w:val="BodyTextIndent2"/>
              <w:tabs>
                <w:tab w:val="left" w:pos="366"/>
              </w:tabs>
              <w:spacing w:before="0" w:line="240" w:lineRule="atLeast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บาท/พันหุ้น)</w:t>
            </w:r>
          </w:p>
        </w:tc>
      </w:tr>
      <w:tr w:rsidR="00E11096" w:rsidRPr="005B2FA9" w14:paraId="1DE5075F" w14:textId="77777777" w:rsidTr="006E5F2D">
        <w:trPr>
          <w:trHeight w:val="50"/>
        </w:trPr>
        <w:tc>
          <w:tcPr>
            <w:tcW w:w="6570" w:type="dxa"/>
          </w:tcPr>
          <w:p w14:paraId="4837C5C5" w14:textId="028790EA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</w:tcPr>
          <w:p w14:paraId="2C626733" w14:textId="19093F92" w:rsidR="00E11096" w:rsidRPr="005B2FA9" w:rsidRDefault="00A85F13" w:rsidP="00E11096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64,274</w:t>
            </w:r>
          </w:p>
        </w:tc>
        <w:tc>
          <w:tcPr>
            <w:tcW w:w="230" w:type="dxa"/>
            <w:vAlign w:val="center"/>
          </w:tcPr>
          <w:p w14:paraId="561DCE2B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507B1BC4" w14:textId="02586451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22,619</w:t>
            </w:r>
          </w:p>
        </w:tc>
      </w:tr>
      <w:tr w:rsidR="00E11096" w:rsidRPr="005B2FA9" w14:paraId="6F9D2D19" w14:textId="77777777" w:rsidTr="006E5F2D">
        <w:trPr>
          <w:trHeight w:val="50"/>
        </w:trPr>
        <w:tc>
          <w:tcPr>
            <w:tcW w:w="6570" w:type="dxa"/>
          </w:tcPr>
          <w:p w14:paraId="086710D2" w14:textId="77777777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FD0A26" w14:textId="77777777" w:rsidR="00E11096" w:rsidRPr="005B2FA9" w:rsidRDefault="00E11096" w:rsidP="00E11096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2A7B470C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566158EC" w14:textId="77777777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1096" w:rsidRPr="005B2FA9" w14:paraId="063C6A77" w14:textId="77777777" w:rsidTr="006E5F2D">
        <w:trPr>
          <w:trHeight w:val="50"/>
        </w:trPr>
        <w:tc>
          <w:tcPr>
            <w:tcW w:w="6570" w:type="dxa"/>
          </w:tcPr>
          <w:p w14:paraId="04A8AEF3" w14:textId="6B6B2CA8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</w:tcPr>
          <w:p w14:paraId="564C6117" w14:textId="77777777" w:rsidR="00E11096" w:rsidRPr="005B2FA9" w:rsidRDefault="00E11096" w:rsidP="00E11096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4B358DC4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608C6CF2" w14:textId="77777777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11096" w:rsidRPr="005B2FA9" w14:paraId="43BD5734" w14:textId="77777777" w:rsidTr="009321EB">
        <w:trPr>
          <w:trHeight w:val="50"/>
        </w:trPr>
        <w:tc>
          <w:tcPr>
            <w:tcW w:w="6570" w:type="dxa"/>
            <w:vAlign w:val="bottom"/>
          </w:tcPr>
          <w:p w14:paraId="5765E19B" w14:textId="099D1A7A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7A8CCD66" w14:textId="4B899E6D" w:rsidR="00E11096" w:rsidRPr="005B2FA9" w:rsidRDefault="004B4BB6" w:rsidP="00E11096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A85F13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0" w:type="dxa"/>
            <w:vAlign w:val="center"/>
          </w:tcPr>
          <w:p w14:paraId="06B0B6F2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4467232D" w14:textId="56F1C013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</w:t>
            </w:r>
          </w:p>
        </w:tc>
      </w:tr>
      <w:tr w:rsidR="00E11096" w:rsidRPr="005B2FA9" w14:paraId="253C8AA0" w14:textId="77777777" w:rsidTr="00A536A8">
        <w:trPr>
          <w:trHeight w:val="50"/>
        </w:trPr>
        <w:tc>
          <w:tcPr>
            <w:tcW w:w="6570" w:type="dxa"/>
            <w:vAlign w:val="bottom"/>
          </w:tcPr>
          <w:p w14:paraId="341825C0" w14:textId="177FEFC4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ผลกระทบจากหุ้นที่ออกจำหน่าย</w:t>
            </w:r>
            <w:r w:rsidR="00BB2F8D"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ในระหว่างปี</w:t>
            </w:r>
          </w:p>
        </w:tc>
        <w:tc>
          <w:tcPr>
            <w:tcW w:w="1170" w:type="dxa"/>
          </w:tcPr>
          <w:p w14:paraId="1D6D1802" w14:textId="303F444E" w:rsidR="00E11096" w:rsidRPr="005B2FA9" w:rsidRDefault="0042170A" w:rsidP="0042170A">
            <w:pPr>
              <w:pStyle w:val="Footer"/>
              <w:tabs>
                <w:tab w:val="clear" w:pos="8505"/>
                <w:tab w:val="decimal" w:pos="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</w:t>
            </w:r>
            <w:r w:rsidR="00A85F13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0" w:type="dxa"/>
            <w:vAlign w:val="center"/>
          </w:tcPr>
          <w:p w14:paraId="7D3ED5B8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</w:tcPr>
          <w:p w14:paraId="6E9A019B" w14:textId="4667EBB3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3,118</w:t>
            </w:r>
          </w:p>
        </w:tc>
      </w:tr>
      <w:tr w:rsidR="00E11096" w:rsidRPr="005B2FA9" w14:paraId="72B73A0D" w14:textId="77777777" w:rsidTr="00A536A8">
        <w:trPr>
          <w:trHeight w:val="50"/>
        </w:trPr>
        <w:tc>
          <w:tcPr>
            <w:tcW w:w="6570" w:type="dxa"/>
          </w:tcPr>
          <w:p w14:paraId="723D929B" w14:textId="6044582F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E48EF" w14:textId="569209CD" w:rsidR="00E11096" w:rsidRPr="005B2FA9" w:rsidRDefault="00E11096" w:rsidP="00E11096">
            <w:pPr>
              <w:pStyle w:val="Footer"/>
              <w:tabs>
                <w:tab w:val="clear" w:pos="8505"/>
                <w:tab w:val="decimal" w:pos="7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vAlign w:val="center"/>
          </w:tcPr>
          <w:p w14:paraId="6DB0BFC7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</w:tcPr>
          <w:p w14:paraId="30BA3605" w14:textId="66BC0829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1096" w:rsidRPr="005B2FA9" w14:paraId="01790759" w14:textId="77777777" w:rsidTr="00A536A8">
        <w:trPr>
          <w:trHeight w:val="50"/>
        </w:trPr>
        <w:tc>
          <w:tcPr>
            <w:tcW w:w="6570" w:type="dxa"/>
          </w:tcPr>
          <w:p w14:paraId="3D908032" w14:textId="6E4AA5BF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B92E244" w14:textId="0A6EF149" w:rsidR="00E11096" w:rsidRPr="005B2FA9" w:rsidRDefault="001B4DDE" w:rsidP="00E11096">
            <w:pPr>
              <w:pStyle w:val="Footer"/>
              <w:tabs>
                <w:tab w:val="clear" w:pos="8505"/>
                <w:tab w:val="decimal" w:pos="882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14,000</w:t>
            </w:r>
          </w:p>
        </w:tc>
        <w:tc>
          <w:tcPr>
            <w:tcW w:w="230" w:type="dxa"/>
            <w:vAlign w:val="center"/>
          </w:tcPr>
          <w:p w14:paraId="7CFF3E50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double" w:sz="4" w:space="0" w:color="auto"/>
            </w:tcBorders>
          </w:tcPr>
          <w:p w14:paraId="67068DC1" w14:textId="30D73997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11,118</w:t>
            </w:r>
          </w:p>
        </w:tc>
      </w:tr>
      <w:tr w:rsidR="00E11096" w:rsidRPr="005B2FA9" w14:paraId="41E8304D" w14:textId="77777777" w:rsidTr="00A536A8">
        <w:trPr>
          <w:trHeight w:val="50"/>
        </w:trPr>
        <w:tc>
          <w:tcPr>
            <w:tcW w:w="6570" w:type="dxa"/>
          </w:tcPr>
          <w:p w14:paraId="68E9DF69" w14:textId="77777777" w:rsidR="00E11096" w:rsidRPr="005B2FA9" w:rsidRDefault="00E11096" w:rsidP="00E11096">
            <w:pPr>
              <w:pStyle w:val="Footer"/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2C9BE7" w14:textId="77777777" w:rsidR="00E11096" w:rsidRPr="005B2FA9" w:rsidRDefault="00E11096" w:rsidP="00E11096">
            <w:pPr>
              <w:pStyle w:val="Footer"/>
              <w:tabs>
                <w:tab w:val="clear" w:pos="8505"/>
                <w:tab w:val="decimal" w:pos="736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  <w:vAlign w:val="center"/>
          </w:tcPr>
          <w:p w14:paraId="1D65E82D" w14:textId="77777777" w:rsidR="00E11096" w:rsidRPr="005B2FA9" w:rsidRDefault="00E11096" w:rsidP="00E11096">
            <w:pPr>
              <w:pStyle w:val="BodyTextIndent2"/>
              <w:tabs>
                <w:tab w:val="decimal" w:pos="736"/>
              </w:tabs>
              <w:spacing w:before="0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double" w:sz="4" w:space="0" w:color="auto"/>
            </w:tcBorders>
          </w:tcPr>
          <w:p w14:paraId="6988D88B" w14:textId="77777777" w:rsidR="00E11096" w:rsidRPr="005B2FA9" w:rsidRDefault="00E11096" w:rsidP="00E11096">
            <w:pPr>
              <w:pStyle w:val="Footer"/>
              <w:tabs>
                <w:tab w:val="clear" w:pos="8505"/>
                <w:tab w:val="decimal" w:pos="767"/>
              </w:tabs>
              <w:spacing w:line="240" w:lineRule="auto"/>
              <w:ind w:left="-108" w:right="-110" w:firstLine="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11096" w:rsidRPr="005B2FA9" w14:paraId="75CEB06E" w14:textId="77777777" w:rsidTr="00A536A8">
        <w:tc>
          <w:tcPr>
            <w:tcW w:w="6570" w:type="dxa"/>
          </w:tcPr>
          <w:p w14:paraId="40C065BF" w14:textId="77777777" w:rsidR="00E11096" w:rsidRPr="005B2FA9" w:rsidRDefault="00E11096" w:rsidP="00E11096">
            <w:pPr>
              <w:pStyle w:val="Footer"/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C264569" w14:textId="54976BAA" w:rsidR="00E11096" w:rsidRPr="005B2FA9" w:rsidRDefault="00557EFC" w:rsidP="00A85F13">
            <w:pPr>
              <w:pStyle w:val="Footer"/>
              <w:tabs>
                <w:tab w:val="clear" w:pos="8505"/>
              </w:tabs>
              <w:spacing w:line="240" w:lineRule="auto"/>
              <w:ind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4.59</w:t>
            </w:r>
          </w:p>
        </w:tc>
        <w:tc>
          <w:tcPr>
            <w:tcW w:w="230" w:type="dxa"/>
            <w:vAlign w:val="center"/>
          </w:tcPr>
          <w:p w14:paraId="1341C542" w14:textId="77777777" w:rsidR="00E11096" w:rsidRPr="005B2FA9" w:rsidRDefault="00E11096" w:rsidP="00E11096">
            <w:pPr>
              <w:pStyle w:val="BodyTextIndent2"/>
              <w:spacing w:before="0"/>
              <w:ind w:left="0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20" w:type="dxa"/>
            <w:gridSpan w:val="2"/>
            <w:tcBorders>
              <w:bottom w:val="double" w:sz="4" w:space="0" w:color="auto"/>
            </w:tcBorders>
          </w:tcPr>
          <w:p w14:paraId="5D392F0B" w14:textId="38A7043A" w:rsidR="00E11096" w:rsidRPr="005B2FA9" w:rsidRDefault="00E11096" w:rsidP="0074373D">
            <w:pPr>
              <w:pStyle w:val="Footer"/>
              <w:tabs>
                <w:tab w:val="clear" w:pos="8505"/>
              </w:tabs>
              <w:spacing w:line="240" w:lineRule="auto"/>
              <w:ind w:right="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  2.03</w:t>
            </w:r>
          </w:p>
        </w:tc>
      </w:tr>
    </w:tbl>
    <w:p w14:paraId="6F5FAF0F" w14:textId="77777777" w:rsidR="0009679B" w:rsidRPr="005B2FA9" w:rsidRDefault="0009679B" w:rsidP="0088724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19D8EFCD" w14:textId="77777777" w:rsidR="00364FA0" w:rsidRPr="005B2FA9" w:rsidRDefault="00364FA0" w:rsidP="00887245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0144274" w14:textId="4AE838FB" w:rsidR="00887245" w:rsidRPr="005B2FA9" w:rsidRDefault="00887245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14:paraId="544655E6" w14:textId="77777777" w:rsidR="00887245" w:rsidRPr="005B2FA9" w:rsidRDefault="00887245" w:rsidP="00887245">
      <w:pPr>
        <w:rPr>
          <w:rFonts w:asciiTheme="majorBidi" w:hAnsiTheme="majorBidi" w:cstheme="majorBidi"/>
          <w:sz w:val="30"/>
          <w:szCs w:val="30"/>
          <w:cs/>
        </w:rPr>
      </w:pPr>
    </w:p>
    <w:p w14:paraId="295A38D7" w14:textId="77777777" w:rsidR="00887245" w:rsidRPr="005B2FA9" w:rsidRDefault="00887245" w:rsidP="008872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เงินปันผลที่บริษัทจ่ายให้ผู้ถือหุ้น มีดังนี้ </w:t>
      </w:r>
    </w:p>
    <w:p w14:paraId="0543533F" w14:textId="77777777" w:rsidR="00887245" w:rsidRPr="005B2FA9" w:rsidRDefault="00887245" w:rsidP="0088724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520"/>
        <w:gridCol w:w="1800"/>
        <w:gridCol w:w="1890"/>
        <w:gridCol w:w="1530"/>
        <w:gridCol w:w="270"/>
        <w:gridCol w:w="1260"/>
      </w:tblGrid>
      <w:tr w:rsidR="00887245" w:rsidRPr="005B2FA9" w:rsidDel="00D43E7A" w14:paraId="0D51F825" w14:textId="77777777" w:rsidTr="00B44118">
        <w:tc>
          <w:tcPr>
            <w:tcW w:w="2520" w:type="dxa"/>
            <w:vAlign w:val="bottom"/>
          </w:tcPr>
          <w:p w14:paraId="02DD41C7" w14:textId="77777777" w:rsidR="00887245" w:rsidRPr="005B2FA9" w:rsidRDefault="00887245" w:rsidP="00FC1648">
            <w:pPr>
              <w:spacing w:line="240" w:lineRule="auto"/>
              <w:ind w:right="15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00E6B8" w14:textId="77777777" w:rsidR="00E30D52" w:rsidRPr="005B2FA9" w:rsidRDefault="00E30D52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311102" w14:textId="3891373D" w:rsidR="00887245" w:rsidRPr="005B2FA9" w:rsidRDefault="00887245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5E666FE4" w14:textId="77777777" w:rsidR="00887245" w:rsidRPr="005B2FA9" w:rsidRDefault="00887245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วันกำหนด</w:t>
            </w:r>
          </w:p>
          <w:p w14:paraId="1ADF5978" w14:textId="77777777" w:rsidR="00887245" w:rsidRPr="005B2FA9" w:rsidRDefault="00887245" w:rsidP="00FC1648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1530" w:type="dxa"/>
            <w:vAlign w:val="bottom"/>
          </w:tcPr>
          <w:p w14:paraId="057809B1" w14:textId="77777777" w:rsidR="00887245" w:rsidRPr="005B2FA9" w:rsidRDefault="00887245" w:rsidP="00FC1648">
            <w:pPr>
              <w:tabs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  <w:p w14:paraId="69188E82" w14:textId="77777777" w:rsidR="00887245" w:rsidRPr="005B2FA9" w:rsidRDefault="00887245" w:rsidP="00FC1648">
            <w:pPr>
              <w:tabs>
                <w:tab w:val="left" w:pos="540"/>
              </w:tabs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เงินปันผลต่อหุ้น</w:t>
            </w:r>
          </w:p>
        </w:tc>
        <w:tc>
          <w:tcPr>
            <w:tcW w:w="270" w:type="dxa"/>
          </w:tcPr>
          <w:p w14:paraId="6E200ECE" w14:textId="77777777" w:rsidR="00887245" w:rsidRPr="005B2FA9" w:rsidRDefault="00887245" w:rsidP="00FC1648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E4DF28" w14:textId="77777777" w:rsidR="00887245" w:rsidRPr="005B2FA9" w:rsidDel="00D43E7A" w:rsidRDefault="00887245" w:rsidP="00FC1648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887245" w:rsidRPr="005B2FA9" w14:paraId="325CDFAC" w14:textId="77777777" w:rsidTr="00B44118">
        <w:tc>
          <w:tcPr>
            <w:tcW w:w="2520" w:type="dxa"/>
          </w:tcPr>
          <w:p w14:paraId="1CA96B86" w14:textId="77777777" w:rsidR="00887245" w:rsidRPr="005B2FA9" w:rsidRDefault="00887245" w:rsidP="00FC1648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A8EC37B" w14:textId="77777777" w:rsidR="00887245" w:rsidRPr="005B2FA9" w:rsidRDefault="00887245" w:rsidP="00FC164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1EE0A51" w14:textId="77777777" w:rsidR="00887245" w:rsidRPr="005B2FA9" w:rsidRDefault="00887245" w:rsidP="00FC1648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0EADF3" w14:textId="77777777" w:rsidR="00887245" w:rsidRPr="005B2FA9" w:rsidRDefault="00887245" w:rsidP="00FC1648">
            <w:pPr>
              <w:spacing w:line="240" w:lineRule="auto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2342C07" w14:textId="77777777" w:rsidR="00887245" w:rsidRPr="005B2FA9" w:rsidRDefault="00887245" w:rsidP="00FC1648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689DFD6" w14:textId="77777777" w:rsidR="00887245" w:rsidRPr="005B2FA9" w:rsidRDefault="00887245" w:rsidP="00FC1648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41A5" w:rsidRPr="005B2FA9" w14:paraId="77804F14" w14:textId="77777777" w:rsidTr="00B44118">
        <w:tc>
          <w:tcPr>
            <w:tcW w:w="2520" w:type="dxa"/>
          </w:tcPr>
          <w:p w14:paraId="2FFD958A" w14:textId="4CF02332" w:rsidR="007F41A5" w:rsidRPr="005B2FA9" w:rsidRDefault="007F41A5" w:rsidP="007F41A5">
            <w:pPr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00" w:type="dxa"/>
          </w:tcPr>
          <w:p w14:paraId="2E5E909F" w14:textId="77777777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DEF428" w14:textId="77777777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499EEA" w14:textId="77777777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23E90" w14:textId="77777777" w:rsidR="007F41A5" w:rsidRPr="005B2FA9" w:rsidRDefault="007F41A5" w:rsidP="007F41A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070610" w14:textId="77777777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1A5" w:rsidRPr="005B2FA9" w14:paraId="39E70C2F" w14:textId="77777777" w:rsidTr="00B44118">
        <w:tc>
          <w:tcPr>
            <w:tcW w:w="2520" w:type="dxa"/>
          </w:tcPr>
          <w:p w14:paraId="1066A61C" w14:textId="43FAC105" w:rsidR="007F41A5" w:rsidRPr="005B2FA9" w:rsidRDefault="007F41A5" w:rsidP="007F41A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</w:tcPr>
          <w:p w14:paraId="4CFF2CC1" w14:textId="749B0C26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7464C4DF" w14:textId="2C7B26E9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</w:tcPr>
          <w:p w14:paraId="58E19A44" w14:textId="480CDA1A" w:rsidR="007F41A5" w:rsidRPr="005B2FA9" w:rsidRDefault="00E46AB8" w:rsidP="007F41A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1.53</w:t>
            </w:r>
          </w:p>
        </w:tc>
        <w:tc>
          <w:tcPr>
            <w:tcW w:w="270" w:type="dxa"/>
          </w:tcPr>
          <w:p w14:paraId="61E81B43" w14:textId="77777777" w:rsidR="007F41A5" w:rsidRPr="005B2FA9" w:rsidRDefault="007F41A5" w:rsidP="007F41A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6ABD26" w14:textId="615BB33B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2401C" w:rsidRPr="005B2F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2401C" w:rsidRPr="005B2FA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7F41A5" w:rsidRPr="005B2FA9" w14:paraId="1231A147" w14:textId="77777777" w:rsidTr="00B44118">
        <w:tc>
          <w:tcPr>
            <w:tcW w:w="2520" w:type="dxa"/>
          </w:tcPr>
          <w:p w14:paraId="12820866" w14:textId="4B28647B" w:rsidR="007F41A5" w:rsidRPr="005B2FA9" w:rsidRDefault="007F41A5" w:rsidP="007F41A5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2188DF70" w14:textId="67A39B9F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สิงหาคม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1AF08FE0" w14:textId="0A9613E8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19CC4318" w14:textId="3A866966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2.94</w:t>
            </w:r>
          </w:p>
        </w:tc>
        <w:tc>
          <w:tcPr>
            <w:tcW w:w="270" w:type="dxa"/>
          </w:tcPr>
          <w:p w14:paraId="4C36A478" w14:textId="77777777" w:rsidR="007F41A5" w:rsidRPr="005B2FA9" w:rsidRDefault="007F41A5" w:rsidP="007F41A5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5064A3" w14:textId="27D63FD6" w:rsidR="007F41A5" w:rsidRPr="005B2FA9" w:rsidRDefault="007F41A5" w:rsidP="007F41A5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62401C" w:rsidRPr="005B2F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F52652" w:rsidRPr="005B2FA9" w14:paraId="4CF96F54" w14:textId="77777777" w:rsidTr="00B44118">
        <w:tc>
          <w:tcPr>
            <w:tcW w:w="2520" w:type="dxa"/>
          </w:tcPr>
          <w:p w14:paraId="1EAD799D" w14:textId="20843A16" w:rsidR="00F52652" w:rsidRPr="005B2FA9" w:rsidRDefault="00F52652" w:rsidP="00F52652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เงินปันผลระหว่างกาล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0" w:type="dxa"/>
          </w:tcPr>
          <w:p w14:paraId="001F4AB7" w14:textId="3A64B3DD" w:rsidR="00F52652" w:rsidRPr="005B2FA9" w:rsidRDefault="00F52652" w:rsidP="00F52652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="00B44118"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พฤศจิกายน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4B81F751" w14:textId="396B5AA0" w:rsidR="00F52652" w:rsidRPr="005B2FA9" w:rsidRDefault="00B44118" w:rsidP="00F52652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  <w:r w:rsidR="00F52652"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F52652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53F9B80A" w14:textId="5497B86B" w:rsidR="00F52652" w:rsidRPr="005B2FA9" w:rsidRDefault="00B44118" w:rsidP="00F52652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0.99</w:t>
            </w:r>
          </w:p>
        </w:tc>
        <w:tc>
          <w:tcPr>
            <w:tcW w:w="270" w:type="dxa"/>
          </w:tcPr>
          <w:p w14:paraId="2E164927" w14:textId="77777777" w:rsidR="00F52652" w:rsidRPr="005B2FA9" w:rsidRDefault="00F52652" w:rsidP="00F52652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0117C4" w14:textId="035D5281" w:rsidR="00F52652" w:rsidRPr="005B2FA9" w:rsidRDefault="00B44118" w:rsidP="00F52652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62401C" w:rsidRPr="005B2FA9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</w:tr>
      <w:tr w:rsidR="00A919FC" w:rsidRPr="005B2FA9" w14:paraId="1EF5DCA5" w14:textId="77777777" w:rsidTr="00A919FC">
        <w:tc>
          <w:tcPr>
            <w:tcW w:w="2520" w:type="dxa"/>
          </w:tcPr>
          <w:p w14:paraId="0603DC94" w14:textId="77777777" w:rsidR="00A919FC" w:rsidRPr="005B2FA9" w:rsidRDefault="00A919FC" w:rsidP="00AC417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D31C90B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59FA9C70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E504EAC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9E72274" w14:textId="77777777" w:rsidR="00A919FC" w:rsidRPr="005B2FA9" w:rsidRDefault="00A919FC" w:rsidP="00AC417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21B3A6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9FC" w:rsidRPr="005B2FA9" w14:paraId="58FE673D" w14:textId="77777777" w:rsidTr="00A919FC">
        <w:tc>
          <w:tcPr>
            <w:tcW w:w="2520" w:type="dxa"/>
          </w:tcPr>
          <w:p w14:paraId="591E6AA6" w14:textId="77777777" w:rsidR="00A919FC" w:rsidRPr="005B2FA9" w:rsidRDefault="00A919FC" w:rsidP="00AC4173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7EEE51CB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7C4E3BE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61A166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79BACA" w14:textId="77777777" w:rsidR="00A919FC" w:rsidRPr="005B2FA9" w:rsidRDefault="00A919FC" w:rsidP="00AC417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FD797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919FC" w:rsidRPr="005B2FA9" w14:paraId="480D96AF" w14:textId="77777777" w:rsidTr="00A919FC">
        <w:tc>
          <w:tcPr>
            <w:tcW w:w="2520" w:type="dxa"/>
          </w:tcPr>
          <w:p w14:paraId="32CB6F85" w14:textId="77777777" w:rsidR="00A919FC" w:rsidRPr="005B2FA9" w:rsidRDefault="00A919FC" w:rsidP="00AC4173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</w:tcPr>
          <w:p w14:paraId="41820B6C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21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25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สิงหาคม 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90" w:type="dxa"/>
          </w:tcPr>
          <w:p w14:paraId="34FCFA5D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75" w:right="76" w:hanging="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530" w:type="dxa"/>
          </w:tcPr>
          <w:p w14:paraId="681D8A3D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17" w:right="15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1.00</w:t>
            </w:r>
          </w:p>
        </w:tc>
        <w:tc>
          <w:tcPr>
            <w:tcW w:w="270" w:type="dxa"/>
          </w:tcPr>
          <w:p w14:paraId="504D38CD" w14:textId="77777777" w:rsidR="00A919FC" w:rsidRPr="005B2FA9" w:rsidRDefault="00A919FC" w:rsidP="00AC4173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88E6DE" w14:textId="77777777" w:rsidR="00A919FC" w:rsidRPr="005B2FA9" w:rsidRDefault="00A919FC" w:rsidP="00AC4173">
            <w:pPr>
              <w:tabs>
                <w:tab w:val="left" w:pos="540"/>
              </w:tabs>
              <w:spacing w:line="240" w:lineRule="auto"/>
              <w:ind w:left="-156"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12.00</w:t>
            </w:r>
          </w:p>
        </w:tc>
      </w:tr>
    </w:tbl>
    <w:p w14:paraId="41B4F494" w14:textId="77777777" w:rsidR="003112F1" w:rsidRPr="005B2FA9" w:rsidRDefault="003112F1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762D8F1" w14:textId="6BF33992" w:rsidR="00A064AF" w:rsidRPr="005B2FA9" w:rsidRDefault="00A064AF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F63AB74" w14:textId="3DB55403" w:rsidR="00A064AF" w:rsidRPr="005B2FA9" w:rsidRDefault="00A064AF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6614D31D" w14:textId="65406E52" w:rsidR="00A064AF" w:rsidRPr="005B2FA9" w:rsidRDefault="00A064AF" w:rsidP="005021D2">
      <w:pPr>
        <w:numPr>
          <w:ilvl w:val="1"/>
          <w:numId w:val="18"/>
        </w:num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73D53BA5" w14:textId="77777777" w:rsidR="00A064AF" w:rsidRPr="005B2FA9" w:rsidRDefault="00A064AF" w:rsidP="005021D2">
      <w:pPr>
        <w:tabs>
          <w:tab w:val="left" w:pos="81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14:paraId="7064CCE1" w14:textId="68DCBAE2" w:rsidR="00A064AF" w:rsidRPr="005B2FA9" w:rsidRDefault="00A064AF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2056E89" w14:textId="77777777" w:rsidR="001178E5" w:rsidRPr="005B2FA9" w:rsidRDefault="001178E5" w:rsidP="005021D2">
      <w:pPr>
        <w:ind w:left="540" w:right="2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980"/>
        <w:gridCol w:w="270"/>
        <w:gridCol w:w="2070"/>
      </w:tblGrid>
      <w:tr w:rsidR="00FC47BB" w:rsidRPr="005B2FA9" w14:paraId="062E763A" w14:textId="77777777" w:rsidTr="00AC4173">
        <w:trPr>
          <w:trHeight w:val="261"/>
          <w:tblHeader/>
        </w:trPr>
        <w:tc>
          <w:tcPr>
            <w:tcW w:w="4860" w:type="dxa"/>
            <w:vAlign w:val="bottom"/>
          </w:tcPr>
          <w:p w14:paraId="53C3E1E0" w14:textId="77777777" w:rsidR="00FC47BB" w:rsidRPr="005B2FA9" w:rsidRDefault="00FC47BB" w:rsidP="00AC417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1CBD31A8" w14:textId="77777777" w:rsidR="00FC47BB" w:rsidRPr="005B2FA9" w:rsidRDefault="00FC47BB" w:rsidP="00AC417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126C75C" w14:textId="77777777" w:rsidR="00FC47BB" w:rsidRPr="005B2FA9" w:rsidRDefault="00FC47BB" w:rsidP="00AC41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67BAD947" w14:textId="77777777" w:rsidR="00FC47BB" w:rsidRPr="005B2FA9" w:rsidRDefault="00FC47BB" w:rsidP="00AC41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C47BB" w:rsidRPr="005B2FA9" w14:paraId="0CE280D3" w14:textId="77777777" w:rsidTr="00AC4173">
        <w:trPr>
          <w:trHeight w:val="261"/>
          <w:tblHeader/>
        </w:trPr>
        <w:tc>
          <w:tcPr>
            <w:tcW w:w="4860" w:type="dxa"/>
            <w:vAlign w:val="bottom"/>
            <w:hideMark/>
          </w:tcPr>
          <w:p w14:paraId="3F7A4518" w14:textId="77777777" w:rsidR="00FC47BB" w:rsidRPr="005B2FA9" w:rsidRDefault="00FC47BB" w:rsidP="00AC417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50B98222" w14:textId="77777777" w:rsidR="00FC47BB" w:rsidRPr="005B2FA9" w:rsidRDefault="00FC47BB" w:rsidP="00AC417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  <w:p w14:paraId="77C23913" w14:textId="77777777" w:rsidR="00FC47BB" w:rsidRPr="005B2FA9" w:rsidRDefault="00FC47BB" w:rsidP="00AC417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ที่วัดมูลค่าด้วยราคาทุน</w:t>
            </w:r>
          </w:p>
          <w:p w14:paraId="71148F3A" w14:textId="77777777" w:rsidR="00FC47BB" w:rsidRPr="005B2FA9" w:rsidRDefault="00FC47BB" w:rsidP="00AC4173">
            <w:pPr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3CC791B1" w14:textId="77777777" w:rsidR="00FC47BB" w:rsidRPr="005B2FA9" w:rsidRDefault="00FC47BB" w:rsidP="00AC41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  <w:hideMark/>
          </w:tcPr>
          <w:p w14:paraId="4F2D0340" w14:textId="77777777" w:rsidR="00FC47BB" w:rsidRPr="005B2FA9" w:rsidRDefault="00FC47BB" w:rsidP="00AC41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FC47BB" w:rsidRPr="005B2FA9" w14:paraId="0FF67862" w14:textId="77777777" w:rsidTr="00AC4173">
        <w:trPr>
          <w:trHeight w:val="261"/>
        </w:trPr>
        <w:tc>
          <w:tcPr>
            <w:tcW w:w="4860" w:type="dxa"/>
          </w:tcPr>
          <w:p w14:paraId="6874D892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3"/>
          </w:tcPr>
          <w:p w14:paraId="65A54289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C47BB" w:rsidRPr="005B2FA9" w14:paraId="77681A63" w14:textId="77777777" w:rsidTr="00AC4173">
        <w:trPr>
          <w:trHeight w:val="261"/>
        </w:trPr>
        <w:tc>
          <w:tcPr>
            <w:tcW w:w="4860" w:type="dxa"/>
          </w:tcPr>
          <w:p w14:paraId="7D750FAE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</w:tcPr>
          <w:p w14:paraId="0EE77C60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9B3395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16CAA0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C47BB" w:rsidRPr="005B2FA9" w14:paraId="37382B66" w14:textId="77777777" w:rsidTr="00AC4173">
        <w:trPr>
          <w:trHeight w:val="261"/>
        </w:trPr>
        <w:tc>
          <w:tcPr>
            <w:tcW w:w="4860" w:type="dxa"/>
          </w:tcPr>
          <w:p w14:paraId="6FC945FE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980" w:type="dxa"/>
            <w:vAlign w:val="bottom"/>
          </w:tcPr>
          <w:p w14:paraId="178F0F32" w14:textId="77777777" w:rsidR="00FC47BB" w:rsidRPr="005B2FA9" w:rsidRDefault="00FC47BB" w:rsidP="00AC41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46B69F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1D8DA36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7BB" w:rsidRPr="005B2FA9" w14:paraId="00F5A498" w14:textId="77777777" w:rsidTr="00AC4173">
        <w:trPr>
          <w:trHeight w:val="261"/>
        </w:trPr>
        <w:tc>
          <w:tcPr>
            <w:tcW w:w="4860" w:type="dxa"/>
          </w:tcPr>
          <w:p w14:paraId="00E5C379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980" w:type="dxa"/>
            <w:vAlign w:val="bottom"/>
          </w:tcPr>
          <w:p w14:paraId="09889D27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558</w:t>
            </w:r>
          </w:p>
        </w:tc>
        <w:tc>
          <w:tcPr>
            <w:tcW w:w="270" w:type="dxa"/>
            <w:vAlign w:val="bottom"/>
          </w:tcPr>
          <w:p w14:paraId="59018A61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B268CD5" w14:textId="73B991BC" w:rsidR="00FC47BB" w:rsidRPr="005B2FA9" w:rsidRDefault="00FC47BB" w:rsidP="004542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</w:tr>
      <w:tr w:rsidR="00FC47BB" w:rsidRPr="005B2FA9" w14:paraId="114661EA" w14:textId="77777777" w:rsidTr="00AC4173">
        <w:trPr>
          <w:trHeight w:val="261"/>
        </w:trPr>
        <w:tc>
          <w:tcPr>
            <w:tcW w:w="4860" w:type="dxa"/>
          </w:tcPr>
          <w:p w14:paraId="6AB80D32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31DF16ED" w14:textId="77777777" w:rsidR="00FC47BB" w:rsidRPr="005B2FA9" w:rsidRDefault="00FC47BB" w:rsidP="00AC41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7F4648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BB81D3B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7BB" w:rsidRPr="005B2FA9" w14:paraId="6B12712F" w14:textId="77777777" w:rsidTr="00AC4173">
        <w:trPr>
          <w:trHeight w:val="261"/>
        </w:trPr>
        <w:tc>
          <w:tcPr>
            <w:tcW w:w="4860" w:type="dxa"/>
            <w:hideMark/>
          </w:tcPr>
          <w:p w14:paraId="5426FCB0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980" w:type="dxa"/>
            <w:vAlign w:val="bottom"/>
          </w:tcPr>
          <w:p w14:paraId="76B8CBFE" w14:textId="77777777" w:rsidR="00FC47BB" w:rsidRPr="005B2FA9" w:rsidRDefault="00FC47BB" w:rsidP="00AC41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76CA3B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A39161F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7BB" w:rsidRPr="005B2FA9" w14:paraId="3ECDA027" w14:textId="77777777" w:rsidTr="00AC4173">
        <w:trPr>
          <w:trHeight w:val="261"/>
        </w:trPr>
        <w:tc>
          <w:tcPr>
            <w:tcW w:w="4860" w:type="dxa"/>
            <w:hideMark/>
          </w:tcPr>
          <w:p w14:paraId="3D8D14AE" w14:textId="77777777" w:rsidR="00FC47BB" w:rsidRPr="005B2FA9" w:rsidRDefault="00FC47BB" w:rsidP="00AC4173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980" w:type="dxa"/>
            <w:vAlign w:val="bottom"/>
          </w:tcPr>
          <w:p w14:paraId="685F33BF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115,900</w:t>
            </w:r>
          </w:p>
        </w:tc>
        <w:tc>
          <w:tcPr>
            <w:tcW w:w="270" w:type="dxa"/>
          </w:tcPr>
          <w:p w14:paraId="27510CBE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B628D24" w14:textId="77777777" w:rsidR="00FC47BB" w:rsidRPr="005B2FA9" w:rsidRDefault="00FC47BB" w:rsidP="004542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115,900</w:t>
            </w:r>
          </w:p>
        </w:tc>
      </w:tr>
      <w:tr w:rsidR="00FC47BB" w:rsidRPr="005B2FA9" w14:paraId="4D6DBA1A" w14:textId="77777777" w:rsidTr="00AC4173">
        <w:trPr>
          <w:trHeight w:val="261"/>
        </w:trPr>
        <w:tc>
          <w:tcPr>
            <w:tcW w:w="4860" w:type="dxa"/>
          </w:tcPr>
          <w:p w14:paraId="7185DE98" w14:textId="77777777" w:rsidR="00FC47BB" w:rsidRPr="005B2FA9" w:rsidRDefault="00FC47BB" w:rsidP="00AC4173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7B952AC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A56839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39C4771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380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7BB" w:rsidRPr="005B2FA9" w14:paraId="2FBB87BB" w14:textId="77777777" w:rsidTr="00AC4173">
        <w:trPr>
          <w:trHeight w:val="261"/>
        </w:trPr>
        <w:tc>
          <w:tcPr>
            <w:tcW w:w="4860" w:type="dxa"/>
            <w:vAlign w:val="bottom"/>
            <w:hideMark/>
          </w:tcPr>
          <w:p w14:paraId="0589619F" w14:textId="77777777" w:rsidR="00FC47BB" w:rsidRPr="005B2FA9" w:rsidRDefault="00FC47BB" w:rsidP="00AC417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980" w:type="dxa"/>
            <w:vAlign w:val="bottom"/>
          </w:tcPr>
          <w:p w14:paraId="0272D301" w14:textId="77777777" w:rsidR="00FC47BB" w:rsidRPr="005B2FA9" w:rsidRDefault="00FC47BB" w:rsidP="00AC417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15705C" w14:textId="77777777" w:rsidR="00FC47BB" w:rsidRPr="005B2FA9" w:rsidRDefault="00FC47BB" w:rsidP="00AC417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  <w:vAlign w:val="bottom"/>
          </w:tcPr>
          <w:p w14:paraId="7384263B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380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47BB" w:rsidRPr="005B2FA9" w14:paraId="3DD84ED9" w14:textId="77777777" w:rsidTr="00AC4173">
        <w:trPr>
          <w:trHeight w:val="261"/>
        </w:trPr>
        <w:tc>
          <w:tcPr>
            <w:tcW w:w="4860" w:type="dxa"/>
            <w:hideMark/>
          </w:tcPr>
          <w:p w14:paraId="4852E7A0" w14:textId="77777777" w:rsidR="00FC47BB" w:rsidRPr="005B2FA9" w:rsidRDefault="00FC47BB" w:rsidP="00AC417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980" w:type="dxa"/>
            <w:vAlign w:val="bottom"/>
          </w:tcPr>
          <w:p w14:paraId="2F8CC509" w14:textId="77777777" w:rsidR="00FC47BB" w:rsidRPr="005B2FA9" w:rsidRDefault="00FC47BB" w:rsidP="00AC417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6FB0ED" w14:textId="77777777" w:rsidR="00FC47BB" w:rsidRPr="005B2FA9" w:rsidRDefault="00FC47BB" w:rsidP="00AC417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5E358F3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380"/>
                <w:tab w:val="decimal" w:pos="46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47BB" w:rsidRPr="005B2FA9" w14:paraId="18F2FB64" w14:textId="77777777" w:rsidTr="00AC4173">
        <w:trPr>
          <w:trHeight w:val="261"/>
        </w:trPr>
        <w:tc>
          <w:tcPr>
            <w:tcW w:w="4860" w:type="dxa"/>
            <w:hideMark/>
          </w:tcPr>
          <w:p w14:paraId="2E55BC3D" w14:textId="77777777" w:rsidR="00FC47BB" w:rsidRPr="005B2FA9" w:rsidRDefault="00FC47BB" w:rsidP="00AC4173">
            <w:pPr>
              <w:ind w:left="162" w:right="-90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  <w:hideMark/>
          </w:tcPr>
          <w:p w14:paraId="2A234F19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1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62,653</w:t>
            </w:r>
          </w:p>
        </w:tc>
        <w:tc>
          <w:tcPr>
            <w:tcW w:w="270" w:type="dxa"/>
          </w:tcPr>
          <w:p w14:paraId="279E2AE1" w14:textId="77777777" w:rsidR="00FC47BB" w:rsidRPr="005B2FA9" w:rsidRDefault="00FC47BB" w:rsidP="00AC417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9DFC770" w14:textId="5A9A993A" w:rsidR="00FC47BB" w:rsidRPr="005B2FA9" w:rsidRDefault="00FC47BB" w:rsidP="0045421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61,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</w:tbl>
    <w:p w14:paraId="6FC2CF8A" w14:textId="35CBEDC0" w:rsidR="006E5F2D" w:rsidRPr="005B2FA9" w:rsidRDefault="006E5F2D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p w14:paraId="3DDC0AC7" w14:textId="221DE5FB" w:rsidR="00BE5024" w:rsidRPr="005B2FA9" w:rsidRDefault="00BE5024" w:rsidP="00BE5024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BB2F8D" w:rsidRPr="005B2FA9">
        <w:rPr>
          <w:rFonts w:asciiTheme="majorBidi" w:hAnsiTheme="majorBidi" w:cstheme="majorBidi"/>
          <w:b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b/>
          <w:sz w:val="30"/>
          <w:szCs w:val="30"/>
          <w:cs/>
        </w:rPr>
        <w:t>งบฐานะการเงิน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B6C9EF6" w14:textId="31F6A79F" w:rsidR="00BE5024" w:rsidRPr="005B2FA9" w:rsidRDefault="00BE5024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lang w:val="th-TH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694"/>
      </w:tblGrid>
      <w:tr w:rsidR="00BE5024" w:rsidRPr="005B2FA9" w14:paraId="4AA108A8" w14:textId="77777777" w:rsidTr="00993C50">
        <w:trPr>
          <w:tblHeader/>
        </w:trPr>
        <w:tc>
          <w:tcPr>
            <w:tcW w:w="2250" w:type="dxa"/>
            <w:hideMark/>
          </w:tcPr>
          <w:p w14:paraId="07816E0E" w14:textId="20814F96" w:rsidR="00BE5024" w:rsidRPr="005B2FA9" w:rsidRDefault="00BE5024" w:rsidP="00993C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B67C4D0" w14:textId="77777777" w:rsidR="00BE5024" w:rsidRPr="005B2FA9" w:rsidRDefault="00BE5024" w:rsidP="00993C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694" w:type="dxa"/>
            <w:hideMark/>
          </w:tcPr>
          <w:p w14:paraId="26F61C1B" w14:textId="77777777" w:rsidR="00BE5024" w:rsidRPr="005B2FA9" w:rsidRDefault="00BE5024" w:rsidP="00993C5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253FC" w:rsidRPr="005B2FA9" w14:paraId="58488CF1" w14:textId="77777777" w:rsidTr="00993C50">
        <w:tc>
          <w:tcPr>
            <w:tcW w:w="2250" w:type="dxa"/>
            <w:hideMark/>
          </w:tcPr>
          <w:p w14:paraId="1ED5EE7F" w14:textId="0879EEB3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36" w:type="dxa"/>
          </w:tcPr>
          <w:p w14:paraId="102B5355" w14:textId="77777777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  <w:hideMark/>
          </w:tcPr>
          <w:p w14:paraId="6928AB82" w14:textId="2F7A2727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กระแสเงินสดในอนาคต</w:t>
            </w: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และคิดลดเป็นมูลค่าปัจจุบัน</w:t>
            </w:r>
          </w:p>
        </w:tc>
      </w:tr>
      <w:tr w:rsidR="00A253FC" w:rsidRPr="005B2FA9" w14:paraId="0F0EA05C" w14:textId="77777777" w:rsidTr="00993C50">
        <w:tc>
          <w:tcPr>
            <w:tcW w:w="2250" w:type="dxa"/>
          </w:tcPr>
          <w:p w14:paraId="7F83266F" w14:textId="4F4517EC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5665B8B" w14:textId="77777777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694" w:type="dxa"/>
          </w:tcPr>
          <w:p w14:paraId="22D2E101" w14:textId="28B3AB14" w:rsidR="00A253FC" w:rsidRPr="005B2FA9" w:rsidRDefault="00A253FC" w:rsidP="00A253F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5B2FA9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66D13773" w14:textId="77777777" w:rsidR="003112F1" w:rsidRPr="005B2FA9" w:rsidRDefault="003112F1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785C2F" w14:textId="66D04C0B" w:rsidR="00A064AF" w:rsidRPr="005B2FA9" w:rsidRDefault="00AD1C0F" w:rsidP="005021D2">
      <w:pPr>
        <w:pStyle w:val="ListParagraph"/>
        <w:numPr>
          <w:ilvl w:val="1"/>
          <w:numId w:val="18"/>
        </w:numPr>
        <w:tabs>
          <w:tab w:val="left" w:pos="540"/>
        </w:tabs>
        <w:spacing w:line="240" w:lineRule="auto"/>
        <w:ind w:hanging="10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นโยบายการจัดการความเสี่ยงทางด้านการเงิน</w:t>
      </w:r>
    </w:p>
    <w:p w14:paraId="7851767B" w14:textId="77777777" w:rsidR="00FC2AED" w:rsidRPr="005B2FA9" w:rsidRDefault="00FC2AED" w:rsidP="00FC2AED">
      <w:pPr>
        <w:pStyle w:val="ListParagraph"/>
        <w:tabs>
          <w:tab w:val="left" w:pos="540"/>
        </w:tabs>
        <w:spacing w:line="240" w:lineRule="auto"/>
        <w:ind w:left="10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13583D" w14:textId="204D259D" w:rsidR="00AD1C0F" w:rsidRPr="005B2FA9" w:rsidRDefault="00AD1C0F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ab/>
        <w:t>กรอบการบริหารจัดการความเสี่ยง</w:t>
      </w:r>
    </w:p>
    <w:p w14:paraId="36D73D9C" w14:textId="77777777" w:rsidR="00565355" w:rsidRPr="005B2FA9" w:rsidRDefault="00565355" w:rsidP="005021D2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7CDBE30" w14:textId="0C303702" w:rsidR="00AD1C0F" w:rsidRPr="005B2FA9" w:rsidRDefault="00AD1C0F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B2FA9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</w:p>
    <w:p w14:paraId="1679A068" w14:textId="77777777" w:rsidR="00392502" w:rsidRPr="005B2FA9" w:rsidRDefault="00392502" w:rsidP="001178E5">
      <w:pPr>
        <w:spacing w:line="240" w:lineRule="auto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6B9A537" w14:textId="3EDA72EE" w:rsidR="00AD1C0F" w:rsidRPr="005B2FA9" w:rsidRDefault="00AD1C0F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เพื่อให้สะท้อนการเปลี่ยนแปลงของสภาวการณ์ในตลาดและการดำเนินงานของบริษัท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F143226" w14:textId="77777777" w:rsidR="0009679B" w:rsidRPr="005B2FA9" w:rsidRDefault="0009679B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157C5507" w14:textId="09E3B144" w:rsidR="00AD1C0F" w:rsidRPr="005B2FA9" w:rsidRDefault="00AD1C0F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lastRenderedPageBreak/>
        <w:t>(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</w:t>
      </w:r>
      <w:r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ความเสี่ยงด้านเครดิต</w:t>
      </w:r>
    </w:p>
    <w:p w14:paraId="695E081C" w14:textId="5769FFC6" w:rsidR="00AD1C0F" w:rsidRPr="005B2FA9" w:rsidRDefault="00AD1C0F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14:paraId="18863476" w14:textId="583340E7" w:rsidR="00AD1C0F" w:rsidRPr="005B2FA9" w:rsidRDefault="00AD1C0F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2E44EF40" w14:textId="3E45180D" w:rsidR="00746D88" w:rsidRPr="005B2FA9" w:rsidRDefault="00746D88" w:rsidP="00F06B62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22F77ADE" w14:textId="1B505C26" w:rsidR="00746D88" w:rsidRPr="005B2FA9" w:rsidRDefault="00746D88" w:rsidP="00241CD8">
      <w:pPr>
        <w:tabs>
          <w:tab w:val="left" w:pos="540"/>
        </w:tabs>
        <w:spacing w:line="240" w:lineRule="auto"/>
        <w:ind w:left="540" w:hanging="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</w:rPr>
        <w:t>ข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>)</w:t>
      </w:r>
      <w:r w:rsidR="00241CD8" w:rsidRPr="005B2FA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39CB8BF5" w14:textId="50C50BA5" w:rsidR="00746D88" w:rsidRPr="005B2FA9" w:rsidRDefault="00746D88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26"/>
          <w:szCs w:val="26"/>
        </w:rPr>
      </w:pPr>
    </w:p>
    <w:p w14:paraId="325CAA62" w14:textId="40BE089E" w:rsidR="00746D88" w:rsidRPr="005B2FA9" w:rsidRDefault="00746D88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326490" w:rsidRPr="005B2F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4F735611" w14:textId="6A5CAAB4" w:rsidR="004334D4" w:rsidRPr="005B2FA9" w:rsidRDefault="004334D4" w:rsidP="005021D2">
      <w:pPr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501A0EF1" w14:textId="372C8293" w:rsidR="00036B39" w:rsidRPr="005B2FA9" w:rsidRDefault="00746D88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2416A9" w:rsidRPr="005B2FA9">
        <w:rPr>
          <w:rFonts w:asciiTheme="majorBidi" w:hAnsiTheme="majorBidi" w:cstheme="majorBidi"/>
          <w:sz w:val="30"/>
          <w:szCs w:val="30"/>
          <w:lang w:val="en-US"/>
        </w:rPr>
        <w:t>120</w:t>
      </w:r>
      <w:r w:rsidR="00384802" w:rsidRPr="005B2FA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84802" w:rsidRPr="005B2FA9">
        <w:rPr>
          <w:rFonts w:asciiTheme="majorBidi" w:hAnsiTheme="majorBidi" w:cstheme="majorBidi"/>
          <w:sz w:val="30"/>
          <w:szCs w:val="30"/>
          <w:cs/>
          <w:lang w:val="en-US"/>
        </w:rPr>
        <w:t>วัน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และมีการติดตามยอดคงค้างของลูกหนี้การค้าอย่างสม่ำเสมอ </w:t>
      </w:r>
      <w:bookmarkStart w:id="5" w:name="_Hlk59433075"/>
      <w:r w:rsidRPr="005B2FA9">
        <w:rPr>
          <w:rFonts w:asciiTheme="majorBidi" w:hAnsiTheme="majorBidi" w:cstheme="majorBidi"/>
          <w:sz w:val="30"/>
          <w:szCs w:val="30"/>
          <w:cs/>
        </w:rPr>
        <w:t>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5"/>
      <w:r w:rsidRPr="005B2FA9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0BAF7F8B" w14:textId="77777777" w:rsidR="001178E5" w:rsidRPr="005B2FA9" w:rsidRDefault="001178E5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24"/>
          <w:szCs w:val="24"/>
        </w:rPr>
      </w:pPr>
    </w:p>
    <w:p w14:paraId="0234FEDA" w14:textId="564C3E55" w:rsidR="009C1D1F" w:rsidRPr="005B2FA9" w:rsidRDefault="00746D88" w:rsidP="009C1D1F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B2F8D" w:rsidRPr="005B2FA9">
        <w:rPr>
          <w:rFonts w:asciiTheme="majorBidi" w:hAnsiTheme="majorBidi" w:cstheme="majorBidi"/>
          <w:sz w:val="30"/>
          <w:szCs w:val="30"/>
          <w:lang w:val="en-US"/>
        </w:rPr>
        <w:t>7</w:t>
      </w:r>
    </w:p>
    <w:p w14:paraId="0444F167" w14:textId="77777777" w:rsidR="0052707D" w:rsidRPr="005B2FA9" w:rsidRDefault="0052707D" w:rsidP="009C1D1F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47435602" w14:textId="38CE39A9" w:rsidR="0004590E" w:rsidRPr="005B2FA9" w:rsidRDefault="00746D88" w:rsidP="00241CD8">
      <w:pPr>
        <w:pStyle w:val="acctfourfigures"/>
        <w:tabs>
          <w:tab w:val="clear" w:pos="765"/>
          <w:tab w:val="decimal" w:pos="900"/>
        </w:tabs>
        <w:spacing w:line="240" w:lineRule="auto"/>
        <w:ind w:left="990" w:right="-7" w:hanging="54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5B2FA9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862FFE" w:rsidRPr="005B2FA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B2FA9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241CD8"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761D548" w14:textId="1611E322" w:rsidR="00746D88" w:rsidRPr="005B2FA9" w:rsidRDefault="00746D88" w:rsidP="005021D2">
      <w:pPr>
        <w:pStyle w:val="acctfourfigures"/>
        <w:tabs>
          <w:tab w:val="left" w:pos="1170"/>
        </w:tabs>
        <w:spacing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lang w:bidi="th-TH"/>
        </w:rPr>
      </w:pP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6B7B73A3" w14:textId="65B506DF" w:rsidR="00513CCB" w:rsidRPr="005B2FA9" w:rsidRDefault="00746D88" w:rsidP="001178E5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มีจำกัดเนื่องจากคู่สัญญาเป็นธนาคารและสถาบันการเงิน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ซึ่งบริษัทพิจารณาว่ามีความเสี่ยงด้านเครดิตต่ำ</w:t>
      </w:r>
    </w:p>
    <w:p w14:paraId="13F4F72A" w14:textId="77777777" w:rsidR="00392502" w:rsidRPr="005B2FA9" w:rsidRDefault="00392502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0C70EF9" w14:textId="710F2FDD" w:rsidR="0004590E" w:rsidRPr="005B2FA9" w:rsidRDefault="0004590E" w:rsidP="005021D2">
      <w:pPr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ความเสี่ยงด้านสภาพคล่อง</w:t>
      </w:r>
      <w:r w:rsidRPr="005B2FA9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22266704" w14:textId="77777777" w:rsidR="0004590E" w:rsidRPr="005B2FA9" w:rsidRDefault="0004590E" w:rsidP="005021D2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96325C" w14:textId="4F70BF0B" w:rsidR="0004590E" w:rsidRPr="005B2FA9" w:rsidRDefault="0004590E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 </w:t>
      </w:r>
    </w:p>
    <w:p w14:paraId="2FD559AE" w14:textId="77777777" w:rsidR="00746D88" w:rsidRPr="005B2FA9" w:rsidRDefault="00746D88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  <w:cs/>
        </w:rPr>
      </w:pPr>
    </w:p>
    <w:p w14:paraId="6CFCE15B" w14:textId="2661B03E" w:rsidR="003C661F" w:rsidRPr="005B2FA9" w:rsidRDefault="0004590E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0CB30156" w14:textId="77777777" w:rsidR="00EC4ADE" w:rsidRPr="005B2FA9" w:rsidRDefault="00EC4ADE" w:rsidP="005021D2">
      <w:pPr>
        <w:spacing w:line="240" w:lineRule="auto"/>
        <w:ind w:left="99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0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272"/>
        <w:gridCol w:w="988"/>
        <w:gridCol w:w="272"/>
        <w:gridCol w:w="903"/>
        <w:gridCol w:w="236"/>
        <w:gridCol w:w="844"/>
        <w:gridCol w:w="236"/>
        <w:gridCol w:w="1019"/>
      </w:tblGrid>
      <w:tr w:rsidR="00EA0577" w:rsidRPr="005B2FA9" w14:paraId="78F4C889" w14:textId="77777777" w:rsidTr="00122F95">
        <w:trPr>
          <w:tblHeader/>
        </w:trPr>
        <w:tc>
          <w:tcPr>
            <w:tcW w:w="3240" w:type="dxa"/>
            <w:hideMark/>
          </w:tcPr>
          <w:p w14:paraId="07F2BD8A" w14:textId="000DA438" w:rsidR="00EA0577" w:rsidRPr="005B2FA9" w:rsidRDefault="00036B39" w:rsidP="005021D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990" w:type="dxa"/>
          </w:tcPr>
          <w:p w14:paraId="065E079E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056D984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8" w:type="dxa"/>
            <w:gridSpan w:val="7"/>
            <w:vAlign w:val="bottom"/>
            <w:hideMark/>
          </w:tcPr>
          <w:p w14:paraId="7EE381BA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A0577" w:rsidRPr="005B2FA9" w14:paraId="6EBEF165" w14:textId="77777777" w:rsidTr="00122F95">
        <w:trPr>
          <w:tblHeader/>
        </w:trPr>
        <w:tc>
          <w:tcPr>
            <w:tcW w:w="3240" w:type="dxa"/>
            <w:vAlign w:val="bottom"/>
            <w:hideMark/>
          </w:tcPr>
          <w:p w14:paraId="61BE154C" w14:textId="44658C5C" w:rsidR="00EA0577" w:rsidRPr="005B2FA9" w:rsidRDefault="00EA0577" w:rsidP="005021D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  <w:hideMark/>
          </w:tcPr>
          <w:p w14:paraId="5443E33E" w14:textId="77777777" w:rsidR="00EA0577" w:rsidRPr="005B2FA9" w:rsidRDefault="00EA0577" w:rsidP="005021D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4B71AB2C" w14:textId="77777777" w:rsidR="00EA0577" w:rsidRPr="005B2FA9" w:rsidRDefault="00EA0577" w:rsidP="005021D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2C0952B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  <w:hideMark/>
          </w:tcPr>
          <w:p w14:paraId="112778D4" w14:textId="32EC0D49" w:rsidR="00EA0577" w:rsidRPr="005B2FA9" w:rsidRDefault="00EA0577" w:rsidP="005021D2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2530734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  <w:hideMark/>
          </w:tcPr>
          <w:p w14:paraId="3648137C" w14:textId="27216896" w:rsidR="00EA0577" w:rsidRPr="005B2FA9" w:rsidRDefault="00EA0577" w:rsidP="005021D2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6203B5D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1D9224EC" w14:textId="2F2D88C7" w:rsidR="00EA0577" w:rsidRPr="005B2FA9" w:rsidRDefault="00EA0577" w:rsidP="005021D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A9F25D0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  <w:hideMark/>
          </w:tcPr>
          <w:p w14:paraId="167A5942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A0577" w:rsidRPr="005B2FA9" w14:paraId="55EB273F" w14:textId="77777777" w:rsidTr="00122F95">
        <w:trPr>
          <w:tblHeader/>
        </w:trPr>
        <w:tc>
          <w:tcPr>
            <w:tcW w:w="3240" w:type="dxa"/>
          </w:tcPr>
          <w:p w14:paraId="2E3FA747" w14:textId="77777777" w:rsidR="00EA0577" w:rsidRPr="005B2FA9" w:rsidRDefault="00EA0577" w:rsidP="005021D2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9"/>
            <w:hideMark/>
          </w:tcPr>
          <w:p w14:paraId="5B0124BC" w14:textId="77777777" w:rsidR="00EA0577" w:rsidRPr="005B2FA9" w:rsidRDefault="00EA0577" w:rsidP="005021D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A0577" w:rsidRPr="005B2FA9" w14:paraId="2033E9C5" w14:textId="77777777" w:rsidTr="005D418E">
        <w:tc>
          <w:tcPr>
            <w:tcW w:w="3240" w:type="dxa"/>
          </w:tcPr>
          <w:p w14:paraId="394D8BC1" w14:textId="1C085DD1" w:rsidR="00EA0577" w:rsidRPr="005B2FA9" w:rsidRDefault="00803259" w:rsidP="005021D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202D1F"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7</w:t>
            </w:r>
          </w:p>
        </w:tc>
        <w:tc>
          <w:tcPr>
            <w:tcW w:w="5760" w:type="dxa"/>
            <w:gridSpan w:val="9"/>
          </w:tcPr>
          <w:p w14:paraId="6EF74C38" w14:textId="77777777" w:rsidR="00EA0577" w:rsidRPr="005B2FA9" w:rsidRDefault="00EA0577" w:rsidP="005021D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A0577" w:rsidRPr="005B2FA9" w14:paraId="61083958" w14:textId="77777777" w:rsidTr="005D418E">
        <w:tc>
          <w:tcPr>
            <w:tcW w:w="3240" w:type="dxa"/>
            <w:hideMark/>
          </w:tcPr>
          <w:p w14:paraId="029BF3ED" w14:textId="77777777" w:rsidR="00EA0577" w:rsidRPr="005B2FA9" w:rsidRDefault="00EA0577" w:rsidP="005021D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33E977E8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EA9CA97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</w:tcPr>
          <w:p w14:paraId="72CDBC06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9B322B9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</w:tcPr>
          <w:p w14:paraId="4847E674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60C26A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00F20EA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F6EAAFE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13A2A107" w14:textId="77777777" w:rsidR="00EA0577" w:rsidRPr="005B2FA9" w:rsidRDefault="00EA0577" w:rsidP="005021D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7CE9" w:rsidRPr="005B2FA9" w14:paraId="6A5E6810" w14:textId="77777777" w:rsidTr="00CD7B9A">
        <w:tc>
          <w:tcPr>
            <w:tcW w:w="3240" w:type="dxa"/>
          </w:tcPr>
          <w:p w14:paraId="50FAF39C" w14:textId="23EB1505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466097EA" w14:textId="6C90077E" w:rsidR="00CE15FB" w:rsidRPr="005B2FA9" w:rsidRDefault="00B82D16" w:rsidP="00F57CE9">
            <w:pPr>
              <w:tabs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206E" w:rsidRPr="005B2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2" w:type="dxa"/>
          </w:tcPr>
          <w:p w14:paraId="02B0C999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5332A109" w14:textId="1ED59F65" w:rsidR="00F57CE9" w:rsidRPr="005B2FA9" w:rsidRDefault="00B82D16" w:rsidP="000B0704">
            <w:pPr>
              <w:tabs>
                <w:tab w:val="decimal" w:pos="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7206E" w:rsidRPr="005B2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  <w:tc>
          <w:tcPr>
            <w:tcW w:w="272" w:type="dxa"/>
          </w:tcPr>
          <w:p w14:paraId="5858C7C9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60F561FA" w14:textId="4276A6C2" w:rsidR="00F57CE9" w:rsidRPr="005B2FA9" w:rsidRDefault="0019170A" w:rsidP="0019170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7206E"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BCAC9B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13688A8" w14:textId="641902A5" w:rsidR="00F57CE9" w:rsidRPr="005B2FA9" w:rsidRDefault="00A7206E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4256069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8F06BA4" w14:textId="6E1D7B8E" w:rsidR="00F57CE9" w:rsidRPr="005B2FA9" w:rsidRDefault="00B82D16" w:rsidP="00F57CE9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7206E" w:rsidRPr="005B2FA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2FA9">
              <w:rPr>
                <w:rFonts w:asciiTheme="majorBidi" w:hAnsiTheme="majorBidi" w:cstheme="majorBidi"/>
                <w:sz w:val="28"/>
                <w:szCs w:val="28"/>
              </w:rPr>
              <w:t>025</w:t>
            </w:r>
          </w:p>
        </w:tc>
      </w:tr>
      <w:tr w:rsidR="00F57CE9" w:rsidRPr="005B2FA9" w14:paraId="0BDFE62E" w14:textId="77777777" w:rsidTr="005D418E">
        <w:tc>
          <w:tcPr>
            <w:tcW w:w="3240" w:type="dxa"/>
          </w:tcPr>
          <w:p w14:paraId="138CE0D4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1E99E229" w14:textId="75C15897" w:rsidR="00F57CE9" w:rsidRPr="005B2FA9" w:rsidRDefault="00A7206E" w:rsidP="00F57CE9">
            <w:pPr>
              <w:tabs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115,900</w:t>
            </w:r>
          </w:p>
        </w:tc>
        <w:tc>
          <w:tcPr>
            <w:tcW w:w="272" w:type="dxa"/>
          </w:tcPr>
          <w:p w14:paraId="1085FAC4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EF1E9B2" w14:textId="7A943345" w:rsidR="00F57CE9" w:rsidRPr="005B2FA9" w:rsidRDefault="00A7206E" w:rsidP="00F57CE9">
            <w:pPr>
              <w:tabs>
                <w:tab w:val="decimal" w:pos="69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24B9F" w:rsidRPr="005B2FA9">
              <w:rPr>
                <w:rFonts w:asciiTheme="majorBidi" w:hAnsiTheme="majorBidi" w:cstheme="majorBidi"/>
                <w:sz w:val="28"/>
                <w:szCs w:val="28"/>
              </w:rPr>
              <w:t>7,348</w:t>
            </w:r>
          </w:p>
        </w:tc>
        <w:tc>
          <w:tcPr>
            <w:tcW w:w="272" w:type="dxa"/>
          </w:tcPr>
          <w:p w14:paraId="219F5038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</w:tcPr>
          <w:p w14:paraId="77D5463D" w14:textId="119C48A0" w:rsidR="00F57CE9" w:rsidRPr="005B2FA9" w:rsidRDefault="0019170A" w:rsidP="0019170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A7206E"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F48074" w14:textId="77777777" w:rsidR="00F57CE9" w:rsidRPr="005B2FA9" w:rsidRDefault="00F57CE9" w:rsidP="00A7206E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7DF0CA5D" w14:textId="4B862BD1" w:rsidR="00F57CE9" w:rsidRPr="005B2FA9" w:rsidRDefault="00A7206E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904507" w14:textId="77777777" w:rsidR="00F57CE9" w:rsidRPr="005B2FA9" w:rsidRDefault="00F57CE9" w:rsidP="00F57CE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4EB4DF1B" w14:textId="3A72E8A9" w:rsidR="00F57CE9" w:rsidRPr="005B2FA9" w:rsidRDefault="00A7206E" w:rsidP="00F57CE9">
            <w:pPr>
              <w:tabs>
                <w:tab w:val="decimal" w:pos="80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524B9F" w:rsidRPr="005B2FA9">
              <w:rPr>
                <w:rFonts w:asciiTheme="majorBidi" w:hAnsiTheme="majorBidi" w:cstheme="majorBidi"/>
                <w:sz w:val="28"/>
                <w:szCs w:val="28"/>
              </w:rPr>
              <w:t>7,348</w:t>
            </w:r>
          </w:p>
        </w:tc>
      </w:tr>
      <w:tr w:rsidR="00F57CE9" w:rsidRPr="005B2FA9" w14:paraId="456DA9DF" w14:textId="77777777" w:rsidTr="00C808B0">
        <w:tc>
          <w:tcPr>
            <w:tcW w:w="3240" w:type="dxa"/>
            <w:hideMark/>
          </w:tcPr>
          <w:p w14:paraId="278E1E3F" w14:textId="1388A07F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22B1ED2" w14:textId="51A55BC4" w:rsidR="00F57CE9" w:rsidRPr="005B2FA9" w:rsidRDefault="00A7206E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6,074</w:t>
            </w:r>
          </w:p>
        </w:tc>
        <w:tc>
          <w:tcPr>
            <w:tcW w:w="272" w:type="dxa"/>
            <w:vAlign w:val="bottom"/>
          </w:tcPr>
          <w:p w14:paraId="1B4A2027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5C0450C" w14:textId="779D7435" w:rsidR="00F57CE9" w:rsidRPr="005B2FA9" w:rsidRDefault="002F5B14" w:rsidP="00EC32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3,009</w:t>
            </w:r>
          </w:p>
        </w:tc>
        <w:tc>
          <w:tcPr>
            <w:tcW w:w="272" w:type="dxa"/>
          </w:tcPr>
          <w:p w14:paraId="3C259EC6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3" w:type="dxa"/>
            <w:vAlign w:val="bottom"/>
          </w:tcPr>
          <w:p w14:paraId="0A48DB5D" w14:textId="6167A05F" w:rsidR="00F57CE9" w:rsidRPr="005B2FA9" w:rsidRDefault="00A7206E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2F5B14" w:rsidRPr="005B2FA9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36" w:type="dxa"/>
            <w:vAlign w:val="bottom"/>
          </w:tcPr>
          <w:p w14:paraId="28143290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vAlign w:val="bottom"/>
          </w:tcPr>
          <w:p w14:paraId="29E4857F" w14:textId="096B1AA8" w:rsidR="00F57CE9" w:rsidRPr="005B2FA9" w:rsidRDefault="00A7206E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EE2220B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0440CFB9" w14:textId="51FAD44B" w:rsidR="00F57CE9" w:rsidRPr="005B2FA9" w:rsidRDefault="00975B3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7,917</w:t>
            </w:r>
          </w:p>
        </w:tc>
      </w:tr>
      <w:tr w:rsidR="00F57CE9" w:rsidRPr="005B2FA9" w14:paraId="79065583" w14:textId="77777777" w:rsidTr="005D418E">
        <w:tc>
          <w:tcPr>
            <w:tcW w:w="3240" w:type="dxa"/>
          </w:tcPr>
          <w:p w14:paraId="1CF84CEC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ABBF90" w14:textId="473A2E9A" w:rsidR="00F57CE9" w:rsidRPr="005B2FA9" w:rsidRDefault="001B4DDE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09232D"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9232D"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999</w:t>
            </w:r>
          </w:p>
        </w:tc>
        <w:tc>
          <w:tcPr>
            <w:tcW w:w="272" w:type="dxa"/>
          </w:tcPr>
          <w:p w14:paraId="63E1029A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2DC18F" w14:textId="0909440E" w:rsidR="00F57CE9" w:rsidRPr="005B2FA9" w:rsidRDefault="001B4DDE" w:rsidP="00EC32E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2C44A9"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6,382</w:t>
            </w:r>
          </w:p>
        </w:tc>
        <w:tc>
          <w:tcPr>
            <w:tcW w:w="272" w:type="dxa"/>
          </w:tcPr>
          <w:p w14:paraId="58676F34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21F915" w14:textId="6AB93750" w:rsidR="00F57CE9" w:rsidRPr="005B2FA9" w:rsidRDefault="001B4DDE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4</w:t>
            </w: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5B2FA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908</w:t>
            </w:r>
          </w:p>
        </w:tc>
        <w:tc>
          <w:tcPr>
            <w:tcW w:w="236" w:type="dxa"/>
            <w:vAlign w:val="bottom"/>
          </w:tcPr>
          <w:p w14:paraId="195D504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DD8FBB" w14:textId="5E8BEE73" w:rsidR="00F57CE9" w:rsidRPr="005B2FA9" w:rsidRDefault="001B4DDE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DDFCDE6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EAF002" w14:textId="25C903DE" w:rsidR="00F57CE9" w:rsidRPr="005B2FA9" w:rsidRDefault="001B4DDE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44A9"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31,290</w:t>
            </w:r>
          </w:p>
        </w:tc>
      </w:tr>
      <w:tr w:rsidR="00F57CE9" w:rsidRPr="005B2FA9" w14:paraId="41F9232F" w14:textId="77777777" w:rsidTr="00C56368">
        <w:tc>
          <w:tcPr>
            <w:tcW w:w="3240" w:type="dxa"/>
          </w:tcPr>
          <w:p w14:paraId="030B8C2A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D0CC740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E44D199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right w:val="nil"/>
            </w:tcBorders>
          </w:tcPr>
          <w:p w14:paraId="5129A1FD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53844B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B13092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A10FD5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E91A19" w14:textId="77777777" w:rsidR="00F57CE9" w:rsidRPr="005B2FA9" w:rsidRDefault="00F57CE9" w:rsidP="00F57CE9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C9B0202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right w:val="nil"/>
            </w:tcBorders>
          </w:tcPr>
          <w:p w14:paraId="01A8C0CD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7CE9" w:rsidRPr="005B2FA9" w14:paraId="5211D117" w14:textId="77777777" w:rsidTr="005D418E">
        <w:tc>
          <w:tcPr>
            <w:tcW w:w="3240" w:type="dxa"/>
          </w:tcPr>
          <w:p w14:paraId="0DC78A16" w14:textId="15799270" w:rsidR="00F57CE9" w:rsidRPr="005B2FA9" w:rsidRDefault="0080325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="00202D1F"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6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B091BED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78113D5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5DE2D02F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15973F0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3FC1A85C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64BA07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A414189" w14:textId="77777777" w:rsidR="00F57CE9" w:rsidRPr="005B2FA9" w:rsidRDefault="00F57CE9" w:rsidP="00F57CE9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447BF7F1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E3A3DA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57CE9" w:rsidRPr="005B2FA9" w14:paraId="61F74C8A" w14:textId="77777777" w:rsidTr="005D418E">
        <w:tc>
          <w:tcPr>
            <w:tcW w:w="3240" w:type="dxa"/>
          </w:tcPr>
          <w:p w14:paraId="108F329B" w14:textId="77777777" w:rsidR="00F57CE9" w:rsidRPr="005B2FA9" w:rsidRDefault="00F57CE9" w:rsidP="00F57CE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0951037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19BF8C1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67A2D7BB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D3B160B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0EC9A08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82030AF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5F89B04" w14:textId="77777777" w:rsidR="00F57CE9" w:rsidRPr="005B2FA9" w:rsidRDefault="00F57CE9" w:rsidP="00F57CE9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FC272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DB348A8" w14:textId="77777777" w:rsidR="00F57CE9" w:rsidRPr="005B2FA9" w:rsidRDefault="00F57CE9" w:rsidP="00F57CE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2D1F" w:rsidRPr="005B2FA9" w14:paraId="0F10CC83" w14:textId="77777777" w:rsidTr="003744F9">
        <w:tc>
          <w:tcPr>
            <w:tcW w:w="3240" w:type="dxa"/>
          </w:tcPr>
          <w:p w14:paraId="1B65BC2C" w14:textId="343A8E86" w:rsidR="00202D1F" w:rsidRPr="005B2FA9" w:rsidRDefault="00202D1F" w:rsidP="00202D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8F0AC24" w14:textId="15148092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14,755</w:t>
            </w:r>
          </w:p>
        </w:tc>
        <w:tc>
          <w:tcPr>
            <w:tcW w:w="272" w:type="dxa"/>
          </w:tcPr>
          <w:p w14:paraId="3408B7D9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</w:tcPr>
          <w:p w14:paraId="4D81C058" w14:textId="46FEEC1C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   14,755</w:t>
            </w:r>
          </w:p>
        </w:tc>
        <w:tc>
          <w:tcPr>
            <w:tcW w:w="272" w:type="dxa"/>
          </w:tcPr>
          <w:p w14:paraId="05BCD8DF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38D8A1E1" w14:textId="11B0E8EE" w:rsidR="00202D1F" w:rsidRPr="005B2FA9" w:rsidRDefault="0042170A" w:rsidP="0042170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202D1F"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C6F76C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0EDD67" w14:textId="616B9DC2" w:rsidR="00202D1F" w:rsidRPr="005B2FA9" w:rsidRDefault="00202D1F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25072DE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635355D6" w14:textId="4AEA5ABD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14,755</w:t>
            </w:r>
          </w:p>
        </w:tc>
      </w:tr>
      <w:tr w:rsidR="00202D1F" w:rsidRPr="005B2FA9" w14:paraId="4CBF593A" w14:textId="77777777" w:rsidTr="00EA0577">
        <w:tc>
          <w:tcPr>
            <w:tcW w:w="3240" w:type="dxa"/>
          </w:tcPr>
          <w:p w14:paraId="67403F8B" w14:textId="77777777" w:rsidR="00202D1F" w:rsidRPr="005B2FA9" w:rsidRDefault="00202D1F" w:rsidP="00202D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6D2A98A" w14:textId="103DFB20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62,653</w:t>
            </w:r>
          </w:p>
        </w:tc>
        <w:tc>
          <w:tcPr>
            <w:tcW w:w="272" w:type="dxa"/>
          </w:tcPr>
          <w:p w14:paraId="7ABED823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0676C216" w14:textId="537DD340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54,131</w:t>
            </w:r>
          </w:p>
        </w:tc>
        <w:tc>
          <w:tcPr>
            <w:tcW w:w="272" w:type="dxa"/>
          </w:tcPr>
          <w:p w14:paraId="150073C7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</w:tcPr>
          <w:p w14:paraId="4D664C18" w14:textId="29749AAA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9,825</w:t>
            </w:r>
          </w:p>
        </w:tc>
        <w:tc>
          <w:tcPr>
            <w:tcW w:w="236" w:type="dxa"/>
          </w:tcPr>
          <w:p w14:paraId="68821466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1558B88" w14:textId="2C73805D" w:rsidR="00202D1F" w:rsidRPr="005B2FA9" w:rsidRDefault="00202D1F" w:rsidP="00202D1F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    295</w:t>
            </w:r>
          </w:p>
        </w:tc>
        <w:tc>
          <w:tcPr>
            <w:tcW w:w="236" w:type="dxa"/>
          </w:tcPr>
          <w:p w14:paraId="29D6D1A0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134AC36" w14:textId="19A053E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64,251</w:t>
            </w:r>
          </w:p>
        </w:tc>
      </w:tr>
      <w:tr w:rsidR="00202D1F" w:rsidRPr="005B2FA9" w14:paraId="23B16102" w14:textId="77777777" w:rsidTr="000174CF">
        <w:tc>
          <w:tcPr>
            <w:tcW w:w="3240" w:type="dxa"/>
          </w:tcPr>
          <w:p w14:paraId="63CED618" w14:textId="21CFDDD3" w:rsidR="00202D1F" w:rsidRPr="005B2FA9" w:rsidRDefault="00202D1F" w:rsidP="00202D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F83043" w14:textId="6DBC26DB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8,167</w:t>
            </w:r>
          </w:p>
        </w:tc>
        <w:tc>
          <w:tcPr>
            <w:tcW w:w="272" w:type="dxa"/>
            <w:vAlign w:val="bottom"/>
          </w:tcPr>
          <w:p w14:paraId="1C603024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left w:val="nil"/>
              <w:right w:val="nil"/>
            </w:tcBorders>
            <w:vAlign w:val="bottom"/>
          </w:tcPr>
          <w:p w14:paraId="31239897" w14:textId="31AB5874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 xml:space="preserve"> 3,349</w:t>
            </w:r>
          </w:p>
        </w:tc>
        <w:tc>
          <w:tcPr>
            <w:tcW w:w="272" w:type="dxa"/>
          </w:tcPr>
          <w:p w14:paraId="3DA1A595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left w:val="nil"/>
              <w:right w:val="nil"/>
            </w:tcBorders>
            <w:vAlign w:val="bottom"/>
          </w:tcPr>
          <w:p w14:paraId="7D5A1EF7" w14:textId="14CCCB45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6,508</w:t>
            </w:r>
          </w:p>
        </w:tc>
        <w:tc>
          <w:tcPr>
            <w:tcW w:w="236" w:type="dxa"/>
            <w:vAlign w:val="bottom"/>
          </w:tcPr>
          <w:p w14:paraId="0562E1C5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D7BF5BE" w14:textId="5BAEF3C2" w:rsidR="00202D1F" w:rsidRPr="005B2FA9" w:rsidRDefault="00202D1F" w:rsidP="00FF4E4E">
            <w:pPr>
              <w:tabs>
                <w:tab w:val="decimal" w:pos="18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78F562F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30EA32F3" w14:textId="28417804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sz w:val="28"/>
                <w:szCs w:val="28"/>
              </w:rPr>
              <w:t>9,857</w:t>
            </w:r>
          </w:p>
        </w:tc>
      </w:tr>
      <w:tr w:rsidR="00202D1F" w:rsidRPr="005B2FA9" w14:paraId="77A97EE5" w14:textId="77777777" w:rsidTr="003744F9">
        <w:tc>
          <w:tcPr>
            <w:tcW w:w="3240" w:type="dxa"/>
          </w:tcPr>
          <w:p w14:paraId="754251E1" w14:textId="77777777" w:rsidR="00202D1F" w:rsidRPr="005B2FA9" w:rsidRDefault="00202D1F" w:rsidP="00202D1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C1210" w14:textId="6725ECC0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85,575</w:t>
            </w:r>
          </w:p>
        </w:tc>
        <w:tc>
          <w:tcPr>
            <w:tcW w:w="272" w:type="dxa"/>
          </w:tcPr>
          <w:p w14:paraId="5D5DA3E3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651E85" w14:textId="3CC0BDC3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72,235</w:t>
            </w:r>
          </w:p>
        </w:tc>
        <w:tc>
          <w:tcPr>
            <w:tcW w:w="272" w:type="dxa"/>
          </w:tcPr>
          <w:p w14:paraId="7E50B319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F3BDBD" w14:textId="383E27CD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16,333</w:t>
            </w:r>
          </w:p>
        </w:tc>
        <w:tc>
          <w:tcPr>
            <w:tcW w:w="236" w:type="dxa"/>
            <w:vAlign w:val="bottom"/>
          </w:tcPr>
          <w:p w14:paraId="39C2FF03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DD99B" w14:textId="137E96C7" w:rsidR="00202D1F" w:rsidRPr="005B2FA9" w:rsidRDefault="00202D1F" w:rsidP="00202D1F">
            <w:pPr>
              <w:tabs>
                <w:tab w:val="decimal" w:pos="28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295</w:t>
            </w:r>
          </w:p>
        </w:tc>
        <w:tc>
          <w:tcPr>
            <w:tcW w:w="236" w:type="dxa"/>
          </w:tcPr>
          <w:p w14:paraId="7651B5AB" w14:textId="77777777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B36153" w14:textId="75293D7F" w:rsidR="00202D1F" w:rsidRPr="005B2FA9" w:rsidRDefault="00202D1F" w:rsidP="00202D1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88,863</w:t>
            </w:r>
          </w:p>
        </w:tc>
      </w:tr>
    </w:tbl>
    <w:p w14:paraId="21CD4A1E" w14:textId="77777777" w:rsidR="00392502" w:rsidRPr="005B2FA9" w:rsidRDefault="00392502" w:rsidP="005021D2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</w:p>
    <w:p w14:paraId="70447237" w14:textId="13B85623" w:rsidR="00EE572B" w:rsidRPr="005B2FA9" w:rsidRDefault="00EE572B" w:rsidP="005021D2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CDE8BA3" w14:textId="77777777" w:rsidR="00EE572B" w:rsidRPr="005B2FA9" w:rsidRDefault="00EE572B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FB62B" w14:textId="562981BA" w:rsidR="00EE572B" w:rsidRPr="005B2FA9" w:rsidRDefault="00EE572B" w:rsidP="005021D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 </w:t>
      </w:r>
    </w:p>
    <w:p w14:paraId="3CA16BB7" w14:textId="77777777" w:rsidR="006B0D76" w:rsidRPr="005B2FA9" w:rsidRDefault="006B0D76" w:rsidP="005021D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A1B30B" w14:textId="78FA18F8" w:rsidR="00EE572B" w:rsidRPr="005B2FA9" w:rsidRDefault="00EE572B" w:rsidP="00241CD8">
      <w:pPr>
        <w:pStyle w:val="block"/>
        <w:spacing w:after="0" w:line="240" w:lineRule="auto"/>
        <w:ind w:right="-7" w:hanging="207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B2FA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724F9E72" w14:textId="737E6AD4" w:rsidR="00EE572B" w:rsidRPr="005B2FA9" w:rsidRDefault="00EE572B" w:rsidP="005021D2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53D54B1D" w14:textId="14FAD405" w:rsidR="0057169F" w:rsidRPr="005B2FA9" w:rsidRDefault="009E36FA" w:rsidP="00241CD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EE572B" w:rsidRPr="005B2FA9">
        <w:rPr>
          <w:rFonts w:asciiTheme="majorBidi" w:hAnsiTheme="majorBidi" w:cstheme="majorBidi"/>
          <w:sz w:val="30"/>
          <w:szCs w:val="30"/>
          <w:cs/>
        </w:rPr>
        <w:t>บริษัทมีความเสี่ยงด้านอัตราแลกเปลี่ยนที่เกี่ยวข้องกั</w:t>
      </w:r>
      <w:r w:rsidR="00EE572B" w:rsidRPr="005B2FA9">
        <w:rPr>
          <w:rFonts w:asciiTheme="majorBidi" w:hAnsiTheme="majorBidi" w:cstheme="majorBidi"/>
          <w:sz w:val="30"/>
          <w:szCs w:val="30"/>
          <w:cs/>
          <w:lang w:bidi="th-TH"/>
        </w:rPr>
        <w:t>บ</w:t>
      </w:r>
      <w:r w:rsidR="00EE572B" w:rsidRPr="005B2FA9">
        <w:rPr>
          <w:rFonts w:asciiTheme="majorBidi" w:hAnsiTheme="majorBidi" w:cstheme="majorBidi"/>
          <w:sz w:val="30"/>
          <w:szCs w:val="30"/>
          <w:cs/>
        </w:rPr>
        <w:t>การขายที่เป็นสกุลเงินตราต่างประเทศ</w:t>
      </w:r>
      <w:r w:rsidR="00EE572B" w:rsidRPr="005B2FA9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5A4763D" w14:textId="77777777" w:rsidR="00241CD8" w:rsidRPr="005B2FA9" w:rsidRDefault="00241CD8" w:rsidP="005021D2">
      <w:pPr>
        <w:pStyle w:val="block"/>
        <w:spacing w:after="0" w:line="240" w:lineRule="auto"/>
        <w:ind w:right="-7" w:firstLine="873"/>
        <w:jc w:val="both"/>
        <w:rPr>
          <w:rFonts w:asciiTheme="majorBidi" w:hAnsiTheme="majorBidi" w:cstheme="majorBidi"/>
          <w:sz w:val="20"/>
          <w:cs/>
        </w:rPr>
      </w:pPr>
    </w:p>
    <w:tbl>
      <w:tblPr>
        <w:tblW w:w="819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5398"/>
        <w:gridCol w:w="1351"/>
        <w:gridCol w:w="270"/>
        <w:gridCol w:w="1171"/>
      </w:tblGrid>
      <w:tr w:rsidR="000D05BF" w:rsidRPr="005B2FA9" w14:paraId="7FDBC7FA" w14:textId="77777777" w:rsidTr="000D05BF">
        <w:trPr>
          <w:tblHeader/>
        </w:trPr>
        <w:tc>
          <w:tcPr>
            <w:tcW w:w="5398" w:type="dxa"/>
            <w:vAlign w:val="bottom"/>
          </w:tcPr>
          <w:p w14:paraId="20E63638" w14:textId="1BA2B278" w:rsidR="000D05BF" w:rsidRPr="005B2FA9" w:rsidRDefault="000D05BF" w:rsidP="00724DF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1" w:type="dxa"/>
          </w:tcPr>
          <w:p w14:paraId="3ABAC2C8" w14:textId="0BE4E14B" w:rsidR="000D05BF" w:rsidRPr="005B2FA9" w:rsidRDefault="000D05BF" w:rsidP="00724DF3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9CF5497" w14:textId="77777777" w:rsidR="000D05BF" w:rsidRPr="005B2FA9" w:rsidRDefault="000D05BF" w:rsidP="00724DF3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1ECE7D8" w14:textId="2E9D3747" w:rsidR="000D05BF" w:rsidRPr="005B2FA9" w:rsidRDefault="000D05BF" w:rsidP="00724DF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0D05BF" w:rsidRPr="005B2FA9" w14:paraId="5DB736B2" w14:textId="77777777" w:rsidTr="000D05BF">
        <w:trPr>
          <w:tblHeader/>
        </w:trPr>
        <w:tc>
          <w:tcPr>
            <w:tcW w:w="5398" w:type="dxa"/>
            <w:vAlign w:val="bottom"/>
          </w:tcPr>
          <w:p w14:paraId="510E7F1A" w14:textId="77777777" w:rsidR="000D05BF" w:rsidRPr="005B2FA9" w:rsidRDefault="000D05BF" w:rsidP="00724DF3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2" w:type="dxa"/>
            <w:gridSpan w:val="3"/>
          </w:tcPr>
          <w:p w14:paraId="291F1ADA" w14:textId="0D3343CA" w:rsidR="000D05BF" w:rsidRPr="005B2FA9" w:rsidRDefault="000D05BF" w:rsidP="00724DF3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พันบาท</w:t>
            </w:r>
            <w:r w:rsidRPr="005B2FA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</w:rPr>
              <w:t>)</w:t>
            </w:r>
          </w:p>
        </w:tc>
      </w:tr>
      <w:tr w:rsidR="000D05BF" w:rsidRPr="005B2FA9" w14:paraId="68CFC848" w14:textId="77777777" w:rsidTr="000D05BF">
        <w:trPr>
          <w:trHeight w:val="308"/>
        </w:trPr>
        <w:tc>
          <w:tcPr>
            <w:tcW w:w="5398" w:type="dxa"/>
          </w:tcPr>
          <w:p w14:paraId="00D1E4A2" w14:textId="77777777" w:rsidR="000D05BF" w:rsidRPr="005B2FA9" w:rsidRDefault="000D05BF" w:rsidP="00724D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</w:tcPr>
          <w:p w14:paraId="0F3CC663" w14:textId="41508344" w:rsidR="000D05BF" w:rsidRPr="005B2FA9" w:rsidRDefault="000D05BF" w:rsidP="00724DF3">
            <w:pPr>
              <w:pStyle w:val="BodyText"/>
              <w:spacing w:after="0"/>
              <w:ind w:right="-46" w:firstLine="3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938BE6" w14:textId="77777777" w:rsidR="000D05BF" w:rsidRPr="005B2FA9" w:rsidRDefault="000D05BF" w:rsidP="00724DF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4E67127" w14:textId="6F0C2E13" w:rsidR="000D05BF" w:rsidRPr="005B2FA9" w:rsidRDefault="000D05BF" w:rsidP="00724DF3">
            <w:pPr>
              <w:pStyle w:val="BodyText"/>
              <w:spacing w:after="0"/>
              <w:ind w:right="-46" w:firstLine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05BF" w:rsidRPr="005B2FA9" w14:paraId="49220CCC" w14:textId="77777777" w:rsidTr="005B2FA9">
        <w:trPr>
          <w:trHeight w:val="308"/>
        </w:trPr>
        <w:tc>
          <w:tcPr>
            <w:tcW w:w="5398" w:type="dxa"/>
          </w:tcPr>
          <w:p w14:paraId="0327ECEE" w14:textId="4009A89E" w:rsidR="000D05BF" w:rsidRPr="005B2FA9" w:rsidRDefault="000D05BF" w:rsidP="00C80E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351" w:type="dxa"/>
          </w:tcPr>
          <w:p w14:paraId="2DB926AD" w14:textId="70B1B0D3" w:rsidR="000D05BF" w:rsidRPr="005B2FA9" w:rsidRDefault="000D05BF" w:rsidP="000D05BF">
            <w:pPr>
              <w:pStyle w:val="BodyText"/>
              <w:spacing w:after="0"/>
              <w:ind w:left="-552" w:right="247" w:firstLine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0D87E1" w14:textId="77777777" w:rsidR="000D05BF" w:rsidRPr="005B2FA9" w:rsidRDefault="000D05BF" w:rsidP="00C80E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2282BB" w14:textId="256ED4E5" w:rsidR="000D05BF" w:rsidRPr="005B2FA9" w:rsidRDefault="000D05BF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/>
                <w:sz w:val="30"/>
                <w:szCs w:val="30"/>
              </w:rPr>
              <w:t>45,468</w:t>
            </w:r>
          </w:p>
        </w:tc>
      </w:tr>
      <w:tr w:rsidR="000D05BF" w:rsidRPr="005B2FA9" w14:paraId="7FDCECF8" w14:textId="77777777" w:rsidTr="005B2FA9">
        <w:trPr>
          <w:trHeight w:val="308"/>
        </w:trPr>
        <w:tc>
          <w:tcPr>
            <w:tcW w:w="5398" w:type="dxa"/>
          </w:tcPr>
          <w:p w14:paraId="4C03D57D" w14:textId="267CDD15" w:rsidR="000D05BF" w:rsidRPr="005B2FA9" w:rsidRDefault="000D05BF" w:rsidP="00C80E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14:paraId="4A220130" w14:textId="0BA68306" w:rsidR="000D05BF" w:rsidRPr="005B2FA9" w:rsidRDefault="000D05BF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123,866</w:t>
            </w:r>
          </w:p>
        </w:tc>
        <w:tc>
          <w:tcPr>
            <w:tcW w:w="270" w:type="dxa"/>
          </w:tcPr>
          <w:p w14:paraId="1594740B" w14:textId="77777777" w:rsidR="000D05BF" w:rsidRPr="005B2FA9" w:rsidRDefault="000D05BF" w:rsidP="00C80E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7B348928" w14:textId="130BDD90" w:rsidR="000D05BF" w:rsidRPr="005B2FA9" w:rsidRDefault="000D05BF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/>
                <w:sz w:val="30"/>
                <w:szCs w:val="30"/>
              </w:rPr>
              <w:t>27,554</w:t>
            </w:r>
          </w:p>
        </w:tc>
      </w:tr>
      <w:tr w:rsidR="000D05BF" w:rsidRPr="005B2FA9" w14:paraId="78352ACE" w14:textId="77777777" w:rsidTr="005B2FA9">
        <w:trPr>
          <w:trHeight w:val="308"/>
        </w:trPr>
        <w:tc>
          <w:tcPr>
            <w:tcW w:w="5398" w:type="dxa"/>
          </w:tcPr>
          <w:p w14:paraId="428DB492" w14:textId="77777777" w:rsidR="000D05BF" w:rsidRPr="005B2FA9" w:rsidRDefault="000D05BF" w:rsidP="00C80E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</w:tcPr>
          <w:p w14:paraId="51550A0C" w14:textId="77777777" w:rsidR="000D05BF" w:rsidRPr="005B2FA9" w:rsidRDefault="000D05BF" w:rsidP="00C80E3F">
            <w:pPr>
              <w:pStyle w:val="BodyText"/>
              <w:spacing w:after="0"/>
              <w:ind w:right="-46" w:firstLine="34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F535D" w14:textId="77777777" w:rsidR="000D05BF" w:rsidRPr="005B2FA9" w:rsidRDefault="000D05BF" w:rsidP="00C80E3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7DDEAEE" w14:textId="77777777" w:rsidR="000D05BF" w:rsidRPr="005B2FA9" w:rsidRDefault="000D05BF" w:rsidP="00C80E3F">
            <w:pPr>
              <w:pStyle w:val="BodyText"/>
              <w:spacing w:after="0"/>
              <w:ind w:right="-46" w:firstLine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1906" w:rsidRPr="005B2FA9" w14:paraId="3268AB28" w14:textId="77777777" w:rsidTr="000D05BF">
        <w:tc>
          <w:tcPr>
            <w:tcW w:w="5398" w:type="dxa"/>
            <w:hideMark/>
          </w:tcPr>
          <w:p w14:paraId="6FEA23BE" w14:textId="48ED0AFD" w:rsidR="00A01906" w:rsidRPr="005B2FA9" w:rsidRDefault="00A01906" w:rsidP="005C628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ยอดบัญชีในงบฐานะการเงินที่มีความเสี่ยง</w:t>
            </w:r>
            <w:r w:rsidRPr="005B2FA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351" w:type="dxa"/>
            <w:tcBorders>
              <w:left w:val="nil"/>
              <w:right w:val="nil"/>
            </w:tcBorders>
            <w:vAlign w:val="bottom"/>
            <w:hideMark/>
          </w:tcPr>
          <w:p w14:paraId="7CB6B8B9" w14:textId="6BE9C965" w:rsidR="00A01906" w:rsidRPr="005B2FA9" w:rsidRDefault="00A01906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="Angsana New" w:hAnsi="Angsana New" w:hint="cs"/>
                <w:b/>
                <w:bCs/>
                <w:sz w:val="30"/>
                <w:szCs w:val="30"/>
              </w:rPr>
              <w:t>12</w:t>
            </w:r>
            <w:r w:rsidR="00356D9D" w:rsidRPr="005B2F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</w:t>
            </w:r>
            <w:r w:rsidR="00356D9D"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866</w:t>
            </w:r>
          </w:p>
        </w:tc>
        <w:tc>
          <w:tcPr>
            <w:tcW w:w="270" w:type="dxa"/>
          </w:tcPr>
          <w:p w14:paraId="08D99010" w14:textId="77777777" w:rsidR="00A01906" w:rsidRPr="005B2FA9" w:rsidRDefault="00A01906" w:rsidP="005C628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right w:val="nil"/>
            </w:tcBorders>
            <w:vAlign w:val="bottom"/>
            <w:hideMark/>
          </w:tcPr>
          <w:p w14:paraId="1D787D39" w14:textId="36A35122" w:rsidR="00A01906" w:rsidRPr="005B2FA9" w:rsidRDefault="00356D9D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</w:rPr>
              <w:t>73,</w:t>
            </w:r>
            <w:r w:rsidRPr="005B2FA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022</w:t>
            </w:r>
          </w:p>
        </w:tc>
      </w:tr>
      <w:tr w:rsidR="00A01906" w:rsidRPr="005B2FA9" w14:paraId="2B55E443" w14:textId="77777777" w:rsidTr="000D05BF">
        <w:tc>
          <w:tcPr>
            <w:tcW w:w="5398" w:type="dxa"/>
            <w:hideMark/>
          </w:tcPr>
          <w:p w14:paraId="747AE0E4" w14:textId="48B12BF5" w:rsidR="00A01906" w:rsidRPr="005B2FA9" w:rsidRDefault="00A01906" w:rsidP="005C628F">
            <w:pPr>
              <w:pStyle w:val="NoSpacing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356D9D" w:rsidRPr="005B2FA9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อัตราแลกเปลี่ยนล่วงหน้า</w:t>
            </w:r>
            <w:r w:rsidRPr="005B2FA9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5B2FA9">
              <w:rPr>
                <w:rFonts w:ascii="Angsana New" w:hAnsi="Angsana New"/>
                <w:sz w:val="30"/>
                <w:szCs w:val="30"/>
                <w:cs/>
              </w:rPr>
              <w:t xml:space="preserve">                    </w:t>
            </w:r>
            <w:r w:rsidRPr="005B2FA9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5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F338B0C" w14:textId="520ECC31" w:rsidR="00A01906" w:rsidRPr="005B2FA9" w:rsidRDefault="00A01906" w:rsidP="000D05BF">
            <w:pPr>
              <w:pStyle w:val="BodyText"/>
              <w:spacing w:after="0"/>
              <w:ind w:right="-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 w:hint="cs"/>
                <w:sz w:val="30"/>
                <w:szCs w:val="30"/>
              </w:rPr>
              <w:t>(</w:t>
            </w:r>
            <w:r w:rsidR="00356D9D" w:rsidRPr="005B2FA9">
              <w:rPr>
                <w:rFonts w:ascii="Angsana New" w:hAnsi="Angsana New"/>
                <w:sz w:val="30"/>
                <w:szCs w:val="30"/>
              </w:rPr>
              <w:t>86,885</w:t>
            </w:r>
            <w:r w:rsidRPr="005B2FA9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6A25A6" w14:textId="77777777" w:rsidR="00A01906" w:rsidRPr="005B2FA9" w:rsidRDefault="00A01906" w:rsidP="005C628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1E33266D" w14:textId="78218AA4" w:rsidR="00A01906" w:rsidRPr="005B2FA9" w:rsidRDefault="00356D9D" w:rsidP="000D05BF">
            <w:pPr>
              <w:pStyle w:val="BodyText"/>
              <w:spacing w:after="0"/>
              <w:ind w:left="-645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B2FA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01906" w:rsidRPr="005B2FA9" w14:paraId="3FA293C6" w14:textId="77777777" w:rsidTr="000D05BF">
        <w:tc>
          <w:tcPr>
            <w:tcW w:w="5398" w:type="dxa"/>
            <w:hideMark/>
          </w:tcPr>
          <w:p w14:paraId="64D774D7" w14:textId="77777777" w:rsidR="00A01906" w:rsidRPr="005B2FA9" w:rsidRDefault="00A01906" w:rsidP="005C628F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2DFDCE" w14:textId="4A65125F" w:rsidR="00A01906" w:rsidRPr="005B2FA9" w:rsidRDefault="00356D9D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</w:rPr>
              <w:t>36,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270" w:type="dxa"/>
          </w:tcPr>
          <w:p w14:paraId="496EA92B" w14:textId="77777777" w:rsidR="00A01906" w:rsidRPr="005B2FA9" w:rsidRDefault="00A01906" w:rsidP="005C628F">
            <w:pPr>
              <w:pStyle w:val="BodyText"/>
              <w:spacing w:after="0"/>
              <w:ind w:right="-4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55CAE96" w14:textId="229B0F73" w:rsidR="00A01906" w:rsidRPr="005B2FA9" w:rsidRDefault="00356D9D" w:rsidP="000D05BF">
            <w:pPr>
              <w:pStyle w:val="BodyText"/>
              <w:spacing w:after="0"/>
              <w:ind w:left="-552" w:right="70" w:firstLine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2FA9">
              <w:rPr>
                <w:rFonts w:ascii="Angsana New" w:hAnsi="Angsana New"/>
                <w:b/>
                <w:bCs/>
                <w:sz w:val="30"/>
                <w:szCs w:val="30"/>
              </w:rPr>
              <w:t>73,022</w:t>
            </w:r>
          </w:p>
        </w:tc>
      </w:tr>
    </w:tbl>
    <w:p w14:paraId="124804BB" w14:textId="77777777" w:rsidR="00A01906" w:rsidRPr="005B2FA9" w:rsidRDefault="00A01906" w:rsidP="00A0190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6303BFF" w14:textId="3AE22F94" w:rsidR="00A01906" w:rsidRPr="005B2FA9" w:rsidRDefault="00A01906" w:rsidP="00A01906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B2FA9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  <w:r w:rsidRPr="005B2F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81C390C" w14:textId="77777777" w:rsidR="00CE4BD6" w:rsidRPr="005B2FA9" w:rsidRDefault="00CE4BD6" w:rsidP="005021D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1DC55E6C" w14:textId="76604F1B" w:rsidR="00CE4BD6" w:rsidRPr="005B2FA9" w:rsidRDefault="00CE4BD6" w:rsidP="00724DF3">
      <w:pPr>
        <w:tabs>
          <w:tab w:val="left" w:pos="900"/>
          <w:tab w:val="left" w:pos="1170"/>
        </w:tabs>
        <w:spacing w:line="240" w:lineRule="auto"/>
        <w:ind w:left="900" w:right="423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ที่เป็นไปได้อย่างสมเหตุสมผลของเงินบาทที่มีต่อสกุลเงินตราต่างประเทศ ณ วันที่หน้ารายงาน</w:t>
      </w:r>
      <w:r w:rsidRPr="005B2FA9">
        <w:rPr>
          <w:rFonts w:asciiTheme="majorBidi" w:hAnsiTheme="majorBidi" w:cstheme="majorBidi"/>
          <w:sz w:val="30"/>
          <w:szCs w:val="30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5108E2" w:rsidRPr="005B2FA9">
        <w:rPr>
          <w:rFonts w:asciiTheme="majorBidi" w:hAnsiTheme="majorBidi" w:cstheme="majorBidi"/>
          <w:sz w:val="30"/>
          <w:szCs w:val="30"/>
          <w:cs/>
        </w:rPr>
        <w:t>โดย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ตั้งอยู่บนข้อสมมติที่ว่าตัวแปรอื่น โดยเฉพาะอัตราดอกเบี้ยเป็นอัตราคงที่ </w:t>
      </w:r>
    </w:p>
    <w:p w14:paraId="37C41FA4" w14:textId="77777777" w:rsidR="00CE4BD6" w:rsidRPr="005B2FA9" w:rsidRDefault="00CE4BD6" w:rsidP="005021D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46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1260"/>
        <w:gridCol w:w="360"/>
        <w:gridCol w:w="1080"/>
        <w:gridCol w:w="180"/>
        <w:gridCol w:w="1080"/>
      </w:tblGrid>
      <w:tr w:rsidR="003E6800" w:rsidRPr="005B2FA9" w14:paraId="5D23C6F7" w14:textId="77777777" w:rsidTr="00724DF3">
        <w:trPr>
          <w:trHeight w:val="218"/>
          <w:tblHeader/>
        </w:trPr>
        <w:tc>
          <w:tcPr>
            <w:tcW w:w="4500" w:type="dxa"/>
          </w:tcPr>
          <w:p w14:paraId="2C15780C" w14:textId="036DCBAA" w:rsidR="003E6800" w:rsidRPr="005B2FA9" w:rsidRDefault="003E6800" w:rsidP="005021D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bidi="ar-SA"/>
              </w:rPr>
            </w:pPr>
          </w:p>
        </w:tc>
        <w:tc>
          <w:tcPr>
            <w:tcW w:w="1260" w:type="dxa"/>
          </w:tcPr>
          <w:p w14:paraId="4EAB29D1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60" w:type="dxa"/>
          </w:tcPr>
          <w:p w14:paraId="437087A8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14:paraId="4F111371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</w:tr>
      <w:tr w:rsidR="003E6800" w:rsidRPr="005B2FA9" w14:paraId="0562F13F" w14:textId="77777777" w:rsidTr="00724DF3">
        <w:trPr>
          <w:tblHeader/>
        </w:trPr>
        <w:tc>
          <w:tcPr>
            <w:tcW w:w="4500" w:type="dxa"/>
          </w:tcPr>
          <w:p w14:paraId="4094E7AB" w14:textId="262AEC89" w:rsidR="003E6800" w:rsidRPr="005B2FA9" w:rsidRDefault="005108E2" w:rsidP="005108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260" w:type="dxa"/>
            <w:hideMark/>
          </w:tcPr>
          <w:p w14:paraId="2B886137" w14:textId="77777777" w:rsidR="003E6800" w:rsidRPr="005B2FA9" w:rsidRDefault="003E6800" w:rsidP="005021D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360" w:type="dxa"/>
          </w:tcPr>
          <w:p w14:paraId="69A3A515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601036D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FED3C8C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3B38996E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3E6800" w:rsidRPr="005B2FA9" w14:paraId="16A77803" w14:textId="77777777" w:rsidTr="00724DF3">
        <w:trPr>
          <w:tblHeader/>
        </w:trPr>
        <w:tc>
          <w:tcPr>
            <w:tcW w:w="4500" w:type="dxa"/>
          </w:tcPr>
          <w:p w14:paraId="294111F7" w14:textId="77777777" w:rsidR="003E6800" w:rsidRPr="005B2FA9" w:rsidRDefault="003E6800" w:rsidP="005021D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05AF763" w14:textId="00BFAA79" w:rsidR="003E6800" w:rsidRPr="005B2FA9" w:rsidRDefault="003E6800" w:rsidP="005021D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0" w:type="dxa"/>
            <w:gridSpan w:val="4"/>
          </w:tcPr>
          <w:p w14:paraId="76542F4C" w14:textId="208755DA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B2FA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6800" w:rsidRPr="005B2FA9" w14:paraId="66A5EC39" w14:textId="77777777" w:rsidTr="00724DF3">
        <w:trPr>
          <w:tblHeader/>
        </w:trPr>
        <w:tc>
          <w:tcPr>
            <w:tcW w:w="4500" w:type="dxa"/>
          </w:tcPr>
          <w:p w14:paraId="55979B9F" w14:textId="59E639A3" w:rsidR="003E6800" w:rsidRPr="005B2FA9" w:rsidRDefault="003E6800" w:rsidP="005021D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803259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80E3F"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</w:tcPr>
          <w:p w14:paraId="3439FC4D" w14:textId="77777777" w:rsidR="003E6800" w:rsidRPr="005B2FA9" w:rsidRDefault="003E6800" w:rsidP="005021D2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0" w:type="dxa"/>
            <w:gridSpan w:val="4"/>
          </w:tcPr>
          <w:p w14:paraId="2F90F223" w14:textId="77777777" w:rsidR="003E6800" w:rsidRPr="005B2FA9" w:rsidRDefault="003E6800" w:rsidP="005021D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19170A" w:rsidRPr="005B2FA9" w14:paraId="19F94D11" w14:textId="77777777" w:rsidTr="00724DF3">
        <w:tc>
          <w:tcPr>
            <w:tcW w:w="4500" w:type="dxa"/>
            <w:hideMark/>
          </w:tcPr>
          <w:p w14:paraId="72DB3B06" w14:textId="0BF727F5" w:rsidR="0019170A" w:rsidRPr="005B2FA9" w:rsidRDefault="0019170A" w:rsidP="00CE15F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260" w:type="dxa"/>
          </w:tcPr>
          <w:p w14:paraId="5F74596D" w14:textId="48C6D46C" w:rsidR="0019170A" w:rsidRPr="005B2FA9" w:rsidRDefault="0019170A" w:rsidP="00CE15FB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360" w:type="dxa"/>
          </w:tcPr>
          <w:p w14:paraId="53222FD5" w14:textId="77777777" w:rsidR="0019170A" w:rsidRPr="005B2FA9" w:rsidRDefault="0019170A" w:rsidP="00CE15F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1ED0C" w14:textId="1AC61565" w:rsidR="0019170A" w:rsidRPr="005B2FA9" w:rsidRDefault="0019170A" w:rsidP="00CE15F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646DE" w:rsidRPr="005B2F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646DE" w:rsidRPr="005B2FA9">
              <w:rPr>
                <w:rFonts w:asciiTheme="majorBidi" w:hAnsiTheme="majorBidi" w:cstheme="majorBidi"/>
                <w:sz w:val="30"/>
                <w:szCs w:val="30"/>
              </w:rPr>
              <w:t>387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3FCA10" w14:textId="77777777" w:rsidR="0019170A" w:rsidRPr="005B2FA9" w:rsidRDefault="0019170A" w:rsidP="00CE15F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37A672" w14:textId="03C4CB0D" w:rsidR="0019170A" w:rsidRPr="005B2FA9" w:rsidRDefault="0019170A" w:rsidP="0019170A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646DE" w:rsidRPr="005B2FA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646DE" w:rsidRPr="005B2FA9"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</w:tr>
      <w:tr w:rsidR="0019170A" w:rsidRPr="005B2FA9" w14:paraId="39D00AFC" w14:textId="77777777" w:rsidTr="00777C1F">
        <w:tc>
          <w:tcPr>
            <w:tcW w:w="4500" w:type="dxa"/>
          </w:tcPr>
          <w:p w14:paraId="7511EAB1" w14:textId="247BA0DB" w:rsidR="003112F1" w:rsidRPr="005B2FA9" w:rsidRDefault="003112F1" w:rsidP="0019170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B657FBC" w14:textId="35D6B1A0" w:rsidR="0019170A" w:rsidRPr="005B2FA9" w:rsidRDefault="0019170A" w:rsidP="0019170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60" w:type="dxa"/>
          </w:tcPr>
          <w:p w14:paraId="0FE23DD2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6A51B1" w14:textId="08690638" w:rsidR="0019170A" w:rsidRPr="005B2FA9" w:rsidRDefault="0019170A" w:rsidP="001917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ACCDA2E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DAD952" w14:textId="40204392" w:rsidR="0019170A" w:rsidRPr="005B2FA9" w:rsidRDefault="0019170A" w:rsidP="0019170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70A" w:rsidRPr="005B2FA9" w14:paraId="09EE37CC" w14:textId="77777777" w:rsidTr="00724DF3">
        <w:tc>
          <w:tcPr>
            <w:tcW w:w="4500" w:type="dxa"/>
          </w:tcPr>
          <w:p w14:paraId="615B324F" w14:textId="30CD1ED8" w:rsidR="0019170A" w:rsidRPr="005B2FA9" w:rsidRDefault="0019170A" w:rsidP="0019170A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02A5E87B" w14:textId="77777777" w:rsidR="0019170A" w:rsidRPr="005B2FA9" w:rsidRDefault="0019170A" w:rsidP="0019170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31D459C0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83F4E4" w14:textId="77777777" w:rsidR="0019170A" w:rsidRPr="005B2FA9" w:rsidRDefault="0019170A" w:rsidP="001917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56AD03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8324A" w14:textId="77777777" w:rsidR="0019170A" w:rsidRPr="005B2FA9" w:rsidRDefault="0019170A" w:rsidP="0019170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70A" w:rsidRPr="005B2FA9" w14:paraId="26B87B6D" w14:textId="77777777" w:rsidTr="00724DF3">
        <w:tc>
          <w:tcPr>
            <w:tcW w:w="4500" w:type="dxa"/>
          </w:tcPr>
          <w:p w14:paraId="6847B45C" w14:textId="4E7F429E" w:rsidR="0019170A" w:rsidRPr="005B2FA9" w:rsidRDefault="0019170A" w:rsidP="0019170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21DF19D8" w14:textId="6146E0C8" w:rsidR="0019170A" w:rsidRPr="005B2FA9" w:rsidRDefault="0019170A" w:rsidP="0019170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60" w:type="dxa"/>
          </w:tcPr>
          <w:p w14:paraId="4105D4E9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C5B2D5" w14:textId="48B49123" w:rsidR="0019170A" w:rsidRPr="005B2FA9" w:rsidRDefault="0019170A" w:rsidP="0019170A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(4,547)</w:t>
            </w:r>
          </w:p>
        </w:tc>
        <w:tc>
          <w:tcPr>
            <w:tcW w:w="180" w:type="dxa"/>
          </w:tcPr>
          <w:p w14:paraId="166A5419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28F7D6" w14:textId="0F169ED1" w:rsidR="0019170A" w:rsidRPr="005B2FA9" w:rsidRDefault="0019170A" w:rsidP="0019170A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5B2FA9">
              <w:rPr>
                <w:rFonts w:asciiTheme="majorBidi" w:hAnsiTheme="majorBidi" w:cstheme="majorBidi" w:hint="cs"/>
                <w:sz w:val="30"/>
                <w:szCs w:val="30"/>
              </w:rPr>
              <w:t>4,547</w:t>
            </w:r>
          </w:p>
        </w:tc>
      </w:tr>
      <w:tr w:rsidR="0019170A" w:rsidRPr="005B2FA9" w14:paraId="3FBB199E" w14:textId="77777777" w:rsidTr="00724DF3">
        <w:tc>
          <w:tcPr>
            <w:tcW w:w="4500" w:type="dxa"/>
          </w:tcPr>
          <w:p w14:paraId="0E63BE4C" w14:textId="59D167DB" w:rsidR="0019170A" w:rsidRPr="005B2FA9" w:rsidRDefault="0019170A" w:rsidP="0019170A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1260" w:type="dxa"/>
          </w:tcPr>
          <w:p w14:paraId="238817D8" w14:textId="3B560409" w:rsidR="0019170A" w:rsidRPr="005B2FA9" w:rsidRDefault="0019170A" w:rsidP="0019170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360" w:type="dxa"/>
          </w:tcPr>
          <w:p w14:paraId="53ED03D4" w14:textId="77777777" w:rsidR="0019170A" w:rsidRPr="005B2FA9" w:rsidRDefault="0019170A" w:rsidP="0019170A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B8BEFF" w14:textId="1D237C0A" w:rsidR="0019170A" w:rsidRPr="005B2FA9" w:rsidRDefault="0019170A" w:rsidP="0019170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(2,755)</w:t>
            </w:r>
          </w:p>
        </w:tc>
        <w:tc>
          <w:tcPr>
            <w:tcW w:w="180" w:type="dxa"/>
          </w:tcPr>
          <w:p w14:paraId="38841474" w14:textId="77777777" w:rsidR="0019170A" w:rsidRPr="005B2FA9" w:rsidRDefault="0019170A" w:rsidP="0019170A">
            <w:pPr>
              <w:pStyle w:val="acctfourfigures"/>
              <w:numPr>
                <w:ilvl w:val="0"/>
                <w:numId w:val="21"/>
              </w:numPr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117B7C" w14:textId="71D77E6E" w:rsidR="0019170A" w:rsidRPr="005B2FA9" w:rsidRDefault="0019170A" w:rsidP="0019170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2,755</w:t>
            </w:r>
          </w:p>
        </w:tc>
      </w:tr>
    </w:tbl>
    <w:p w14:paraId="2F7C21A2" w14:textId="77777777" w:rsidR="0052707D" w:rsidRPr="005B2FA9" w:rsidRDefault="0052707D" w:rsidP="00241CD8">
      <w:pPr>
        <w:pStyle w:val="block"/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2E752B3D" w14:textId="63EDA913" w:rsidR="00EE572B" w:rsidRPr="005B2FA9" w:rsidRDefault="00EE572B" w:rsidP="00241CD8">
      <w:pPr>
        <w:pStyle w:val="block"/>
        <w:spacing w:after="0" w:line="240" w:lineRule="auto"/>
        <w:ind w:left="900" w:right="-7" w:hanging="450"/>
        <w:jc w:val="both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  <w:r w:rsidRPr="005B2FA9">
        <w:rPr>
          <w:rFonts w:asciiTheme="majorBidi" w:hAnsiTheme="majorBidi" w:cstheme="majorBidi"/>
          <w:sz w:val="30"/>
          <w:szCs w:val="30"/>
        </w:rPr>
        <w:t>(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5B2FA9">
        <w:rPr>
          <w:rFonts w:asciiTheme="majorBidi" w:hAnsiTheme="majorBidi" w:cstheme="majorBidi"/>
          <w:sz w:val="30"/>
          <w:szCs w:val="30"/>
        </w:rPr>
        <w:t>.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B2FA9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5B2FA9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00885C5" w14:textId="77777777" w:rsidR="00EE572B" w:rsidRPr="005B2FA9" w:rsidRDefault="00EE572B" w:rsidP="005021D2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14:paraId="387E3804" w14:textId="4636E47D" w:rsidR="00EE572B" w:rsidRPr="005B2FA9" w:rsidRDefault="00EE572B" w:rsidP="00241CD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บริษัท เนื่องจากเงินกู้ยืม</w:t>
      </w:r>
      <w:r w:rsidRPr="005B2FA9">
        <w:rPr>
          <w:rFonts w:asciiTheme="majorBidi" w:hAnsiTheme="majorBidi" w:cstheme="majorBidi"/>
          <w:sz w:val="30"/>
          <w:szCs w:val="30"/>
        </w:rPr>
        <w:t xml:space="preserve"> (</w:t>
      </w:r>
      <w:r w:rsidRPr="005B2FA9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803259" w:rsidRPr="005B2FA9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65D12" w:rsidRPr="005B2FA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B2FA9">
        <w:rPr>
          <w:rFonts w:asciiTheme="majorBidi" w:hAnsiTheme="majorBidi" w:cstheme="majorBidi"/>
          <w:sz w:val="30"/>
          <w:szCs w:val="30"/>
        </w:rPr>
        <w:t xml:space="preserve">) </w:t>
      </w:r>
      <w:r w:rsidR="00BD5576" w:rsidRPr="005B2FA9">
        <w:rPr>
          <w:rFonts w:asciiTheme="majorBidi" w:hAnsiTheme="majorBidi" w:cstheme="majorBidi"/>
          <w:sz w:val="30"/>
          <w:szCs w:val="30"/>
          <w:cs/>
        </w:rPr>
        <w:br/>
      </w:r>
      <w:r w:rsidRPr="005B2FA9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ส่วนใหญ่มีอัตราดอกเบี้ยคงที่ทำให้บริษัทมีความเสี่ยงต่ำจากการเปลี่ยนแปลงของอัตราดอกเบี้</w:t>
      </w:r>
      <w:r w:rsidRPr="005B2FA9">
        <w:rPr>
          <w:rFonts w:asciiTheme="majorBidi" w:hAnsiTheme="majorBidi" w:cstheme="majorBidi"/>
          <w:sz w:val="30"/>
          <w:szCs w:val="30"/>
          <w:cs/>
          <w:lang w:bidi="th-TH"/>
        </w:rPr>
        <w:t>ย</w:t>
      </w:r>
      <w:r w:rsidR="00730F38" w:rsidRPr="005B2FA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B2FA9">
        <w:rPr>
          <w:rFonts w:asciiTheme="majorBidi" w:hAnsiTheme="majorBidi" w:cstheme="majorBidi"/>
          <w:sz w:val="30"/>
          <w:szCs w:val="30"/>
          <w:cs/>
        </w:rPr>
        <w:t>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บริษัท</w:t>
      </w:r>
    </w:p>
    <w:p w14:paraId="33F0DF1F" w14:textId="77777777" w:rsidR="00E12DC8" w:rsidRPr="005B2FA9" w:rsidRDefault="00E12DC8">
      <w:pPr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04DB10A0" w14:textId="77777777" w:rsidR="0052707D" w:rsidRPr="005B2FA9" w:rsidRDefault="0052707D">
      <w:pPr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63E02F85" w14:textId="77777777" w:rsidR="0052707D" w:rsidRPr="005B2FA9" w:rsidRDefault="0052707D">
      <w:pPr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val="en-US"/>
        </w:rPr>
      </w:pPr>
    </w:p>
    <w:p w14:paraId="56A4CE30" w14:textId="77777777" w:rsidR="0052707D" w:rsidRPr="005B2FA9" w:rsidRDefault="0052707D">
      <w:pPr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</w:pPr>
    </w:p>
    <w:p w14:paraId="773F54D1" w14:textId="20513A7E" w:rsidR="00966BE5" w:rsidRPr="005B2FA9" w:rsidRDefault="00C838FB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การบริหารจัดการทุน</w:t>
      </w:r>
    </w:p>
    <w:p w14:paraId="60F5414B" w14:textId="3BD6CE9C" w:rsidR="00112803" w:rsidRPr="005B2FA9" w:rsidRDefault="00112803" w:rsidP="005021D2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70342E" w14:textId="3AAC70B8" w:rsidR="00C56368" w:rsidRPr="005B2FA9" w:rsidRDefault="00966BE5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5B2FA9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9632D4" w:rsidRPr="005B2FA9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66E9EEA7" w14:textId="77777777" w:rsidR="00E12DC8" w:rsidRPr="005B2FA9" w:rsidRDefault="00E12DC8" w:rsidP="005021D2">
      <w:pPr>
        <w:spacing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cs/>
        </w:rPr>
      </w:pPr>
    </w:p>
    <w:p w14:paraId="3607299F" w14:textId="6105DECF" w:rsidR="00351805" w:rsidRPr="005B2FA9" w:rsidRDefault="00516763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</w:t>
      </w:r>
      <w:r w:rsidR="009A20A1" w:rsidRPr="005B2FA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77462688" w14:textId="6F8A0862" w:rsidR="006655DF" w:rsidRPr="005B2FA9" w:rsidDel="007B4721" w:rsidRDefault="006655DF" w:rsidP="005021D2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9"/>
        <w:gridCol w:w="275"/>
        <w:gridCol w:w="1082"/>
        <w:gridCol w:w="275"/>
        <w:gridCol w:w="1073"/>
      </w:tblGrid>
      <w:tr w:rsidR="00DE023A" w:rsidRPr="005B2FA9" w14:paraId="0B14F4DB" w14:textId="77777777" w:rsidTr="006E5F2D">
        <w:trPr>
          <w:trHeight w:val="344"/>
          <w:tblHeader/>
        </w:trPr>
        <w:tc>
          <w:tcPr>
            <w:tcW w:w="3513" w:type="pct"/>
          </w:tcPr>
          <w:p w14:paraId="3CDADA97" w14:textId="0CB37193" w:rsidR="00DE023A" w:rsidRPr="005B2FA9" w:rsidRDefault="00DE023A" w:rsidP="005021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141663C8" w14:textId="77777777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9FEA0BC" w14:textId="4161516A" w:rsidR="00DE023A" w:rsidRPr="005B2FA9" w:rsidRDefault="00803259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80E3F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</w:tcPr>
          <w:p w14:paraId="78692529" w14:textId="77777777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C38011" w14:textId="5734BB28" w:rsidR="00DE023A" w:rsidRPr="005B2FA9" w:rsidRDefault="00803259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80E3F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DE023A" w:rsidRPr="005B2FA9" w14:paraId="21E14BB8" w14:textId="77777777" w:rsidTr="006E5F2D">
        <w:trPr>
          <w:tblHeader/>
        </w:trPr>
        <w:tc>
          <w:tcPr>
            <w:tcW w:w="3513" w:type="pct"/>
            <w:vAlign w:val="center"/>
          </w:tcPr>
          <w:p w14:paraId="3E021F98" w14:textId="77777777" w:rsidR="00DE023A" w:rsidRPr="005B2FA9" w:rsidRDefault="00DE023A" w:rsidP="005021D2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</w:tcPr>
          <w:p w14:paraId="156C9463" w14:textId="77777777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6" w:type="pct"/>
            <w:gridSpan w:val="3"/>
          </w:tcPr>
          <w:p w14:paraId="7282E03C" w14:textId="4F331781" w:rsidR="00DE023A" w:rsidRPr="005B2FA9" w:rsidRDefault="00DE023A" w:rsidP="005021D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DE023A" w:rsidRPr="005B2FA9" w14:paraId="328A303B" w14:textId="77777777" w:rsidTr="006E5F2D">
        <w:tc>
          <w:tcPr>
            <w:tcW w:w="3513" w:type="pct"/>
          </w:tcPr>
          <w:p w14:paraId="3D2479FD" w14:textId="2AB3BD1C" w:rsidR="00DE023A" w:rsidRPr="005B2FA9" w:rsidRDefault="00DE023A" w:rsidP="005021D2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454C19"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51" w:type="pct"/>
          </w:tcPr>
          <w:p w14:paraId="0F616F9C" w14:textId="77777777" w:rsidR="00DE023A" w:rsidRPr="005B2FA9" w:rsidRDefault="00DE023A" w:rsidP="005021D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8037F20" w14:textId="77777777" w:rsidR="00DE023A" w:rsidRPr="005B2FA9" w:rsidRDefault="00DE023A" w:rsidP="005021D2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2930C518" w14:textId="77777777" w:rsidR="00DE023A" w:rsidRPr="005B2FA9" w:rsidRDefault="00DE023A" w:rsidP="005021D2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F05F4B9" w14:textId="77777777" w:rsidR="00DE023A" w:rsidRPr="005B2FA9" w:rsidRDefault="00DE023A" w:rsidP="005021D2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80E3F" w:rsidRPr="005B2FA9" w14:paraId="75D626BB" w14:textId="77777777" w:rsidTr="006E5F2D">
        <w:trPr>
          <w:trHeight w:val="164"/>
        </w:trPr>
        <w:tc>
          <w:tcPr>
            <w:tcW w:w="3513" w:type="pct"/>
          </w:tcPr>
          <w:p w14:paraId="7A6904CC" w14:textId="6F857422" w:rsidR="00C80E3F" w:rsidRPr="005B2FA9" w:rsidRDefault="00C80E3F" w:rsidP="00C80E3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51" w:type="pct"/>
          </w:tcPr>
          <w:p w14:paraId="3E18C669" w14:textId="77777777" w:rsidR="00C80E3F" w:rsidRPr="005B2FA9" w:rsidRDefault="00C80E3F" w:rsidP="00C80E3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7807AC4" w14:textId="5F68D3A3" w:rsidR="00C80E3F" w:rsidRPr="005B2FA9" w:rsidRDefault="0019170A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1,709</w:t>
            </w:r>
          </w:p>
        </w:tc>
        <w:tc>
          <w:tcPr>
            <w:tcW w:w="151" w:type="pct"/>
          </w:tcPr>
          <w:p w14:paraId="76F29C1F" w14:textId="77777777" w:rsidR="00C80E3F" w:rsidRPr="005B2FA9" w:rsidRDefault="00C80E3F" w:rsidP="00C80E3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5C592E" w14:textId="6C7BFB94" w:rsidR="00C80E3F" w:rsidRPr="005B2FA9" w:rsidRDefault="00C80E3F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</w:tr>
      <w:tr w:rsidR="00564137" w:rsidRPr="005B2FA9" w14:paraId="2B46B3FB" w14:textId="77777777" w:rsidTr="006E5F2D">
        <w:trPr>
          <w:trHeight w:val="164"/>
        </w:trPr>
        <w:tc>
          <w:tcPr>
            <w:tcW w:w="3513" w:type="pct"/>
          </w:tcPr>
          <w:p w14:paraId="364DDD99" w14:textId="095A9D51" w:rsidR="00564137" w:rsidRPr="005B2FA9" w:rsidRDefault="00564137" w:rsidP="00C80E3F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สัญญาแต่งตั้งบริการวิชาชีพ</w:t>
            </w:r>
          </w:p>
        </w:tc>
        <w:tc>
          <w:tcPr>
            <w:tcW w:w="151" w:type="pct"/>
          </w:tcPr>
          <w:p w14:paraId="643AFC57" w14:textId="77777777" w:rsidR="00564137" w:rsidRPr="005B2FA9" w:rsidRDefault="00564137" w:rsidP="00C80E3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5EF7391" w14:textId="7ABEFEAA" w:rsidR="00564137" w:rsidRPr="005B2FA9" w:rsidRDefault="00564137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3.700</w:t>
            </w:r>
          </w:p>
        </w:tc>
        <w:tc>
          <w:tcPr>
            <w:tcW w:w="151" w:type="pct"/>
          </w:tcPr>
          <w:p w14:paraId="0E3152FA" w14:textId="77777777" w:rsidR="00564137" w:rsidRPr="005B2FA9" w:rsidRDefault="00564137" w:rsidP="00C80E3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548F75F" w14:textId="6DC2AB63" w:rsidR="00564137" w:rsidRPr="005B2FA9" w:rsidRDefault="00D677F2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7,050</w:t>
            </w:r>
          </w:p>
        </w:tc>
      </w:tr>
      <w:tr w:rsidR="00C80E3F" w:rsidRPr="005B2FA9" w14:paraId="2BD27D4A" w14:textId="77777777" w:rsidTr="006E5F2D">
        <w:tc>
          <w:tcPr>
            <w:tcW w:w="3513" w:type="pct"/>
          </w:tcPr>
          <w:p w14:paraId="311097E5" w14:textId="13AA5C9D" w:rsidR="00C80E3F" w:rsidRPr="005B2FA9" w:rsidRDefault="00C80E3F" w:rsidP="00C80E3F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51" w:type="pct"/>
          </w:tcPr>
          <w:p w14:paraId="4735346E" w14:textId="77777777" w:rsidR="00C80E3F" w:rsidRPr="005B2FA9" w:rsidRDefault="00C80E3F" w:rsidP="00C80E3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5F29312E" w14:textId="2F848513" w:rsidR="00C80E3F" w:rsidRPr="005B2FA9" w:rsidRDefault="00564137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9170A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19170A"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  <w:tc>
          <w:tcPr>
            <w:tcW w:w="151" w:type="pct"/>
          </w:tcPr>
          <w:p w14:paraId="4A50AE04" w14:textId="77777777" w:rsidR="00C80E3F" w:rsidRPr="005B2FA9" w:rsidRDefault="00C80E3F" w:rsidP="00C80E3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430B668" w14:textId="196B2F3D" w:rsidR="00C80E3F" w:rsidRPr="005B2FA9" w:rsidRDefault="00D677F2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264</w:t>
            </w:r>
          </w:p>
        </w:tc>
      </w:tr>
      <w:tr w:rsidR="00C80E3F" w:rsidRPr="005B2FA9" w14:paraId="17AAA9A6" w14:textId="77777777" w:rsidTr="006E5F2D">
        <w:tc>
          <w:tcPr>
            <w:tcW w:w="3513" w:type="pct"/>
          </w:tcPr>
          <w:p w14:paraId="6CA8567E" w14:textId="77777777" w:rsidR="00C80E3F" w:rsidRPr="005B2FA9" w:rsidRDefault="00C80E3F" w:rsidP="00C80E3F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" w:type="pct"/>
          </w:tcPr>
          <w:p w14:paraId="154C7F02" w14:textId="77777777" w:rsidR="00C80E3F" w:rsidRPr="005B2FA9" w:rsidRDefault="00C80E3F" w:rsidP="00C80E3F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2B13436" w14:textId="00DC1BAF" w:rsidR="00C80E3F" w:rsidRPr="005B2FA9" w:rsidRDefault="0019170A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6,503</w:t>
            </w:r>
          </w:p>
        </w:tc>
        <w:tc>
          <w:tcPr>
            <w:tcW w:w="151" w:type="pct"/>
          </w:tcPr>
          <w:p w14:paraId="532CD634" w14:textId="77777777" w:rsidR="00C80E3F" w:rsidRPr="005B2FA9" w:rsidRDefault="00C80E3F" w:rsidP="00C80E3F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A2279E1" w14:textId="6CEA9C94" w:rsidR="00C80E3F" w:rsidRPr="005B2FA9" w:rsidRDefault="00C80E3F" w:rsidP="00C80E3F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7,429</w:t>
            </w:r>
          </w:p>
        </w:tc>
      </w:tr>
    </w:tbl>
    <w:p w14:paraId="0AD10451" w14:textId="77777777" w:rsidR="008C2872" w:rsidRPr="005B2FA9" w:rsidRDefault="008C2872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9F57887" w14:textId="5007D615" w:rsidR="00505BC3" w:rsidRPr="005B2FA9" w:rsidRDefault="00505BC3" w:rsidP="00505BC3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191D9AC1" w14:textId="77777777" w:rsidR="00505BC3" w:rsidRPr="005B2FA9" w:rsidRDefault="00505BC3" w:rsidP="00505BC3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C68B13" w14:textId="77777777" w:rsidR="00505BC3" w:rsidRPr="005B2FA9" w:rsidRDefault="00505BC3" w:rsidP="00505BC3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5B2FA9">
        <w:rPr>
          <w:rFonts w:ascii="Angsana New" w:hAnsi="Angsana New"/>
          <w:sz w:val="30"/>
          <w:szCs w:val="30"/>
          <w:cs/>
        </w:rPr>
        <w:t>ในการประชุม</w:t>
      </w:r>
      <w:r w:rsidRPr="005B2FA9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5B2FA9">
        <w:rPr>
          <w:rFonts w:ascii="Angsana New" w:hAnsi="Angsana New"/>
          <w:sz w:val="30"/>
          <w:szCs w:val="30"/>
          <w:cs/>
        </w:rPr>
        <w:t xml:space="preserve">ของบริษัท เมื่อวันที่ </w:t>
      </w:r>
      <w:r w:rsidRPr="005B2FA9">
        <w:rPr>
          <w:rFonts w:ascii="Angsana New" w:hAnsi="Angsana New"/>
          <w:sz w:val="30"/>
          <w:szCs w:val="30"/>
        </w:rPr>
        <w:t>20</w:t>
      </w:r>
      <w:r w:rsidRPr="005B2FA9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5B2FA9">
        <w:rPr>
          <w:rFonts w:ascii="Angsana New" w:hAnsi="Angsana New"/>
          <w:sz w:val="30"/>
          <w:szCs w:val="30"/>
        </w:rPr>
        <w:t>2568</w:t>
      </w:r>
      <w:r w:rsidRPr="005B2FA9">
        <w:rPr>
          <w:rFonts w:ascii="Angsana New" w:hAnsi="Angsana New"/>
          <w:sz w:val="30"/>
          <w:szCs w:val="30"/>
          <w:cs/>
        </w:rPr>
        <w:t xml:space="preserve"> คณะกรรมการได้มีมติอนุมัติดังนี้</w:t>
      </w:r>
    </w:p>
    <w:p w14:paraId="1ED20AC8" w14:textId="77777777" w:rsidR="00505BC3" w:rsidRPr="005B2FA9" w:rsidRDefault="00505BC3" w:rsidP="00505BC3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AF45AF1" w14:textId="77777777" w:rsidR="00505BC3" w:rsidRPr="005B2FA9" w:rsidRDefault="00505BC3" w:rsidP="00505BC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2FA9">
        <w:rPr>
          <w:rFonts w:ascii="Angsana New" w:hAnsi="Angsana New"/>
          <w:sz w:val="30"/>
          <w:szCs w:val="30"/>
          <w:cs/>
        </w:rPr>
        <w:t>การแปรสภาพเป็นบริษัทมหาชน</w:t>
      </w:r>
      <w:r w:rsidRPr="005B2FA9">
        <w:rPr>
          <w:rFonts w:ascii="Angsana New" w:hAnsi="Angsana New" w:hint="cs"/>
          <w:sz w:val="30"/>
          <w:szCs w:val="30"/>
          <w:cs/>
        </w:rPr>
        <w:t xml:space="preserve"> การแก้ไขชื่อบริษัท </w:t>
      </w:r>
      <w:r w:rsidRPr="005B2FA9">
        <w:rPr>
          <w:rFonts w:ascii="Angsana New" w:hAnsi="Angsana New"/>
          <w:sz w:val="30"/>
          <w:szCs w:val="30"/>
          <w:cs/>
        </w:rPr>
        <w:t xml:space="preserve"> การออกและเสนอขายหุ้นสามัญต่อประชาชนเป็นครั้งแรกและการนำหุ้นสามัญของบริษัทเข้าจดทะเบียนเป็นหลักทรัพย์จดทะเบียนในตลาดหลักทรัพย์แห่งประเทศไทย </w:t>
      </w:r>
      <w:r w:rsidRPr="005B2FA9">
        <w:rPr>
          <w:rFonts w:ascii="Angsana New" w:hAnsi="Angsana New"/>
          <w:sz w:val="30"/>
          <w:szCs w:val="30"/>
        </w:rPr>
        <w:t>(</w:t>
      </w:r>
      <w:r w:rsidRPr="005B2FA9">
        <w:rPr>
          <w:rFonts w:ascii="Angsana New" w:hAnsi="Angsana New" w:hint="cs"/>
          <w:sz w:val="30"/>
          <w:szCs w:val="30"/>
          <w:cs/>
        </w:rPr>
        <w:t>ตลาดหลักทรัพย์ เอ็ม เอ ไอ</w:t>
      </w:r>
      <w:r w:rsidRPr="005B2FA9">
        <w:rPr>
          <w:rFonts w:ascii="Angsana New" w:hAnsi="Angsana New"/>
          <w:sz w:val="30"/>
          <w:szCs w:val="30"/>
        </w:rPr>
        <w:t>)</w:t>
      </w:r>
    </w:p>
    <w:p w14:paraId="0B51C9EA" w14:textId="77777777" w:rsidR="00505BC3" w:rsidRPr="005B2FA9" w:rsidRDefault="00505BC3" w:rsidP="00505BC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2FA9">
        <w:rPr>
          <w:rFonts w:ascii="Angsana New" w:hAnsi="Angsana New"/>
          <w:sz w:val="30"/>
          <w:szCs w:val="30"/>
          <w:cs/>
        </w:rPr>
        <w:t xml:space="preserve">การเปลี่ยนแปลงมูลค่าหุ้นที่ตราไว้ของบริษัท จากเดิมหุ้นละ </w:t>
      </w:r>
      <w:r w:rsidRPr="005B2FA9">
        <w:rPr>
          <w:rFonts w:ascii="Angsana New" w:hAnsi="Angsana New"/>
          <w:sz w:val="30"/>
          <w:szCs w:val="30"/>
        </w:rPr>
        <w:t xml:space="preserve">5 </w:t>
      </w:r>
      <w:r w:rsidRPr="005B2FA9">
        <w:rPr>
          <w:rFonts w:ascii="Angsana New" w:hAnsi="Angsana New"/>
          <w:sz w:val="30"/>
          <w:szCs w:val="30"/>
          <w:cs/>
        </w:rPr>
        <w:t xml:space="preserve">บาท เป็นมูลค่าที่ตราไว้หุ้นละ </w:t>
      </w:r>
      <w:r w:rsidRPr="005B2FA9">
        <w:rPr>
          <w:rFonts w:ascii="Angsana New" w:hAnsi="Angsana New"/>
          <w:sz w:val="30"/>
          <w:szCs w:val="30"/>
        </w:rPr>
        <w:t xml:space="preserve">0.50 </w:t>
      </w:r>
      <w:r w:rsidRPr="005B2FA9">
        <w:rPr>
          <w:rFonts w:ascii="Angsana New" w:hAnsi="Angsana New"/>
          <w:sz w:val="30"/>
          <w:szCs w:val="30"/>
          <w:cs/>
        </w:rPr>
        <w:t>บาท</w:t>
      </w:r>
      <w:r w:rsidRPr="005B2FA9">
        <w:rPr>
          <w:rFonts w:ascii="Angsana New" w:hAnsi="Angsana New"/>
          <w:sz w:val="30"/>
          <w:szCs w:val="30"/>
        </w:rPr>
        <w:t> </w:t>
      </w:r>
      <w:r w:rsidRPr="005B2FA9">
        <w:rPr>
          <w:rFonts w:ascii="Angsana New" w:hAnsi="Angsana New"/>
          <w:sz w:val="30"/>
          <w:szCs w:val="30"/>
          <w:cs/>
        </w:rPr>
        <w:t xml:space="preserve"> ซึ่งจะทำให้จำนวนหุ้นของบริษัทเพิ่มจากเดิม </w:t>
      </w:r>
      <w:r w:rsidRPr="005B2FA9">
        <w:rPr>
          <w:rFonts w:ascii="Angsana New" w:hAnsi="Angsana New"/>
          <w:sz w:val="30"/>
          <w:szCs w:val="30"/>
        </w:rPr>
        <w:t xml:space="preserve">14 </w:t>
      </w:r>
      <w:r w:rsidRPr="005B2FA9">
        <w:rPr>
          <w:rFonts w:ascii="Angsana New" w:hAnsi="Angsana New"/>
          <w:sz w:val="30"/>
          <w:szCs w:val="30"/>
          <w:cs/>
        </w:rPr>
        <w:t xml:space="preserve">ล้านหุ้น เป็น </w:t>
      </w:r>
      <w:r w:rsidRPr="005B2FA9">
        <w:rPr>
          <w:rFonts w:ascii="Angsana New" w:hAnsi="Angsana New"/>
          <w:sz w:val="30"/>
          <w:szCs w:val="30"/>
        </w:rPr>
        <w:t xml:space="preserve">140 </w:t>
      </w:r>
      <w:r w:rsidRPr="005B2FA9">
        <w:rPr>
          <w:rFonts w:ascii="Angsana New" w:hAnsi="Angsana New"/>
          <w:sz w:val="30"/>
          <w:szCs w:val="30"/>
          <w:cs/>
        </w:rPr>
        <w:t>ล้านหุ้น</w:t>
      </w:r>
    </w:p>
    <w:p w14:paraId="5BBBBAF2" w14:textId="77777777" w:rsidR="00505BC3" w:rsidRPr="005B2FA9" w:rsidRDefault="00505BC3" w:rsidP="00505BC3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B2FA9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การเพิ่มทุนจดทะเบียนของบริษัทจำนวน </w:t>
      </w:r>
      <w:r w:rsidRPr="005B2FA9">
        <w:rPr>
          <w:rFonts w:ascii="Angsana New" w:hAnsi="Angsana New"/>
          <w:sz w:val="30"/>
          <w:szCs w:val="30"/>
        </w:rPr>
        <w:t xml:space="preserve">60 </w:t>
      </w:r>
      <w:r w:rsidRPr="005B2FA9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5B2FA9">
        <w:rPr>
          <w:rFonts w:ascii="Angsana New" w:hAnsi="Angsana New"/>
          <w:sz w:val="30"/>
          <w:szCs w:val="30"/>
        </w:rPr>
        <w:t xml:space="preserve">0.50 </w:t>
      </w:r>
      <w:r w:rsidRPr="005B2FA9">
        <w:rPr>
          <w:rFonts w:ascii="Angsana New" w:hAnsi="Angsana New"/>
          <w:sz w:val="30"/>
          <w:szCs w:val="30"/>
          <w:cs/>
        </w:rPr>
        <w:t>บาท รวมเป็นจำนวนเงินทั้งหมด</w:t>
      </w:r>
      <w:r w:rsidRPr="005B2FA9">
        <w:rPr>
          <w:rFonts w:ascii="Angsana New" w:hAnsi="Angsana New"/>
          <w:sz w:val="30"/>
          <w:szCs w:val="30"/>
        </w:rPr>
        <w:t xml:space="preserve"> 30 </w:t>
      </w:r>
      <w:r w:rsidRPr="005B2FA9">
        <w:rPr>
          <w:rFonts w:ascii="Angsana New" w:hAnsi="Angsana New"/>
          <w:sz w:val="30"/>
          <w:szCs w:val="30"/>
          <w:cs/>
        </w:rPr>
        <w:t xml:space="preserve">ล้านบาท ซึ่งจะทำให้จำนวนหุ้นของบริษัทจากเดิม </w:t>
      </w:r>
      <w:r w:rsidRPr="005B2FA9">
        <w:rPr>
          <w:rFonts w:ascii="Angsana New" w:hAnsi="Angsana New"/>
          <w:sz w:val="30"/>
          <w:szCs w:val="30"/>
        </w:rPr>
        <w:t xml:space="preserve">140  </w:t>
      </w:r>
      <w:r w:rsidRPr="005B2FA9">
        <w:rPr>
          <w:rFonts w:ascii="Angsana New" w:hAnsi="Angsana New"/>
          <w:sz w:val="30"/>
          <w:szCs w:val="30"/>
          <w:cs/>
        </w:rPr>
        <w:t xml:space="preserve">ล้านหุ้น เป็น </w:t>
      </w:r>
      <w:r w:rsidRPr="005B2FA9">
        <w:rPr>
          <w:rFonts w:ascii="Angsana New" w:hAnsi="Angsana New"/>
          <w:sz w:val="30"/>
          <w:szCs w:val="30"/>
        </w:rPr>
        <w:t xml:space="preserve">200  </w:t>
      </w:r>
      <w:r w:rsidRPr="005B2FA9">
        <w:rPr>
          <w:rFonts w:ascii="Angsana New" w:hAnsi="Angsana New"/>
          <w:sz w:val="30"/>
          <w:szCs w:val="30"/>
          <w:cs/>
        </w:rPr>
        <w:t xml:space="preserve">ล้านหุ้น </w:t>
      </w:r>
    </w:p>
    <w:p w14:paraId="425C4694" w14:textId="77777777" w:rsidR="0052707D" w:rsidRDefault="0052707D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AFAD4EC" w14:textId="77777777" w:rsidR="00CE5261" w:rsidRDefault="00CE5261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D9E6410" w14:textId="77777777" w:rsidR="00CE5261" w:rsidRDefault="00CE5261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402F3C2" w14:textId="77777777" w:rsidR="00CE5261" w:rsidRDefault="00CE5261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1DA2A33" w14:textId="77777777" w:rsidR="00CE5261" w:rsidRPr="005B2FA9" w:rsidRDefault="00CE5261" w:rsidP="005021D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CF4B8F" w14:textId="4DA2184F" w:rsidR="000B0704" w:rsidRPr="005B2FA9" w:rsidRDefault="000B0704" w:rsidP="009826DD">
      <w:pPr>
        <w:pStyle w:val="ListParagraph"/>
        <w:numPr>
          <w:ilvl w:val="0"/>
          <w:numId w:val="3"/>
        </w:numPr>
        <w:tabs>
          <w:tab w:val="clear" w:pos="227"/>
          <w:tab w:val="clear" w:pos="454"/>
          <w:tab w:val="clear" w:pos="518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การจัดประเภท</w:t>
      </w:r>
      <w:r w:rsidR="00133D0B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รายการ</w:t>
      </w:r>
      <w:r w:rsidRPr="005B2FA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ใหม่</w:t>
      </w:r>
    </w:p>
    <w:p w14:paraId="5292A1FD" w14:textId="77777777" w:rsidR="000B0704" w:rsidRPr="00356F1D" w:rsidRDefault="000B0704" w:rsidP="00356F1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45DFAD" w14:textId="47C538E4" w:rsidR="00356F1D" w:rsidRPr="00356F1D" w:rsidRDefault="00356F1D" w:rsidP="00356F1D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56F1D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Pr="00356F1D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66</w:t>
      </w:r>
      <w:r w:rsidRPr="00356F1D">
        <w:rPr>
          <w:rFonts w:asciiTheme="majorBidi" w:hAnsiTheme="majorBidi" w:cstheme="majorBidi"/>
          <w:sz w:val="30"/>
          <w:szCs w:val="30"/>
        </w:rPr>
        <w:t xml:space="preserve">  </w:t>
      </w:r>
      <w:r w:rsidRPr="00356F1D">
        <w:rPr>
          <w:rFonts w:asciiTheme="majorBidi" w:hAnsiTheme="majorBidi" w:cstheme="majorBidi" w:hint="cs"/>
          <w:sz w:val="30"/>
          <w:szCs w:val="30"/>
          <w:cs/>
        </w:rPr>
        <w:t xml:space="preserve">ซึ่งรวมอยู่ในงบการเงิน เพื่อวัตถุประสงค์ในการเปรียบเทียบของปี </w:t>
      </w:r>
      <w:r w:rsidRPr="00356F1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356F1D">
        <w:rPr>
          <w:rFonts w:asciiTheme="majorBidi" w:hAnsiTheme="majorBidi" w:cstheme="majorBidi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ได้มีการจัดประเภทรายการใหม่เพื่อให้สอดคล้องกับการนำเสนอในงบการเงินปี </w:t>
      </w:r>
      <w:r w:rsidRPr="00356F1D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356F1D">
        <w:rPr>
          <w:rFonts w:asciiTheme="majorBidi" w:hAnsiTheme="majorBidi" w:cstheme="majorBidi"/>
          <w:sz w:val="30"/>
          <w:szCs w:val="30"/>
        </w:rPr>
        <w:t xml:space="preserve"> </w:t>
      </w:r>
      <w:r w:rsidRPr="00356F1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16F262F" w14:textId="77777777" w:rsidR="005B6CA9" w:rsidRPr="005B2FA9" w:rsidRDefault="005B6CA9" w:rsidP="000B0704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270"/>
        <w:gridCol w:w="1799"/>
        <w:gridCol w:w="272"/>
        <w:gridCol w:w="1349"/>
        <w:gridCol w:w="272"/>
        <w:gridCol w:w="1618"/>
      </w:tblGrid>
      <w:tr w:rsidR="00276634" w:rsidRPr="005B2FA9" w14:paraId="4403AF41" w14:textId="77777777" w:rsidTr="00AC4173">
        <w:trPr>
          <w:trHeight w:val="344"/>
          <w:tblHeader/>
        </w:trPr>
        <w:tc>
          <w:tcPr>
            <w:tcW w:w="1961" w:type="pct"/>
          </w:tcPr>
          <w:p w14:paraId="13325B88" w14:textId="7037587E" w:rsidR="00276634" w:rsidRPr="005B2FA9" w:rsidRDefault="009D5C05" w:rsidP="00AC41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47" w:type="pct"/>
          </w:tcPr>
          <w:p w14:paraId="0DEE2130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5"/>
          </w:tcPr>
          <w:p w14:paraId="037BEB6F" w14:textId="77777777" w:rsidR="00276634" w:rsidRPr="00392EFE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92E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76634" w:rsidRPr="009D5C05" w14:paraId="622586D4" w14:textId="77777777" w:rsidTr="00AC4173">
        <w:trPr>
          <w:trHeight w:val="344"/>
          <w:tblHeader/>
        </w:trPr>
        <w:tc>
          <w:tcPr>
            <w:tcW w:w="1961" w:type="pct"/>
          </w:tcPr>
          <w:p w14:paraId="5C6737B7" w14:textId="4BF8D2D9" w:rsidR="00276634" w:rsidRPr="005B2FA9" w:rsidRDefault="00373804" w:rsidP="008C6DA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ณ 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7ED13EEB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3C67BC9A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D5C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148" w:type="pct"/>
          </w:tcPr>
          <w:p w14:paraId="72BB23E7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14:paraId="105D4B75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C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8" w:type="pct"/>
          </w:tcPr>
          <w:p w14:paraId="662488C4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pct"/>
          </w:tcPr>
          <w:p w14:paraId="229FA910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5C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276634" w:rsidRPr="005B2FA9" w14:paraId="28A0172E" w14:textId="77777777" w:rsidTr="00AC4173">
        <w:trPr>
          <w:tblHeader/>
        </w:trPr>
        <w:tc>
          <w:tcPr>
            <w:tcW w:w="1961" w:type="pct"/>
            <w:vAlign w:val="center"/>
          </w:tcPr>
          <w:p w14:paraId="54B25FD0" w14:textId="77777777" w:rsidR="00276634" w:rsidRPr="005B2FA9" w:rsidRDefault="00276634" w:rsidP="00AC41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A127E82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2" w:type="pct"/>
            <w:gridSpan w:val="5"/>
          </w:tcPr>
          <w:p w14:paraId="128C3A2A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6634" w:rsidRPr="005B2FA9" w14:paraId="4F22A93A" w14:textId="77777777" w:rsidTr="00AC4173">
        <w:tc>
          <w:tcPr>
            <w:tcW w:w="1961" w:type="pct"/>
          </w:tcPr>
          <w:p w14:paraId="20A602D9" w14:textId="7F560C5B" w:rsidR="00276634" w:rsidRPr="005B2FA9" w:rsidRDefault="00276634" w:rsidP="00AC4173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1BC80F15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64F760B5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145F5EC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3F7FD01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BB1F7E5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pct"/>
          </w:tcPr>
          <w:p w14:paraId="457FB3D4" w14:textId="77777777" w:rsidR="00276634" w:rsidRPr="005B2FA9" w:rsidRDefault="00276634" w:rsidP="00AC4173">
            <w:pPr>
              <w:pStyle w:val="BodyText"/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276634" w:rsidRPr="005B2FA9" w14:paraId="7FFCAD2E" w14:textId="77777777" w:rsidTr="00AC4173">
        <w:trPr>
          <w:trHeight w:val="164"/>
        </w:trPr>
        <w:tc>
          <w:tcPr>
            <w:tcW w:w="1961" w:type="pct"/>
          </w:tcPr>
          <w:p w14:paraId="7FC2EE68" w14:textId="77777777" w:rsidR="00276634" w:rsidRPr="005B2FA9" w:rsidRDefault="00276634" w:rsidP="00AC417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7" w:type="pct"/>
          </w:tcPr>
          <w:p w14:paraId="744111E6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7F58AA26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13,966</w:t>
            </w:r>
          </w:p>
        </w:tc>
        <w:tc>
          <w:tcPr>
            <w:tcW w:w="148" w:type="pct"/>
          </w:tcPr>
          <w:p w14:paraId="07846EEA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</w:tcPr>
          <w:p w14:paraId="7E9FCB44" w14:textId="77777777" w:rsidR="00276634" w:rsidRPr="005B2FA9" w:rsidRDefault="00276634" w:rsidP="00AC4173">
            <w:pPr>
              <w:pStyle w:val="BodyText"/>
              <w:tabs>
                <w:tab w:val="decimal" w:pos="118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(6,000)</w:t>
            </w:r>
          </w:p>
        </w:tc>
        <w:tc>
          <w:tcPr>
            <w:tcW w:w="148" w:type="pct"/>
          </w:tcPr>
          <w:p w14:paraId="5345DBC0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pct"/>
          </w:tcPr>
          <w:p w14:paraId="3A0C2BE4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7,966</w:t>
            </w:r>
          </w:p>
        </w:tc>
      </w:tr>
      <w:tr w:rsidR="00276634" w:rsidRPr="005B2FA9" w14:paraId="3B456A36" w14:textId="77777777" w:rsidTr="00AC4173">
        <w:trPr>
          <w:trHeight w:val="164"/>
        </w:trPr>
        <w:tc>
          <w:tcPr>
            <w:tcW w:w="1961" w:type="pct"/>
          </w:tcPr>
          <w:p w14:paraId="1B8CB85F" w14:textId="77777777" w:rsidR="00276634" w:rsidRPr="005B2FA9" w:rsidRDefault="00276634" w:rsidP="00AC417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เงินฝากสถาบันการเงินที่ใช้เป็</w:t>
            </w:r>
            <w:r w:rsidRPr="005B2FA9"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47" w:type="pct"/>
          </w:tcPr>
          <w:p w14:paraId="0089D554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0" w:type="pct"/>
          </w:tcPr>
          <w:p w14:paraId="42C9AF90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-</w:t>
            </w:r>
          </w:p>
        </w:tc>
        <w:tc>
          <w:tcPr>
            <w:tcW w:w="148" w:type="pct"/>
          </w:tcPr>
          <w:p w14:paraId="4E60FC0F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</w:tcPr>
          <w:p w14:paraId="79B29B18" w14:textId="77777777" w:rsidR="00276634" w:rsidRPr="005B2FA9" w:rsidRDefault="00276634" w:rsidP="00AC4173">
            <w:pPr>
              <w:pStyle w:val="BodyText"/>
              <w:tabs>
                <w:tab w:val="decimal" w:pos="118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6,000</w:t>
            </w:r>
          </w:p>
        </w:tc>
        <w:tc>
          <w:tcPr>
            <w:tcW w:w="148" w:type="pct"/>
          </w:tcPr>
          <w:p w14:paraId="53F4EB24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1" w:type="pct"/>
          </w:tcPr>
          <w:p w14:paraId="75EDB4FE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5B2FA9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  <w:tr w:rsidR="00276634" w:rsidRPr="005B2FA9" w14:paraId="373FB1E1" w14:textId="77777777" w:rsidTr="00AC4173">
        <w:tc>
          <w:tcPr>
            <w:tcW w:w="1961" w:type="pct"/>
          </w:tcPr>
          <w:p w14:paraId="71086FDB" w14:textId="77777777" w:rsidR="00276634" w:rsidRPr="005B2FA9" w:rsidRDefault="00276634" w:rsidP="00AC4173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BB82762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0" w:type="pct"/>
          </w:tcPr>
          <w:p w14:paraId="12CBBA23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CB09AF8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E35F629" w14:textId="77777777" w:rsidR="00276634" w:rsidRPr="005B2FA9" w:rsidRDefault="00276634" w:rsidP="00AC4173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</w:t>
            </w:r>
            <w:r w:rsidRPr="005B2F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-</w:t>
            </w:r>
          </w:p>
        </w:tc>
        <w:tc>
          <w:tcPr>
            <w:tcW w:w="148" w:type="pct"/>
          </w:tcPr>
          <w:p w14:paraId="4731431C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1" w:type="pct"/>
          </w:tcPr>
          <w:p w14:paraId="47E85633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2197C5EE" w14:textId="77777777" w:rsidR="00276634" w:rsidRPr="005B2FA9" w:rsidRDefault="00276634" w:rsidP="00276634">
      <w:pPr>
        <w:rPr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70"/>
        <w:gridCol w:w="1709"/>
        <w:gridCol w:w="272"/>
        <w:gridCol w:w="1441"/>
        <w:gridCol w:w="272"/>
        <w:gridCol w:w="1706"/>
      </w:tblGrid>
      <w:tr w:rsidR="00276634" w:rsidRPr="005B2FA9" w14:paraId="1FA9C921" w14:textId="77777777" w:rsidTr="00AC4173">
        <w:trPr>
          <w:trHeight w:val="344"/>
          <w:tblHeader/>
        </w:trPr>
        <w:tc>
          <w:tcPr>
            <w:tcW w:w="1912" w:type="pct"/>
          </w:tcPr>
          <w:p w14:paraId="5690EFFC" w14:textId="75D58DF9" w:rsidR="00276634" w:rsidRPr="005B2FA9" w:rsidRDefault="009D5C05" w:rsidP="00AC41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7" w:type="pct"/>
          </w:tcPr>
          <w:p w14:paraId="11537D0D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1" w:type="pct"/>
            <w:gridSpan w:val="5"/>
          </w:tcPr>
          <w:p w14:paraId="4AF121C8" w14:textId="77777777" w:rsidR="00276634" w:rsidRPr="00392EFE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2EF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276634" w:rsidRPr="009D5C05" w14:paraId="12D0BEE3" w14:textId="77777777" w:rsidTr="00AC4173">
        <w:trPr>
          <w:trHeight w:val="344"/>
          <w:tblHeader/>
        </w:trPr>
        <w:tc>
          <w:tcPr>
            <w:tcW w:w="1912" w:type="pct"/>
          </w:tcPr>
          <w:p w14:paraId="4F95B7CD" w14:textId="2CC70CC3" w:rsidR="00276634" w:rsidRPr="005B2FA9" w:rsidRDefault="009D5C05" w:rsidP="00AC41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สำหรับปีสิ้นสุดวันที่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5B2FA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B2FA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7" w:type="pct"/>
          </w:tcPr>
          <w:p w14:paraId="3DB911E2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7FEFDFD8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9D5C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ก่อนจัดประเภทใหม่</w:t>
            </w:r>
          </w:p>
        </w:tc>
        <w:tc>
          <w:tcPr>
            <w:tcW w:w="148" w:type="pct"/>
          </w:tcPr>
          <w:p w14:paraId="306B4C05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1F501AAF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5C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48" w:type="pct"/>
          </w:tcPr>
          <w:p w14:paraId="5F1C6E42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</w:tcPr>
          <w:p w14:paraId="60BECD24" w14:textId="77777777" w:rsidR="00276634" w:rsidRPr="009D5C05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D5C0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หลังจัดประเภทใหม่</w:t>
            </w:r>
          </w:p>
        </w:tc>
      </w:tr>
      <w:tr w:rsidR="00276634" w:rsidRPr="005B2FA9" w14:paraId="5A0DFF9C" w14:textId="77777777" w:rsidTr="00144707">
        <w:trPr>
          <w:trHeight w:val="182"/>
          <w:tblHeader/>
        </w:trPr>
        <w:tc>
          <w:tcPr>
            <w:tcW w:w="1912" w:type="pct"/>
            <w:vAlign w:val="center"/>
          </w:tcPr>
          <w:p w14:paraId="6D37D803" w14:textId="77777777" w:rsidR="00276634" w:rsidRPr="005B2FA9" w:rsidRDefault="00276634" w:rsidP="00AC417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66EB38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41" w:type="pct"/>
            <w:gridSpan w:val="5"/>
          </w:tcPr>
          <w:p w14:paraId="115A8E33" w14:textId="77777777" w:rsidR="00276634" w:rsidRPr="005B2FA9" w:rsidRDefault="00276634" w:rsidP="00AC417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B2FA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76634" w:rsidRPr="005B2FA9" w14:paraId="0104BDD1" w14:textId="77777777" w:rsidTr="00AC4173">
        <w:trPr>
          <w:trHeight w:val="164"/>
        </w:trPr>
        <w:tc>
          <w:tcPr>
            <w:tcW w:w="1912" w:type="pct"/>
          </w:tcPr>
          <w:p w14:paraId="4ACBD6E3" w14:textId="77777777" w:rsidR="00276634" w:rsidRPr="005B2FA9" w:rsidRDefault="00276634" w:rsidP="00AC417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7" w:type="pct"/>
          </w:tcPr>
          <w:p w14:paraId="08FF90B2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</w:tcPr>
          <w:p w14:paraId="4F5EA20D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481,799</w:t>
            </w:r>
          </w:p>
        </w:tc>
        <w:tc>
          <w:tcPr>
            <w:tcW w:w="148" w:type="pct"/>
          </w:tcPr>
          <w:p w14:paraId="7C7BBF0F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325DA9B2" w14:textId="77777777" w:rsidR="00276634" w:rsidRPr="005B2FA9" w:rsidRDefault="00276634" w:rsidP="00AC4173">
            <w:pPr>
              <w:pStyle w:val="BodyText"/>
              <w:tabs>
                <w:tab w:val="decimal" w:pos="118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(1,524)</w:t>
            </w:r>
          </w:p>
        </w:tc>
        <w:tc>
          <w:tcPr>
            <w:tcW w:w="148" w:type="pct"/>
          </w:tcPr>
          <w:p w14:paraId="4E43E642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DE54E97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480,275</w:t>
            </w:r>
          </w:p>
        </w:tc>
      </w:tr>
      <w:tr w:rsidR="00276634" w:rsidRPr="005B2FA9" w14:paraId="16DF1BAA" w14:textId="77777777" w:rsidTr="00AC4173">
        <w:trPr>
          <w:trHeight w:val="164"/>
        </w:trPr>
        <w:tc>
          <w:tcPr>
            <w:tcW w:w="1912" w:type="pct"/>
          </w:tcPr>
          <w:p w14:paraId="2DF2AEED" w14:textId="77777777" w:rsidR="00276634" w:rsidRPr="005B2FA9" w:rsidRDefault="00276634" w:rsidP="00AC417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47" w:type="pct"/>
          </w:tcPr>
          <w:p w14:paraId="522D962F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39E7777B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27,012</w:t>
            </w:r>
          </w:p>
        </w:tc>
        <w:tc>
          <w:tcPr>
            <w:tcW w:w="148" w:type="pct"/>
          </w:tcPr>
          <w:p w14:paraId="7FDF8923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</w:tcPr>
          <w:p w14:paraId="3D9D13A7" w14:textId="77777777" w:rsidR="00276634" w:rsidRPr="005B2FA9" w:rsidRDefault="00276634" w:rsidP="00AC4173">
            <w:pPr>
              <w:pStyle w:val="BodyText"/>
              <w:tabs>
                <w:tab w:val="decimal" w:pos="118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(612)</w:t>
            </w:r>
          </w:p>
        </w:tc>
        <w:tc>
          <w:tcPr>
            <w:tcW w:w="148" w:type="pct"/>
          </w:tcPr>
          <w:p w14:paraId="4E07C4F5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B1BDC4C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26,400</w:t>
            </w:r>
          </w:p>
        </w:tc>
      </w:tr>
      <w:tr w:rsidR="00276634" w:rsidRPr="005B2FA9" w14:paraId="72052B51" w14:textId="77777777" w:rsidTr="00AC4173">
        <w:trPr>
          <w:trHeight w:val="164"/>
        </w:trPr>
        <w:tc>
          <w:tcPr>
            <w:tcW w:w="1912" w:type="pct"/>
          </w:tcPr>
          <w:p w14:paraId="08350A40" w14:textId="77777777" w:rsidR="00276634" w:rsidRPr="005B2FA9" w:rsidRDefault="00276634" w:rsidP="00AC4173">
            <w:pPr>
              <w:pStyle w:val="BodyText"/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7" w:type="pct"/>
          </w:tcPr>
          <w:p w14:paraId="75D6E348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</w:tcPr>
          <w:p w14:paraId="4FDA3D89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21,626</w:t>
            </w:r>
          </w:p>
        </w:tc>
        <w:tc>
          <w:tcPr>
            <w:tcW w:w="148" w:type="pct"/>
          </w:tcPr>
          <w:p w14:paraId="02779EB2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</w:tcPr>
          <w:p w14:paraId="420FB1AF" w14:textId="77777777" w:rsidR="00276634" w:rsidRPr="005B2FA9" w:rsidRDefault="00276634" w:rsidP="00AC4173">
            <w:pPr>
              <w:pStyle w:val="BodyText"/>
              <w:tabs>
                <w:tab w:val="decimal" w:pos="118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1,523</w:t>
            </w:r>
          </w:p>
        </w:tc>
        <w:tc>
          <w:tcPr>
            <w:tcW w:w="148" w:type="pct"/>
          </w:tcPr>
          <w:p w14:paraId="6F20680E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</w:tcPr>
          <w:p w14:paraId="4944DDFE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23,149</w:t>
            </w:r>
          </w:p>
        </w:tc>
      </w:tr>
      <w:tr w:rsidR="00276634" w:rsidRPr="005B2FA9" w14:paraId="5EF466DE" w14:textId="77777777" w:rsidTr="00AC4173">
        <w:tc>
          <w:tcPr>
            <w:tcW w:w="1912" w:type="pct"/>
          </w:tcPr>
          <w:p w14:paraId="4B5BBEA8" w14:textId="77777777" w:rsidR="00276634" w:rsidRPr="005B2FA9" w:rsidRDefault="00276634" w:rsidP="00AC4173">
            <w:pPr>
              <w:pStyle w:val="BodyText"/>
              <w:spacing w:after="0"/>
              <w:ind w:left="145" w:right="-131" w:hanging="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7" w:type="pct"/>
          </w:tcPr>
          <w:p w14:paraId="19AE132B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</w:tcPr>
          <w:p w14:paraId="46220DD2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2,885</w:t>
            </w:r>
          </w:p>
        </w:tc>
        <w:tc>
          <w:tcPr>
            <w:tcW w:w="148" w:type="pct"/>
          </w:tcPr>
          <w:p w14:paraId="237909C8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757904FC" w14:textId="77777777" w:rsidR="00276634" w:rsidRPr="005B2FA9" w:rsidRDefault="00276634" w:rsidP="00AC4173">
            <w:pPr>
              <w:pStyle w:val="BodyText"/>
              <w:tabs>
                <w:tab w:val="decimal" w:pos="1184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</w:rPr>
              <w:t>613</w:t>
            </w:r>
          </w:p>
        </w:tc>
        <w:tc>
          <w:tcPr>
            <w:tcW w:w="148" w:type="pct"/>
          </w:tcPr>
          <w:p w14:paraId="3EC134C1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pct"/>
          </w:tcPr>
          <w:p w14:paraId="151197AC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2FA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3,498</w:t>
            </w:r>
          </w:p>
        </w:tc>
      </w:tr>
      <w:tr w:rsidR="00276634" w:rsidRPr="005B2FA9" w14:paraId="66452FB9" w14:textId="77777777" w:rsidTr="00144707">
        <w:trPr>
          <w:trHeight w:val="90"/>
        </w:trPr>
        <w:tc>
          <w:tcPr>
            <w:tcW w:w="1912" w:type="pct"/>
          </w:tcPr>
          <w:p w14:paraId="611B3421" w14:textId="77777777" w:rsidR="00276634" w:rsidRPr="005B2FA9" w:rsidRDefault="00276634" w:rsidP="00AC4173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BABBBE3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1" w:type="pct"/>
          </w:tcPr>
          <w:p w14:paraId="3653F4DE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DE5B6CC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</w:tcPr>
          <w:p w14:paraId="00A29B43" w14:textId="77777777" w:rsidR="00276634" w:rsidRPr="005B2FA9" w:rsidRDefault="00276634" w:rsidP="00AC417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2FA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                 -</w:t>
            </w:r>
          </w:p>
        </w:tc>
        <w:tc>
          <w:tcPr>
            <w:tcW w:w="148" w:type="pct"/>
          </w:tcPr>
          <w:p w14:paraId="792B0312" w14:textId="77777777" w:rsidR="00276634" w:rsidRPr="005B2FA9" w:rsidRDefault="00276634" w:rsidP="00AC4173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pct"/>
          </w:tcPr>
          <w:p w14:paraId="0221D06A" w14:textId="77777777" w:rsidR="00276634" w:rsidRPr="005B2FA9" w:rsidRDefault="00276634" w:rsidP="00AC4173">
            <w:pPr>
              <w:pStyle w:val="BodyText"/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14:paraId="6BD2426E" w14:textId="6C90F4D1" w:rsidR="00B1247E" w:rsidRPr="005B2FA9" w:rsidRDefault="00B1247E" w:rsidP="000B0704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1CCAA3F" w14:textId="7514B0DF" w:rsidR="00B1247E" w:rsidRPr="00EC475E" w:rsidRDefault="00733873" w:rsidP="008C2872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B2FA9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D31898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5B2FA9">
        <w:rPr>
          <w:rFonts w:asciiTheme="majorBidi" w:hAnsiTheme="majorBidi" w:cstheme="majorBidi" w:hint="cs"/>
          <w:sz w:val="30"/>
          <w:szCs w:val="30"/>
          <w:cs/>
        </w:rPr>
        <w:t>มากกว่า</w:t>
      </w:r>
    </w:p>
    <w:sectPr w:rsidR="00B1247E" w:rsidRPr="00EC475E" w:rsidSect="00761BC2">
      <w:pgSz w:w="11907" w:h="16840" w:code="9"/>
      <w:pgMar w:top="691" w:right="1152" w:bottom="540" w:left="1152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56BDD" w14:textId="77777777" w:rsidR="00CA0938" w:rsidRDefault="00CA0938">
      <w:r>
        <w:separator/>
      </w:r>
    </w:p>
  </w:endnote>
  <w:endnote w:type="continuationSeparator" w:id="0">
    <w:p w14:paraId="4FAB9627" w14:textId="77777777" w:rsidR="00CA0938" w:rsidRDefault="00CA09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2010">
    <w:altName w:val="Calibri"/>
    <w:panose1 w:val="00000000000000000000"/>
    <w:charset w:val="4D"/>
    <w:family w:val="auto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3692B" w14:textId="3AB5FC64" w:rsidR="009B109F" w:rsidRPr="007A17E1" w:rsidRDefault="009B109F" w:rsidP="001A1530">
    <w:pPr>
      <w:pStyle w:val="Footer"/>
      <w:framePr w:w="5046" w:h="449" w:hRule="exact" w:wrap="around" w:vAnchor="text" w:hAnchor="page" w:x="3690" w:y="111"/>
      <w:ind w:firstLine="2340"/>
      <w:rPr>
        <w:rStyle w:val="PageNumber"/>
        <w:rFonts w:ascii="Angsana New" w:hAnsi="Angsana New" w:cs="Angsana New"/>
        <w:sz w:val="30"/>
        <w:szCs w:val="30"/>
      </w:rPr>
    </w:pP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7A17E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3</w:t>
    </w:r>
    <w:r w:rsidR="00803259" w:rsidRPr="00803259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7A17E1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0B168598" w14:textId="79BAA43C" w:rsidR="009B109F" w:rsidRPr="000F356A" w:rsidRDefault="009B109F" w:rsidP="00391EF1">
    <w:pPr>
      <w:pStyle w:val="Footer"/>
      <w:ind w:right="360"/>
      <w:rPr>
        <w:rFonts w:ascii="Angsana New" w:hAnsi="Angsana New"/>
        <w:i/>
        <w:iCs/>
        <w:sz w:val="26"/>
        <w:szCs w:val="2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58450" w14:textId="77777777" w:rsidR="00CA0938" w:rsidRDefault="00CA0938">
      <w:r>
        <w:separator/>
      </w:r>
    </w:p>
  </w:footnote>
  <w:footnote w:type="continuationSeparator" w:id="0">
    <w:p w14:paraId="7B75BAC5" w14:textId="77777777" w:rsidR="00CA0938" w:rsidRDefault="00CA09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635BD" w14:textId="428219DA" w:rsidR="009B109F" w:rsidRDefault="006655DF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 w:rsidRPr="006655DF">
      <w:rPr>
        <w:rFonts w:ascii="Angsana New" w:hAnsi="Angsana New"/>
        <w:b/>
        <w:bCs/>
        <w:sz w:val="32"/>
        <w:szCs w:val="32"/>
        <w:cs/>
      </w:rPr>
      <w:t>บริษัท เอ็นทีเอฟ อินเตอร์กรุ๊ป(ประเทศไทย) จำกัด</w:t>
    </w:r>
  </w:p>
  <w:p w14:paraId="03C856E0" w14:textId="77777777" w:rsidR="009B109F" w:rsidRDefault="009B109F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7B9803B" w14:textId="6B77AEC7" w:rsidR="009B109F" w:rsidRDefault="009B109F" w:rsidP="00A12D93">
    <w:pPr>
      <w:spacing w:line="240" w:lineRule="auto"/>
      <w:ind w:left="180" w:right="389" w:hanging="180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03259" w:rsidRPr="00803259">
      <w:rPr>
        <w:rFonts w:ascii="Angsana New" w:hAnsi="Angsana New"/>
        <w:b/>
        <w:bCs/>
        <w:sz w:val="32"/>
        <w:szCs w:val="32"/>
        <w:lang w:val="en-US"/>
      </w:rPr>
      <w:t>31</w:t>
    </w:r>
    <w:r w:rsidR="004A739A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4A739A">
      <w:rPr>
        <w:rFonts w:ascii="Angsana New" w:hAnsi="Angsana New"/>
        <w:b/>
        <w:bCs/>
        <w:sz w:val="32"/>
        <w:szCs w:val="32"/>
        <w:cs/>
        <w:lang w:val="en-US"/>
      </w:rPr>
      <w:t xml:space="preserve">ธันวาคม </w:t>
    </w:r>
    <w:r w:rsidR="00803259" w:rsidRPr="00803259">
      <w:rPr>
        <w:rFonts w:ascii="Angsana New" w:hAnsi="Angsana New"/>
        <w:b/>
        <w:bCs/>
        <w:sz w:val="32"/>
        <w:szCs w:val="32"/>
        <w:lang w:val="en-US"/>
      </w:rPr>
      <w:t>256</w:t>
    </w:r>
    <w:r w:rsidR="00621DD6">
      <w:rPr>
        <w:rFonts w:ascii="Angsana New" w:hAnsi="Angsana New"/>
        <w:b/>
        <w:bCs/>
        <w:sz w:val="32"/>
        <w:szCs w:val="32"/>
        <w:lang w:val="en-US"/>
      </w:rPr>
      <w:t>7</w:t>
    </w:r>
  </w:p>
  <w:p w14:paraId="62791B64" w14:textId="77777777" w:rsidR="009B109F" w:rsidRPr="00DD3E61" w:rsidRDefault="009B109F" w:rsidP="00CA3D6B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9A6BF0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7476A65"/>
    <w:multiLevelType w:val="multilevel"/>
    <w:tmpl w:val="41D2A1B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A7B3284"/>
    <w:multiLevelType w:val="hybridMultilevel"/>
    <w:tmpl w:val="F2CAD0E6"/>
    <w:lvl w:ilvl="0" w:tplc="064040A2">
      <w:start w:val="12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E562D3"/>
    <w:multiLevelType w:val="hybridMultilevel"/>
    <w:tmpl w:val="1066594E"/>
    <w:lvl w:ilvl="0" w:tplc="816C9FF8">
      <w:start w:val="9"/>
      <w:numFmt w:val="decimal"/>
      <w:lvlText w:val="%1"/>
      <w:lvlJc w:val="left"/>
      <w:pPr>
        <w:ind w:left="72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731728D"/>
    <w:multiLevelType w:val="hybridMultilevel"/>
    <w:tmpl w:val="E88CD182"/>
    <w:lvl w:ilvl="0" w:tplc="0409000F">
      <w:start w:val="1"/>
      <w:numFmt w:val="decimal"/>
      <w:lvlText w:val="%1."/>
      <w:lvlJc w:val="left"/>
      <w:pPr>
        <w:ind w:left="90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0" w15:restartNumberingAfterBreak="0">
    <w:nsid w:val="185C3160"/>
    <w:multiLevelType w:val="multilevel"/>
    <w:tmpl w:val="AF2CB1B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878"/>
        </w:tabs>
        <w:ind w:left="87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996C0A"/>
    <w:multiLevelType w:val="hybridMultilevel"/>
    <w:tmpl w:val="5CAE0278"/>
    <w:lvl w:ilvl="0" w:tplc="B44E9480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83FAAE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7" w15:restartNumberingAfterBreak="0">
    <w:nsid w:val="4D784B27"/>
    <w:multiLevelType w:val="hybridMultilevel"/>
    <w:tmpl w:val="31FC0D8C"/>
    <w:lvl w:ilvl="0" w:tplc="0409000F">
      <w:start w:val="1"/>
      <w:numFmt w:val="decimal"/>
      <w:lvlText w:val="%1"/>
      <w:lvlJc w:val="left"/>
      <w:pPr>
        <w:ind w:left="144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CD1352A"/>
    <w:multiLevelType w:val="hybridMultilevel"/>
    <w:tmpl w:val="3230D6B8"/>
    <w:lvl w:ilvl="0" w:tplc="F5F6988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D42A0E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B011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8217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0C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0064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4828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48A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505F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abstractNum w:abstractNumId="24" w15:restartNumberingAfterBreak="0">
    <w:nsid w:val="7F6C32BE"/>
    <w:multiLevelType w:val="hybridMultilevel"/>
    <w:tmpl w:val="084003AA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1521045205">
    <w:abstractNumId w:val="6"/>
  </w:num>
  <w:num w:numId="2" w16cid:durableId="1062096752">
    <w:abstractNumId w:val="18"/>
  </w:num>
  <w:num w:numId="3" w16cid:durableId="2046253735">
    <w:abstractNumId w:val="10"/>
  </w:num>
  <w:num w:numId="4" w16cid:durableId="1302154899">
    <w:abstractNumId w:val="21"/>
  </w:num>
  <w:num w:numId="5" w16cid:durableId="1330258306">
    <w:abstractNumId w:val="0"/>
  </w:num>
  <w:num w:numId="6" w16cid:durableId="2080050631">
    <w:abstractNumId w:val="17"/>
  </w:num>
  <w:num w:numId="7" w16cid:durableId="1326518363">
    <w:abstractNumId w:val="4"/>
  </w:num>
  <w:num w:numId="8" w16cid:durableId="1408843558">
    <w:abstractNumId w:val="23"/>
  </w:num>
  <w:num w:numId="9" w16cid:durableId="340816848">
    <w:abstractNumId w:val="13"/>
  </w:num>
  <w:num w:numId="10" w16cid:durableId="1957053579">
    <w:abstractNumId w:val="20"/>
  </w:num>
  <w:num w:numId="11" w16cid:durableId="1893035457">
    <w:abstractNumId w:val="19"/>
  </w:num>
  <w:num w:numId="12" w16cid:durableId="1009406055">
    <w:abstractNumId w:val="22"/>
  </w:num>
  <w:num w:numId="13" w16cid:durableId="1155335063">
    <w:abstractNumId w:val="15"/>
  </w:num>
  <w:num w:numId="14" w16cid:durableId="1162772049">
    <w:abstractNumId w:val="14"/>
  </w:num>
  <w:num w:numId="15" w16cid:durableId="1733578748">
    <w:abstractNumId w:val="1"/>
  </w:num>
  <w:num w:numId="16" w16cid:durableId="926233787">
    <w:abstractNumId w:val="2"/>
  </w:num>
  <w:num w:numId="17" w16cid:durableId="289634835">
    <w:abstractNumId w:val="5"/>
  </w:num>
  <w:num w:numId="18" w16cid:durableId="466122047">
    <w:abstractNumId w:val="16"/>
  </w:num>
  <w:num w:numId="19" w16cid:durableId="1988970903">
    <w:abstractNumId w:val="7"/>
  </w:num>
  <w:num w:numId="20" w16cid:durableId="1268849219">
    <w:abstractNumId w:val="12"/>
  </w:num>
  <w:num w:numId="21" w16cid:durableId="1510369478">
    <w:abstractNumId w:val="3"/>
  </w:num>
  <w:num w:numId="22" w16cid:durableId="1502548107">
    <w:abstractNumId w:val="11"/>
  </w:num>
  <w:num w:numId="23" w16cid:durableId="1586455357">
    <w:abstractNumId w:val="24"/>
  </w:num>
  <w:num w:numId="24" w16cid:durableId="1127234575">
    <w:abstractNumId w:val="9"/>
  </w:num>
  <w:num w:numId="25" w16cid:durableId="2028286907">
    <w:abstractNumId w:val="8"/>
  </w:num>
  <w:num w:numId="26" w16cid:durableId="1358773520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81"/>
    <w:rsid w:val="00000398"/>
    <w:rsid w:val="000004A7"/>
    <w:rsid w:val="000004E1"/>
    <w:rsid w:val="00000AD5"/>
    <w:rsid w:val="000010FF"/>
    <w:rsid w:val="00001168"/>
    <w:rsid w:val="000015A5"/>
    <w:rsid w:val="000016E3"/>
    <w:rsid w:val="00001C47"/>
    <w:rsid w:val="0000253A"/>
    <w:rsid w:val="00002A77"/>
    <w:rsid w:val="00002B5B"/>
    <w:rsid w:val="00002BA3"/>
    <w:rsid w:val="00003850"/>
    <w:rsid w:val="000039D3"/>
    <w:rsid w:val="00003A0C"/>
    <w:rsid w:val="00003C1F"/>
    <w:rsid w:val="00003DCB"/>
    <w:rsid w:val="00003E5A"/>
    <w:rsid w:val="0000455C"/>
    <w:rsid w:val="00004588"/>
    <w:rsid w:val="00004A2E"/>
    <w:rsid w:val="00004B5A"/>
    <w:rsid w:val="000053AE"/>
    <w:rsid w:val="00005528"/>
    <w:rsid w:val="00005B84"/>
    <w:rsid w:val="000062F6"/>
    <w:rsid w:val="00006F96"/>
    <w:rsid w:val="000074CE"/>
    <w:rsid w:val="00007EA9"/>
    <w:rsid w:val="00010922"/>
    <w:rsid w:val="00010A74"/>
    <w:rsid w:val="00010B54"/>
    <w:rsid w:val="00010CFC"/>
    <w:rsid w:val="0001113D"/>
    <w:rsid w:val="00011945"/>
    <w:rsid w:val="00011ADA"/>
    <w:rsid w:val="00012042"/>
    <w:rsid w:val="0001259E"/>
    <w:rsid w:val="00012CE6"/>
    <w:rsid w:val="00012FDB"/>
    <w:rsid w:val="000134CD"/>
    <w:rsid w:val="000135FA"/>
    <w:rsid w:val="000136A6"/>
    <w:rsid w:val="00013905"/>
    <w:rsid w:val="00013F82"/>
    <w:rsid w:val="000140E3"/>
    <w:rsid w:val="00014C24"/>
    <w:rsid w:val="00014C4C"/>
    <w:rsid w:val="0001580D"/>
    <w:rsid w:val="00015855"/>
    <w:rsid w:val="000159B9"/>
    <w:rsid w:val="00015E94"/>
    <w:rsid w:val="000165F9"/>
    <w:rsid w:val="00017FD4"/>
    <w:rsid w:val="000208AC"/>
    <w:rsid w:val="00020F66"/>
    <w:rsid w:val="0002217D"/>
    <w:rsid w:val="000225D8"/>
    <w:rsid w:val="00022770"/>
    <w:rsid w:val="00022842"/>
    <w:rsid w:val="00022C66"/>
    <w:rsid w:val="0002437A"/>
    <w:rsid w:val="0002440B"/>
    <w:rsid w:val="0002469B"/>
    <w:rsid w:val="00024995"/>
    <w:rsid w:val="00024C2D"/>
    <w:rsid w:val="00024DB0"/>
    <w:rsid w:val="0002540F"/>
    <w:rsid w:val="000257BB"/>
    <w:rsid w:val="000267B9"/>
    <w:rsid w:val="00026E71"/>
    <w:rsid w:val="00027000"/>
    <w:rsid w:val="00027E7A"/>
    <w:rsid w:val="00027FEA"/>
    <w:rsid w:val="0003030F"/>
    <w:rsid w:val="00030397"/>
    <w:rsid w:val="000304B8"/>
    <w:rsid w:val="00030FD8"/>
    <w:rsid w:val="00031489"/>
    <w:rsid w:val="0003192C"/>
    <w:rsid w:val="00032CAF"/>
    <w:rsid w:val="000332DF"/>
    <w:rsid w:val="00033893"/>
    <w:rsid w:val="00033DD0"/>
    <w:rsid w:val="00034259"/>
    <w:rsid w:val="00034683"/>
    <w:rsid w:val="00034751"/>
    <w:rsid w:val="00034BD0"/>
    <w:rsid w:val="000350E3"/>
    <w:rsid w:val="0003536A"/>
    <w:rsid w:val="000354C8"/>
    <w:rsid w:val="00035666"/>
    <w:rsid w:val="00035699"/>
    <w:rsid w:val="0003624E"/>
    <w:rsid w:val="0003652A"/>
    <w:rsid w:val="00036A44"/>
    <w:rsid w:val="00036B39"/>
    <w:rsid w:val="00036C77"/>
    <w:rsid w:val="00036DF5"/>
    <w:rsid w:val="00037107"/>
    <w:rsid w:val="00037536"/>
    <w:rsid w:val="00037866"/>
    <w:rsid w:val="000401B2"/>
    <w:rsid w:val="00042ED2"/>
    <w:rsid w:val="000435A1"/>
    <w:rsid w:val="00043BCD"/>
    <w:rsid w:val="00044572"/>
    <w:rsid w:val="00044771"/>
    <w:rsid w:val="0004482F"/>
    <w:rsid w:val="00044ABE"/>
    <w:rsid w:val="00044E62"/>
    <w:rsid w:val="0004552A"/>
    <w:rsid w:val="0004590E"/>
    <w:rsid w:val="00045E04"/>
    <w:rsid w:val="00046341"/>
    <w:rsid w:val="0004645F"/>
    <w:rsid w:val="00046C01"/>
    <w:rsid w:val="000476BE"/>
    <w:rsid w:val="00047B0C"/>
    <w:rsid w:val="00047B99"/>
    <w:rsid w:val="00050676"/>
    <w:rsid w:val="00050B9A"/>
    <w:rsid w:val="000513C6"/>
    <w:rsid w:val="000518D4"/>
    <w:rsid w:val="00051BE4"/>
    <w:rsid w:val="000526EC"/>
    <w:rsid w:val="000529D3"/>
    <w:rsid w:val="00052B46"/>
    <w:rsid w:val="00052D2F"/>
    <w:rsid w:val="00052ED9"/>
    <w:rsid w:val="0005458B"/>
    <w:rsid w:val="00054A08"/>
    <w:rsid w:val="00054B8A"/>
    <w:rsid w:val="00054C73"/>
    <w:rsid w:val="00054D4D"/>
    <w:rsid w:val="00054D6D"/>
    <w:rsid w:val="00054DA3"/>
    <w:rsid w:val="00055EF0"/>
    <w:rsid w:val="00055F94"/>
    <w:rsid w:val="000568AD"/>
    <w:rsid w:val="00056A27"/>
    <w:rsid w:val="00056D1F"/>
    <w:rsid w:val="00056EC1"/>
    <w:rsid w:val="00057143"/>
    <w:rsid w:val="00057408"/>
    <w:rsid w:val="0005761F"/>
    <w:rsid w:val="00057913"/>
    <w:rsid w:val="00057C01"/>
    <w:rsid w:val="00057D33"/>
    <w:rsid w:val="00057FAA"/>
    <w:rsid w:val="0006038E"/>
    <w:rsid w:val="00060444"/>
    <w:rsid w:val="00060C29"/>
    <w:rsid w:val="00061425"/>
    <w:rsid w:val="00061982"/>
    <w:rsid w:val="00061AFD"/>
    <w:rsid w:val="00061EA9"/>
    <w:rsid w:val="0006239F"/>
    <w:rsid w:val="00062884"/>
    <w:rsid w:val="00062A2E"/>
    <w:rsid w:val="000632F5"/>
    <w:rsid w:val="00063F67"/>
    <w:rsid w:val="000643B5"/>
    <w:rsid w:val="00064879"/>
    <w:rsid w:val="00064882"/>
    <w:rsid w:val="00064AAB"/>
    <w:rsid w:val="00064E57"/>
    <w:rsid w:val="00065071"/>
    <w:rsid w:val="00065195"/>
    <w:rsid w:val="00065353"/>
    <w:rsid w:val="0006535F"/>
    <w:rsid w:val="00065532"/>
    <w:rsid w:val="000657DE"/>
    <w:rsid w:val="00065B89"/>
    <w:rsid w:val="00065F0D"/>
    <w:rsid w:val="0006625A"/>
    <w:rsid w:val="00066349"/>
    <w:rsid w:val="00067787"/>
    <w:rsid w:val="00067D9F"/>
    <w:rsid w:val="00067F56"/>
    <w:rsid w:val="000707CE"/>
    <w:rsid w:val="00070F88"/>
    <w:rsid w:val="00071FAD"/>
    <w:rsid w:val="000724BB"/>
    <w:rsid w:val="0007279C"/>
    <w:rsid w:val="00072876"/>
    <w:rsid w:val="00072A8F"/>
    <w:rsid w:val="00072A91"/>
    <w:rsid w:val="00072CD2"/>
    <w:rsid w:val="00073072"/>
    <w:rsid w:val="000730B5"/>
    <w:rsid w:val="000731AB"/>
    <w:rsid w:val="00073211"/>
    <w:rsid w:val="0007431F"/>
    <w:rsid w:val="00074F37"/>
    <w:rsid w:val="000753F2"/>
    <w:rsid w:val="000754EF"/>
    <w:rsid w:val="0007591A"/>
    <w:rsid w:val="00075A68"/>
    <w:rsid w:val="00075B59"/>
    <w:rsid w:val="0007639D"/>
    <w:rsid w:val="00076E57"/>
    <w:rsid w:val="00077850"/>
    <w:rsid w:val="00077AA4"/>
    <w:rsid w:val="00077AB0"/>
    <w:rsid w:val="00077D1A"/>
    <w:rsid w:val="000801AB"/>
    <w:rsid w:val="0008058A"/>
    <w:rsid w:val="00080AAC"/>
    <w:rsid w:val="00080C24"/>
    <w:rsid w:val="00080C40"/>
    <w:rsid w:val="00080CF6"/>
    <w:rsid w:val="00080FFD"/>
    <w:rsid w:val="00081120"/>
    <w:rsid w:val="000813D9"/>
    <w:rsid w:val="000813F1"/>
    <w:rsid w:val="000818E0"/>
    <w:rsid w:val="00081A53"/>
    <w:rsid w:val="00081A7B"/>
    <w:rsid w:val="00081C5A"/>
    <w:rsid w:val="00081EB1"/>
    <w:rsid w:val="00081FFF"/>
    <w:rsid w:val="000823E0"/>
    <w:rsid w:val="00082444"/>
    <w:rsid w:val="00082A38"/>
    <w:rsid w:val="0008308C"/>
    <w:rsid w:val="00083D77"/>
    <w:rsid w:val="00084379"/>
    <w:rsid w:val="0008446F"/>
    <w:rsid w:val="000847DD"/>
    <w:rsid w:val="00084E7B"/>
    <w:rsid w:val="0008515E"/>
    <w:rsid w:val="00085676"/>
    <w:rsid w:val="000858D7"/>
    <w:rsid w:val="00085A41"/>
    <w:rsid w:val="00085B3A"/>
    <w:rsid w:val="00085B92"/>
    <w:rsid w:val="00085D76"/>
    <w:rsid w:val="00086115"/>
    <w:rsid w:val="000861F8"/>
    <w:rsid w:val="00086698"/>
    <w:rsid w:val="000871DD"/>
    <w:rsid w:val="00087399"/>
    <w:rsid w:val="00087458"/>
    <w:rsid w:val="000874BF"/>
    <w:rsid w:val="00087A4E"/>
    <w:rsid w:val="00087DE9"/>
    <w:rsid w:val="00090025"/>
    <w:rsid w:val="00090147"/>
    <w:rsid w:val="0009052F"/>
    <w:rsid w:val="00090689"/>
    <w:rsid w:val="00090707"/>
    <w:rsid w:val="000907E7"/>
    <w:rsid w:val="00090C4A"/>
    <w:rsid w:val="000917B7"/>
    <w:rsid w:val="00091F5D"/>
    <w:rsid w:val="0009232D"/>
    <w:rsid w:val="00092AE4"/>
    <w:rsid w:val="00092C2A"/>
    <w:rsid w:val="00093026"/>
    <w:rsid w:val="000933B8"/>
    <w:rsid w:val="000934D1"/>
    <w:rsid w:val="0009366C"/>
    <w:rsid w:val="00093701"/>
    <w:rsid w:val="0009370E"/>
    <w:rsid w:val="000945FF"/>
    <w:rsid w:val="00094BDC"/>
    <w:rsid w:val="0009512E"/>
    <w:rsid w:val="0009562C"/>
    <w:rsid w:val="00095BC3"/>
    <w:rsid w:val="00095BD6"/>
    <w:rsid w:val="0009634E"/>
    <w:rsid w:val="00096706"/>
    <w:rsid w:val="0009679B"/>
    <w:rsid w:val="00097863"/>
    <w:rsid w:val="00097DFE"/>
    <w:rsid w:val="00097F64"/>
    <w:rsid w:val="000A1525"/>
    <w:rsid w:val="000A1575"/>
    <w:rsid w:val="000A1A28"/>
    <w:rsid w:val="000A1B6F"/>
    <w:rsid w:val="000A1FAE"/>
    <w:rsid w:val="000A29FA"/>
    <w:rsid w:val="000A2D43"/>
    <w:rsid w:val="000A338E"/>
    <w:rsid w:val="000A3FF3"/>
    <w:rsid w:val="000A4138"/>
    <w:rsid w:val="000A4275"/>
    <w:rsid w:val="000A48F7"/>
    <w:rsid w:val="000A4C93"/>
    <w:rsid w:val="000A51A8"/>
    <w:rsid w:val="000A51E2"/>
    <w:rsid w:val="000A6222"/>
    <w:rsid w:val="000A62D5"/>
    <w:rsid w:val="000A6D34"/>
    <w:rsid w:val="000B03D2"/>
    <w:rsid w:val="000B066A"/>
    <w:rsid w:val="000B0704"/>
    <w:rsid w:val="000B0CFD"/>
    <w:rsid w:val="000B0D7B"/>
    <w:rsid w:val="000B0F15"/>
    <w:rsid w:val="000B10AE"/>
    <w:rsid w:val="000B1211"/>
    <w:rsid w:val="000B12D8"/>
    <w:rsid w:val="000B1413"/>
    <w:rsid w:val="000B16B1"/>
    <w:rsid w:val="000B1BB4"/>
    <w:rsid w:val="000B2219"/>
    <w:rsid w:val="000B226E"/>
    <w:rsid w:val="000B2426"/>
    <w:rsid w:val="000B2629"/>
    <w:rsid w:val="000B275C"/>
    <w:rsid w:val="000B329F"/>
    <w:rsid w:val="000B399D"/>
    <w:rsid w:val="000B3AF9"/>
    <w:rsid w:val="000B4381"/>
    <w:rsid w:val="000B4D39"/>
    <w:rsid w:val="000B570F"/>
    <w:rsid w:val="000B57C7"/>
    <w:rsid w:val="000B5B15"/>
    <w:rsid w:val="000B6282"/>
    <w:rsid w:val="000B62CC"/>
    <w:rsid w:val="000B636F"/>
    <w:rsid w:val="000B6998"/>
    <w:rsid w:val="000B6BA7"/>
    <w:rsid w:val="000B7329"/>
    <w:rsid w:val="000B73C6"/>
    <w:rsid w:val="000B7ADF"/>
    <w:rsid w:val="000B7AF3"/>
    <w:rsid w:val="000C0051"/>
    <w:rsid w:val="000C0160"/>
    <w:rsid w:val="000C04EE"/>
    <w:rsid w:val="000C0D59"/>
    <w:rsid w:val="000C1014"/>
    <w:rsid w:val="000C101A"/>
    <w:rsid w:val="000C1080"/>
    <w:rsid w:val="000C1265"/>
    <w:rsid w:val="000C1E45"/>
    <w:rsid w:val="000C227B"/>
    <w:rsid w:val="000C2946"/>
    <w:rsid w:val="000C2CBC"/>
    <w:rsid w:val="000C3115"/>
    <w:rsid w:val="000C347F"/>
    <w:rsid w:val="000C3681"/>
    <w:rsid w:val="000C3743"/>
    <w:rsid w:val="000C3D49"/>
    <w:rsid w:val="000C434A"/>
    <w:rsid w:val="000C43CD"/>
    <w:rsid w:val="000C463A"/>
    <w:rsid w:val="000C4B41"/>
    <w:rsid w:val="000C588E"/>
    <w:rsid w:val="000C598C"/>
    <w:rsid w:val="000C5E9F"/>
    <w:rsid w:val="000C620A"/>
    <w:rsid w:val="000C6923"/>
    <w:rsid w:val="000C7790"/>
    <w:rsid w:val="000C79EA"/>
    <w:rsid w:val="000C7E74"/>
    <w:rsid w:val="000D0168"/>
    <w:rsid w:val="000D028C"/>
    <w:rsid w:val="000D02E1"/>
    <w:rsid w:val="000D03FF"/>
    <w:rsid w:val="000D05BF"/>
    <w:rsid w:val="000D0D1E"/>
    <w:rsid w:val="000D0EF9"/>
    <w:rsid w:val="000D10C2"/>
    <w:rsid w:val="000D16EE"/>
    <w:rsid w:val="000D1715"/>
    <w:rsid w:val="000D214C"/>
    <w:rsid w:val="000D2392"/>
    <w:rsid w:val="000D25BE"/>
    <w:rsid w:val="000D2CBF"/>
    <w:rsid w:val="000D2F5B"/>
    <w:rsid w:val="000D3B07"/>
    <w:rsid w:val="000D3E13"/>
    <w:rsid w:val="000D4A0F"/>
    <w:rsid w:val="000D4A8E"/>
    <w:rsid w:val="000D4AC3"/>
    <w:rsid w:val="000D4ADB"/>
    <w:rsid w:val="000D4F88"/>
    <w:rsid w:val="000D5E09"/>
    <w:rsid w:val="000D607A"/>
    <w:rsid w:val="000D628E"/>
    <w:rsid w:val="000D6DB3"/>
    <w:rsid w:val="000D6F23"/>
    <w:rsid w:val="000D6F9B"/>
    <w:rsid w:val="000D70B8"/>
    <w:rsid w:val="000D76AB"/>
    <w:rsid w:val="000E0524"/>
    <w:rsid w:val="000E0674"/>
    <w:rsid w:val="000E0A5C"/>
    <w:rsid w:val="000E12A6"/>
    <w:rsid w:val="000E1813"/>
    <w:rsid w:val="000E1975"/>
    <w:rsid w:val="000E1FC8"/>
    <w:rsid w:val="000E2BF6"/>
    <w:rsid w:val="000E3135"/>
    <w:rsid w:val="000E3802"/>
    <w:rsid w:val="000E48C5"/>
    <w:rsid w:val="000E4DF0"/>
    <w:rsid w:val="000E561B"/>
    <w:rsid w:val="000E65B6"/>
    <w:rsid w:val="000E697E"/>
    <w:rsid w:val="000E69EB"/>
    <w:rsid w:val="000E6E85"/>
    <w:rsid w:val="000E7FF8"/>
    <w:rsid w:val="000F01FB"/>
    <w:rsid w:val="000F090F"/>
    <w:rsid w:val="000F0A15"/>
    <w:rsid w:val="000F0A88"/>
    <w:rsid w:val="000F1624"/>
    <w:rsid w:val="000F163E"/>
    <w:rsid w:val="000F2340"/>
    <w:rsid w:val="000F2576"/>
    <w:rsid w:val="000F259A"/>
    <w:rsid w:val="000F2821"/>
    <w:rsid w:val="000F2832"/>
    <w:rsid w:val="000F356A"/>
    <w:rsid w:val="000F36C8"/>
    <w:rsid w:val="000F394D"/>
    <w:rsid w:val="000F3CBC"/>
    <w:rsid w:val="000F3D4F"/>
    <w:rsid w:val="000F4036"/>
    <w:rsid w:val="000F4201"/>
    <w:rsid w:val="000F4797"/>
    <w:rsid w:val="000F4F69"/>
    <w:rsid w:val="000F58C8"/>
    <w:rsid w:val="000F65FE"/>
    <w:rsid w:val="000F66A9"/>
    <w:rsid w:val="000F66C3"/>
    <w:rsid w:val="000F6DCA"/>
    <w:rsid w:val="000F6EC6"/>
    <w:rsid w:val="00100071"/>
    <w:rsid w:val="0010020F"/>
    <w:rsid w:val="00100285"/>
    <w:rsid w:val="00101344"/>
    <w:rsid w:val="0010141A"/>
    <w:rsid w:val="001015E9"/>
    <w:rsid w:val="001019E3"/>
    <w:rsid w:val="001021AF"/>
    <w:rsid w:val="001023AF"/>
    <w:rsid w:val="00102ADE"/>
    <w:rsid w:val="00102B7E"/>
    <w:rsid w:val="00102E81"/>
    <w:rsid w:val="001030D7"/>
    <w:rsid w:val="0010377A"/>
    <w:rsid w:val="00103E7F"/>
    <w:rsid w:val="00103F2B"/>
    <w:rsid w:val="00103F36"/>
    <w:rsid w:val="00104724"/>
    <w:rsid w:val="00104987"/>
    <w:rsid w:val="00104C6E"/>
    <w:rsid w:val="00105985"/>
    <w:rsid w:val="00105C5B"/>
    <w:rsid w:val="0010610E"/>
    <w:rsid w:val="00106A5B"/>
    <w:rsid w:val="00106C24"/>
    <w:rsid w:val="00106F5E"/>
    <w:rsid w:val="0010707A"/>
    <w:rsid w:val="00107310"/>
    <w:rsid w:val="0010774F"/>
    <w:rsid w:val="00107835"/>
    <w:rsid w:val="00110434"/>
    <w:rsid w:val="001105FF"/>
    <w:rsid w:val="0011099C"/>
    <w:rsid w:val="00110A36"/>
    <w:rsid w:val="00110A86"/>
    <w:rsid w:val="00110E48"/>
    <w:rsid w:val="00111261"/>
    <w:rsid w:val="001114C6"/>
    <w:rsid w:val="00111C3F"/>
    <w:rsid w:val="00111D6C"/>
    <w:rsid w:val="00112797"/>
    <w:rsid w:val="00112803"/>
    <w:rsid w:val="001136D9"/>
    <w:rsid w:val="001143E6"/>
    <w:rsid w:val="0011440B"/>
    <w:rsid w:val="001148C2"/>
    <w:rsid w:val="00114AAC"/>
    <w:rsid w:val="0011596F"/>
    <w:rsid w:val="00115CD7"/>
    <w:rsid w:val="001161E4"/>
    <w:rsid w:val="0011633B"/>
    <w:rsid w:val="0011687C"/>
    <w:rsid w:val="00116A87"/>
    <w:rsid w:val="00116BAE"/>
    <w:rsid w:val="00116C12"/>
    <w:rsid w:val="00116D7C"/>
    <w:rsid w:val="00116F6B"/>
    <w:rsid w:val="00117087"/>
    <w:rsid w:val="001178E5"/>
    <w:rsid w:val="0011793F"/>
    <w:rsid w:val="00117A1A"/>
    <w:rsid w:val="00120181"/>
    <w:rsid w:val="001206B6"/>
    <w:rsid w:val="00120795"/>
    <w:rsid w:val="00121192"/>
    <w:rsid w:val="001217F4"/>
    <w:rsid w:val="00121A84"/>
    <w:rsid w:val="00121BCF"/>
    <w:rsid w:val="001222A8"/>
    <w:rsid w:val="001223E8"/>
    <w:rsid w:val="00122B22"/>
    <w:rsid w:val="00122DB3"/>
    <w:rsid w:val="00122F95"/>
    <w:rsid w:val="001231F0"/>
    <w:rsid w:val="001236D7"/>
    <w:rsid w:val="00123732"/>
    <w:rsid w:val="00123977"/>
    <w:rsid w:val="00123AA8"/>
    <w:rsid w:val="001247B0"/>
    <w:rsid w:val="0012541F"/>
    <w:rsid w:val="001254DA"/>
    <w:rsid w:val="0012556C"/>
    <w:rsid w:val="00125BD2"/>
    <w:rsid w:val="00125CC1"/>
    <w:rsid w:val="001261C8"/>
    <w:rsid w:val="001263A8"/>
    <w:rsid w:val="001265BA"/>
    <w:rsid w:val="001267DD"/>
    <w:rsid w:val="00127397"/>
    <w:rsid w:val="001276C9"/>
    <w:rsid w:val="00127950"/>
    <w:rsid w:val="00130B3A"/>
    <w:rsid w:val="00130CBF"/>
    <w:rsid w:val="00130F7B"/>
    <w:rsid w:val="00131074"/>
    <w:rsid w:val="0013108A"/>
    <w:rsid w:val="0013158B"/>
    <w:rsid w:val="001317E5"/>
    <w:rsid w:val="00131AA2"/>
    <w:rsid w:val="00132449"/>
    <w:rsid w:val="0013259A"/>
    <w:rsid w:val="00132653"/>
    <w:rsid w:val="001326DB"/>
    <w:rsid w:val="00133D0B"/>
    <w:rsid w:val="00135865"/>
    <w:rsid w:val="0013639C"/>
    <w:rsid w:val="001364D3"/>
    <w:rsid w:val="00136525"/>
    <w:rsid w:val="00137148"/>
    <w:rsid w:val="00137E55"/>
    <w:rsid w:val="001400DC"/>
    <w:rsid w:val="00140489"/>
    <w:rsid w:val="0014149B"/>
    <w:rsid w:val="001416D8"/>
    <w:rsid w:val="00141CD6"/>
    <w:rsid w:val="001424CF"/>
    <w:rsid w:val="00142BD6"/>
    <w:rsid w:val="00143569"/>
    <w:rsid w:val="00143D20"/>
    <w:rsid w:val="00144132"/>
    <w:rsid w:val="00144707"/>
    <w:rsid w:val="00146416"/>
    <w:rsid w:val="0014707E"/>
    <w:rsid w:val="0014746C"/>
    <w:rsid w:val="00147702"/>
    <w:rsid w:val="00147836"/>
    <w:rsid w:val="00147F08"/>
    <w:rsid w:val="00147F33"/>
    <w:rsid w:val="0015052A"/>
    <w:rsid w:val="001505FF"/>
    <w:rsid w:val="00150760"/>
    <w:rsid w:val="00150AF6"/>
    <w:rsid w:val="00150B20"/>
    <w:rsid w:val="001512CF"/>
    <w:rsid w:val="0015198F"/>
    <w:rsid w:val="00152030"/>
    <w:rsid w:val="001528C7"/>
    <w:rsid w:val="001536DA"/>
    <w:rsid w:val="001536F7"/>
    <w:rsid w:val="001537C2"/>
    <w:rsid w:val="00153A83"/>
    <w:rsid w:val="00153AAA"/>
    <w:rsid w:val="00153E28"/>
    <w:rsid w:val="00153E61"/>
    <w:rsid w:val="001542A4"/>
    <w:rsid w:val="00155478"/>
    <w:rsid w:val="001557B6"/>
    <w:rsid w:val="0015689C"/>
    <w:rsid w:val="00156AD5"/>
    <w:rsid w:val="00156B54"/>
    <w:rsid w:val="00156C19"/>
    <w:rsid w:val="00156C7A"/>
    <w:rsid w:val="00157123"/>
    <w:rsid w:val="00157486"/>
    <w:rsid w:val="001575D6"/>
    <w:rsid w:val="00157BE5"/>
    <w:rsid w:val="00157C43"/>
    <w:rsid w:val="00157CAF"/>
    <w:rsid w:val="001603BA"/>
    <w:rsid w:val="001609D7"/>
    <w:rsid w:val="00161216"/>
    <w:rsid w:val="00161DC2"/>
    <w:rsid w:val="001620F8"/>
    <w:rsid w:val="0016236F"/>
    <w:rsid w:val="001625C6"/>
    <w:rsid w:val="001625CA"/>
    <w:rsid w:val="00163DB6"/>
    <w:rsid w:val="0016423E"/>
    <w:rsid w:val="001645D1"/>
    <w:rsid w:val="001647C3"/>
    <w:rsid w:val="0016482C"/>
    <w:rsid w:val="00165C14"/>
    <w:rsid w:val="00165E9D"/>
    <w:rsid w:val="00166203"/>
    <w:rsid w:val="00166748"/>
    <w:rsid w:val="001667C1"/>
    <w:rsid w:val="0016788D"/>
    <w:rsid w:val="00167BF4"/>
    <w:rsid w:val="00167DCE"/>
    <w:rsid w:val="00171046"/>
    <w:rsid w:val="0017140B"/>
    <w:rsid w:val="00171532"/>
    <w:rsid w:val="00171A56"/>
    <w:rsid w:val="00171B80"/>
    <w:rsid w:val="00171D50"/>
    <w:rsid w:val="00172502"/>
    <w:rsid w:val="001725C8"/>
    <w:rsid w:val="0017272E"/>
    <w:rsid w:val="00172A3C"/>
    <w:rsid w:val="00172E3B"/>
    <w:rsid w:val="00173056"/>
    <w:rsid w:val="001738E7"/>
    <w:rsid w:val="001739E0"/>
    <w:rsid w:val="00173E4E"/>
    <w:rsid w:val="00174331"/>
    <w:rsid w:val="0017441B"/>
    <w:rsid w:val="001746F1"/>
    <w:rsid w:val="00175062"/>
    <w:rsid w:val="001761E6"/>
    <w:rsid w:val="001765F3"/>
    <w:rsid w:val="00176624"/>
    <w:rsid w:val="00176BAE"/>
    <w:rsid w:val="00176FBC"/>
    <w:rsid w:val="00177A78"/>
    <w:rsid w:val="00177D11"/>
    <w:rsid w:val="00177E27"/>
    <w:rsid w:val="00177F50"/>
    <w:rsid w:val="0018098F"/>
    <w:rsid w:val="00180C82"/>
    <w:rsid w:val="00180E6A"/>
    <w:rsid w:val="0018191A"/>
    <w:rsid w:val="0018285A"/>
    <w:rsid w:val="001829E8"/>
    <w:rsid w:val="00182CFB"/>
    <w:rsid w:val="00182F04"/>
    <w:rsid w:val="0018319F"/>
    <w:rsid w:val="001832A2"/>
    <w:rsid w:val="001835DD"/>
    <w:rsid w:val="00183666"/>
    <w:rsid w:val="00184255"/>
    <w:rsid w:val="001845E2"/>
    <w:rsid w:val="00184861"/>
    <w:rsid w:val="00184C34"/>
    <w:rsid w:val="00185EFF"/>
    <w:rsid w:val="00186124"/>
    <w:rsid w:val="0018612B"/>
    <w:rsid w:val="001861FB"/>
    <w:rsid w:val="00186533"/>
    <w:rsid w:val="00186930"/>
    <w:rsid w:val="001869B0"/>
    <w:rsid w:val="00186B61"/>
    <w:rsid w:val="00186DB6"/>
    <w:rsid w:val="001871B6"/>
    <w:rsid w:val="0018760A"/>
    <w:rsid w:val="0018789E"/>
    <w:rsid w:val="00190EEA"/>
    <w:rsid w:val="00191362"/>
    <w:rsid w:val="0019170A"/>
    <w:rsid w:val="00191CD4"/>
    <w:rsid w:val="001922C8"/>
    <w:rsid w:val="001924AC"/>
    <w:rsid w:val="00192B7D"/>
    <w:rsid w:val="00192E1F"/>
    <w:rsid w:val="00193B6D"/>
    <w:rsid w:val="00193DAD"/>
    <w:rsid w:val="0019444D"/>
    <w:rsid w:val="001951AB"/>
    <w:rsid w:val="00195C32"/>
    <w:rsid w:val="00195F77"/>
    <w:rsid w:val="0019631C"/>
    <w:rsid w:val="001967CE"/>
    <w:rsid w:val="0019704D"/>
    <w:rsid w:val="001971F7"/>
    <w:rsid w:val="00197B77"/>
    <w:rsid w:val="00197E0E"/>
    <w:rsid w:val="00197E87"/>
    <w:rsid w:val="001A01D4"/>
    <w:rsid w:val="001A0643"/>
    <w:rsid w:val="001A0AFE"/>
    <w:rsid w:val="001A130E"/>
    <w:rsid w:val="001A1530"/>
    <w:rsid w:val="001A29AF"/>
    <w:rsid w:val="001A381E"/>
    <w:rsid w:val="001A3C25"/>
    <w:rsid w:val="001A3C32"/>
    <w:rsid w:val="001A3D2A"/>
    <w:rsid w:val="001A4067"/>
    <w:rsid w:val="001A4195"/>
    <w:rsid w:val="001A4E56"/>
    <w:rsid w:val="001A5126"/>
    <w:rsid w:val="001A5280"/>
    <w:rsid w:val="001A5D1F"/>
    <w:rsid w:val="001A6853"/>
    <w:rsid w:val="001A6C6F"/>
    <w:rsid w:val="001A73E7"/>
    <w:rsid w:val="001A7B41"/>
    <w:rsid w:val="001A7CDB"/>
    <w:rsid w:val="001B0BF7"/>
    <w:rsid w:val="001B0CC6"/>
    <w:rsid w:val="001B1162"/>
    <w:rsid w:val="001B1C0E"/>
    <w:rsid w:val="001B1D67"/>
    <w:rsid w:val="001B239B"/>
    <w:rsid w:val="001B2BB9"/>
    <w:rsid w:val="001B2F09"/>
    <w:rsid w:val="001B472B"/>
    <w:rsid w:val="001B4910"/>
    <w:rsid w:val="001B49B3"/>
    <w:rsid w:val="001B4A27"/>
    <w:rsid w:val="001B4C00"/>
    <w:rsid w:val="001B4DDE"/>
    <w:rsid w:val="001B5409"/>
    <w:rsid w:val="001B5A81"/>
    <w:rsid w:val="001B5D6B"/>
    <w:rsid w:val="001B6183"/>
    <w:rsid w:val="001B67C3"/>
    <w:rsid w:val="001B6ADE"/>
    <w:rsid w:val="001B6BE1"/>
    <w:rsid w:val="001B6CA6"/>
    <w:rsid w:val="001B6D6F"/>
    <w:rsid w:val="001B6DFE"/>
    <w:rsid w:val="001B7031"/>
    <w:rsid w:val="001B7B58"/>
    <w:rsid w:val="001B7DA6"/>
    <w:rsid w:val="001C04AD"/>
    <w:rsid w:val="001C0F99"/>
    <w:rsid w:val="001C1018"/>
    <w:rsid w:val="001C11A1"/>
    <w:rsid w:val="001C16EA"/>
    <w:rsid w:val="001C1D1F"/>
    <w:rsid w:val="001C2013"/>
    <w:rsid w:val="001C207A"/>
    <w:rsid w:val="001C2366"/>
    <w:rsid w:val="001C29D9"/>
    <w:rsid w:val="001C32B8"/>
    <w:rsid w:val="001C330E"/>
    <w:rsid w:val="001C361B"/>
    <w:rsid w:val="001C3C94"/>
    <w:rsid w:val="001C3DD1"/>
    <w:rsid w:val="001C515F"/>
    <w:rsid w:val="001C5397"/>
    <w:rsid w:val="001C5B5E"/>
    <w:rsid w:val="001C6650"/>
    <w:rsid w:val="001C7334"/>
    <w:rsid w:val="001D004D"/>
    <w:rsid w:val="001D00F0"/>
    <w:rsid w:val="001D0202"/>
    <w:rsid w:val="001D039B"/>
    <w:rsid w:val="001D03DC"/>
    <w:rsid w:val="001D096B"/>
    <w:rsid w:val="001D0A59"/>
    <w:rsid w:val="001D0D4A"/>
    <w:rsid w:val="001D143D"/>
    <w:rsid w:val="001D1936"/>
    <w:rsid w:val="001D1BCD"/>
    <w:rsid w:val="001D255D"/>
    <w:rsid w:val="001D2F2A"/>
    <w:rsid w:val="001D31C4"/>
    <w:rsid w:val="001D33B0"/>
    <w:rsid w:val="001D33C2"/>
    <w:rsid w:val="001D3A03"/>
    <w:rsid w:val="001D3D37"/>
    <w:rsid w:val="001D3D46"/>
    <w:rsid w:val="001D3D64"/>
    <w:rsid w:val="001D43D4"/>
    <w:rsid w:val="001D46D7"/>
    <w:rsid w:val="001D5096"/>
    <w:rsid w:val="001D53EE"/>
    <w:rsid w:val="001D592A"/>
    <w:rsid w:val="001D5ED7"/>
    <w:rsid w:val="001D67D8"/>
    <w:rsid w:val="001D6E01"/>
    <w:rsid w:val="001D70FC"/>
    <w:rsid w:val="001D7BC9"/>
    <w:rsid w:val="001D7F4E"/>
    <w:rsid w:val="001E03FD"/>
    <w:rsid w:val="001E1036"/>
    <w:rsid w:val="001E16E2"/>
    <w:rsid w:val="001E1DC6"/>
    <w:rsid w:val="001E1E26"/>
    <w:rsid w:val="001E2870"/>
    <w:rsid w:val="001E2959"/>
    <w:rsid w:val="001E3386"/>
    <w:rsid w:val="001E36BE"/>
    <w:rsid w:val="001E37E8"/>
    <w:rsid w:val="001E3DD9"/>
    <w:rsid w:val="001E411A"/>
    <w:rsid w:val="001E4171"/>
    <w:rsid w:val="001E468C"/>
    <w:rsid w:val="001E4B03"/>
    <w:rsid w:val="001E511D"/>
    <w:rsid w:val="001E56CC"/>
    <w:rsid w:val="001E62D4"/>
    <w:rsid w:val="001E66E8"/>
    <w:rsid w:val="001E6B18"/>
    <w:rsid w:val="001E6EE0"/>
    <w:rsid w:val="001E7082"/>
    <w:rsid w:val="001E723E"/>
    <w:rsid w:val="001E79C0"/>
    <w:rsid w:val="001E7A56"/>
    <w:rsid w:val="001E7AF8"/>
    <w:rsid w:val="001F0769"/>
    <w:rsid w:val="001F1197"/>
    <w:rsid w:val="001F1466"/>
    <w:rsid w:val="001F17AE"/>
    <w:rsid w:val="001F1A4E"/>
    <w:rsid w:val="001F21B0"/>
    <w:rsid w:val="001F231A"/>
    <w:rsid w:val="001F2341"/>
    <w:rsid w:val="001F369A"/>
    <w:rsid w:val="001F49FF"/>
    <w:rsid w:val="001F4B5D"/>
    <w:rsid w:val="001F4F42"/>
    <w:rsid w:val="001F5147"/>
    <w:rsid w:val="001F55F5"/>
    <w:rsid w:val="001F5988"/>
    <w:rsid w:val="001F5CD4"/>
    <w:rsid w:val="001F60E5"/>
    <w:rsid w:val="001F743F"/>
    <w:rsid w:val="001F77A2"/>
    <w:rsid w:val="001F7902"/>
    <w:rsid w:val="001F7E5E"/>
    <w:rsid w:val="00200329"/>
    <w:rsid w:val="002003A5"/>
    <w:rsid w:val="00200593"/>
    <w:rsid w:val="002007D7"/>
    <w:rsid w:val="00200BD1"/>
    <w:rsid w:val="00201485"/>
    <w:rsid w:val="00201857"/>
    <w:rsid w:val="00202237"/>
    <w:rsid w:val="002022B5"/>
    <w:rsid w:val="00202704"/>
    <w:rsid w:val="00202D1F"/>
    <w:rsid w:val="002030E3"/>
    <w:rsid w:val="0020356B"/>
    <w:rsid w:val="00203A7F"/>
    <w:rsid w:val="002040D7"/>
    <w:rsid w:val="0020454D"/>
    <w:rsid w:val="00204868"/>
    <w:rsid w:val="00204E28"/>
    <w:rsid w:val="0020576D"/>
    <w:rsid w:val="00205876"/>
    <w:rsid w:val="00205D48"/>
    <w:rsid w:val="002065CF"/>
    <w:rsid w:val="00206C6E"/>
    <w:rsid w:val="00206ECE"/>
    <w:rsid w:val="002070BD"/>
    <w:rsid w:val="00207244"/>
    <w:rsid w:val="00207629"/>
    <w:rsid w:val="00207C78"/>
    <w:rsid w:val="00210205"/>
    <w:rsid w:val="002105F7"/>
    <w:rsid w:val="0021076A"/>
    <w:rsid w:val="00210B33"/>
    <w:rsid w:val="00211254"/>
    <w:rsid w:val="0021259B"/>
    <w:rsid w:val="002127F8"/>
    <w:rsid w:val="00212BAF"/>
    <w:rsid w:val="00212D58"/>
    <w:rsid w:val="00212ED5"/>
    <w:rsid w:val="00213101"/>
    <w:rsid w:val="0021359C"/>
    <w:rsid w:val="002137DA"/>
    <w:rsid w:val="00213BFF"/>
    <w:rsid w:val="002140AF"/>
    <w:rsid w:val="00214181"/>
    <w:rsid w:val="00214230"/>
    <w:rsid w:val="002146E1"/>
    <w:rsid w:val="00214BD8"/>
    <w:rsid w:val="00214D04"/>
    <w:rsid w:val="00214F5C"/>
    <w:rsid w:val="002151F6"/>
    <w:rsid w:val="002151FE"/>
    <w:rsid w:val="00215204"/>
    <w:rsid w:val="00215558"/>
    <w:rsid w:val="00215665"/>
    <w:rsid w:val="0021575D"/>
    <w:rsid w:val="002162FB"/>
    <w:rsid w:val="00216FEA"/>
    <w:rsid w:val="0021734D"/>
    <w:rsid w:val="00217EA6"/>
    <w:rsid w:val="002200C8"/>
    <w:rsid w:val="0022024A"/>
    <w:rsid w:val="00220AAE"/>
    <w:rsid w:val="00220AB7"/>
    <w:rsid w:val="00220EDE"/>
    <w:rsid w:val="002213ED"/>
    <w:rsid w:val="002214E4"/>
    <w:rsid w:val="00221681"/>
    <w:rsid w:val="002221D2"/>
    <w:rsid w:val="0022280E"/>
    <w:rsid w:val="00222B67"/>
    <w:rsid w:val="002230E6"/>
    <w:rsid w:val="002235D4"/>
    <w:rsid w:val="00223AE1"/>
    <w:rsid w:val="002240C7"/>
    <w:rsid w:val="00224894"/>
    <w:rsid w:val="00224EF4"/>
    <w:rsid w:val="00225118"/>
    <w:rsid w:val="002253AE"/>
    <w:rsid w:val="0022545F"/>
    <w:rsid w:val="00225542"/>
    <w:rsid w:val="00225765"/>
    <w:rsid w:val="002260D2"/>
    <w:rsid w:val="0022628B"/>
    <w:rsid w:val="002266A9"/>
    <w:rsid w:val="0022687E"/>
    <w:rsid w:val="00227004"/>
    <w:rsid w:val="00227148"/>
    <w:rsid w:val="00227DB8"/>
    <w:rsid w:val="00227EB5"/>
    <w:rsid w:val="002301F0"/>
    <w:rsid w:val="002303A1"/>
    <w:rsid w:val="0023044C"/>
    <w:rsid w:val="00230715"/>
    <w:rsid w:val="00231105"/>
    <w:rsid w:val="0023166E"/>
    <w:rsid w:val="00232098"/>
    <w:rsid w:val="002327CC"/>
    <w:rsid w:val="00232B9E"/>
    <w:rsid w:val="00233541"/>
    <w:rsid w:val="00233658"/>
    <w:rsid w:val="0023368D"/>
    <w:rsid w:val="0023377E"/>
    <w:rsid w:val="00234091"/>
    <w:rsid w:val="0023446E"/>
    <w:rsid w:val="00234ED2"/>
    <w:rsid w:val="00235680"/>
    <w:rsid w:val="00235720"/>
    <w:rsid w:val="002359CE"/>
    <w:rsid w:val="00236029"/>
    <w:rsid w:val="00236313"/>
    <w:rsid w:val="0023654C"/>
    <w:rsid w:val="0023699D"/>
    <w:rsid w:val="00237A02"/>
    <w:rsid w:val="00237F92"/>
    <w:rsid w:val="002406F0"/>
    <w:rsid w:val="002409E3"/>
    <w:rsid w:val="00240F73"/>
    <w:rsid w:val="002411B5"/>
    <w:rsid w:val="0024143C"/>
    <w:rsid w:val="002416A9"/>
    <w:rsid w:val="00241753"/>
    <w:rsid w:val="00241CD8"/>
    <w:rsid w:val="00241E8E"/>
    <w:rsid w:val="00242458"/>
    <w:rsid w:val="0024267D"/>
    <w:rsid w:val="002428ED"/>
    <w:rsid w:val="00242AF1"/>
    <w:rsid w:val="002438EC"/>
    <w:rsid w:val="00243915"/>
    <w:rsid w:val="00243B70"/>
    <w:rsid w:val="00243DDB"/>
    <w:rsid w:val="00243E3A"/>
    <w:rsid w:val="00243E66"/>
    <w:rsid w:val="0024423D"/>
    <w:rsid w:val="00244419"/>
    <w:rsid w:val="0024451C"/>
    <w:rsid w:val="0024465F"/>
    <w:rsid w:val="00244C5D"/>
    <w:rsid w:val="00244D0C"/>
    <w:rsid w:val="00244F97"/>
    <w:rsid w:val="00245099"/>
    <w:rsid w:val="00245346"/>
    <w:rsid w:val="002453DE"/>
    <w:rsid w:val="00245808"/>
    <w:rsid w:val="00245849"/>
    <w:rsid w:val="00245854"/>
    <w:rsid w:val="00245996"/>
    <w:rsid w:val="00245E76"/>
    <w:rsid w:val="00246365"/>
    <w:rsid w:val="00246391"/>
    <w:rsid w:val="00246ECF"/>
    <w:rsid w:val="002470F5"/>
    <w:rsid w:val="00250761"/>
    <w:rsid w:val="00250854"/>
    <w:rsid w:val="00250C20"/>
    <w:rsid w:val="00250C21"/>
    <w:rsid w:val="00250C43"/>
    <w:rsid w:val="00250D2E"/>
    <w:rsid w:val="002512A5"/>
    <w:rsid w:val="00251663"/>
    <w:rsid w:val="00251C02"/>
    <w:rsid w:val="002529AE"/>
    <w:rsid w:val="00252D41"/>
    <w:rsid w:val="00254133"/>
    <w:rsid w:val="002552EC"/>
    <w:rsid w:val="00255A74"/>
    <w:rsid w:val="00255B0B"/>
    <w:rsid w:val="00255D1B"/>
    <w:rsid w:val="00255FBF"/>
    <w:rsid w:val="0025600B"/>
    <w:rsid w:val="002564A7"/>
    <w:rsid w:val="00256664"/>
    <w:rsid w:val="002567E5"/>
    <w:rsid w:val="00256B24"/>
    <w:rsid w:val="00256C5F"/>
    <w:rsid w:val="00256D3C"/>
    <w:rsid w:val="00257359"/>
    <w:rsid w:val="00257441"/>
    <w:rsid w:val="002602CE"/>
    <w:rsid w:val="002616AF"/>
    <w:rsid w:val="00261792"/>
    <w:rsid w:val="00261816"/>
    <w:rsid w:val="00261D82"/>
    <w:rsid w:val="00261DD6"/>
    <w:rsid w:val="002623EC"/>
    <w:rsid w:val="00262F58"/>
    <w:rsid w:val="00263A88"/>
    <w:rsid w:val="0026441F"/>
    <w:rsid w:val="0026458D"/>
    <w:rsid w:val="00264682"/>
    <w:rsid w:val="00264F39"/>
    <w:rsid w:val="00265002"/>
    <w:rsid w:val="00265A0C"/>
    <w:rsid w:val="00265D48"/>
    <w:rsid w:val="00265E2B"/>
    <w:rsid w:val="00265F78"/>
    <w:rsid w:val="00265FCD"/>
    <w:rsid w:val="0026605D"/>
    <w:rsid w:val="00266236"/>
    <w:rsid w:val="00266740"/>
    <w:rsid w:val="00266A52"/>
    <w:rsid w:val="00266E36"/>
    <w:rsid w:val="002670D9"/>
    <w:rsid w:val="00267E3D"/>
    <w:rsid w:val="00270311"/>
    <w:rsid w:val="0027032F"/>
    <w:rsid w:val="00270475"/>
    <w:rsid w:val="002705C7"/>
    <w:rsid w:val="00270B6C"/>
    <w:rsid w:val="002710CD"/>
    <w:rsid w:val="00271441"/>
    <w:rsid w:val="0027164B"/>
    <w:rsid w:val="00271D8C"/>
    <w:rsid w:val="0027206F"/>
    <w:rsid w:val="002726F1"/>
    <w:rsid w:val="002727CC"/>
    <w:rsid w:val="0027295F"/>
    <w:rsid w:val="00272F78"/>
    <w:rsid w:val="00273D8F"/>
    <w:rsid w:val="00273DC3"/>
    <w:rsid w:val="002744AB"/>
    <w:rsid w:val="002746E8"/>
    <w:rsid w:val="0027573A"/>
    <w:rsid w:val="00275CC6"/>
    <w:rsid w:val="00275F89"/>
    <w:rsid w:val="002761B2"/>
    <w:rsid w:val="00276634"/>
    <w:rsid w:val="00276AAF"/>
    <w:rsid w:val="00276F7B"/>
    <w:rsid w:val="0028017A"/>
    <w:rsid w:val="00280286"/>
    <w:rsid w:val="0028096E"/>
    <w:rsid w:val="0028130A"/>
    <w:rsid w:val="00281E20"/>
    <w:rsid w:val="00282E56"/>
    <w:rsid w:val="00283630"/>
    <w:rsid w:val="002841E0"/>
    <w:rsid w:val="0028490D"/>
    <w:rsid w:val="00284AB2"/>
    <w:rsid w:val="002850D7"/>
    <w:rsid w:val="0028512C"/>
    <w:rsid w:val="00285919"/>
    <w:rsid w:val="0028596E"/>
    <w:rsid w:val="00285C77"/>
    <w:rsid w:val="00286A28"/>
    <w:rsid w:val="00286CD4"/>
    <w:rsid w:val="00286FB9"/>
    <w:rsid w:val="002873EF"/>
    <w:rsid w:val="002877E6"/>
    <w:rsid w:val="0028796C"/>
    <w:rsid w:val="002901EF"/>
    <w:rsid w:val="002909E8"/>
    <w:rsid w:val="00290B54"/>
    <w:rsid w:val="00290C8B"/>
    <w:rsid w:val="002919D3"/>
    <w:rsid w:val="00291C60"/>
    <w:rsid w:val="00292F39"/>
    <w:rsid w:val="002932CC"/>
    <w:rsid w:val="00293A55"/>
    <w:rsid w:val="002947B9"/>
    <w:rsid w:val="00295652"/>
    <w:rsid w:val="00296469"/>
    <w:rsid w:val="002964A5"/>
    <w:rsid w:val="00296736"/>
    <w:rsid w:val="00296A45"/>
    <w:rsid w:val="00296E78"/>
    <w:rsid w:val="00296ED5"/>
    <w:rsid w:val="00296F83"/>
    <w:rsid w:val="00297178"/>
    <w:rsid w:val="00297283"/>
    <w:rsid w:val="0029799B"/>
    <w:rsid w:val="00297C88"/>
    <w:rsid w:val="00297E2E"/>
    <w:rsid w:val="002A1376"/>
    <w:rsid w:val="002A1CDA"/>
    <w:rsid w:val="002A1F99"/>
    <w:rsid w:val="002A2005"/>
    <w:rsid w:val="002A23DD"/>
    <w:rsid w:val="002A2B3B"/>
    <w:rsid w:val="002A2B57"/>
    <w:rsid w:val="002A3237"/>
    <w:rsid w:val="002A3356"/>
    <w:rsid w:val="002A3440"/>
    <w:rsid w:val="002A3CC2"/>
    <w:rsid w:val="002A4836"/>
    <w:rsid w:val="002A4A49"/>
    <w:rsid w:val="002A4B00"/>
    <w:rsid w:val="002A4E81"/>
    <w:rsid w:val="002A5350"/>
    <w:rsid w:val="002A53CD"/>
    <w:rsid w:val="002A5C93"/>
    <w:rsid w:val="002A5F5B"/>
    <w:rsid w:val="002A686D"/>
    <w:rsid w:val="002A6C7C"/>
    <w:rsid w:val="002A70B6"/>
    <w:rsid w:val="002A7289"/>
    <w:rsid w:val="002A7E70"/>
    <w:rsid w:val="002A7F2C"/>
    <w:rsid w:val="002B0195"/>
    <w:rsid w:val="002B0683"/>
    <w:rsid w:val="002B0EA3"/>
    <w:rsid w:val="002B2404"/>
    <w:rsid w:val="002B2443"/>
    <w:rsid w:val="002B2572"/>
    <w:rsid w:val="002B2B71"/>
    <w:rsid w:val="002B2EFD"/>
    <w:rsid w:val="002B3440"/>
    <w:rsid w:val="002B365C"/>
    <w:rsid w:val="002B372C"/>
    <w:rsid w:val="002B38C1"/>
    <w:rsid w:val="002B3A57"/>
    <w:rsid w:val="002B3D2C"/>
    <w:rsid w:val="002B4379"/>
    <w:rsid w:val="002B4F82"/>
    <w:rsid w:val="002B53DD"/>
    <w:rsid w:val="002B57A6"/>
    <w:rsid w:val="002B61A7"/>
    <w:rsid w:val="002B6367"/>
    <w:rsid w:val="002B65EB"/>
    <w:rsid w:val="002B6C27"/>
    <w:rsid w:val="002B710A"/>
    <w:rsid w:val="002B71C5"/>
    <w:rsid w:val="002B7372"/>
    <w:rsid w:val="002B75CD"/>
    <w:rsid w:val="002B7C01"/>
    <w:rsid w:val="002C006A"/>
    <w:rsid w:val="002C0E15"/>
    <w:rsid w:val="002C0E91"/>
    <w:rsid w:val="002C14B8"/>
    <w:rsid w:val="002C1B77"/>
    <w:rsid w:val="002C1B78"/>
    <w:rsid w:val="002C219A"/>
    <w:rsid w:val="002C2603"/>
    <w:rsid w:val="002C26C5"/>
    <w:rsid w:val="002C2C85"/>
    <w:rsid w:val="002C2D0F"/>
    <w:rsid w:val="002C2EB7"/>
    <w:rsid w:val="002C3034"/>
    <w:rsid w:val="002C44A9"/>
    <w:rsid w:val="002C49CB"/>
    <w:rsid w:val="002C4EC5"/>
    <w:rsid w:val="002C5154"/>
    <w:rsid w:val="002C58B3"/>
    <w:rsid w:val="002C5998"/>
    <w:rsid w:val="002C6521"/>
    <w:rsid w:val="002C6D2F"/>
    <w:rsid w:val="002C6DC5"/>
    <w:rsid w:val="002C7D10"/>
    <w:rsid w:val="002C7ED0"/>
    <w:rsid w:val="002D0164"/>
    <w:rsid w:val="002D02F5"/>
    <w:rsid w:val="002D03FE"/>
    <w:rsid w:val="002D06FE"/>
    <w:rsid w:val="002D127F"/>
    <w:rsid w:val="002D150A"/>
    <w:rsid w:val="002D2030"/>
    <w:rsid w:val="002D2ADB"/>
    <w:rsid w:val="002D2F1E"/>
    <w:rsid w:val="002D3103"/>
    <w:rsid w:val="002D343F"/>
    <w:rsid w:val="002D35AE"/>
    <w:rsid w:val="002D3A37"/>
    <w:rsid w:val="002D3C13"/>
    <w:rsid w:val="002D3C7D"/>
    <w:rsid w:val="002D43C0"/>
    <w:rsid w:val="002D4656"/>
    <w:rsid w:val="002D477F"/>
    <w:rsid w:val="002D47F1"/>
    <w:rsid w:val="002D49A3"/>
    <w:rsid w:val="002D5D09"/>
    <w:rsid w:val="002D5E1E"/>
    <w:rsid w:val="002D5EFF"/>
    <w:rsid w:val="002D5FE5"/>
    <w:rsid w:val="002D6040"/>
    <w:rsid w:val="002D6392"/>
    <w:rsid w:val="002D6BC0"/>
    <w:rsid w:val="002D6C1A"/>
    <w:rsid w:val="002D73E3"/>
    <w:rsid w:val="002D7779"/>
    <w:rsid w:val="002D7821"/>
    <w:rsid w:val="002D799F"/>
    <w:rsid w:val="002E0283"/>
    <w:rsid w:val="002E03C0"/>
    <w:rsid w:val="002E0B9A"/>
    <w:rsid w:val="002E0D42"/>
    <w:rsid w:val="002E1E63"/>
    <w:rsid w:val="002E247C"/>
    <w:rsid w:val="002E2858"/>
    <w:rsid w:val="002E29E8"/>
    <w:rsid w:val="002E2BC2"/>
    <w:rsid w:val="002E2C07"/>
    <w:rsid w:val="002E2FE4"/>
    <w:rsid w:val="002E3015"/>
    <w:rsid w:val="002E41F4"/>
    <w:rsid w:val="002E420E"/>
    <w:rsid w:val="002E4653"/>
    <w:rsid w:val="002E476D"/>
    <w:rsid w:val="002E4C2D"/>
    <w:rsid w:val="002E4DCC"/>
    <w:rsid w:val="002E52C0"/>
    <w:rsid w:val="002E5552"/>
    <w:rsid w:val="002E621D"/>
    <w:rsid w:val="002E6323"/>
    <w:rsid w:val="002E7B9F"/>
    <w:rsid w:val="002F009C"/>
    <w:rsid w:val="002F11FB"/>
    <w:rsid w:val="002F1244"/>
    <w:rsid w:val="002F16CD"/>
    <w:rsid w:val="002F2028"/>
    <w:rsid w:val="002F2C3B"/>
    <w:rsid w:val="002F2E4B"/>
    <w:rsid w:val="002F336A"/>
    <w:rsid w:val="002F4089"/>
    <w:rsid w:val="002F437C"/>
    <w:rsid w:val="002F4550"/>
    <w:rsid w:val="002F504E"/>
    <w:rsid w:val="002F5169"/>
    <w:rsid w:val="002F53A3"/>
    <w:rsid w:val="002F5891"/>
    <w:rsid w:val="002F5B14"/>
    <w:rsid w:val="002F5B71"/>
    <w:rsid w:val="002F5FD6"/>
    <w:rsid w:val="002F64E4"/>
    <w:rsid w:val="002F655F"/>
    <w:rsid w:val="002F68BE"/>
    <w:rsid w:val="002F69F8"/>
    <w:rsid w:val="002F6CA3"/>
    <w:rsid w:val="002F7E93"/>
    <w:rsid w:val="00300001"/>
    <w:rsid w:val="00300D17"/>
    <w:rsid w:val="00301087"/>
    <w:rsid w:val="00301334"/>
    <w:rsid w:val="003014B8"/>
    <w:rsid w:val="00301B5F"/>
    <w:rsid w:val="00301D61"/>
    <w:rsid w:val="00302410"/>
    <w:rsid w:val="00302439"/>
    <w:rsid w:val="003024BD"/>
    <w:rsid w:val="00302E06"/>
    <w:rsid w:val="00302FDE"/>
    <w:rsid w:val="0030326A"/>
    <w:rsid w:val="00303434"/>
    <w:rsid w:val="003034F5"/>
    <w:rsid w:val="003038D7"/>
    <w:rsid w:val="00304020"/>
    <w:rsid w:val="00304478"/>
    <w:rsid w:val="00305087"/>
    <w:rsid w:val="0030545C"/>
    <w:rsid w:val="00305838"/>
    <w:rsid w:val="003058BF"/>
    <w:rsid w:val="00305CBF"/>
    <w:rsid w:val="00305EC6"/>
    <w:rsid w:val="00305EFB"/>
    <w:rsid w:val="003061E2"/>
    <w:rsid w:val="00306326"/>
    <w:rsid w:val="00306C0E"/>
    <w:rsid w:val="00306C88"/>
    <w:rsid w:val="00307382"/>
    <w:rsid w:val="00307A67"/>
    <w:rsid w:val="00307BD7"/>
    <w:rsid w:val="00307DA4"/>
    <w:rsid w:val="003106A4"/>
    <w:rsid w:val="00310AB6"/>
    <w:rsid w:val="00310DA9"/>
    <w:rsid w:val="00310ED2"/>
    <w:rsid w:val="003112F1"/>
    <w:rsid w:val="0031143E"/>
    <w:rsid w:val="003116BB"/>
    <w:rsid w:val="00311E35"/>
    <w:rsid w:val="0031293B"/>
    <w:rsid w:val="003129BC"/>
    <w:rsid w:val="00312A11"/>
    <w:rsid w:val="00312CB0"/>
    <w:rsid w:val="00312D23"/>
    <w:rsid w:val="00313054"/>
    <w:rsid w:val="00313121"/>
    <w:rsid w:val="0031356B"/>
    <w:rsid w:val="0031392E"/>
    <w:rsid w:val="00314819"/>
    <w:rsid w:val="00314FA6"/>
    <w:rsid w:val="003152E8"/>
    <w:rsid w:val="003156CA"/>
    <w:rsid w:val="00315D8C"/>
    <w:rsid w:val="00315F5F"/>
    <w:rsid w:val="003160D4"/>
    <w:rsid w:val="00316112"/>
    <w:rsid w:val="00316341"/>
    <w:rsid w:val="003163A1"/>
    <w:rsid w:val="003165DD"/>
    <w:rsid w:val="00316CEE"/>
    <w:rsid w:val="00317204"/>
    <w:rsid w:val="00317FFB"/>
    <w:rsid w:val="003202CF"/>
    <w:rsid w:val="00320506"/>
    <w:rsid w:val="00320EEA"/>
    <w:rsid w:val="00321630"/>
    <w:rsid w:val="0032187F"/>
    <w:rsid w:val="00321C50"/>
    <w:rsid w:val="00321F16"/>
    <w:rsid w:val="003228D9"/>
    <w:rsid w:val="00322A6B"/>
    <w:rsid w:val="00322CF6"/>
    <w:rsid w:val="0032310F"/>
    <w:rsid w:val="003246CB"/>
    <w:rsid w:val="00324C02"/>
    <w:rsid w:val="00324C4C"/>
    <w:rsid w:val="00324F11"/>
    <w:rsid w:val="00325127"/>
    <w:rsid w:val="003253F8"/>
    <w:rsid w:val="00325667"/>
    <w:rsid w:val="00325BDF"/>
    <w:rsid w:val="00325C2D"/>
    <w:rsid w:val="00325CE8"/>
    <w:rsid w:val="00325D39"/>
    <w:rsid w:val="00325EDA"/>
    <w:rsid w:val="00326490"/>
    <w:rsid w:val="003266A8"/>
    <w:rsid w:val="003268B9"/>
    <w:rsid w:val="00326C68"/>
    <w:rsid w:val="00327AC3"/>
    <w:rsid w:val="00327B69"/>
    <w:rsid w:val="003303EA"/>
    <w:rsid w:val="003307C3"/>
    <w:rsid w:val="003309EB"/>
    <w:rsid w:val="00330D8D"/>
    <w:rsid w:val="0033105A"/>
    <w:rsid w:val="003310C8"/>
    <w:rsid w:val="00331152"/>
    <w:rsid w:val="00331AEC"/>
    <w:rsid w:val="003320A8"/>
    <w:rsid w:val="0033297C"/>
    <w:rsid w:val="003332B8"/>
    <w:rsid w:val="003334B2"/>
    <w:rsid w:val="00333507"/>
    <w:rsid w:val="00333A0F"/>
    <w:rsid w:val="00335250"/>
    <w:rsid w:val="00336D2F"/>
    <w:rsid w:val="00337EA6"/>
    <w:rsid w:val="00340962"/>
    <w:rsid w:val="00340CC0"/>
    <w:rsid w:val="00341367"/>
    <w:rsid w:val="0034171E"/>
    <w:rsid w:val="00341930"/>
    <w:rsid w:val="00341D33"/>
    <w:rsid w:val="00341E15"/>
    <w:rsid w:val="00342033"/>
    <w:rsid w:val="003423D1"/>
    <w:rsid w:val="003428EF"/>
    <w:rsid w:val="003429CC"/>
    <w:rsid w:val="00342D6C"/>
    <w:rsid w:val="003433DF"/>
    <w:rsid w:val="00344F0C"/>
    <w:rsid w:val="003454BA"/>
    <w:rsid w:val="0034594F"/>
    <w:rsid w:val="00345C91"/>
    <w:rsid w:val="003461B9"/>
    <w:rsid w:val="00346763"/>
    <w:rsid w:val="003468E6"/>
    <w:rsid w:val="00346F71"/>
    <w:rsid w:val="003477D3"/>
    <w:rsid w:val="00347CAE"/>
    <w:rsid w:val="00347E52"/>
    <w:rsid w:val="0035026C"/>
    <w:rsid w:val="00350667"/>
    <w:rsid w:val="00350989"/>
    <w:rsid w:val="00351805"/>
    <w:rsid w:val="00351ADD"/>
    <w:rsid w:val="00352041"/>
    <w:rsid w:val="00352050"/>
    <w:rsid w:val="003521DD"/>
    <w:rsid w:val="00352C29"/>
    <w:rsid w:val="00352E3F"/>
    <w:rsid w:val="00352F06"/>
    <w:rsid w:val="00353662"/>
    <w:rsid w:val="00353731"/>
    <w:rsid w:val="00353E25"/>
    <w:rsid w:val="0035428D"/>
    <w:rsid w:val="003546F3"/>
    <w:rsid w:val="00354C06"/>
    <w:rsid w:val="00355661"/>
    <w:rsid w:val="0035623E"/>
    <w:rsid w:val="0035635C"/>
    <w:rsid w:val="003563D3"/>
    <w:rsid w:val="00356C32"/>
    <w:rsid w:val="00356D9D"/>
    <w:rsid w:val="00356F1D"/>
    <w:rsid w:val="00356F65"/>
    <w:rsid w:val="0035701D"/>
    <w:rsid w:val="003570D9"/>
    <w:rsid w:val="00360049"/>
    <w:rsid w:val="003601E3"/>
    <w:rsid w:val="0036038B"/>
    <w:rsid w:val="00360587"/>
    <w:rsid w:val="00360838"/>
    <w:rsid w:val="00361CC4"/>
    <w:rsid w:val="003628E4"/>
    <w:rsid w:val="00362A09"/>
    <w:rsid w:val="00362B9E"/>
    <w:rsid w:val="00363E99"/>
    <w:rsid w:val="003643B3"/>
    <w:rsid w:val="00364562"/>
    <w:rsid w:val="00364788"/>
    <w:rsid w:val="00364B46"/>
    <w:rsid w:val="00364C69"/>
    <w:rsid w:val="00364FA0"/>
    <w:rsid w:val="003652F8"/>
    <w:rsid w:val="00365AB3"/>
    <w:rsid w:val="00365B03"/>
    <w:rsid w:val="00365FF1"/>
    <w:rsid w:val="003661A8"/>
    <w:rsid w:val="0036631A"/>
    <w:rsid w:val="003672F8"/>
    <w:rsid w:val="00367A1C"/>
    <w:rsid w:val="00367C64"/>
    <w:rsid w:val="00367E18"/>
    <w:rsid w:val="00370B15"/>
    <w:rsid w:val="00370C14"/>
    <w:rsid w:val="00370C21"/>
    <w:rsid w:val="00370CF9"/>
    <w:rsid w:val="003710B7"/>
    <w:rsid w:val="0037197A"/>
    <w:rsid w:val="00371A6E"/>
    <w:rsid w:val="00371AAF"/>
    <w:rsid w:val="00372018"/>
    <w:rsid w:val="003721B4"/>
    <w:rsid w:val="00372A84"/>
    <w:rsid w:val="00372C9B"/>
    <w:rsid w:val="00372CB2"/>
    <w:rsid w:val="00372D99"/>
    <w:rsid w:val="00373220"/>
    <w:rsid w:val="00373804"/>
    <w:rsid w:val="0037450E"/>
    <w:rsid w:val="00375937"/>
    <w:rsid w:val="00375D85"/>
    <w:rsid w:val="00376704"/>
    <w:rsid w:val="003767D1"/>
    <w:rsid w:val="003778C1"/>
    <w:rsid w:val="00380212"/>
    <w:rsid w:val="00380454"/>
    <w:rsid w:val="00380EE4"/>
    <w:rsid w:val="003810D3"/>
    <w:rsid w:val="003811CB"/>
    <w:rsid w:val="003819D5"/>
    <w:rsid w:val="003825E7"/>
    <w:rsid w:val="00383387"/>
    <w:rsid w:val="003839F2"/>
    <w:rsid w:val="00383AFE"/>
    <w:rsid w:val="00383B94"/>
    <w:rsid w:val="0038401A"/>
    <w:rsid w:val="003840A9"/>
    <w:rsid w:val="0038434D"/>
    <w:rsid w:val="00384802"/>
    <w:rsid w:val="00384FCF"/>
    <w:rsid w:val="003853BF"/>
    <w:rsid w:val="00385DF5"/>
    <w:rsid w:val="0038650D"/>
    <w:rsid w:val="00386719"/>
    <w:rsid w:val="00386E02"/>
    <w:rsid w:val="00386EF9"/>
    <w:rsid w:val="003871D1"/>
    <w:rsid w:val="0038760D"/>
    <w:rsid w:val="00387C49"/>
    <w:rsid w:val="00390061"/>
    <w:rsid w:val="00390C21"/>
    <w:rsid w:val="0039110A"/>
    <w:rsid w:val="0039113C"/>
    <w:rsid w:val="00391187"/>
    <w:rsid w:val="003914CA"/>
    <w:rsid w:val="003914D9"/>
    <w:rsid w:val="003915D8"/>
    <w:rsid w:val="00391612"/>
    <w:rsid w:val="00391850"/>
    <w:rsid w:val="00391BCE"/>
    <w:rsid w:val="00391CEA"/>
    <w:rsid w:val="00391EF1"/>
    <w:rsid w:val="003920CB"/>
    <w:rsid w:val="003922B3"/>
    <w:rsid w:val="00392502"/>
    <w:rsid w:val="003926E9"/>
    <w:rsid w:val="003929B8"/>
    <w:rsid w:val="00392ABA"/>
    <w:rsid w:val="00392EFE"/>
    <w:rsid w:val="00392F6E"/>
    <w:rsid w:val="00392F80"/>
    <w:rsid w:val="00393485"/>
    <w:rsid w:val="0039353A"/>
    <w:rsid w:val="00393644"/>
    <w:rsid w:val="0039375C"/>
    <w:rsid w:val="003939AF"/>
    <w:rsid w:val="00394091"/>
    <w:rsid w:val="00394648"/>
    <w:rsid w:val="00394758"/>
    <w:rsid w:val="0039490D"/>
    <w:rsid w:val="0039497E"/>
    <w:rsid w:val="00394B36"/>
    <w:rsid w:val="00394E8B"/>
    <w:rsid w:val="003954CF"/>
    <w:rsid w:val="0039563F"/>
    <w:rsid w:val="0039595F"/>
    <w:rsid w:val="00395D43"/>
    <w:rsid w:val="00396979"/>
    <w:rsid w:val="00396BC6"/>
    <w:rsid w:val="00396BE7"/>
    <w:rsid w:val="0039786A"/>
    <w:rsid w:val="003A0786"/>
    <w:rsid w:val="003A07B9"/>
    <w:rsid w:val="003A087C"/>
    <w:rsid w:val="003A16B0"/>
    <w:rsid w:val="003A1C70"/>
    <w:rsid w:val="003A1E66"/>
    <w:rsid w:val="003A1FEC"/>
    <w:rsid w:val="003A271A"/>
    <w:rsid w:val="003A30F9"/>
    <w:rsid w:val="003A39D2"/>
    <w:rsid w:val="003A3C16"/>
    <w:rsid w:val="003A40E2"/>
    <w:rsid w:val="003A4417"/>
    <w:rsid w:val="003A46B5"/>
    <w:rsid w:val="003A49CC"/>
    <w:rsid w:val="003A5545"/>
    <w:rsid w:val="003A5651"/>
    <w:rsid w:val="003A579C"/>
    <w:rsid w:val="003A5B73"/>
    <w:rsid w:val="003A6377"/>
    <w:rsid w:val="003A6B05"/>
    <w:rsid w:val="003A6BA0"/>
    <w:rsid w:val="003A6DA7"/>
    <w:rsid w:val="003A70E6"/>
    <w:rsid w:val="003A71A3"/>
    <w:rsid w:val="003A72E6"/>
    <w:rsid w:val="003A7417"/>
    <w:rsid w:val="003A776E"/>
    <w:rsid w:val="003A79DF"/>
    <w:rsid w:val="003A7C62"/>
    <w:rsid w:val="003B0518"/>
    <w:rsid w:val="003B0873"/>
    <w:rsid w:val="003B154B"/>
    <w:rsid w:val="003B15B6"/>
    <w:rsid w:val="003B1CB3"/>
    <w:rsid w:val="003B1EE1"/>
    <w:rsid w:val="003B20DF"/>
    <w:rsid w:val="003B2860"/>
    <w:rsid w:val="003B3260"/>
    <w:rsid w:val="003B3A0B"/>
    <w:rsid w:val="003B3B89"/>
    <w:rsid w:val="003B3D8D"/>
    <w:rsid w:val="003B4498"/>
    <w:rsid w:val="003B56E6"/>
    <w:rsid w:val="003B5913"/>
    <w:rsid w:val="003B5E56"/>
    <w:rsid w:val="003B5F62"/>
    <w:rsid w:val="003B68B3"/>
    <w:rsid w:val="003B6AF4"/>
    <w:rsid w:val="003B6D58"/>
    <w:rsid w:val="003B7478"/>
    <w:rsid w:val="003B748D"/>
    <w:rsid w:val="003B7DCD"/>
    <w:rsid w:val="003B7FD3"/>
    <w:rsid w:val="003C0252"/>
    <w:rsid w:val="003C070F"/>
    <w:rsid w:val="003C0B8F"/>
    <w:rsid w:val="003C0DA2"/>
    <w:rsid w:val="003C115B"/>
    <w:rsid w:val="003C1A4B"/>
    <w:rsid w:val="003C27EE"/>
    <w:rsid w:val="003C3302"/>
    <w:rsid w:val="003C39AB"/>
    <w:rsid w:val="003C3A44"/>
    <w:rsid w:val="003C4527"/>
    <w:rsid w:val="003C4B5C"/>
    <w:rsid w:val="003C59A3"/>
    <w:rsid w:val="003C5CB1"/>
    <w:rsid w:val="003C661F"/>
    <w:rsid w:val="003C67DE"/>
    <w:rsid w:val="003C75DD"/>
    <w:rsid w:val="003C7F8E"/>
    <w:rsid w:val="003D0198"/>
    <w:rsid w:val="003D01FA"/>
    <w:rsid w:val="003D0A3B"/>
    <w:rsid w:val="003D0EF0"/>
    <w:rsid w:val="003D2697"/>
    <w:rsid w:val="003D300D"/>
    <w:rsid w:val="003D303B"/>
    <w:rsid w:val="003D3133"/>
    <w:rsid w:val="003D4BEA"/>
    <w:rsid w:val="003D4D3A"/>
    <w:rsid w:val="003D4D79"/>
    <w:rsid w:val="003D5726"/>
    <w:rsid w:val="003D692C"/>
    <w:rsid w:val="003D695C"/>
    <w:rsid w:val="003D723D"/>
    <w:rsid w:val="003D752A"/>
    <w:rsid w:val="003D77B5"/>
    <w:rsid w:val="003D7C6C"/>
    <w:rsid w:val="003E03CE"/>
    <w:rsid w:val="003E071F"/>
    <w:rsid w:val="003E072D"/>
    <w:rsid w:val="003E07FD"/>
    <w:rsid w:val="003E1436"/>
    <w:rsid w:val="003E1B15"/>
    <w:rsid w:val="003E1D73"/>
    <w:rsid w:val="003E2064"/>
    <w:rsid w:val="003E21FB"/>
    <w:rsid w:val="003E2441"/>
    <w:rsid w:val="003E282B"/>
    <w:rsid w:val="003E29DE"/>
    <w:rsid w:val="003E2AE1"/>
    <w:rsid w:val="003E33E7"/>
    <w:rsid w:val="003E3556"/>
    <w:rsid w:val="003E37DF"/>
    <w:rsid w:val="003E3A7E"/>
    <w:rsid w:val="003E3B39"/>
    <w:rsid w:val="003E3FF5"/>
    <w:rsid w:val="003E4080"/>
    <w:rsid w:val="003E4563"/>
    <w:rsid w:val="003E4627"/>
    <w:rsid w:val="003E4A46"/>
    <w:rsid w:val="003E4A7D"/>
    <w:rsid w:val="003E4C84"/>
    <w:rsid w:val="003E4DCA"/>
    <w:rsid w:val="003E55DF"/>
    <w:rsid w:val="003E55F5"/>
    <w:rsid w:val="003E582C"/>
    <w:rsid w:val="003E5A0A"/>
    <w:rsid w:val="003E5A0D"/>
    <w:rsid w:val="003E5E20"/>
    <w:rsid w:val="003E5F80"/>
    <w:rsid w:val="003E60A4"/>
    <w:rsid w:val="003E62DC"/>
    <w:rsid w:val="003E65A7"/>
    <w:rsid w:val="003E66E3"/>
    <w:rsid w:val="003E6800"/>
    <w:rsid w:val="003E70ED"/>
    <w:rsid w:val="003E73CB"/>
    <w:rsid w:val="003E7450"/>
    <w:rsid w:val="003E7729"/>
    <w:rsid w:val="003E77E2"/>
    <w:rsid w:val="003E7B19"/>
    <w:rsid w:val="003E7CA9"/>
    <w:rsid w:val="003E7CBD"/>
    <w:rsid w:val="003F0754"/>
    <w:rsid w:val="003F0783"/>
    <w:rsid w:val="003F07F8"/>
    <w:rsid w:val="003F0E35"/>
    <w:rsid w:val="003F0F70"/>
    <w:rsid w:val="003F15FF"/>
    <w:rsid w:val="003F1ABA"/>
    <w:rsid w:val="003F1E03"/>
    <w:rsid w:val="003F2051"/>
    <w:rsid w:val="003F209F"/>
    <w:rsid w:val="003F21B5"/>
    <w:rsid w:val="003F22B7"/>
    <w:rsid w:val="003F3721"/>
    <w:rsid w:val="003F516D"/>
    <w:rsid w:val="003F5567"/>
    <w:rsid w:val="003F5E87"/>
    <w:rsid w:val="003F642B"/>
    <w:rsid w:val="003F67FC"/>
    <w:rsid w:val="003F68E8"/>
    <w:rsid w:val="003F6B09"/>
    <w:rsid w:val="003F6F06"/>
    <w:rsid w:val="003F78C6"/>
    <w:rsid w:val="003F7990"/>
    <w:rsid w:val="003F7A2F"/>
    <w:rsid w:val="004000B2"/>
    <w:rsid w:val="00400121"/>
    <w:rsid w:val="004009E9"/>
    <w:rsid w:val="00400BFE"/>
    <w:rsid w:val="00401125"/>
    <w:rsid w:val="0040156F"/>
    <w:rsid w:val="00401683"/>
    <w:rsid w:val="00401AA2"/>
    <w:rsid w:val="00402009"/>
    <w:rsid w:val="004029A4"/>
    <w:rsid w:val="00403FDD"/>
    <w:rsid w:val="004047B1"/>
    <w:rsid w:val="00404FFA"/>
    <w:rsid w:val="00405000"/>
    <w:rsid w:val="00405501"/>
    <w:rsid w:val="004057B4"/>
    <w:rsid w:val="004059C1"/>
    <w:rsid w:val="00405C47"/>
    <w:rsid w:val="00406656"/>
    <w:rsid w:val="0040684D"/>
    <w:rsid w:val="00407188"/>
    <w:rsid w:val="00407740"/>
    <w:rsid w:val="00410393"/>
    <w:rsid w:val="00410678"/>
    <w:rsid w:val="00410D3D"/>
    <w:rsid w:val="004115E0"/>
    <w:rsid w:val="004116F3"/>
    <w:rsid w:val="004117DB"/>
    <w:rsid w:val="00411970"/>
    <w:rsid w:val="00412736"/>
    <w:rsid w:val="00412A25"/>
    <w:rsid w:val="00413570"/>
    <w:rsid w:val="004136AC"/>
    <w:rsid w:val="0041408F"/>
    <w:rsid w:val="004140D3"/>
    <w:rsid w:val="0041429E"/>
    <w:rsid w:val="00414519"/>
    <w:rsid w:val="00414687"/>
    <w:rsid w:val="0041510A"/>
    <w:rsid w:val="0041601A"/>
    <w:rsid w:val="004168BD"/>
    <w:rsid w:val="00416BC0"/>
    <w:rsid w:val="0041777E"/>
    <w:rsid w:val="00417DA2"/>
    <w:rsid w:val="00420137"/>
    <w:rsid w:val="004201B7"/>
    <w:rsid w:val="004205A2"/>
    <w:rsid w:val="004205CC"/>
    <w:rsid w:val="00420A89"/>
    <w:rsid w:val="00420B93"/>
    <w:rsid w:val="00421076"/>
    <w:rsid w:val="0042170A"/>
    <w:rsid w:val="0042186E"/>
    <w:rsid w:val="004222D1"/>
    <w:rsid w:val="004229CC"/>
    <w:rsid w:val="00422C7D"/>
    <w:rsid w:val="00422C8A"/>
    <w:rsid w:val="004231CB"/>
    <w:rsid w:val="004241BF"/>
    <w:rsid w:val="00424733"/>
    <w:rsid w:val="0042475C"/>
    <w:rsid w:val="00425015"/>
    <w:rsid w:val="00425716"/>
    <w:rsid w:val="00425EF1"/>
    <w:rsid w:val="00426583"/>
    <w:rsid w:val="0042662B"/>
    <w:rsid w:val="00426BF5"/>
    <w:rsid w:val="00426E4B"/>
    <w:rsid w:val="0042747F"/>
    <w:rsid w:val="00427A5E"/>
    <w:rsid w:val="00427B49"/>
    <w:rsid w:val="00427D14"/>
    <w:rsid w:val="00427ECF"/>
    <w:rsid w:val="00430441"/>
    <w:rsid w:val="004304D3"/>
    <w:rsid w:val="00430516"/>
    <w:rsid w:val="004305B5"/>
    <w:rsid w:val="00430C58"/>
    <w:rsid w:val="00430DBE"/>
    <w:rsid w:val="0043108E"/>
    <w:rsid w:val="0043166C"/>
    <w:rsid w:val="00431882"/>
    <w:rsid w:val="00431B43"/>
    <w:rsid w:val="00431B4C"/>
    <w:rsid w:val="00432222"/>
    <w:rsid w:val="00432A48"/>
    <w:rsid w:val="00433108"/>
    <w:rsid w:val="0043346B"/>
    <w:rsid w:val="004334D4"/>
    <w:rsid w:val="00433521"/>
    <w:rsid w:val="004339AD"/>
    <w:rsid w:val="00433A2A"/>
    <w:rsid w:val="00433C0B"/>
    <w:rsid w:val="00433E7F"/>
    <w:rsid w:val="00434307"/>
    <w:rsid w:val="00435438"/>
    <w:rsid w:val="00435B76"/>
    <w:rsid w:val="0043627A"/>
    <w:rsid w:val="004363ED"/>
    <w:rsid w:val="0043665E"/>
    <w:rsid w:val="004366C4"/>
    <w:rsid w:val="004366EF"/>
    <w:rsid w:val="0043684F"/>
    <w:rsid w:val="00436D99"/>
    <w:rsid w:val="00436E3E"/>
    <w:rsid w:val="00436E5D"/>
    <w:rsid w:val="0043709E"/>
    <w:rsid w:val="004379B7"/>
    <w:rsid w:val="004405B7"/>
    <w:rsid w:val="00440953"/>
    <w:rsid w:val="00440DE1"/>
    <w:rsid w:val="00441991"/>
    <w:rsid w:val="00441C65"/>
    <w:rsid w:val="00442065"/>
    <w:rsid w:val="0044286C"/>
    <w:rsid w:val="00442C27"/>
    <w:rsid w:val="00443458"/>
    <w:rsid w:val="00443E98"/>
    <w:rsid w:val="004444CA"/>
    <w:rsid w:val="004444E0"/>
    <w:rsid w:val="0044563A"/>
    <w:rsid w:val="004463CC"/>
    <w:rsid w:val="00447176"/>
    <w:rsid w:val="0044731F"/>
    <w:rsid w:val="004474F9"/>
    <w:rsid w:val="00447530"/>
    <w:rsid w:val="004475C2"/>
    <w:rsid w:val="00447831"/>
    <w:rsid w:val="0045005A"/>
    <w:rsid w:val="00450282"/>
    <w:rsid w:val="0045091E"/>
    <w:rsid w:val="00450A4D"/>
    <w:rsid w:val="00450D6F"/>
    <w:rsid w:val="00450E7C"/>
    <w:rsid w:val="00450F67"/>
    <w:rsid w:val="004515E5"/>
    <w:rsid w:val="00451836"/>
    <w:rsid w:val="00452870"/>
    <w:rsid w:val="00452AE1"/>
    <w:rsid w:val="00452B30"/>
    <w:rsid w:val="00453AFD"/>
    <w:rsid w:val="00453CEE"/>
    <w:rsid w:val="00453E81"/>
    <w:rsid w:val="0045421F"/>
    <w:rsid w:val="0045450F"/>
    <w:rsid w:val="0045476F"/>
    <w:rsid w:val="00454BE5"/>
    <w:rsid w:val="00454C19"/>
    <w:rsid w:val="004552F5"/>
    <w:rsid w:val="00455CCE"/>
    <w:rsid w:val="00456367"/>
    <w:rsid w:val="00457145"/>
    <w:rsid w:val="00460122"/>
    <w:rsid w:val="00460B5C"/>
    <w:rsid w:val="00461487"/>
    <w:rsid w:val="0046187F"/>
    <w:rsid w:val="00461ACC"/>
    <w:rsid w:val="00462135"/>
    <w:rsid w:val="004621C6"/>
    <w:rsid w:val="004624A0"/>
    <w:rsid w:val="00462B65"/>
    <w:rsid w:val="00462C42"/>
    <w:rsid w:val="004631C9"/>
    <w:rsid w:val="004637FD"/>
    <w:rsid w:val="0046387B"/>
    <w:rsid w:val="00463B23"/>
    <w:rsid w:val="00463CA2"/>
    <w:rsid w:val="00463EBD"/>
    <w:rsid w:val="00464CFA"/>
    <w:rsid w:val="004653ED"/>
    <w:rsid w:val="00465468"/>
    <w:rsid w:val="0046554F"/>
    <w:rsid w:val="00465AA4"/>
    <w:rsid w:val="00465F6F"/>
    <w:rsid w:val="004663DD"/>
    <w:rsid w:val="00466969"/>
    <w:rsid w:val="0046757F"/>
    <w:rsid w:val="004676CB"/>
    <w:rsid w:val="004679B6"/>
    <w:rsid w:val="00467A98"/>
    <w:rsid w:val="00467AF8"/>
    <w:rsid w:val="00467B00"/>
    <w:rsid w:val="00467D6C"/>
    <w:rsid w:val="00467DE1"/>
    <w:rsid w:val="00470825"/>
    <w:rsid w:val="00470E26"/>
    <w:rsid w:val="00470F69"/>
    <w:rsid w:val="00471362"/>
    <w:rsid w:val="0047164D"/>
    <w:rsid w:val="0047167D"/>
    <w:rsid w:val="00471992"/>
    <w:rsid w:val="00471C60"/>
    <w:rsid w:val="0047221F"/>
    <w:rsid w:val="00472358"/>
    <w:rsid w:val="004727FE"/>
    <w:rsid w:val="00472DFA"/>
    <w:rsid w:val="00474113"/>
    <w:rsid w:val="004742EF"/>
    <w:rsid w:val="0047463C"/>
    <w:rsid w:val="0047482F"/>
    <w:rsid w:val="004748D6"/>
    <w:rsid w:val="00474920"/>
    <w:rsid w:val="00474AFC"/>
    <w:rsid w:val="00474E7F"/>
    <w:rsid w:val="004752F3"/>
    <w:rsid w:val="0047534A"/>
    <w:rsid w:val="0047591E"/>
    <w:rsid w:val="00475E86"/>
    <w:rsid w:val="004763AE"/>
    <w:rsid w:val="00476A73"/>
    <w:rsid w:val="0047743F"/>
    <w:rsid w:val="0047797B"/>
    <w:rsid w:val="0048078C"/>
    <w:rsid w:val="00480A2D"/>
    <w:rsid w:val="00480DA9"/>
    <w:rsid w:val="00480EA5"/>
    <w:rsid w:val="0048113F"/>
    <w:rsid w:val="004813C6"/>
    <w:rsid w:val="004814F6"/>
    <w:rsid w:val="00481EF0"/>
    <w:rsid w:val="00482EAD"/>
    <w:rsid w:val="00483118"/>
    <w:rsid w:val="00483EBE"/>
    <w:rsid w:val="0048465C"/>
    <w:rsid w:val="00484B2D"/>
    <w:rsid w:val="00484BFB"/>
    <w:rsid w:val="004850E0"/>
    <w:rsid w:val="004852CD"/>
    <w:rsid w:val="00485E3E"/>
    <w:rsid w:val="00487579"/>
    <w:rsid w:val="004904DB"/>
    <w:rsid w:val="00490873"/>
    <w:rsid w:val="004909B3"/>
    <w:rsid w:val="004909CE"/>
    <w:rsid w:val="00490D4A"/>
    <w:rsid w:val="00490D4F"/>
    <w:rsid w:val="00490F42"/>
    <w:rsid w:val="00491B00"/>
    <w:rsid w:val="00491F70"/>
    <w:rsid w:val="004922EA"/>
    <w:rsid w:val="004924BE"/>
    <w:rsid w:val="004926CA"/>
    <w:rsid w:val="00493326"/>
    <w:rsid w:val="00493980"/>
    <w:rsid w:val="00493A07"/>
    <w:rsid w:val="00493CDD"/>
    <w:rsid w:val="00493DCB"/>
    <w:rsid w:val="0049433B"/>
    <w:rsid w:val="00494B04"/>
    <w:rsid w:val="00494C26"/>
    <w:rsid w:val="004951CD"/>
    <w:rsid w:val="00495669"/>
    <w:rsid w:val="00495C7C"/>
    <w:rsid w:val="00495ED2"/>
    <w:rsid w:val="0049627E"/>
    <w:rsid w:val="00496A27"/>
    <w:rsid w:val="00496A82"/>
    <w:rsid w:val="00496CB3"/>
    <w:rsid w:val="0049702B"/>
    <w:rsid w:val="004973E8"/>
    <w:rsid w:val="004A015E"/>
    <w:rsid w:val="004A02EA"/>
    <w:rsid w:val="004A0964"/>
    <w:rsid w:val="004A0E3D"/>
    <w:rsid w:val="004A1526"/>
    <w:rsid w:val="004A1AA6"/>
    <w:rsid w:val="004A200C"/>
    <w:rsid w:val="004A29B4"/>
    <w:rsid w:val="004A2FEF"/>
    <w:rsid w:val="004A3460"/>
    <w:rsid w:val="004A399C"/>
    <w:rsid w:val="004A3E65"/>
    <w:rsid w:val="004A4640"/>
    <w:rsid w:val="004A48B9"/>
    <w:rsid w:val="004A49C5"/>
    <w:rsid w:val="004A4B16"/>
    <w:rsid w:val="004A4B6A"/>
    <w:rsid w:val="004A4D65"/>
    <w:rsid w:val="004A5BA7"/>
    <w:rsid w:val="004A6313"/>
    <w:rsid w:val="004A64D1"/>
    <w:rsid w:val="004A67AE"/>
    <w:rsid w:val="004A68C6"/>
    <w:rsid w:val="004A739A"/>
    <w:rsid w:val="004A7D71"/>
    <w:rsid w:val="004B03B9"/>
    <w:rsid w:val="004B05B9"/>
    <w:rsid w:val="004B0723"/>
    <w:rsid w:val="004B0ADB"/>
    <w:rsid w:val="004B1454"/>
    <w:rsid w:val="004B19EC"/>
    <w:rsid w:val="004B1C7F"/>
    <w:rsid w:val="004B1D12"/>
    <w:rsid w:val="004B1DEE"/>
    <w:rsid w:val="004B2191"/>
    <w:rsid w:val="004B246F"/>
    <w:rsid w:val="004B3781"/>
    <w:rsid w:val="004B3F26"/>
    <w:rsid w:val="004B4327"/>
    <w:rsid w:val="004B4BB6"/>
    <w:rsid w:val="004B4ED3"/>
    <w:rsid w:val="004B52F7"/>
    <w:rsid w:val="004B5833"/>
    <w:rsid w:val="004B675F"/>
    <w:rsid w:val="004B6830"/>
    <w:rsid w:val="004B6918"/>
    <w:rsid w:val="004B6B5A"/>
    <w:rsid w:val="004B709D"/>
    <w:rsid w:val="004B7515"/>
    <w:rsid w:val="004B7B8B"/>
    <w:rsid w:val="004B7BA7"/>
    <w:rsid w:val="004C021D"/>
    <w:rsid w:val="004C052D"/>
    <w:rsid w:val="004C0DDB"/>
    <w:rsid w:val="004C0E52"/>
    <w:rsid w:val="004C0F4D"/>
    <w:rsid w:val="004C1D02"/>
    <w:rsid w:val="004C2190"/>
    <w:rsid w:val="004C21F1"/>
    <w:rsid w:val="004C2346"/>
    <w:rsid w:val="004C2591"/>
    <w:rsid w:val="004C25DF"/>
    <w:rsid w:val="004C2A81"/>
    <w:rsid w:val="004C3356"/>
    <w:rsid w:val="004C34DE"/>
    <w:rsid w:val="004C3AEF"/>
    <w:rsid w:val="004C3CFB"/>
    <w:rsid w:val="004C4045"/>
    <w:rsid w:val="004C42F9"/>
    <w:rsid w:val="004C481F"/>
    <w:rsid w:val="004C48E8"/>
    <w:rsid w:val="004C4B36"/>
    <w:rsid w:val="004C51FF"/>
    <w:rsid w:val="004C54C4"/>
    <w:rsid w:val="004C56B3"/>
    <w:rsid w:val="004C6772"/>
    <w:rsid w:val="004C709E"/>
    <w:rsid w:val="004C729B"/>
    <w:rsid w:val="004C788F"/>
    <w:rsid w:val="004C78F7"/>
    <w:rsid w:val="004C7A59"/>
    <w:rsid w:val="004D0453"/>
    <w:rsid w:val="004D0C1E"/>
    <w:rsid w:val="004D0D38"/>
    <w:rsid w:val="004D0E1C"/>
    <w:rsid w:val="004D1075"/>
    <w:rsid w:val="004D1EEC"/>
    <w:rsid w:val="004D218B"/>
    <w:rsid w:val="004D2FC6"/>
    <w:rsid w:val="004D335A"/>
    <w:rsid w:val="004D3578"/>
    <w:rsid w:val="004D3B0C"/>
    <w:rsid w:val="004D3F37"/>
    <w:rsid w:val="004D470E"/>
    <w:rsid w:val="004D4BAA"/>
    <w:rsid w:val="004D4C84"/>
    <w:rsid w:val="004D550C"/>
    <w:rsid w:val="004D57C6"/>
    <w:rsid w:val="004D5AFA"/>
    <w:rsid w:val="004D5E0D"/>
    <w:rsid w:val="004D666E"/>
    <w:rsid w:val="004D6C48"/>
    <w:rsid w:val="004D6C7D"/>
    <w:rsid w:val="004D707F"/>
    <w:rsid w:val="004D71DC"/>
    <w:rsid w:val="004D73CE"/>
    <w:rsid w:val="004D7DCA"/>
    <w:rsid w:val="004D7EA4"/>
    <w:rsid w:val="004D7EAA"/>
    <w:rsid w:val="004E0A21"/>
    <w:rsid w:val="004E0B12"/>
    <w:rsid w:val="004E0E12"/>
    <w:rsid w:val="004E0F48"/>
    <w:rsid w:val="004E1495"/>
    <w:rsid w:val="004E161A"/>
    <w:rsid w:val="004E1961"/>
    <w:rsid w:val="004E1D35"/>
    <w:rsid w:val="004E1F45"/>
    <w:rsid w:val="004E223A"/>
    <w:rsid w:val="004E23F4"/>
    <w:rsid w:val="004E27A8"/>
    <w:rsid w:val="004E2B6B"/>
    <w:rsid w:val="004E2C04"/>
    <w:rsid w:val="004E2E88"/>
    <w:rsid w:val="004E3069"/>
    <w:rsid w:val="004E3441"/>
    <w:rsid w:val="004E365D"/>
    <w:rsid w:val="004E38F5"/>
    <w:rsid w:val="004E4327"/>
    <w:rsid w:val="004E4403"/>
    <w:rsid w:val="004E4C2E"/>
    <w:rsid w:val="004E4D8C"/>
    <w:rsid w:val="004E576C"/>
    <w:rsid w:val="004E5A7E"/>
    <w:rsid w:val="004E5CA8"/>
    <w:rsid w:val="004E6938"/>
    <w:rsid w:val="004E7B43"/>
    <w:rsid w:val="004F00C3"/>
    <w:rsid w:val="004F0119"/>
    <w:rsid w:val="004F037F"/>
    <w:rsid w:val="004F0A49"/>
    <w:rsid w:val="004F129B"/>
    <w:rsid w:val="004F318A"/>
    <w:rsid w:val="004F371C"/>
    <w:rsid w:val="004F4298"/>
    <w:rsid w:val="004F4838"/>
    <w:rsid w:val="004F4A97"/>
    <w:rsid w:val="004F4B73"/>
    <w:rsid w:val="004F4EC6"/>
    <w:rsid w:val="004F50EC"/>
    <w:rsid w:val="004F57F4"/>
    <w:rsid w:val="004F5E3A"/>
    <w:rsid w:val="004F604E"/>
    <w:rsid w:val="004F628B"/>
    <w:rsid w:val="004F6902"/>
    <w:rsid w:val="004F6BF8"/>
    <w:rsid w:val="004F6C11"/>
    <w:rsid w:val="004F6EE6"/>
    <w:rsid w:val="004F7092"/>
    <w:rsid w:val="004F709D"/>
    <w:rsid w:val="004F73DB"/>
    <w:rsid w:val="004F751A"/>
    <w:rsid w:val="004F7E7A"/>
    <w:rsid w:val="0050086E"/>
    <w:rsid w:val="005009B9"/>
    <w:rsid w:val="00500EF1"/>
    <w:rsid w:val="005014A6"/>
    <w:rsid w:val="005021D2"/>
    <w:rsid w:val="005023CD"/>
    <w:rsid w:val="00502B97"/>
    <w:rsid w:val="00502D8E"/>
    <w:rsid w:val="0050356C"/>
    <w:rsid w:val="00503D8E"/>
    <w:rsid w:val="005047BA"/>
    <w:rsid w:val="00504908"/>
    <w:rsid w:val="00504988"/>
    <w:rsid w:val="005049F3"/>
    <w:rsid w:val="00504E52"/>
    <w:rsid w:val="00505BC3"/>
    <w:rsid w:val="00505C1E"/>
    <w:rsid w:val="00505EB6"/>
    <w:rsid w:val="00505FD8"/>
    <w:rsid w:val="00506092"/>
    <w:rsid w:val="0050686E"/>
    <w:rsid w:val="0050689E"/>
    <w:rsid w:val="00506A89"/>
    <w:rsid w:val="00506CC6"/>
    <w:rsid w:val="0050705F"/>
    <w:rsid w:val="0050720C"/>
    <w:rsid w:val="0050736B"/>
    <w:rsid w:val="00507617"/>
    <w:rsid w:val="00507A29"/>
    <w:rsid w:val="00507D43"/>
    <w:rsid w:val="00507FC3"/>
    <w:rsid w:val="005101B6"/>
    <w:rsid w:val="005105C0"/>
    <w:rsid w:val="005107AA"/>
    <w:rsid w:val="005108E2"/>
    <w:rsid w:val="00510C3B"/>
    <w:rsid w:val="00510D65"/>
    <w:rsid w:val="00510E61"/>
    <w:rsid w:val="0051123A"/>
    <w:rsid w:val="005112DD"/>
    <w:rsid w:val="00511F1D"/>
    <w:rsid w:val="00512CAD"/>
    <w:rsid w:val="00512FF9"/>
    <w:rsid w:val="0051305E"/>
    <w:rsid w:val="00513137"/>
    <w:rsid w:val="005137BB"/>
    <w:rsid w:val="00513CCB"/>
    <w:rsid w:val="00513DDB"/>
    <w:rsid w:val="00513E18"/>
    <w:rsid w:val="00513E3F"/>
    <w:rsid w:val="005147C7"/>
    <w:rsid w:val="0051577B"/>
    <w:rsid w:val="00515B7B"/>
    <w:rsid w:val="00515C12"/>
    <w:rsid w:val="00515CA3"/>
    <w:rsid w:val="00515D06"/>
    <w:rsid w:val="00515E17"/>
    <w:rsid w:val="00516613"/>
    <w:rsid w:val="0051665D"/>
    <w:rsid w:val="00516763"/>
    <w:rsid w:val="00516966"/>
    <w:rsid w:val="00516D12"/>
    <w:rsid w:val="00516E12"/>
    <w:rsid w:val="00517001"/>
    <w:rsid w:val="0051737D"/>
    <w:rsid w:val="005173DE"/>
    <w:rsid w:val="005206A7"/>
    <w:rsid w:val="00520AC3"/>
    <w:rsid w:val="00520F6C"/>
    <w:rsid w:val="00522386"/>
    <w:rsid w:val="00522476"/>
    <w:rsid w:val="00522610"/>
    <w:rsid w:val="005228CC"/>
    <w:rsid w:val="00522DA0"/>
    <w:rsid w:val="005230DF"/>
    <w:rsid w:val="0052319D"/>
    <w:rsid w:val="0052330D"/>
    <w:rsid w:val="005235F3"/>
    <w:rsid w:val="005237AE"/>
    <w:rsid w:val="005238A1"/>
    <w:rsid w:val="005242FA"/>
    <w:rsid w:val="00524B9F"/>
    <w:rsid w:val="005250CD"/>
    <w:rsid w:val="005257AB"/>
    <w:rsid w:val="00525891"/>
    <w:rsid w:val="00526008"/>
    <w:rsid w:val="005263A8"/>
    <w:rsid w:val="00526B03"/>
    <w:rsid w:val="0052707D"/>
    <w:rsid w:val="00527125"/>
    <w:rsid w:val="005274ED"/>
    <w:rsid w:val="00527551"/>
    <w:rsid w:val="005278C1"/>
    <w:rsid w:val="00527D2D"/>
    <w:rsid w:val="00530CC4"/>
    <w:rsid w:val="00530D54"/>
    <w:rsid w:val="005313F4"/>
    <w:rsid w:val="0053197E"/>
    <w:rsid w:val="00532376"/>
    <w:rsid w:val="00532421"/>
    <w:rsid w:val="00532A21"/>
    <w:rsid w:val="005338EE"/>
    <w:rsid w:val="00533922"/>
    <w:rsid w:val="00533B25"/>
    <w:rsid w:val="00533BCC"/>
    <w:rsid w:val="0053458E"/>
    <w:rsid w:val="00534A6E"/>
    <w:rsid w:val="00534E84"/>
    <w:rsid w:val="00535111"/>
    <w:rsid w:val="00535642"/>
    <w:rsid w:val="00535BEE"/>
    <w:rsid w:val="00535CAB"/>
    <w:rsid w:val="00535DF7"/>
    <w:rsid w:val="00536045"/>
    <w:rsid w:val="0053726A"/>
    <w:rsid w:val="00540267"/>
    <w:rsid w:val="005402D0"/>
    <w:rsid w:val="00540402"/>
    <w:rsid w:val="00540A4B"/>
    <w:rsid w:val="00540F15"/>
    <w:rsid w:val="00541354"/>
    <w:rsid w:val="0054152A"/>
    <w:rsid w:val="00541759"/>
    <w:rsid w:val="00541AED"/>
    <w:rsid w:val="00541DBD"/>
    <w:rsid w:val="0054201A"/>
    <w:rsid w:val="005422B9"/>
    <w:rsid w:val="005432A1"/>
    <w:rsid w:val="005434BA"/>
    <w:rsid w:val="00543AEE"/>
    <w:rsid w:val="00543C6E"/>
    <w:rsid w:val="005449F7"/>
    <w:rsid w:val="00544C4D"/>
    <w:rsid w:val="00544E15"/>
    <w:rsid w:val="00545D9C"/>
    <w:rsid w:val="00546389"/>
    <w:rsid w:val="005464A1"/>
    <w:rsid w:val="00546FB6"/>
    <w:rsid w:val="005473A4"/>
    <w:rsid w:val="00547536"/>
    <w:rsid w:val="005475B3"/>
    <w:rsid w:val="005478D0"/>
    <w:rsid w:val="00547C58"/>
    <w:rsid w:val="00547CA7"/>
    <w:rsid w:val="00547CB4"/>
    <w:rsid w:val="005507E3"/>
    <w:rsid w:val="005508F4"/>
    <w:rsid w:val="00551B66"/>
    <w:rsid w:val="005520E3"/>
    <w:rsid w:val="00552428"/>
    <w:rsid w:val="00552869"/>
    <w:rsid w:val="00552A92"/>
    <w:rsid w:val="00552E5E"/>
    <w:rsid w:val="0055363F"/>
    <w:rsid w:val="0055368A"/>
    <w:rsid w:val="00553C41"/>
    <w:rsid w:val="00553F69"/>
    <w:rsid w:val="0055417E"/>
    <w:rsid w:val="005541B6"/>
    <w:rsid w:val="005548C8"/>
    <w:rsid w:val="00554C88"/>
    <w:rsid w:val="00554FF9"/>
    <w:rsid w:val="005555D9"/>
    <w:rsid w:val="00555D3E"/>
    <w:rsid w:val="005560DD"/>
    <w:rsid w:val="0055614E"/>
    <w:rsid w:val="00557038"/>
    <w:rsid w:val="0055763D"/>
    <w:rsid w:val="00557EFC"/>
    <w:rsid w:val="00560EE7"/>
    <w:rsid w:val="0056118A"/>
    <w:rsid w:val="00561293"/>
    <w:rsid w:val="00561870"/>
    <w:rsid w:val="005618BF"/>
    <w:rsid w:val="00561D5E"/>
    <w:rsid w:val="00561E7C"/>
    <w:rsid w:val="00561FF6"/>
    <w:rsid w:val="00562298"/>
    <w:rsid w:val="00562CC8"/>
    <w:rsid w:val="00563BF3"/>
    <w:rsid w:val="00563D11"/>
    <w:rsid w:val="00564137"/>
    <w:rsid w:val="00564486"/>
    <w:rsid w:val="00564886"/>
    <w:rsid w:val="00564BC8"/>
    <w:rsid w:val="00565355"/>
    <w:rsid w:val="0056574F"/>
    <w:rsid w:val="00565898"/>
    <w:rsid w:val="0056670A"/>
    <w:rsid w:val="0056670D"/>
    <w:rsid w:val="005668EB"/>
    <w:rsid w:val="00566AC4"/>
    <w:rsid w:val="00566E3A"/>
    <w:rsid w:val="00567958"/>
    <w:rsid w:val="00567CD7"/>
    <w:rsid w:val="00567FAD"/>
    <w:rsid w:val="005700BD"/>
    <w:rsid w:val="0057061C"/>
    <w:rsid w:val="005708AA"/>
    <w:rsid w:val="00570DB5"/>
    <w:rsid w:val="00570E28"/>
    <w:rsid w:val="00570FC6"/>
    <w:rsid w:val="005712CE"/>
    <w:rsid w:val="00571367"/>
    <w:rsid w:val="0057169F"/>
    <w:rsid w:val="0057175C"/>
    <w:rsid w:val="00573090"/>
    <w:rsid w:val="00573BA8"/>
    <w:rsid w:val="00573F89"/>
    <w:rsid w:val="00574161"/>
    <w:rsid w:val="005741D5"/>
    <w:rsid w:val="005744B0"/>
    <w:rsid w:val="00574684"/>
    <w:rsid w:val="005749B0"/>
    <w:rsid w:val="0057533E"/>
    <w:rsid w:val="00575A6E"/>
    <w:rsid w:val="00575AA8"/>
    <w:rsid w:val="00576D2C"/>
    <w:rsid w:val="00576F2E"/>
    <w:rsid w:val="0057714E"/>
    <w:rsid w:val="00577257"/>
    <w:rsid w:val="00577313"/>
    <w:rsid w:val="005773F7"/>
    <w:rsid w:val="005778B7"/>
    <w:rsid w:val="00577964"/>
    <w:rsid w:val="00577B45"/>
    <w:rsid w:val="00577C4F"/>
    <w:rsid w:val="0058068F"/>
    <w:rsid w:val="00580997"/>
    <w:rsid w:val="0058101F"/>
    <w:rsid w:val="00581A86"/>
    <w:rsid w:val="00581D16"/>
    <w:rsid w:val="005821DB"/>
    <w:rsid w:val="00582322"/>
    <w:rsid w:val="00582AC6"/>
    <w:rsid w:val="00583CCF"/>
    <w:rsid w:val="0058403D"/>
    <w:rsid w:val="005848F0"/>
    <w:rsid w:val="00584940"/>
    <w:rsid w:val="00584AE4"/>
    <w:rsid w:val="00585A31"/>
    <w:rsid w:val="005861F9"/>
    <w:rsid w:val="005867D4"/>
    <w:rsid w:val="00587409"/>
    <w:rsid w:val="00587574"/>
    <w:rsid w:val="00587B87"/>
    <w:rsid w:val="00587D04"/>
    <w:rsid w:val="00587D55"/>
    <w:rsid w:val="00587E0B"/>
    <w:rsid w:val="0059051A"/>
    <w:rsid w:val="00591427"/>
    <w:rsid w:val="0059230F"/>
    <w:rsid w:val="005926FA"/>
    <w:rsid w:val="00592FA1"/>
    <w:rsid w:val="00593569"/>
    <w:rsid w:val="0059394E"/>
    <w:rsid w:val="00593CD4"/>
    <w:rsid w:val="00593F22"/>
    <w:rsid w:val="005948A2"/>
    <w:rsid w:val="00594AD9"/>
    <w:rsid w:val="00594CA8"/>
    <w:rsid w:val="00594CAE"/>
    <w:rsid w:val="00594CEB"/>
    <w:rsid w:val="00594F22"/>
    <w:rsid w:val="005956A5"/>
    <w:rsid w:val="00595D0A"/>
    <w:rsid w:val="005960EC"/>
    <w:rsid w:val="0059681D"/>
    <w:rsid w:val="00596833"/>
    <w:rsid w:val="00596E26"/>
    <w:rsid w:val="00596EC2"/>
    <w:rsid w:val="00597C1B"/>
    <w:rsid w:val="005A005D"/>
    <w:rsid w:val="005A1F68"/>
    <w:rsid w:val="005A2099"/>
    <w:rsid w:val="005A298F"/>
    <w:rsid w:val="005A2EB7"/>
    <w:rsid w:val="005A3763"/>
    <w:rsid w:val="005A3911"/>
    <w:rsid w:val="005A3F5B"/>
    <w:rsid w:val="005A4578"/>
    <w:rsid w:val="005A49C6"/>
    <w:rsid w:val="005A4D77"/>
    <w:rsid w:val="005A5071"/>
    <w:rsid w:val="005A59EC"/>
    <w:rsid w:val="005A6017"/>
    <w:rsid w:val="005A6212"/>
    <w:rsid w:val="005A6333"/>
    <w:rsid w:val="005A6A19"/>
    <w:rsid w:val="005A6B29"/>
    <w:rsid w:val="005A6E90"/>
    <w:rsid w:val="005A7DDB"/>
    <w:rsid w:val="005B0F1F"/>
    <w:rsid w:val="005B135C"/>
    <w:rsid w:val="005B15DA"/>
    <w:rsid w:val="005B1A06"/>
    <w:rsid w:val="005B1BB5"/>
    <w:rsid w:val="005B1E89"/>
    <w:rsid w:val="005B20D7"/>
    <w:rsid w:val="005B2300"/>
    <w:rsid w:val="005B2897"/>
    <w:rsid w:val="005B29C3"/>
    <w:rsid w:val="005B2B75"/>
    <w:rsid w:val="005B2F68"/>
    <w:rsid w:val="005B2FA9"/>
    <w:rsid w:val="005B3B3A"/>
    <w:rsid w:val="005B3B6A"/>
    <w:rsid w:val="005B46D6"/>
    <w:rsid w:val="005B5028"/>
    <w:rsid w:val="005B5037"/>
    <w:rsid w:val="005B56E3"/>
    <w:rsid w:val="005B5C11"/>
    <w:rsid w:val="005B5F0B"/>
    <w:rsid w:val="005B6CA9"/>
    <w:rsid w:val="005B6FDD"/>
    <w:rsid w:val="005B7250"/>
    <w:rsid w:val="005B729C"/>
    <w:rsid w:val="005B79D4"/>
    <w:rsid w:val="005C0145"/>
    <w:rsid w:val="005C03DD"/>
    <w:rsid w:val="005C0605"/>
    <w:rsid w:val="005C0898"/>
    <w:rsid w:val="005C0A60"/>
    <w:rsid w:val="005C1B05"/>
    <w:rsid w:val="005C2713"/>
    <w:rsid w:val="005C2812"/>
    <w:rsid w:val="005C362F"/>
    <w:rsid w:val="005C3C8A"/>
    <w:rsid w:val="005C431E"/>
    <w:rsid w:val="005C5830"/>
    <w:rsid w:val="005C5FCD"/>
    <w:rsid w:val="005C60CB"/>
    <w:rsid w:val="005C63CF"/>
    <w:rsid w:val="005C65D4"/>
    <w:rsid w:val="005C683F"/>
    <w:rsid w:val="005C6AA6"/>
    <w:rsid w:val="005C6ADE"/>
    <w:rsid w:val="005C75E7"/>
    <w:rsid w:val="005C7AB8"/>
    <w:rsid w:val="005D0220"/>
    <w:rsid w:val="005D02BA"/>
    <w:rsid w:val="005D0424"/>
    <w:rsid w:val="005D04E1"/>
    <w:rsid w:val="005D051E"/>
    <w:rsid w:val="005D0AA0"/>
    <w:rsid w:val="005D0F42"/>
    <w:rsid w:val="005D1ADB"/>
    <w:rsid w:val="005D2069"/>
    <w:rsid w:val="005D2393"/>
    <w:rsid w:val="005D25C2"/>
    <w:rsid w:val="005D2D9C"/>
    <w:rsid w:val="005D2F72"/>
    <w:rsid w:val="005D302F"/>
    <w:rsid w:val="005D3055"/>
    <w:rsid w:val="005D324D"/>
    <w:rsid w:val="005D3450"/>
    <w:rsid w:val="005D346C"/>
    <w:rsid w:val="005D3808"/>
    <w:rsid w:val="005D3ABB"/>
    <w:rsid w:val="005D4376"/>
    <w:rsid w:val="005D53D0"/>
    <w:rsid w:val="005D5B63"/>
    <w:rsid w:val="005D5D45"/>
    <w:rsid w:val="005D5F2F"/>
    <w:rsid w:val="005D6083"/>
    <w:rsid w:val="005D64E4"/>
    <w:rsid w:val="005D66A3"/>
    <w:rsid w:val="005D6774"/>
    <w:rsid w:val="005D687F"/>
    <w:rsid w:val="005D6CE3"/>
    <w:rsid w:val="005D789D"/>
    <w:rsid w:val="005D7E21"/>
    <w:rsid w:val="005E0E74"/>
    <w:rsid w:val="005E11E4"/>
    <w:rsid w:val="005E131D"/>
    <w:rsid w:val="005E1689"/>
    <w:rsid w:val="005E1A30"/>
    <w:rsid w:val="005E2047"/>
    <w:rsid w:val="005E20FA"/>
    <w:rsid w:val="005E286E"/>
    <w:rsid w:val="005E2B7C"/>
    <w:rsid w:val="005E37C8"/>
    <w:rsid w:val="005E383C"/>
    <w:rsid w:val="005E3B50"/>
    <w:rsid w:val="005E3F06"/>
    <w:rsid w:val="005E3F55"/>
    <w:rsid w:val="005E4110"/>
    <w:rsid w:val="005E49E1"/>
    <w:rsid w:val="005E5AF8"/>
    <w:rsid w:val="005E5D37"/>
    <w:rsid w:val="005E624B"/>
    <w:rsid w:val="005E6444"/>
    <w:rsid w:val="005E7869"/>
    <w:rsid w:val="005E797A"/>
    <w:rsid w:val="005E7CD6"/>
    <w:rsid w:val="005F07F3"/>
    <w:rsid w:val="005F124C"/>
    <w:rsid w:val="005F13F3"/>
    <w:rsid w:val="005F1880"/>
    <w:rsid w:val="005F1CBB"/>
    <w:rsid w:val="005F1F20"/>
    <w:rsid w:val="005F2002"/>
    <w:rsid w:val="005F2859"/>
    <w:rsid w:val="005F299E"/>
    <w:rsid w:val="005F2B8B"/>
    <w:rsid w:val="005F412D"/>
    <w:rsid w:val="005F4158"/>
    <w:rsid w:val="005F4CF1"/>
    <w:rsid w:val="005F4E1F"/>
    <w:rsid w:val="005F4E94"/>
    <w:rsid w:val="005F52E6"/>
    <w:rsid w:val="005F5826"/>
    <w:rsid w:val="005F5D94"/>
    <w:rsid w:val="005F605C"/>
    <w:rsid w:val="005F627D"/>
    <w:rsid w:val="005F6439"/>
    <w:rsid w:val="005F6460"/>
    <w:rsid w:val="005F6C32"/>
    <w:rsid w:val="005F6CB8"/>
    <w:rsid w:val="005F70F6"/>
    <w:rsid w:val="005F7490"/>
    <w:rsid w:val="005F7599"/>
    <w:rsid w:val="005F78E9"/>
    <w:rsid w:val="005F7DDA"/>
    <w:rsid w:val="006003CC"/>
    <w:rsid w:val="0060063E"/>
    <w:rsid w:val="006006BF"/>
    <w:rsid w:val="00600751"/>
    <w:rsid w:val="00600AF9"/>
    <w:rsid w:val="00600D85"/>
    <w:rsid w:val="006012B3"/>
    <w:rsid w:val="00601C3E"/>
    <w:rsid w:val="00602C00"/>
    <w:rsid w:val="00602C8A"/>
    <w:rsid w:val="006031C3"/>
    <w:rsid w:val="006033DC"/>
    <w:rsid w:val="006034FD"/>
    <w:rsid w:val="00603CD6"/>
    <w:rsid w:val="00603DC2"/>
    <w:rsid w:val="00603F70"/>
    <w:rsid w:val="006040B2"/>
    <w:rsid w:val="0060519C"/>
    <w:rsid w:val="006059E5"/>
    <w:rsid w:val="00606093"/>
    <w:rsid w:val="00606280"/>
    <w:rsid w:val="00606BCB"/>
    <w:rsid w:val="00606DCC"/>
    <w:rsid w:val="00606F27"/>
    <w:rsid w:val="006075A1"/>
    <w:rsid w:val="00607620"/>
    <w:rsid w:val="00607698"/>
    <w:rsid w:val="00607BCA"/>
    <w:rsid w:val="00610042"/>
    <w:rsid w:val="00610357"/>
    <w:rsid w:val="00610536"/>
    <w:rsid w:val="006107A6"/>
    <w:rsid w:val="00610DDF"/>
    <w:rsid w:val="00611870"/>
    <w:rsid w:val="00611C94"/>
    <w:rsid w:val="00612209"/>
    <w:rsid w:val="00612357"/>
    <w:rsid w:val="00612C1D"/>
    <w:rsid w:val="00612D0F"/>
    <w:rsid w:val="006131E6"/>
    <w:rsid w:val="00613284"/>
    <w:rsid w:val="006132BD"/>
    <w:rsid w:val="0061395A"/>
    <w:rsid w:val="006139F8"/>
    <w:rsid w:val="0061405A"/>
    <w:rsid w:val="00614323"/>
    <w:rsid w:val="0061463C"/>
    <w:rsid w:val="00614BE9"/>
    <w:rsid w:val="006156FF"/>
    <w:rsid w:val="006158CF"/>
    <w:rsid w:val="00615960"/>
    <w:rsid w:val="00616610"/>
    <w:rsid w:val="00616B2F"/>
    <w:rsid w:val="006171DA"/>
    <w:rsid w:val="00617A82"/>
    <w:rsid w:val="00620468"/>
    <w:rsid w:val="00620AAA"/>
    <w:rsid w:val="00620BDF"/>
    <w:rsid w:val="00620CC4"/>
    <w:rsid w:val="00621114"/>
    <w:rsid w:val="00621DD6"/>
    <w:rsid w:val="00621EF5"/>
    <w:rsid w:val="00622A7B"/>
    <w:rsid w:val="00622DEB"/>
    <w:rsid w:val="00622F3F"/>
    <w:rsid w:val="00623108"/>
    <w:rsid w:val="00623668"/>
    <w:rsid w:val="00623DEC"/>
    <w:rsid w:val="0062401C"/>
    <w:rsid w:val="00624889"/>
    <w:rsid w:val="006251E8"/>
    <w:rsid w:val="0062585F"/>
    <w:rsid w:val="00625875"/>
    <w:rsid w:val="006258AE"/>
    <w:rsid w:val="00625959"/>
    <w:rsid w:val="00626032"/>
    <w:rsid w:val="00626826"/>
    <w:rsid w:val="006268A6"/>
    <w:rsid w:val="00626951"/>
    <w:rsid w:val="00626FE5"/>
    <w:rsid w:val="00627B20"/>
    <w:rsid w:val="0063097B"/>
    <w:rsid w:val="00631041"/>
    <w:rsid w:val="006316A1"/>
    <w:rsid w:val="00631719"/>
    <w:rsid w:val="00631CCB"/>
    <w:rsid w:val="0063224D"/>
    <w:rsid w:val="00632346"/>
    <w:rsid w:val="006325DC"/>
    <w:rsid w:val="006325FA"/>
    <w:rsid w:val="0063285A"/>
    <w:rsid w:val="00632AE3"/>
    <w:rsid w:val="00633196"/>
    <w:rsid w:val="0063493C"/>
    <w:rsid w:val="00634DAD"/>
    <w:rsid w:val="00636990"/>
    <w:rsid w:val="0063700E"/>
    <w:rsid w:val="0063752C"/>
    <w:rsid w:val="0063783E"/>
    <w:rsid w:val="0063795C"/>
    <w:rsid w:val="00637ABF"/>
    <w:rsid w:val="006401B8"/>
    <w:rsid w:val="00640641"/>
    <w:rsid w:val="006407D9"/>
    <w:rsid w:val="00640E1D"/>
    <w:rsid w:val="0064109F"/>
    <w:rsid w:val="006424C9"/>
    <w:rsid w:val="006429DB"/>
    <w:rsid w:val="00643500"/>
    <w:rsid w:val="006435CE"/>
    <w:rsid w:val="006436EB"/>
    <w:rsid w:val="00643ADD"/>
    <w:rsid w:val="00643E28"/>
    <w:rsid w:val="00644001"/>
    <w:rsid w:val="00644633"/>
    <w:rsid w:val="0064531F"/>
    <w:rsid w:val="006454DF"/>
    <w:rsid w:val="00645577"/>
    <w:rsid w:val="00645B1A"/>
    <w:rsid w:val="00645E47"/>
    <w:rsid w:val="00645EB7"/>
    <w:rsid w:val="00646408"/>
    <w:rsid w:val="0064651A"/>
    <w:rsid w:val="006468DB"/>
    <w:rsid w:val="00646E55"/>
    <w:rsid w:val="00647129"/>
    <w:rsid w:val="006473AB"/>
    <w:rsid w:val="0064769D"/>
    <w:rsid w:val="006479EB"/>
    <w:rsid w:val="00647B68"/>
    <w:rsid w:val="00650743"/>
    <w:rsid w:val="00650CF7"/>
    <w:rsid w:val="00650EDC"/>
    <w:rsid w:val="00651887"/>
    <w:rsid w:val="00651AD5"/>
    <w:rsid w:val="00651D93"/>
    <w:rsid w:val="00651FFA"/>
    <w:rsid w:val="0065260D"/>
    <w:rsid w:val="006528B0"/>
    <w:rsid w:val="006528E2"/>
    <w:rsid w:val="00652B49"/>
    <w:rsid w:val="00652CEB"/>
    <w:rsid w:val="0065310C"/>
    <w:rsid w:val="00653118"/>
    <w:rsid w:val="00653E9A"/>
    <w:rsid w:val="00654089"/>
    <w:rsid w:val="006540BD"/>
    <w:rsid w:val="00654196"/>
    <w:rsid w:val="00654759"/>
    <w:rsid w:val="006547F9"/>
    <w:rsid w:val="00654C2F"/>
    <w:rsid w:val="0065537A"/>
    <w:rsid w:val="00655717"/>
    <w:rsid w:val="00655B4D"/>
    <w:rsid w:val="00655BAD"/>
    <w:rsid w:val="00655C6C"/>
    <w:rsid w:val="00656079"/>
    <w:rsid w:val="006567A8"/>
    <w:rsid w:val="006568A3"/>
    <w:rsid w:val="00657218"/>
    <w:rsid w:val="00657CE7"/>
    <w:rsid w:val="0066061C"/>
    <w:rsid w:val="00660945"/>
    <w:rsid w:val="006609E8"/>
    <w:rsid w:val="006615F2"/>
    <w:rsid w:val="006619B7"/>
    <w:rsid w:val="00661AAF"/>
    <w:rsid w:val="00663281"/>
    <w:rsid w:val="00663285"/>
    <w:rsid w:val="006638D0"/>
    <w:rsid w:val="00663A85"/>
    <w:rsid w:val="00663D07"/>
    <w:rsid w:val="00664586"/>
    <w:rsid w:val="0066468B"/>
    <w:rsid w:val="0066492D"/>
    <w:rsid w:val="00664C89"/>
    <w:rsid w:val="00664FCF"/>
    <w:rsid w:val="00665280"/>
    <w:rsid w:val="00665398"/>
    <w:rsid w:val="006655DF"/>
    <w:rsid w:val="006655E3"/>
    <w:rsid w:val="006656B9"/>
    <w:rsid w:val="0066581F"/>
    <w:rsid w:val="006658AC"/>
    <w:rsid w:val="006661A4"/>
    <w:rsid w:val="00666868"/>
    <w:rsid w:val="0066690D"/>
    <w:rsid w:val="00666D90"/>
    <w:rsid w:val="00666E7F"/>
    <w:rsid w:val="00667031"/>
    <w:rsid w:val="00667117"/>
    <w:rsid w:val="00667442"/>
    <w:rsid w:val="0066769E"/>
    <w:rsid w:val="00670466"/>
    <w:rsid w:val="006706C1"/>
    <w:rsid w:val="0067071C"/>
    <w:rsid w:val="00671031"/>
    <w:rsid w:val="006712A9"/>
    <w:rsid w:val="00671785"/>
    <w:rsid w:val="00671E66"/>
    <w:rsid w:val="00672474"/>
    <w:rsid w:val="00672689"/>
    <w:rsid w:val="00672A21"/>
    <w:rsid w:val="00672BA3"/>
    <w:rsid w:val="006731A1"/>
    <w:rsid w:val="006731A8"/>
    <w:rsid w:val="0067394B"/>
    <w:rsid w:val="006742C7"/>
    <w:rsid w:val="00674456"/>
    <w:rsid w:val="00674540"/>
    <w:rsid w:val="0067457D"/>
    <w:rsid w:val="00674722"/>
    <w:rsid w:val="00675055"/>
    <w:rsid w:val="0067597A"/>
    <w:rsid w:val="00675B4D"/>
    <w:rsid w:val="00675CF2"/>
    <w:rsid w:val="006768DF"/>
    <w:rsid w:val="0067762C"/>
    <w:rsid w:val="00680263"/>
    <w:rsid w:val="00681047"/>
    <w:rsid w:val="006811E5"/>
    <w:rsid w:val="006812A6"/>
    <w:rsid w:val="0068176C"/>
    <w:rsid w:val="006819AA"/>
    <w:rsid w:val="00681FF1"/>
    <w:rsid w:val="006825C6"/>
    <w:rsid w:val="00682B2C"/>
    <w:rsid w:val="00683CE2"/>
    <w:rsid w:val="00684121"/>
    <w:rsid w:val="00684321"/>
    <w:rsid w:val="00684A28"/>
    <w:rsid w:val="006850BF"/>
    <w:rsid w:val="006852E5"/>
    <w:rsid w:val="00685CAF"/>
    <w:rsid w:val="00685F4F"/>
    <w:rsid w:val="006864D5"/>
    <w:rsid w:val="0068676A"/>
    <w:rsid w:val="006869DA"/>
    <w:rsid w:val="0068712A"/>
    <w:rsid w:val="00687341"/>
    <w:rsid w:val="006873C5"/>
    <w:rsid w:val="0069039B"/>
    <w:rsid w:val="00690D76"/>
    <w:rsid w:val="006910D7"/>
    <w:rsid w:val="00691112"/>
    <w:rsid w:val="0069158E"/>
    <w:rsid w:val="00691747"/>
    <w:rsid w:val="00691EE8"/>
    <w:rsid w:val="00692B63"/>
    <w:rsid w:val="00692C93"/>
    <w:rsid w:val="00692CB6"/>
    <w:rsid w:val="00693811"/>
    <w:rsid w:val="00693E46"/>
    <w:rsid w:val="00694247"/>
    <w:rsid w:val="00694D82"/>
    <w:rsid w:val="00694EBD"/>
    <w:rsid w:val="006958BC"/>
    <w:rsid w:val="00695B8B"/>
    <w:rsid w:val="00695F48"/>
    <w:rsid w:val="00696C8D"/>
    <w:rsid w:val="00697089"/>
    <w:rsid w:val="00697091"/>
    <w:rsid w:val="0069798F"/>
    <w:rsid w:val="006A062B"/>
    <w:rsid w:val="006A13C0"/>
    <w:rsid w:val="006A149D"/>
    <w:rsid w:val="006A21D2"/>
    <w:rsid w:val="006A24BA"/>
    <w:rsid w:val="006A2722"/>
    <w:rsid w:val="006A28BE"/>
    <w:rsid w:val="006A4631"/>
    <w:rsid w:val="006A491B"/>
    <w:rsid w:val="006A4B49"/>
    <w:rsid w:val="006A4CC0"/>
    <w:rsid w:val="006A4F30"/>
    <w:rsid w:val="006A53A5"/>
    <w:rsid w:val="006A61B0"/>
    <w:rsid w:val="006A6263"/>
    <w:rsid w:val="006A677C"/>
    <w:rsid w:val="006A6A50"/>
    <w:rsid w:val="006A70E5"/>
    <w:rsid w:val="006A71B8"/>
    <w:rsid w:val="006A73EC"/>
    <w:rsid w:val="006B0347"/>
    <w:rsid w:val="006B0BCD"/>
    <w:rsid w:val="006B0D76"/>
    <w:rsid w:val="006B12BF"/>
    <w:rsid w:val="006B14E0"/>
    <w:rsid w:val="006B157D"/>
    <w:rsid w:val="006B18D6"/>
    <w:rsid w:val="006B1963"/>
    <w:rsid w:val="006B24F2"/>
    <w:rsid w:val="006B2908"/>
    <w:rsid w:val="006B2D16"/>
    <w:rsid w:val="006B3B00"/>
    <w:rsid w:val="006B47BD"/>
    <w:rsid w:val="006B4C02"/>
    <w:rsid w:val="006B4DBD"/>
    <w:rsid w:val="006B5195"/>
    <w:rsid w:val="006B533A"/>
    <w:rsid w:val="006B54E4"/>
    <w:rsid w:val="006B5BAD"/>
    <w:rsid w:val="006B60B0"/>
    <w:rsid w:val="006B6428"/>
    <w:rsid w:val="006B6563"/>
    <w:rsid w:val="006B66A0"/>
    <w:rsid w:val="006B68EF"/>
    <w:rsid w:val="006B6C30"/>
    <w:rsid w:val="006B6DA2"/>
    <w:rsid w:val="006B738B"/>
    <w:rsid w:val="006B789F"/>
    <w:rsid w:val="006B79E2"/>
    <w:rsid w:val="006B7A91"/>
    <w:rsid w:val="006B7BF4"/>
    <w:rsid w:val="006C0671"/>
    <w:rsid w:val="006C16D3"/>
    <w:rsid w:val="006C1992"/>
    <w:rsid w:val="006C1B30"/>
    <w:rsid w:val="006C1CD0"/>
    <w:rsid w:val="006C22FB"/>
    <w:rsid w:val="006C28EC"/>
    <w:rsid w:val="006C296F"/>
    <w:rsid w:val="006C2DA3"/>
    <w:rsid w:val="006C3585"/>
    <w:rsid w:val="006C4A8E"/>
    <w:rsid w:val="006C52F1"/>
    <w:rsid w:val="006C5735"/>
    <w:rsid w:val="006C5F76"/>
    <w:rsid w:val="006C6001"/>
    <w:rsid w:val="006C6B2B"/>
    <w:rsid w:val="006C6B81"/>
    <w:rsid w:val="006C7060"/>
    <w:rsid w:val="006C7492"/>
    <w:rsid w:val="006C793B"/>
    <w:rsid w:val="006C7AE1"/>
    <w:rsid w:val="006C7B6D"/>
    <w:rsid w:val="006D02E9"/>
    <w:rsid w:val="006D0302"/>
    <w:rsid w:val="006D034C"/>
    <w:rsid w:val="006D0424"/>
    <w:rsid w:val="006D0544"/>
    <w:rsid w:val="006D0D69"/>
    <w:rsid w:val="006D10C6"/>
    <w:rsid w:val="006D1AB8"/>
    <w:rsid w:val="006D1ACE"/>
    <w:rsid w:val="006D1C40"/>
    <w:rsid w:val="006D21BF"/>
    <w:rsid w:val="006D279C"/>
    <w:rsid w:val="006D2873"/>
    <w:rsid w:val="006D2D52"/>
    <w:rsid w:val="006D38D0"/>
    <w:rsid w:val="006D3967"/>
    <w:rsid w:val="006D3A98"/>
    <w:rsid w:val="006D5902"/>
    <w:rsid w:val="006D5FBF"/>
    <w:rsid w:val="006D636D"/>
    <w:rsid w:val="006D6A19"/>
    <w:rsid w:val="006D74E1"/>
    <w:rsid w:val="006D7DD4"/>
    <w:rsid w:val="006E006C"/>
    <w:rsid w:val="006E014E"/>
    <w:rsid w:val="006E0778"/>
    <w:rsid w:val="006E0BD5"/>
    <w:rsid w:val="006E0E89"/>
    <w:rsid w:val="006E1202"/>
    <w:rsid w:val="006E2A50"/>
    <w:rsid w:val="006E2D1C"/>
    <w:rsid w:val="006E3051"/>
    <w:rsid w:val="006E30D2"/>
    <w:rsid w:val="006E3146"/>
    <w:rsid w:val="006E33AA"/>
    <w:rsid w:val="006E3576"/>
    <w:rsid w:val="006E3BC1"/>
    <w:rsid w:val="006E3E7A"/>
    <w:rsid w:val="006E51C7"/>
    <w:rsid w:val="006E557E"/>
    <w:rsid w:val="006E5BDE"/>
    <w:rsid w:val="006E5F2D"/>
    <w:rsid w:val="006E61CA"/>
    <w:rsid w:val="006E684D"/>
    <w:rsid w:val="006E703F"/>
    <w:rsid w:val="006E72C1"/>
    <w:rsid w:val="006F03BE"/>
    <w:rsid w:val="006F1C21"/>
    <w:rsid w:val="006F1FD7"/>
    <w:rsid w:val="006F29ED"/>
    <w:rsid w:val="006F2CF4"/>
    <w:rsid w:val="006F3853"/>
    <w:rsid w:val="006F3F3E"/>
    <w:rsid w:val="006F3FEB"/>
    <w:rsid w:val="006F4358"/>
    <w:rsid w:val="006F46C5"/>
    <w:rsid w:val="006F4ACB"/>
    <w:rsid w:val="006F4B16"/>
    <w:rsid w:val="006F5135"/>
    <w:rsid w:val="006F515C"/>
    <w:rsid w:val="006F51DD"/>
    <w:rsid w:val="006F52E5"/>
    <w:rsid w:val="006F5465"/>
    <w:rsid w:val="006F58BC"/>
    <w:rsid w:val="006F591B"/>
    <w:rsid w:val="006F5DE8"/>
    <w:rsid w:val="006F5E77"/>
    <w:rsid w:val="006F6615"/>
    <w:rsid w:val="006F72D1"/>
    <w:rsid w:val="006F74C8"/>
    <w:rsid w:val="006F76DD"/>
    <w:rsid w:val="006F7748"/>
    <w:rsid w:val="006F7A60"/>
    <w:rsid w:val="007015A1"/>
    <w:rsid w:val="0070187C"/>
    <w:rsid w:val="00701AA6"/>
    <w:rsid w:val="00701C20"/>
    <w:rsid w:val="00701CC5"/>
    <w:rsid w:val="00702388"/>
    <w:rsid w:val="00702410"/>
    <w:rsid w:val="00702D13"/>
    <w:rsid w:val="007031E9"/>
    <w:rsid w:val="00703D59"/>
    <w:rsid w:val="0070488D"/>
    <w:rsid w:val="0070536E"/>
    <w:rsid w:val="00705DA1"/>
    <w:rsid w:val="007063BA"/>
    <w:rsid w:val="007068A2"/>
    <w:rsid w:val="00706C9D"/>
    <w:rsid w:val="00706F89"/>
    <w:rsid w:val="007071C3"/>
    <w:rsid w:val="00707B10"/>
    <w:rsid w:val="00710897"/>
    <w:rsid w:val="00710D00"/>
    <w:rsid w:val="00711041"/>
    <w:rsid w:val="007111E4"/>
    <w:rsid w:val="0071131B"/>
    <w:rsid w:val="00711622"/>
    <w:rsid w:val="00711C31"/>
    <w:rsid w:val="00711FE2"/>
    <w:rsid w:val="007121F4"/>
    <w:rsid w:val="00712841"/>
    <w:rsid w:val="007131E1"/>
    <w:rsid w:val="00713424"/>
    <w:rsid w:val="007137EB"/>
    <w:rsid w:val="007139A8"/>
    <w:rsid w:val="007139F9"/>
    <w:rsid w:val="00713C83"/>
    <w:rsid w:val="00713FA1"/>
    <w:rsid w:val="00714079"/>
    <w:rsid w:val="007142E4"/>
    <w:rsid w:val="007143FB"/>
    <w:rsid w:val="007144A1"/>
    <w:rsid w:val="007144B5"/>
    <w:rsid w:val="007146E7"/>
    <w:rsid w:val="00714A15"/>
    <w:rsid w:val="00714AFD"/>
    <w:rsid w:val="00714F36"/>
    <w:rsid w:val="007150A3"/>
    <w:rsid w:val="00715295"/>
    <w:rsid w:val="007157DD"/>
    <w:rsid w:val="00715E59"/>
    <w:rsid w:val="00716985"/>
    <w:rsid w:val="00716A57"/>
    <w:rsid w:val="00716DED"/>
    <w:rsid w:val="00717339"/>
    <w:rsid w:val="0071784B"/>
    <w:rsid w:val="007179D2"/>
    <w:rsid w:val="00717B05"/>
    <w:rsid w:val="00717CB1"/>
    <w:rsid w:val="00720230"/>
    <w:rsid w:val="00720A24"/>
    <w:rsid w:val="00720D74"/>
    <w:rsid w:val="00721E42"/>
    <w:rsid w:val="00723069"/>
    <w:rsid w:val="0072307D"/>
    <w:rsid w:val="00723352"/>
    <w:rsid w:val="007236CF"/>
    <w:rsid w:val="0072390F"/>
    <w:rsid w:val="007240FE"/>
    <w:rsid w:val="0072410C"/>
    <w:rsid w:val="00724DF3"/>
    <w:rsid w:val="007254D7"/>
    <w:rsid w:val="00725A55"/>
    <w:rsid w:val="00725F2C"/>
    <w:rsid w:val="00725FB5"/>
    <w:rsid w:val="007263B8"/>
    <w:rsid w:val="00726E90"/>
    <w:rsid w:val="00726EE1"/>
    <w:rsid w:val="00726FDF"/>
    <w:rsid w:val="00727A17"/>
    <w:rsid w:val="00730397"/>
    <w:rsid w:val="0073076A"/>
    <w:rsid w:val="00730814"/>
    <w:rsid w:val="00730B84"/>
    <w:rsid w:val="00730F38"/>
    <w:rsid w:val="007323E1"/>
    <w:rsid w:val="00732B94"/>
    <w:rsid w:val="007331BC"/>
    <w:rsid w:val="0073360D"/>
    <w:rsid w:val="00733873"/>
    <w:rsid w:val="00733B2C"/>
    <w:rsid w:val="00734197"/>
    <w:rsid w:val="00734903"/>
    <w:rsid w:val="00735726"/>
    <w:rsid w:val="00735969"/>
    <w:rsid w:val="00735A16"/>
    <w:rsid w:val="00735A98"/>
    <w:rsid w:val="00735D64"/>
    <w:rsid w:val="00736611"/>
    <w:rsid w:val="00737098"/>
    <w:rsid w:val="0073730E"/>
    <w:rsid w:val="00737D15"/>
    <w:rsid w:val="007404DE"/>
    <w:rsid w:val="007414D5"/>
    <w:rsid w:val="007414DA"/>
    <w:rsid w:val="007421CE"/>
    <w:rsid w:val="0074233E"/>
    <w:rsid w:val="00742670"/>
    <w:rsid w:val="007428AC"/>
    <w:rsid w:val="00742A9A"/>
    <w:rsid w:val="00742FAF"/>
    <w:rsid w:val="00743639"/>
    <w:rsid w:val="0074373D"/>
    <w:rsid w:val="007438F0"/>
    <w:rsid w:val="007445D0"/>
    <w:rsid w:val="0074499E"/>
    <w:rsid w:val="00744E16"/>
    <w:rsid w:val="00745198"/>
    <w:rsid w:val="007453FC"/>
    <w:rsid w:val="00745B5A"/>
    <w:rsid w:val="00746431"/>
    <w:rsid w:val="007465D0"/>
    <w:rsid w:val="007469DF"/>
    <w:rsid w:val="00746BC9"/>
    <w:rsid w:val="00746C7A"/>
    <w:rsid w:val="00746D88"/>
    <w:rsid w:val="007473D3"/>
    <w:rsid w:val="00747855"/>
    <w:rsid w:val="00750158"/>
    <w:rsid w:val="0075047E"/>
    <w:rsid w:val="00750483"/>
    <w:rsid w:val="00750B03"/>
    <w:rsid w:val="007514D2"/>
    <w:rsid w:val="0075158A"/>
    <w:rsid w:val="00751F36"/>
    <w:rsid w:val="007520B8"/>
    <w:rsid w:val="00752875"/>
    <w:rsid w:val="00753093"/>
    <w:rsid w:val="00753D12"/>
    <w:rsid w:val="00753D29"/>
    <w:rsid w:val="00753DD5"/>
    <w:rsid w:val="00754D48"/>
    <w:rsid w:val="00754D5D"/>
    <w:rsid w:val="00754EB8"/>
    <w:rsid w:val="007550CC"/>
    <w:rsid w:val="00755438"/>
    <w:rsid w:val="00755BDC"/>
    <w:rsid w:val="00755CAA"/>
    <w:rsid w:val="007562DF"/>
    <w:rsid w:val="00756354"/>
    <w:rsid w:val="00756429"/>
    <w:rsid w:val="007566BA"/>
    <w:rsid w:val="00756CCA"/>
    <w:rsid w:val="00756F43"/>
    <w:rsid w:val="0075700C"/>
    <w:rsid w:val="00757751"/>
    <w:rsid w:val="00757B0A"/>
    <w:rsid w:val="0076021D"/>
    <w:rsid w:val="0076074D"/>
    <w:rsid w:val="00760CA3"/>
    <w:rsid w:val="007610D8"/>
    <w:rsid w:val="00761BC2"/>
    <w:rsid w:val="00763034"/>
    <w:rsid w:val="007634F0"/>
    <w:rsid w:val="0076375C"/>
    <w:rsid w:val="00763999"/>
    <w:rsid w:val="00763C4F"/>
    <w:rsid w:val="00763E7B"/>
    <w:rsid w:val="00764CD1"/>
    <w:rsid w:val="00764D99"/>
    <w:rsid w:val="00764F5C"/>
    <w:rsid w:val="007655D0"/>
    <w:rsid w:val="00765C2D"/>
    <w:rsid w:val="00765D42"/>
    <w:rsid w:val="00766444"/>
    <w:rsid w:val="00766492"/>
    <w:rsid w:val="00766572"/>
    <w:rsid w:val="00766624"/>
    <w:rsid w:val="00766AC9"/>
    <w:rsid w:val="00766B16"/>
    <w:rsid w:val="00766E56"/>
    <w:rsid w:val="007702FC"/>
    <w:rsid w:val="00770A23"/>
    <w:rsid w:val="007710AD"/>
    <w:rsid w:val="00771416"/>
    <w:rsid w:val="0077197B"/>
    <w:rsid w:val="00771AE0"/>
    <w:rsid w:val="0077302F"/>
    <w:rsid w:val="0077382F"/>
    <w:rsid w:val="00773971"/>
    <w:rsid w:val="00773B4A"/>
    <w:rsid w:val="00773C53"/>
    <w:rsid w:val="00773D71"/>
    <w:rsid w:val="00774717"/>
    <w:rsid w:val="00775219"/>
    <w:rsid w:val="00775DC2"/>
    <w:rsid w:val="007761DA"/>
    <w:rsid w:val="007772AF"/>
    <w:rsid w:val="007772B9"/>
    <w:rsid w:val="007776EF"/>
    <w:rsid w:val="00777BF0"/>
    <w:rsid w:val="00777CC4"/>
    <w:rsid w:val="00777EDD"/>
    <w:rsid w:val="00777F22"/>
    <w:rsid w:val="0078093D"/>
    <w:rsid w:val="007809FC"/>
    <w:rsid w:val="00780CBA"/>
    <w:rsid w:val="00781758"/>
    <w:rsid w:val="00781B72"/>
    <w:rsid w:val="00781DD6"/>
    <w:rsid w:val="00782276"/>
    <w:rsid w:val="00782517"/>
    <w:rsid w:val="007829AF"/>
    <w:rsid w:val="00782B86"/>
    <w:rsid w:val="00783177"/>
    <w:rsid w:val="00783872"/>
    <w:rsid w:val="00783D5B"/>
    <w:rsid w:val="007843AF"/>
    <w:rsid w:val="00784545"/>
    <w:rsid w:val="00784752"/>
    <w:rsid w:val="007848EF"/>
    <w:rsid w:val="0078513A"/>
    <w:rsid w:val="00785476"/>
    <w:rsid w:val="00785922"/>
    <w:rsid w:val="00785D6A"/>
    <w:rsid w:val="00786296"/>
    <w:rsid w:val="007862B9"/>
    <w:rsid w:val="00786316"/>
    <w:rsid w:val="00787197"/>
    <w:rsid w:val="007873A5"/>
    <w:rsid w:val="00787A72"/>
    <w:rsid w:val="00790001"/>
    <w:rsid w:val="007902B4"/>
    <w:rsid w:val="00790358"/>
    <w:rsid w:val="00790A7E"/>
    <w:rsid w:val="00790D74"/>
    <w:rsid w:val="00790E45"/>
    <w:rsid w:val="00790F12"/>
    <w:rsid w:val="007914C7"/>
    <w:rsid w:val="007914D1"/>
    <w:rsid w:val="00791B1B"/>
    <w:rsid w:val="00791F77"/>
    <w:rsid w:val="00793FC1"/>
    <w:rsid w:val="00794AA2"/>
    <w:rsid w:val="00794AB8"/>
    <w:rsid w:val="00794CE8"/>
    <w:rsid w:val="00794F10"/>
    <w:rsid w:val="00795089"/>
    <w:rsid w:val="0079538F"/>
    <w:rsid w:val="007959E0"/>
    <w:rsid w:val="00795B42"/>
    <w:rsid w:val="00797246"/>
    <w:rsid w:val="00797572"/>
    <w:rsid w:val="0079781F"/>
    <w:rsid w:val="007A0553"/>
    <w:rsid w:val="007A128C"/>
    <w:rsid w:val="007A1458"/>
    <w:rsid w:val="007A161B"/>
    <w:rsid w:val="007A167D"/>
    <w:rsid w:val="007A17E1"/>
    <w:rsid w:val="007A1A93"/>
    <w:rsid w:val="007A217B"/>
    <w:rsid w:val="007A22AB"/>
    <w:rsid w:val="007A2606"/>
    <w:rsid w:val="007A2DF5"/>
    <w:rsid w:val="007A3513"/>
    <w:rsid w:val="007A38B6"/>
    <w:rsid w:val="007A3A16"/>
    <w:rsid w:val="007A3B6D"/>
    <w:rsid w:val="007A3DEB"/>
    <w:rsid w:val="007A43D1"/>
    <w:rsid w:val="007A46FF"/>
    <w:rsid w:val="007A4798"/>
    <w:rsid w:val="007A5606"/>
    <w:rsid w:val="007A5CE5"/>
    <w:rsid w:val="007A5EC7"/>
    <w:rsid w:val="007A6715"/>
    <w:rsid w:val="007A69F7"/>
    <w:rsid w:val="007A6AA6"/>
    <w:rsid w:val="007A6BA4"/>
    <w:rsid w:val="007A6E1E"/>
    <w:rsid w:val="007A734A"/>
    <w:rsid w:val="007A7827"/>
    <w:rsid w:val="007B02E4"/>
    <w:rsid w:val="007B035A"/>
    <w:rsid w:val="007B0561"/>
    <w:rsid w:val="007B06E8"/>
    <w:rsid w:val="007B084D"/>
    <w:rsid w:val="007B1154"/>
    <w:rsid w:val="007B15FE"/>
    <w:rsid w:val="007B1637"/>
    <w:rsid w:val="007B16DD"/>
    <w:rsid w:val="007B1995"/>
    <w:rsid w:val="007B1B1E"/>
    <w:rsid w:val="007B234E"/>
    <w:rsid w:val="007B255F"/>
    <w:rsid w:val="007B29D0"/>
    <w:rsid w:val="007B2AD0"/>
    <w:rsid w:val="007B2BD5"/>
    <w:rsid w:val="007B3425"/>
    <w:rsid w:val="007B5709"/>
    <w:rsid w:val="007B581F"/>
    <w:rsid w:val="007B59DE"/>
    <w:rsid w:val="007B5A08"/>
    <w:rsid w:val="007B5F4A"/>
    <w:rsid w:val="007B7650"/>
    <w:rsid w:val="007B7771"/>
    <w:rsid w:val="007B79FC"/>
    <w:rsid w:val="007B7CC8"/>
    <w:rsid w:val="007B7DAC"/>
    <w:rsid w:val="007C0613"/>
    <w:rsid w:val="007C0CDE"/>
    <w:rsid w:val="007C0F04"/>
    <w:rsid w:val="007C11D6"/>
    <w:rsid w:val="007C122D"/>
    <w:rsid w:val="007C1424"/>
    <w:rsid w:val="007C277D"/>
    <w:rsid w:val="007C37C1"/>
    <w:rsid w:val="007C3C61"/>
    <w:rsid w:val="007C4354"/>
    <w:rsid w:val="007C4728"/>
    <w:rsid w:val="007C4735"/>
    <w:rsid w:val="007C485F"/>
    <w:rsid w:val="007C5157"/>
    <w:rsid w:val="007C54D7"/>
    <w:rsid w:val="007C5743"/>
    <w:rsid w:val="007C5759"/>
    <w:rsid w:val="007C5CBB"/>
    <w:rsid w:val="007C5F74"/>
    <w:rsid w:val="007C6081"/>
    <w:rsid w:val="007C6151"/>
    <w:rsid w:val="007C6867"/>
    <w:rsid w:val="007C6A3E"/>
    <w:rsid w:val="007C6E7B"/>
    <w:rsid w:val="007C72A9"/>
    <w:rsid w:val="007C7623"/>
    <w:rsid w:val="007C7B17"/>
    <w:rsid w:val="007C7EEC"/>
    <w:rsid w:val="007D00A1"/>
    <w:rsid w:val="007D024A"/>
    <w:rsid w:val="007D0C6C"/>
    <w:rsid w:val="007D0F43"/>
    <w:rsid w:val="007D0F71"/>
    <w:rsid w:val="007D1D2B"/>
    <w:rsid w:val="007D1DB1"/>
    <w:rsid w:val="007D2368"/>
    <w:rsid w:val="007D316F"/>
    <w:rsid w:val="007D3238"/>
    <w:rsid w:val="007D35E1"/>
    <w:rsid w:val="007D40D7"/>
    <w:rsid w:val="007D422E"/>
    <w:rsid w:val="007D46AD"/>
    <w:rsid w:val="007D4F6B"/>
    <w:rsid w:val="007D53D4"/>
    <w:rsid w:val="007D5A39"/>
    <w:rsid w:val="007D5DB3"/>
    <w:rsid w:val="007D6866"/>
    <w:rsid w:val="007D711B"/>
    <w:rsid w:val="007D7315"/>
    <w:rsid w:val="007D734B"/>
    <w:rsid w:val="007D7CF1"/>
    <w:rsid w:val="007E01A5"/>
    <w:rsid w:val="007E09C8"/>
    <w:rsid w:val="007E0E5D"/>
    <w:rsid w:val="007E13AE"/>
    <w:rsid w:val="007E13EF"/>
    <w:rsid w:val="007E18EE"/>
    <w:rsid w:val="007E1B8E"/>
    <w:rsid w:val="007E205D"/>
    <w:rsid w:val="007E24A1"/>
    <w:rsid w:val="007E258E"/>
    <w:rsid w:val="007E25F8"/>
    <w:rsid w:val="007E2784"/>
    <w:rsid w:val="007E29FD"/>
    <w:rsid w:val="007E2F0C"/>
    <w:rsid w:val="007E372F"/>
    <w:rsid w:val="007E3E65"/>
    <w:rsid w:val="007E5DB1"/>
    <w:rsid w:val="007E6336"/>
    <w:rsid w:val="007E6944"/>
    <w:rsid w:val="007E6F6B"/>
    <w:rsid w:val="007E726C"/>
    <w:rsid w:val="007E73DB"/>
    <w:rsid w:val="007E7694"/>
    <w:rsid w:val="007F0274"/>
    <w:rsid w:val="007F1850"/>
    <w:rsid w:val="007F19B3"/>
    <w:rsid w:val="007F1B90"/>
    <w:rsid w:val="007F2224"/>
    <w:rsid w:val="007F22F1"/>
    <w:rsid w:val="007F2888"/>
    <w:rsid w:val="007F3095"/>
    <w:rsid w:val="007F31FF"/>
    <w:rsid w:val="007F35B0"/>
    <w:rsid w:val="007F3661"/>
    <w:rsid w:val="007F41A5"/>
    <w:rsid w:val="007F4592"/>
    <w:rsid w:val="007F4BD5"/>
    <w:rsid w:val="007F50CF"/>
    <w:rsid w:val="007F58FC"/>
    <w:rsid w:val="007F5900"/>
    <w:rsid w:val="007F598B"/>
    <w:rsid w:val="007F59DF"/>
    <w:rsid w:val="007F5A20"/>
    <w:rsid w:val="007F60DB"/>
    <w:rsid w:val="007F621D"/>
    <w:rsid w:val="007F6AB1"/>
    <w:rsid w:val="007F6BEA"/>
    <w:rsid w:val="007F728F"/>
    <w:rsid w:val="007F770E"/>
    <w:rsid w:val="007F79BF"/>
    <w:rsid w:val="008003F8"/>
    <w:rsid w:val="008006A3"/>
    <w:rsid w:val="00800FA9"/>
    <w:rsid w:val="00801DE4"/>
    <w:rsid w:val="00801E2A"/>
    <w:rsid w:val="0080223F"/>
    <w:rsid w:val="00802701"/>
    <w:rsid w:val="00802801"/>
    <w:rsid w:val="008029C3"/>
    <w:rsid w:val="00802C18"/>
    <w:rsid w:val="008030A7"/>
    <w:rsid w:val="00803259"/>
    <w:rsid w:val="0080333F"/>
    <w:rsid w:val="0080343B"/>
    <w:rsid w:val="00803A7E"/>
    <w:rsid w:val="00803F7B"/>
    <w:rsid w:val="00803FC0"/>
    <w:rsid w:val="008046C7"/>
    <w:rsid w:val="00804A3D"/>
    <w:rsid w:val="00804B43"/>
    <w:rsid w:val="00804B52"/>
    <w:rsid w:val="00804C5C"/>
    <w:rsid w:val="008052B3"/>
    <w:rsid w:val="00805C21"/>
    <w:rsid w:val="0080754A"/>
    <w:rsid w:val="00807F5D"/>
    <w:rsid w:val="008107A3"/>
    <w:rsid w:val="008109A9"/>
    <w:rsid w:val="00810C52"/>
    <w:rsid w:val="0081250F"/>
    <w:rsid w:val="00812653"/>
    <w:rsid w:val="00812767"/>
    <w:rsid w:val="00812D98"/>
    <w:rsid w:val="00813629"/>
    <w:rsid w:val="00813BAB"/>
    <w:rsid w:val="00813D85"/>
    <w:rsid w:val="0081406D"/>
    <w:rsid w:val="00814121"/>
    <w:rsid w:val="00814122"/>
    <w:rsid w:val="008146BE"/>
    <w:rsid w:val="00814B92"/>
    <w:rsid w:val="00814B9E"/>
    <w:rsid w:val="00814D25"/>
    <w:rsid w:val="00814E62"/>
    <w:rsid w:val="0081567E"/>
    <w:rsid w:val="00815826"/>
    <w:rsid w:val="00816928"/>
    <w:rsid w:val="00816A4F"/>
    <w:rsid w:val="008171C1"/>
    <w:rsid w:val="00817CD3"/>
    <w:rsid w:val="008203CF"/>
    <w:rsid w:val="00820757"/>
    <w:rsid w:val="00820D97"/>
    <w:rsid w:val="00820DC2"/>
    <w:rsid w:val="00820E41"/>
    <w:rsid w:val="008211B3"/>
    <w:rsid w:val="00821279"/>
    <w:rsid w:val="00821697"/>
    <w:rsid w:val="00821A8A"/>
    <w:rsid w:val="008221A3"/>
    <w:rsid w:val="00822E52"/>
    <w:rsid w:val="0082311B"/>
    <w:rsid w:val="0082312C"/>
    <w:rsid w:val="0082331E"/>
    <w:rsid w:val="008236DE"/>
    <w:rsid w:val="00823AE8"/>
    <w:rsid w:val="00823E85"/>
    <w:rsid w:val="00823FFE"/>
    <w:rsid w:val="0082410F"/>
    <w:rsid w:val="00824419"/>
    <w:rsid w:val="00824E2C"/>
    <w:rsid w:val="00824F50"/>
    <w:rsid w:val="0082527F"/>
    <w:rsid w:val="00825AA4"/>
    <w:rsid w:val="008263EC"/>
    <w:rsid w:val="00826635"/>
    <w:rsid w:val="00826A97"/>
    <w:rsid w:val="00826AF7"/>
    <w:rsid w:val="00826B29"/>
    <w:rsid w:val="00826F3F"/>
    <w:rsid w:val="00826FE8"/>
    <w:rsid w:val="00827394"/>
    <w:rsid w:val="0082763B"/>
    <w:rsid w:val="00827861"/>
    <w:rsid w:val="00827CAC"/>
    <w:rsid w:val="00827F06"/>
    <w:rsid w:val="00830648"/>
    <w:rsid w:val="008309F5"/>
    <w:rsid w:val="00830C5E"/>
    <w:rsid w:val="00830E37"/>
    <w:rsid w:val="00831BE2"/>
    <w:rsid w:val="00832294"/>
    <w:rsid w:val="0083267C"/>
    <w:rsid w:val="00832A45"/>
    <w:rsid w:val="0083348D"/>
    <w:rsid w:val="00833583"/>
    <w:rsid w:val="008342C1"/>
    <w:rsid w:val="00834D83"/>
    <w:rsid w:val="0083595C"/>
    <w:rsid w:val="008359D4"/>
    <w:rsid w:val="00835CFF"/>
    <w:rsid w:val="00835F32"/>
    <w:rsid w:val="00836945"/>
    <w:rsid w:val="00836D22"/>
    <w:rsid w:val="00837066"/>
    <w:rsid w:val="008370B9"/>
    <w:rsid w:val="00837466"/>
    <w:rsid w:val="008374A8"/>
    <w:rsid w:val="008413D3"/>
    <w:rsid w:val="0084142A"/>
    <w:rsid w:val="0084153F"/>
    <w:rsid w:val="0084170A"/>
    <w:rsid w:val="008417A3"/>
    <w:rsid w:val="00841CD8"/>
    <w:rsid w:val="00841F71"/>
    <w:rsid w:val="00842229"/>
    <w:rsid w:val="008438EE"/>
    <w:rsid w:val="00843E58"/>
    <w:rsid w:val="00843FA0"/>
    <w:rsid w:val="00843FAA"/>
    <w:rsid w:val="00844D7E"/>
    <w:rsid w:val="008450A7"/>
    <w:rsid w:val="008450C7"/>
    <w:rsid w:val="00845C50"/>
    <w:rsid w:val="00846A20"/>
    <w:rsid w:val="00846C94"/>
    <w:rsid w:val="00847446"/>
    <w:rsid w:val="0084778B"/>
    <w:rsid w:val="0084795C"/>
    <w:rsid w:val="00847ECE"/>
    <w:rsid w:val="008503D7"/>
    <w:rsid w:val="0085073B"/>
    <w:rsid w:val="00850848"/>
    <w:rsid w:val="008508F7"/>
    <w:rsid w:val="00851ACB"/>
    <w:rsid w:val="0085204A"/>
    <w:rsid w:val="008521F5"/>
    <w:rsid w:val="00852254"/>
    <w:rsid w:val="008523D8"/>
    <w:rsid w:val="008533D0"/>
    <w:rsid w:val="008538C8"/>
    <w:rsid w:val="00853955"/>
    <w:rsid w:val="00853C58"/>
    <w:rsid w:val="0085455A"/>
    <w:rsid w:val="008547DD"/>
    <w:rsid w:val="00854EBB"/>
    <w:rsid w:val="00854F62"/>
    <w:rsid w:val="00855EBF"/>
    <w:rsid w:val="00855F34"/>
    <w:rsid w:val="0085613A"/>
    <w:rsid w:val="00856A63"/>
    <w:rsid w:val="00856C62"/>
    <w:rsid w:val="00856E5A"/>
    <w:rsid w:val="00857FE9"/>
    <w:rsid w:val="0086075E"/>
    <w:rsid w:val="00860DE0"/>
    <w:rsid w:val="008610A8"/>
    <w:rsid w:val="0086120E"/>
    <w:rsid w:val="008612F1"/>
    <w:rsid w:val="0086170F"/>
    <w:rsid w:val="00861B9E"/>
    <w:rsid w:val="0086202A"/>
    <w:rsid w:val="0086204B"/>
    <w:rsid w:val="00862295"/>
    <w:rsid w:val="00862352"/>
    <w:rsid w:val="00862405"/>
    <w:rsid w:val="0086260D"/>
    <w:rsid w:val="00862D22"/>
    <w:rsid w:val="00862F52"/>
    <w:rsid w:val="00862FFE"/>
    <w:rsid w:val="00863A06"/>
    <w:rsid w:val="00863D6C"/>
    <w:rsid w:val="00863FEC"/>
    <w:rsid w:val="00864035"/>
    <w:rsid w:val="0086425D"/>
    <w:rsid w:val="008642A9"/>
    <w:rsid w:val="008645CE"/>
    <w:rsid w:val="008646C5"/>
    <w:rsid w:val="00864E4E"/>
    <w:rsid w:val="00865228"/>
    <w:rsid w:val="008652D8"/>
    <w:rsid w:val="00865DA8"/>
    <w:rsid w:val="008662CD"/>
    <w:rsid w:val="008675C8"/>
    <w:rsid w:val="00867C0B"/>
    <w:rsid w:val="00867C75"/>
    <w:rsid w:val="00867FCB"/>
    <w:rsid w:val="00870876"/>
    <w:rsid w:val="00870C64"/>
    <w:rsid w:val="008715BB"/>
    <w:rsid w:val="00871701"/>
    <w:rsid w:val="00871B1B"/>
    <w:rsid w:val="00872A60"/>
    <w:rsid w:val="00873143"/>
    <w:rsid w:val="00873992"/>
    <w:rsid w:val="0087499E"/>
    <w:rsid w:val="00874A43"/>
    <w:rsid w:val="00874C5C"/>
    <w:rsid w:val="0087511A"/>
    <w:rsid w:val="0087567A"/>
    <w:rsid w:val="00875A61"/>
    <w:rsid w:val="00875B3F"/>
    <w:rsid w:val="00875C37"/>
    <w:rsid w:val="0087613C"/>
    <w:rsid w:val="008778AA"/>
    <w:rsid w:val="00877CF7"/>
    <w:rsid w:val="00877F04"/>
    <w:rsid w:val="008802DF"/>
    <w:rsid w:val="00880326"/>
    <w:rsid w:val="00880E1B"/>
    <w:rsid w:val="008816FD"/>
    <w:rsid w:val="00881957"/>
    <w:rsid w:val="008822AC"/>
    <w:rsid w:val="00882680"/>
    <w:rsid w:val="0088343C"/>
    <w:rsid w:val="00883E90"/>
    <w:rsid w:val="0088425B"/>
    <w:rsid w:val="00884D26"/>
    <w:rsid w:val="00885599"/>
    <w:rsid w:val="00885C6C"/>
    <w:rsid w:val="00887245"/>
    <w:rsid w:val="008877F9"/>
    <w:rsid w:val="008878B7"/>
    <w:rsid w:val="00890B9F"/>
    <w:rsid w:val="00890DD3"/>
    <w:rsid w:val="008912B6"/>
    <w:rsid w:val="00891E06"/>
    <w:rsid w:val="00891EB2"/>
    <w:rsid w:val="008926F2"/>
    <w:rsid w:val="00892F0A"/>
    <w:rsid w:val="0089360C"/>
    <w:rsid w:val="008939A7"/>
    <w:rsid w:val="00893CEC"/>
    <w:rsid w:val="00893EBD"/>
    <w:rsid w:val="008945A0"/>
    <w:rsid w:val="0089481B"/>
    <w:rsid w:val="00894C0D"/>
    <w:rsid w:val="00894E87"/>
    <w:rsid w:val="008958ED"/>
    <w:rsid w:val="00896102"/>
    <w:rsid w:val="008964E5"/>
    <w:rsid w:val="00896B4D"/>
    <w:rsid w:val="00896C20"/>
    <w:rsid w:val="00896E64"/>
    <w:rsid w:val="00896FE0"/>
    <w:rsid w:val="0089701C"/>
    <w:rsid w:val="00897131"/>
    <w:rsid w:val="008974FC"/>
    <w:rsid w:val="008975D0"/>
    <w:rsid w:val="008977B5"/>
    <w:rsid w:val="008A0200"/>
    <w:rsid w:val="008A056F"/>
    <w:rsid w:val="008A0847"/>
    <w:rsid w:val="008A0C27"/>
    <w:rsid w:val="008A0CDE"/>
    <w:rsid w:val="008A0DE2"/>
    <w:rsid w:val="008A16F9"/>
    <w:rsid w:val="008A1D95"/>
    <w:rsid w:val="008A1E8D"/>
    <w:rsid w:val="008A26FF"/>
    <w:rsid w:val="008A354E"/>
    <w:rsid w:val="008A35C2"/>
    <w:rsid w:val="008A3965"/>
    <w:rsid w:val="008A40FF"/>
    <w:rsid w:val="008A4743"/>
    <w:rsid w:val="008A4863"/>
    <w:rsid w:val="008A48F6"/>
    <w:rsid w:val="008A4D5E"/>
    <w:rsid w:val="008A4FB3"/>
    <w:rsid w:val="008A6280"/>
    <w:rsid w:val="008A62D3"/>
    <w:rsid w:val="008A654D"/>
    <w:rsid w:val="008A6AFC"/>
    <w:rsid w:val="008A760E"/>
    <w:rsid w:val="008A7AD9"/>
    <w:rsid w:val="008A7E40"/>
    <w:rsid w:val="008A7FBB"/>
    <w:rsid w:val="008B1637"/>
    <w:rsid w:val="008B1C5C"/>
    <w:rsid w:val="008B1F63"/>
    <w:rsid w:val="008B22F8"/>
    <w:rsid w:val="008B25A1"/>
    <w:rsid w:val="008B3115"/>
    <w:rsid w:val="008B349C"/>
    <w:rsid w:val="008B48E3"/>
    <w:rsid w:val="008B4CFB"/>
    <w:rsid w:val="008B4FF0"/>
    <w:rsid w:val="008B51ED"/>
    <w:rsid w:val="008B58A8"/>
    <w:rsid w:val="008B5ECD"/>
    <w:rsid w:val="008B66D2"/>
    <w:rsid w:val="008B6BDD"/>
    <w:rsid w:val="008B72EC"/>
    <w:rsid w:val="008B7BFE"/>
    <w:rsid w:val="008B7C10"/>
    <w:rsid w:val="008C0236"/>
    <w:rsid w:val="008C0325"/>
    <w:rsid w:val="008C130F"/>
    <w:rsid w:val="008C16B4"/>
    <w:rsid w:val="008C16BF"/>
    <w:rsid w:val="008C1B47"/>
    <w:rsid w:val="008C2144"/>
    <w:rsid w:val="008C21BD"/>
    <w:rsid w:val="008C2225"/>
    <w:rsid w:val="008C23FF"/>
    <w:rsid w:val="008C24B0"/>
    <w:rsid w:val="008C25AC"/>
    <w:rsid w:val="008C2872"/>
    <w:rsid w:val="008C2A76"/>
    <w:rsid w:val="008C3C8D"/>
    <w:rsid w:val="008C3DA7"/>
    <w:rsid w:val="008C3DDD"/>
    <w:rsid w:val="008C46DF"/>
    <w:rsid w:val="008C473B"/>
    <w:rsid w:val="008C483D"/>
    <w:rsid w:val="008C4AEC"/>
    <w:rsid w:val="008C4B3A"/>
    <w:rsid w:val="008C4F4C"/>
    <w:rsid w:val="008C57C0"/>
    <w:rsid w:val="008C5906"/>
    <w:rsid w:val="008C6168"/>
    <w:rsid w:val="008C6B2F"/>
    <w:rsid w:val="008C6DA8"/>
    <w:rsid w:val="008C7038"/>
    <w:rsid w:val="008D0019"/>
    <w:rsid w:val="008D04CA"/>
    <w:rsid w:val="008D1812"/>
    <w:rsid w:val="008D1963"/>
    <w:rsid w:val="008D1CDC"/>
    <w:rsid w:val="008D2734"/>
    <w:rsid w:val="008D2838"/>
    <w:rsid w:val="008D296E"/>
    <w:rsid w:val="008D2DA5"/>
    <w:rsid w:val="008D32DF"/>
    <w:rsid w:val="008D3C29"/>
    <w:rsid w:val="008D3D50"/>
    <w:rsid w:val="008D407A"/>
    <w:rsid w:val="008D430C"/>
    <w:rsid w:val="008D52F5"/>
    <w:rsid w:val="008D586D"/>
    <w:rsid w:val="008D59FA"/>
    <w:rsid w:val="008D6075"/>
    <w:rsid w:val="008D6140"/>
    <w:rsid w:val="008D64BD"/>
    <w:rsid w:val="008D6549"/>
    <w:rsid w:val="008D6856"/>
    <w:rsid w:val="008D6EA5"/>
    <w:rsid w:val="008D7406"/>
    <w:rsid w:val="008D7907"/>
    <w:rsid w:val="008E06CB"/>
    <w:rsid w:val="008E1128"/>
    <w:rsid w:val="008E15C0"/>
    <w:rsid w:val="008E1781"/>
    <w:rsid w:val="008E1C5E"/>
    <w:rsid w:val="008E1DE5"/>
    <w:rsid w:val="008E20D8"/>
    <w:rsid w:val="008E22D4"/>
    <w:rsid w:val="008E25C1"/>
    <w:rsid w:val="008E2630"/>
    <w:rsid w:val="008E2C8E"/>
    <w:rsid w:val="008E2D31"/>
    <w:rsid w:val="008E3114"/>
    <w:rsid w:val="008E370E"/>
    <w:rsid w:val="008E3956"/>
    <w:rsid w:val="008E3E35"/>
    <w:rsid w:val="008E4751"/>
    <w:rsid w:val="008E492B"/>
    <w:rsid w:val="008E4F8D"/>
    <w:rsid w:val="008E5F6E"/>
    <w:rsid w:val="008E605D"/>
    <w:rsid w:val="008E636B"/>
    <w:rsid w:val="008E63F4"/>
    <w:rsid w:val="008E660E"/>
    <w:rsid w:val="008E7305"/>
    <w:rsid w:val="008E7461"/>
    <w:rsid w:val="008E7EEE"/>
    <w:rsid w:val="008F007B"/>
    <w:rsid w:val="008F00B1"/>
    <w:rsid w:val="008F158E"/>
    <w:rsid w:val="008F17C5"/>
    <w:rsid w:val="008F2530"/>
    <w:rsid w:val="008F2BBA"/>
    <w:rsid w:val="008F309C"/>
    <w:rsid w:val="008F3187"/>
    <w:rsid w:val="008F321B"/>
    <w:rsid w:val="008F34B1"/>
    <w:rsid w:val="008F4571"/>
    <w:rsid w:val="008F4B47"/>
    <w:rsid w:val="008F5E36"/>
    <w:rsid w:val="008F64E6"/>
    <w:rsid w:val="008F6A81"/>
    <w:rsid w:val="008F6CE1"/>
    <w:rsid w:val="008F6FE4"/>
    <w:rsid w:val="008F71C8"/>
    <w:rsid w:val="008F7605"/>
    <w:rsid w:val="00900143"/>
    <w:rsid w:val="009001EE"/>
    <w:rsid w:val="009002A2"/>
    <w:rsid w:val="00900308"/>
    <w:rsid w:val="00900356"/>
    <w:rsid w:val="009004B0"/>
    <w:rsid w:val="009008FE"/>
    <w:rsid w:val="00900ABF"/>
    <w:rsid w:val="00900BEB"/>
    <w:rsid w:val="00900C02"/>
    <w:rsid w:val="0090152E"/>
    <w:rsid w:val="00901924"/>
    <w:rsid w:val="00901FA2"/>
    <w:rsid w:val="009020F2"/>
    <w:rsid w:val="009021EA"/>
    <w:rsid w:val="00902436"/>
    <w:rsid w:val="009035F8"/>
    <w:rsid w:val="00903CD6"/>
    <w:rsid w:val="0090409B"/>
    <w:rsid w:val="0090497A"/>
    <w:rsid w:val="00904A98"/>
    <w:rsid w:val="00905231"/>
    <w:rsid w:val="0090575D"/>
    <w:rsid w:val="009059FF"/>
    <w:rsid w:val="00906368"/>
    <w:rsid w:val="00906E2D"/>
    <w:rsid w:val="00907A0B"/>
    <w:rsid w:val="00907A46"/>
    <w:rsid w:val="00910B94"/>
    <w:rsid w:val="00910D89"/>
    <w:rsid w:val="00910FE8"/>
    <w:rsid w:val="00911394"/>
    <w:rsid w:val="009113FE"/>
    <w:rsid w:val="00911A87"/>
    <w:rsid w:val="009125EF"/>
    <w:rsid w:val="009127B5"/>
    <w:rsid w:val="00912958"/>
    <w:rsid w:val="00912E8A"/>
    <w:rsid w:val="0091340C"/>
    <w:rsid w:val="00914895"/>
    <w:rsid w:val="00914EF2"/>
    <w:rsid w:val="00914F9A"/>
    <w:rsid w:val="009154B4"/>
    <w:rsid w:val="009158A0"/>
    <w:rsid w:val="009158F8"/>
    <w:rsid w:val="00915DC3"/>
    <w:rsid w:val="00915F50"/>
    <w:rsid w:val="009178A9"/>
    <w:rsid w:val="00917C33"/>
    <w:rsid w:val="00920364"/>
    <w:rsid w:val="00920776"/>
    <w:rsid w:val="00920D23"/>
    <w:rsid w:val="00920DCD"/>
    <w:rsid w:val="00921AEF"/>
    <w:rsid w:val="009228D1"/>
    <w:rsid w:val="00922FED"/>
    <w:rsid w:val="00923B3B"/>
    <w:rsid w:val="00924246"/>
    <w:rsid w:val="009249A9"/>
    <w:rsid w:val="00925608"/>
    <w:rsid w:val="00925758"/>
    <w:rsid w:val="009259DE"/>
    <w:rsid w:val="00925E79"/>
    <w:rsid w:val="00926CCA"/>
    <w:rsid w:val="00927462"/>
    <w:rsid w:val="009275B0"/>
    <w:rsid w:val="00927C16"/>
    <w:rsid w:val="009309E6"/>
    <w:rsid w:val="009313D5"/>
    <w:rsid w:val="009315D6"/>
    <w:rsid w:val="00931772"/>
    <w:rsid w:val="00931785"/>
    <w:rsid w:val="0093191C"/>
    <w:rsid w:val="00931D80"/>
    <w:rsid w:val="0093237A"/>
    <w:rsid w:val="00932882"/>
    <w:rsid w:val="0093296E"/>
    <w:rsid w:val="00932B0E"/>
    <w:rsid w:val="00932F6F"/>
    <w:rsid w:val="009331F4"/>
    <w:rsid w:val="00933245"/>
    <w:rsid w:val="00933712"/>
    <w:rsid w:val="009341AE"/>
    <w:rsid w:val="009352FB"/>
    <w:rsid w:val="00935688"/>
    <w:rsid w:val="0093651A"/>
    <w:rsid w:val="00936770"/>
    <w:rsid w:val="009369FB"/>
    <w:rsid w:val="00936B3E"/>
    <w:rsid w:val="00936E6C"/>
    <w:rsid w:val="00937500"/>
    <w:rsid w:val="00937A20"/>
    <w:rsid w:val="00940395"/>
    <w:rsid w:val="009404E6"/>
    <w:rsid w:val="00941034"/>
    <w:rsid w:val="00941219"/>
    <w:rsid w:val="009416AD"/>
    <w:rsid w:val="009418C2"/>
    <w:rsid w:val="00941BF8"/>
    <w:rsid w:val="0094222C"/>
    <w:rsid w:val="009424E2"/>
    <w:rsid w:val="009427A1"/>
    <w:rsid w:val="00942CA0"/>
    <w:rsid w:val="0094324F"/>
    <w:rsid w:val="00943335"/>
    <w:rsid w:val="009442D0"/>
    <w:rsid w:val="00944462"/>
    <w:rsid w:val="00944779"/>
    <w:rsid w:val="00944926"/>
    <w:rsid w:val="00944944"/>
    <w:rsid w:val="00945989"/>
    <w:rsid w:val="00946593"/>
    <w:rsid w:val="009469AC"/>
    <w:rsid w:val="00946E0E"/>
    <w:rsid w:val="009477D3"/>
    <w:rsid w:val="00947AF2"/>
    <w:rsid w:val="00947B8A"/>
    <w:rsid w:val="00947E4D"/>
    <w:rsid w:val="00950790"/>
    <w:rsid w:val="00950E96"/>
    <w:rsid w:val="00951771"/>
    <w:rsid w:val="00951A32"/>
    <w:rsid w:val="00951B80"/>
    <w:rsid w:val="009522AA"/>
    <w:rsid w:val="00952554"/>
    <w:rsid w:val="00952801"/>
    <w:rsid w:val="009528F9"/>
    <w:rsid w:val="0095293C"/>
    <w:rsid w:val="00952BE1"/>
    <w:rsid w:val="00952E82"/>
    <w:rsid w:val="0095337B"/>
    <w:rsid w:val="009535DB"/>
    <w:rsid w:val="00953A5F"/>
    <w:rsid w:val="00953B22"/>
    <w:rsid w:val="00953B56"/>
    <w:rsid w:val="00953CD8"/>
    <w:rsid w:val="00953E6D"/>
    <w:rsid w:val="0095465A"/>
    <w:rsid w:val="00954907"/>
    <w:rsid w:val="00954CDF"/>
    <w:rsid w:val="00955156"/>
    <w:rsid w:val="009559A2"/>
    <w:rsid w:val="009563C7"/>
    <w:rsid w:val="00956966"/>
    <w:rsid w:val="00956A7E"/>
    <w:rsid w:val="009575F3"/>
    <w:rsid w:val="009577BE"/>
    <w:rsid w:val="00960A4E"/>
    <w:rsid w:val="00960ACF"/>
    <w:rsid w:val="00960C8C"/>
    <w:rsid w:val="009616FD"/>
    <w:rsid w:val="009618F0"/>
    <w:rsid w:val="00961BB8"/>
    <w:rsid w:val="00961C31"/>
    <w:rsid w:val="00961E32"/>
    <w:rsid w:val="00962176"/>
    <w:rsid w:val="0096226E"/>
    <w:rsid w:val="009625AF"/>
    <w:rsid w:val="00962D8B"/>
    <w:rsid w:val="00962EA2"/>
    <w:rsid w:val="009632A8"/>
    <w:rsid w:val="009632D4"/>
    <w:rsid w:val="00963B70"/>
    <w:rsid w:val="00964461"/>
    <w:rsid w:val="00964E12"/>
    <w:rsid w:val="0096509B"/>
    <w:rsid w:val="00965164"/>
    <w:rsid w:val="00965391"/>
    <w:rsid w:val="009653A7"/>
    <w:rsid w:val="0096570C"/>
    <w:rsid w:val="00965CA0"/>
    <w:rsid w:val="009664BA"/>
    <w:rsid w:val="00966B95"/>
    <w:rsid w:val="00966BE5"/>
    <w:rsid w:val="00967363"/>
    <w:rsid w:val="009674B9"/>
    <w:rsid w:val="00967A73"/>
    <w:rsid w:val="00967EDF"/>
    <w:rsid w:val="00967FA4"/>
    <w:rsid w:val="00970C58"/>
    <w:rsid w:val="00970DD7"/>
    <w:rsid w:val="00970F01"/>
    <w:rsid w:val="00971AA6"/>
    <w:rsid w:val="00971B1E"/>
    <w:rsid w:val="009724F1"/>
    <w:rsid w:val="00972D72"/>
    <w:rsid w:val="00972DD3"/>
    <w:rsid w:val="00972F2B"/>
    <w:rsid w:val="0097330E"/>
    <w:rsid w:val="0097390F"/>
    <w:rsid w:val="00973ED4"/>
    <w:rsid w:val="009740CD"/>
    <w:rsid w:val="00974263"/>
    <w:rsid w:val="00974767"/>
    <w:rsid w:val="00975394"/>
    <w:rsid w:val="00975814"/>
    <w:rsid w:val="00975B39"/>
    <w:rsid w:val="00975D16"/>
    <w:rsid w:val="009768EB"/>
    <w:rsid w:val="00976B61"/>
    <w:rsid w:val="00976C1E"/>
    <w:rsid w:val="00976CB6"/>
    <w:rsid w:val="00976DA9"/>
    <w:rsid w:val="00976F64"/>
    <w:rsid w:val="00977966"/>
    <w:rsid w:val="00977980"/>
    <w:rsid w:val="00977D58"/>
    <w:rsid w:val="00980191"/>
    <w:rsid w:val="00980266"/>
    <w:rsid w:val="00980860"/>
    <w:rsid w:val="00981137"/>
    <w:rsid w:val="00981705"/>
    <w:rsid w:val="009822E1"/>
    <w:rsid w:val="009823A4"/>
    <w:rsid w:val="009826DD"/>
    <w:rsid w:val="00982802"/>
    <w:rsid w:val="00982C58"/>
    <w:rsid w:val="0098336D"/>
    <w:rsid w:val="009834B3"/>
    <w:rsid w:val="0098385E"/>
    <w:rsid w:val="00983D01"/>
    <w:rsid w:val="009845A3"/>
    <w:rsid w:val="00984CF5"/>
    <w:rsid w:val="00985043"/>
    <w:rsid w:val="00985631"/>
    <w:rsid w:val="00985D4A"/>
    <w:rsid w:val="00985EE0"/>
    <w:rsid w:val="00987045"/>
    <w:rsid w:val="0098725E"/>
    <w:rsid w:val="0098744B"/>
    <w:rsid w:val="00987EDF"/>
    <w:rsid w:val="009903F6"/>
    <w:rsid w:val="00991293"/>
    <w:rsid w:val="00991503"/>
    <w:rsid w:val="009917E2"/>
    <w:rsid w:val="00991EF1"/>
    <w:rsid w:val="00992DCD"/>
    <w:rsid w:val="009930AB"/>
    <w:rsid w:val="00993215"/>
    <w:rsid w:val="0099340F"/>
    <w:rsid w:val="0099381D"/>
    <w:rsid w:val="00994F9E"/>
    <w:rsid w:val="00995172"/>
    <w:rsid w:val="009952ED"/>
    <w:rsid w:val="00995DB2"/>
    <w:rsid w:val="00995EA5"/>
    <w:rsid w:val="00996E31"/>
    <w:rsid w:val="00997D9B"/>
    <w:rsid w:val="00997DAC"/>
    <w:rsid w:val="009A03DD"/>
    <w:rsid w:val="009A1B0A"/>
    <w:rsid w:val="009A2030"/>
    <w:rsid w:val="009A20A1"/>
    <w:rsid w:val="009A2159"/>
    <w:rsid w:val="009A225B"/>
    <w:rsid w:val="009A2295"/>
    <w:rsid w:val="009A276C"/>
    <w:rsid w:val="009A2BBC"/>
    <w:rsid w:val="009A2C13"/>
    <w:rsid w:val="009A366A"/>
    <w:rsid w:val="009A36A8"/>
    <w:rsid w:val="009A395D"/>
    <w:rsid w:val="009A3ADC"/>
    <w:rsid w:val="009A3E02"/>
    <w:rsid w:val="009A4002"/>
    <w:rsid w:val="009A4750"/>
    <w:rsid w:val="009A4E95"/>
    <w:rsid w:val="009A4F42"/>
    <w:rsid w:val="009A51BC"/>
    <w:rsid w:val="009A56FC"/>
    <w:rsid w:val="009A5F6E"/>
    <w:rsid w:val="009A61F8"/>
    <w:rsid w:val="009A6279"/>
    <w:rsid w:val="009A63F0"/>
    <w:rsid w:val="009A6F88"/>
    <w:rsid w:val="009A7016"/>
    <w:rsid w:val="009A78C6"/>
    <w:rsid w:val="009B0CED"/>
    <w:rsid w:val="009B0FA6"/>
    <w:rsid w:val="009B109F"/>
    <w:rsid w:val="009B1162"/>
    <w:rsid w:val="009B1201"/>
    <w:rsid w:val="009B15D8"/>
    <w:rsid w:val="009B1812"/>
    <w:rsid w:val="009B1A9B"/>
    <w:rsid w:val="009B1D72"/>
    <w:rsid w:val="009B1DFB"/>
    <w:rsid w:val="009B1EE7"/>
    <w:rsid w:val="009B1F94"/>
    <w:rsid w:val="009B1FC6"/>
    <w:rsid w:val="009B2858"/>
    <w:rsid w:val="009B2B66"/>
    <w:rsid w:val="009B2DF7"/>
    <w:rsid w:val="009B2F4D"/>
    <w:rsid w:val="009B3DE7"/>
    <w:rsid w:val="009B4692"/>
    <w:rsid w:val="009B497B"/>
    <w:rsid w:val="009B4B14"/>
    <w:rsid w:val="009B4E44"/>
    <w:rsid w:val="009B4FD4"/>
    <w:rsid w:val="009B5108"/>
    <w:rsid w:val="009B5397"/>
    <w:rsid w:val="009B5D27"/>
    <w:rsid w:val="009B611A"/>
    <w:rsid w:val="009B627A"/>
    <w:rsid w:val="009B6BE8"/>
    <w:rsid w:val="009B6E5A"/>
    <w:rsid w:val="009B7406"/>
    <w:rsid w:val="009B7E60"/>
    <w:rsid w:val="009B7FDB"/>
    <w:rsid w:val="009C03A0"/>
    <w:rsid w:val="009C06A7"/>
    <w:rsid w:val="009C072A"/>
    <w:rsid w:val="009C0BA0"/>
    <w:rsid w:val="009C0BE3"/>
    <w:rsid w:val="009C0BEB"/>
    <w:rsid w:val="009C0D29"/>
    <w:rsid w:val="009C0D31"/>
    <w:rsid w:val="009C143E"/>
    <w:rsid w:val="009C1AA8"/>
    <w:rsid w:val="009C1BB1"/>
    <w:rsid w:val="009C1D1F"/>
    <w:rsid w:val="009C2637"/>
    <w:rsid w:val="009C2E6F"/>
    <w:rsid w:val="009C32FD"/>
    <w:rsid w:val="009C4556"/>
    <w:rsid w:val="009C4573"/>
    <w:rsid w:val="009C45B3"/>
    <w:rsid w:val="009C51B2"/>
    <w:rsid w:val="009C5214"/>
    <w:rsid w:val="009C5651"/>
    <w:rsid w:val="009C5821"/>
    <w:rsid w:val="009C5B00"/>
    <w:rsid w:val="009C5FB4"/>
    <w:rsid w:val="009C62AA"/>
    <w:rsid w:val="009C64AA"/>
    <w:rsid w:val="009C72DF"/>
    <w:rsid w:val="009C73FA"/>
    <w:rsid w:val="009C745C"/>
    <w:rsid w:val="009C7850"/>
    <w:rsid w:val="009C7B23"/>
    <w:rsid w:val="009C7BD2"/>
    <w:rsid w:val="009D0DC8"/>
    <w:rsid w:val="009D0FA3"/>
    <w:rsid w:val="009D187E"/>
    <w:rsid w:val="009D2234"/>
    <w:rsid w:val="009D263B"/>
    <w:rsid w:val="009D2886"/>
    <w:rsid w:val="009D2C18"/>
    <w:rsid w:val="009D2C22"/>
    <w:rsid w:val="009D2F23"/>
    <w:rsid w:val="009D3444"/>
    <w:rsid w:val="009D3936"/>
    <w:rsid w:val="009D3AE7"/>
    <w:rsid w:val="009D3F20"/>
    <w:rsid w:val="009D4398"/>
    <w:rsid w:val="009D461D"/>
    <w:rsid w:val="009D50DE"/>
    <w:rsid w:val="009D5479"/>
    <w:rsid w:val="009D569B"/>
    <w:rsid w:val="009D5A3E"/>
    <w:rsid w:val="009D5C05"/>
    <w:rsid w:val="009D5CFF"/>
    <w:rsid w:val="009D5E12"/>
    <w:rsid w:val="009D6634"/>
    <w:rsid w:val="009D66C1"/>
    <w:rsid w:val="009D74D3"/>
    <w:rsid w:val="009D765A"/>
    <w:rsid w:val="009D7B12"/>
    <w:rsid w:val="009E0256"/>
    <w:rsid w:val="009E0DED"/>
    <w:rsid w:val="009E2011"/>
    <w:rsid w:val="009E209E"/>
    <w:rsid w:val="009E23DF"/>
    <w:rsid w:val="009E28B7"/>
    <w:rsid w:val="009E351C"/>
    <w:rsid w:val="009E36FA"/>
    <w:rsid w:val="009E37D5"/>
    <w:rsid w:val="009E3BCD"/>
    <w:rsid w:val="009E3EF9"/>
    <w:rsid w:val="009E41FF"/>
    <w:rsid w:val="009E4401"/>
    <w:rsid w:val="009E4DC9"/>
    <w:rsid w:val="009E506A"/>
    <w:rsid w:val="009E52CB"/>
    <w:rsid w:val="009E5A73"/>
    <w:rsid w:val="009E5CB8"/>
    <w:rsid w:val="009E61D2"/>
    <w:rsid w:val="009E6356"/>
    <w:rsid w:val="009E67F7"/>
    <w:rsid w:val="009E6BE4"/>
    <w:rsid w:val="009E7215"/>
    <w:rsid w:val="009E7C52"/>
    <w:rsid w:val="009E7CB5"/>
    <w:rsid w:val="009F04A9"/>
    <w:rsid w:val="009F0624"/>
    <w:rsid w:val="009F110F"/>
    <w:rsid w:val="009F1304"/>
    <w:rsid w:val="009F1410"/>
    <w:rsid w:val="009F18AD"/>
    <w:rsid w:val="009F2289"/>
    <w:rsid w:val="009F2C6C"/>
    <w:rsid w:val="009F2C70"/>
    <w:rsid w:val="009F2F8D"/>
    <w:rsid w:val="009F3364"/>
    <w:rsid w:val="009F440C"/>
    <w:rsid w:val="009F45FE"/>
    <w:rsid w:val="009F4D9F"/>
    <w:rsid w:val="009F50FC"/>
    <w:rsid w:val="009F51F7"/>
    <w:rsid w:val="009F5467"/>
    <w:rsid w:val="009F5537"/>
    <w:rsid w:val="009F5AF0"/>
    <w:rsid w:val="009F5DFD"/>
    <w:rsid w:val="009F61BD"/>
    <w:rsid w:val="009F65B3"/>
    <w:rsid w:val="009F65CE"/>
    <w:rsid w:val="009F719A"/>
    <w:rsid w:val="009F742E"/>
    <w:rsid w:val="009F74E2"/>
    <w:rsid w:val="009F7A7B"/>
    <w:rsid w:val="009F7EA9"/>
    <w:rsid w:val="00A008E9"/>
    <w:rsid w:val="00A00B48"/>
    <w:rsid w:val="00A00D23"/>
    <w:rsid w:val="00A00E59"/>
    <w:rsid w:val="00A00ECC"/>
    <w:rsid w:val="00A01516"/>
    <w:rsid w:val="00A0184B"/>
    <w:rsid w:val="00A01906"/>
    <w:rsid w:val="00A02045"/>
    <w:rsid w:val="00A021EB"/>
    <w:rsid w:val="00A0223F"/>
    <w:rsid w:val="00A02249"/>
    <w:rsid w:val="00A02727"/>
    <w:rsid w:val="00A02860"/>
    <w:rsid w:val="00A02C76"/>
    <w:rsid w:val="00A02E0F"/>
    <w:rsid w:val="00A035F9"/>
    <w:rsid w:val="00A03620"/>
    <w:rsid w:val="00A038B3"/>
    <w:rsid w:val="00A03BCD"/>
    <w:rsid w:val="00A03C4B"/>
    <w:rsid w:val="00A03CA7"/>
    <w:rsid w:val="00A03D1D"/>
    <w:rsid w:val="00A041EF"/>
    <w:rsid w:val="00A04517"/>
    <w:rsid w:val="00A04755"/>
    <w:rsid w:val="00A048DB"/>
    <w:rsid w:val="00A0521A"/>
    <w:rsid w:val="00A0567A"/>
    <w:rsid w:val="00A0585C"/>
    <w:rsid w:val="00A05FE8"/>
    <w:rsid w:val="00A064AF"/>
    <w:rsid w:val="00A06522"/>
    <w:rsid w:val="00A0688B"/>
    <w:rsid w:val="00A07250"/>
    <w:rsid w:val="00A074B5"/>
    <w:rsid w:val="00A07EE3"/>
    <w:rsid w:val="00A101B8"/>
    <w:rsid w:val="00A10661"/>
    <w:rsid w:val="00A10741"/>
    <w:rsid w:val="00A10753"/>
    <w:rsid w:val="00A110EB"/>
    <w:rsid w:val="00A1146D"/>
    <w:rsid w:val="00A115EE"/>
    <w:rsid w:val="00A1170E"/>
    <w:rsid w:val="00A11B07"/>
    <w:rsid w:val="00A11B14"/>
    <w:rsid w:val="00A1258F"/>
    <w:rsid w:val="00A129AA"/>
    <w:rsid w:val="00A12D93"/>
    <w:rsid w:val="00A1306A"/>
    <w:rsid w:val="00A1359B"/>
    <w:rsid w:val="00A136DB"/>
    <w:rsid w:val="00A13C8E"/>
    <w:rsid w:val="00A14B47"/>
    <w:rsid w:val="00A15D4D"/>
    <w:rsid w:val="00A15FC2"/>
    <w:rsid w:val="00A16046"/>
    <w:rsid w:val="00A164BF"/>
    <w:rsid w:val="00A170BD"/>
    <w:rsid w:val="00A172BA"/>
    <w:rsid w:val="00A172D6"/>
    <w:rsid w:val="00A174EB"/>
    <w:rsid w:val="00A20019"/>
    <w:rsid w:val="00A2145C"/>
    <w:rsid w:val="00A21620"/>
    <w:rsid w:val="00A21A72"/>
    <w:rsid w:val="00A21F9D"/>
    <w:rsid w:val="00A21FAA"/>
    <w:rsid w:val="00A22635"/>
    <w:rsid w:val="00A22961"/>
    <w:rsid w:val="00A22BC1"/>
    <w:rsid w:val="00A22E16"/>
    <w:rsid w:val="00A247FC"/>
    <w:rsid w:val="00A24B23"/>
    <w:rsid w:val="00A24BA0"/>
    <w:rsid w:val="00A24BBA"/>
    <w:rsid w:val="00A24BE3"/>
    <w:rsid w:val="00A24C8A"/>
    <w:rsid w:val="00A24DFC"/>
    <w:rsid w:val="00A2520B"/>
    <w:rsid w:val="00A253FC"/>
    <w:rsid w:val="00A254D6"/>
    <w:rsid w:val="00A25544"/>
    <w:rsid w:val="00A25C9A"/>
    <w:rsid w:val="00A26F6D"/>
    <w:rsid w:val="00A27222"/>
    <w:rsid w:val="00A30AF3"/>
    <w:rsid w:val="00A30F87"/>
    <w:rsid w:val="00A317B7"/>
    <w:rsid w:val="00A319C2"/>
    <w:rsid w:val="00A31AA6"/>
    <w:rsid w:val="00A324E9"/>
    <w:rsid w:val="00A32D22"/>
    <w:rsid w:val="00A32EE1"/>
    <w:rsid w:val="00A32EE6"/>
    <w:rsid w:val="00A34018"/>
    <w:rsid w:val="00A34B43"/>
    <w:rsid w:val="00A3503C"/>
    <w:rsid w:val="00A35416"/>
    <w:rsid w:val="00A35CDB"/>
    <w:rsid w:val="00A35E32"/>
    <w:rsid w:val="00A366A9"/>
    <w:rsid w:val="00A36AA3"/>
    <w:rsid w:val="00A36CFC"/>
    <w:rsid w:val="00A37286"/>
    <w:rsid w:val="00A37480"/>
    <w:rsid w:val="00A375AB"/>
    <w:rsid w:val="00A37BA8"/>
    <w:rsid w:val="00A402FA"/>
    <w:rsid w:val="00A42229"/>
    <w:rsid w:val="00A426EB"/>
    <w:rsid w:val="00A43249"/>
    <w:rsid w:val="00A43346"/>
    <w:rsid w:val="00A43638"/>
    <w:rsid w:val="00A43DF9"/>
    <w:rsid w:val="00A4429F"/>
    <w:rsid w:val="00A44702"/>
    <w:rsid w:val="00A44A3B"/>
    <w:rsid w:val="00A45BF0"/>
    <w:rsid w:val="00A45E03"/>
    <w:rsid w:val="00A46385"/>
    <w:rsid w:val="00A46758"/>
    <w:rsid w:val="00A46A00"/>
    <w:rsid w:val="00A46F59"/>
    <w:rsid w:val="00A47032"/>
    <w:rsid w:val="00A4751C"/>
    <w:rsid w:val="00A47902"/>
    <w:rsid w:val="00A47E80"/>
    <w:rsid w:val="00A51229"/>
    <w:rsid w:val="00A516B9"/>
    <w:rsid w:val="00A5185A"/>
    <w:rsid w:val="00A51C8F"/>
    <w:rsid w:val="00A51F55"/>
    <w:rsid w:val="00A521EA"/>
    <w:rsid w:val="00A52250"/>
    <w:rsid w:val="00A52637"/>
    <w:rsid w:val="00A52AAE"/>
    <w:rsid w:val="00A52FE1"/>
    <w:rsid w:val="00A53481"/>
    <w:rsid w:val="00A5366E"/>
    <w:rsid w:val="00A536A8"/>
    <w:rsid w:val="00A53B68"/>
    <w:rsid w:val="00A53F76"/>
    <w:rsid w:val="00A548C5"/>
    <w:rsid w:val="00A54EAC"/>
    <w:rsid w:val="00A5648A"/>
    <w:rsid w:val="00A564C0"/>
    <w:rsid w:val="00A57075"/>
    <w:rsid w:val="00A57640"/>
    <w:rsid w:val="00A576E7"/>
    <w:rsid w:val="00A60956"/>
    <w:rsid w:val="00A609C9"/>
    <w:rsid w:val="00A60B49"/>
    <w:rsid w:val="00A6118A"/>
    <w:rsid w:val="00A620A1"/>
    <w:rsid w:val="00A62FDD"/>
    <w:rsid w:val="00A638D7"/>
    <w:rsid w:val="00A642FC"/>
    <w:rsid w:val="00A647E7"/>
    <w:rsid w:val="00A64B15"/>
    <w:rsid w:val="00A65407"/>
    <w:rsid w:val="00A658F1"/>
    <w:rsid w:val="00A666F5"/>
    <w:rsid w:val="00A7013E"/>
    <w:rsid w:val="00A706F1"/>
    <w:rsid w:val="00A70B66"/>
    <w:rsid w:val="00A71055"/>
    <w:rsid w:val="00A7114D"/>
    <w:rsid w:val="00A71553"/>
    <w:rsid w:val="00A7162E"/>
    <w:rsid w:val="00A71C22"/>
    <w:rsid w:val="00A7206E"/>
    <w:rsid w:val="00A724EA"/>
    <w:rsid w:val="00A72742"/>
    <w:rsid w:val="00A7317C"/>
    <w:rsid w:val="00A737F9"/>
    <w:rsid w:val="00A73817"/>
    <w:rsid w:val="00A73B18"/>
    <w:rsid w:val="00A73C84"/>
    <w:rsid w:val="00A7445A"/>
    <w:rsid w:val="00A744C2"/>
    <w:rsid w:val="00A74503"/>
    <w:rsid w:val="00A74647"/>
    <w:rsid w:val="00A74B1D"/>
    <w:rsid w:val="00A751D7"/>
    <w:rsid w:val="00A754A8"/>
    <w:rsid w:val="00A75618"/>
    <w:rsid w:val="00A76235"/>
    <w:rsid w:val="00A76400"/>
    <w:rsid w:val="00A7648B"/>
    <w:rsid w:val="00A76881"/>
    <w:rsid w:val="00A76983"/>
    <w:rsid w:val="00A76CC9"/>
    <w:rsid w:val="00A77413"/>
    <w:rsid w:val="00A777AD"/>
    <w:rsid w:val="00A77A23"/>
    <w:rsid w:val="00A77CAB"/>
    <w:rsid w:val="00A77D8A"/>
    <w:rsid w:val="00A77E7D"/>
    <w:rsid w:val="00A805FF"/>
    <w:rsid w:val="00A80611"/>
    <w:rsid w:val="00A81567"/>
    <w:rsid w:val="00A815E4"/>
    <w:rsid w:val="00A81B83"/>
    <w:rsid w:val="00A81C51"/>
    <w:rsid w:val="00A82ACC"/>
    <w:rsid w:val="00A82C84"/>
    <w:rsid w:val="00A82CEA"/>
    <w:rsid w:val="00A831E2"/>
    <w:rsid w:val="00A83B22"/>
    <w:rsid w:val="00A83C9C"/>
    <w:rsid w:val="00A83F66"/>
    <w:rsid w:val="00A84015"/>
    <w:rsid w:val="00A84218"/>
    <w:rsid w:val="00A84957"/>
    <w:rsid w:val="00A85578"/>
    <w:rsid w:val="00A85F13"/>
    <w:rsid w:val="00A86241"/>
    <w:rsid w:val="00A862E9"/>
    <w:rsid w:val="00A86CB7"/>
    <w:rsid w:val="00A870A1"/>
    <w:rsid w:val="00A8760B"/>
    <w:rsid w:val="00A87872"/>
    <w:rsid w:val="00A87BC2"/>
    <w:rsid w:val="00A87D0A"/>
    <w:rsid w:val="00A87E25"/>
    <w:rsid w:val="00A90311"/>
    <w:rsid w:val="00A90958"/>
    <w:rsid w:val="00A90BFD"/>
    <w:rsid w:val="00A919FC"/>
    <w:rsid w:val="00A91E58"/>
    <w:rsid w:val="00A9341C"/>
    <w:rsid w:val="00A93793"/>
    <w:rsid w:val="00A944FB"/>
    <w:rsid w:val="00A9457A"/>
    <w:rsid w:val="00A94784"/>
    <w:rsid w:val="00A94996"/>
    <w:rsid w:val="00A9538F"/>
    <w:rsid w:val="00A954B5"/>
    <w:rsid w:val="00A95A8C"/>
    <w:rsid w:val="00A95DA1"/>
    <w:rsid w:val="00A95FBC"/>
    <w:rsid w:val="00A962E0"/>
    <w:rsid w:val="00A96A9F"/>
    <w:rsid w:val="00A971B9"/>
    <w:rsid w:val="00A971E8"/>
    <w:rsid w:val="00A97B39"/>
    <w:rsid w:val="00A97E6B"/>
    <w:rsid w:val="00AA065D"/>
    <w:rsid w:val="00AA08BE"/>
    <w:rsid w:val="00AA09AD"/>
    <w:rsid w:val="00AA0C0E"/>
    <w:rsid w:val="00AA1081"/>
    <w:rsid w:val="00AA116C"/>
    <w:rsid w:val="00AA1A15"/>
    <w:rsid w:val="00AA1A6F"/>
    <w:rsid w:val="00AA1E9D"/>
    <w:rsid w:val="00AA21ED"/>
    <w:rsid w:val="00AA2587"/>
    <w:rsid w:val="00AA3E9B"/>
    <w:rsid w:val="00AA3F6F"/>
    <w:rsid w:val="00AA4211"/>
    <w:rsid w:val="00AA4624"/>
    <w:rsid w:val="00AA55BF"/>
    <w:rsid w:val="00AA568E"/>
    <w:rsid w:val="00AA581E"/>
    <w:rsid w:val="00AA5E56"/>
    <w:rsid w:val="00AA664F"/>
    <w:rsid w:val="00AA6A16"/>
    <w:rsid w:val="00AA71E0"/>
    <w:rsid w:val="00AA7597"/>
    <w:rsid w:val="00AA7EB5"/>
    <w:rsid w:val="00AA7F83"/>
    <w:rsid w:val="00AB03DD"/>
    <w:rsid w:val="00AB0933"/>
    <w:rsid w:val="00AB0F64"/>
    <w:rsid w:val="00AB17E4"/>
    <w:rsid w:val="00AB1D99"/>
    <w:rsid w:val="00AB275B"/>
    <w:rsid w:val="00AB299A"/>
    <w:rsid w:val="00AB31BC"/>
    <w:rsid w:val="00AB33C4"/>
    <w:rsid w:val="00AB3507"/>
    <w:rsid w:val="00AB368D"/>
    <w:rsid w:val="00AB4062"/>
    <w:rsid w:val="00AB41E4"/>
    <w:rsid w:val="00AB4A00"/>
    <w:rsid w:val="00AB4CD4"/>
    <w:rsid w:val="00AB4D1C"/>
    <w:rsid w:val="00AB4F23"/>
    <w:rsid w:val="00AB536B"/>
    <w:rsid w:val="00AB5A8E"/>
    <w:rsid w:val="00AB6534"/>
    <w:rsid w:val="00AB6BAE"/>
    <w:rsid w:val="00AB71EC"/>
    <w:rsid w:val="00AB742D"/>
    <w:rsid w:val="00AB7849"/>
    <w:rsid w:val="00AB786C"/>
    <w:rsid w:val="00AB796F"/>
    <w:rsid w:val="00AB7BF9"/>
    <w:rsid w:val="00AB7DF1"/>
    <w:rsid w:val="00AB7EDE"/>
    <w:rsid w:val="00AC0B12"/>
    <w:rsid w:val="00AC1D82"/>
    <w:rsid w:val="00AC1DFC"/>
    <w:rsid w:val="00AC1F59"/>
    <w:rsid w:val="00AC31D7"/>
    <w:rsid w:val="00AC370A"/>
    <w:rsid w:val="00AC3D6E"/>
    <w:rsid w:val="00AC49BB"/>
    <w:rsid w:val="00AC4A33"/>
    <w:rsid w:val="00AC5483"/>
    <w:rsid w:val="00AC56A5"/>
    <w:rsid w:val="00AC6280"/>
    <w:rsid w:val="00AC62C1"/>
    <w:rsid w:val="00AC6563"/>
    <w:rsid w:val="00AC65F1"/>
    <w:rsid w:val="00AC66A7"/>
    <w:rsid w:val="00AC6A02"/>
    <w:rsid w:val="00AC6AB9"/>
    <w:rsid w:val="00AC7347"/>
    <w:rsid w:val="00AC73CA"/>
    <w:rsid w:val="00AC74A9"/>
    <w:rsid w:val="00AC75D9"/>
    <w:rsid w:val="00AC7730"/>
    <w:rsid w:val="00AC7765"/>
    <w:rsid w:val="00AD0005"/>
    <w:rsid w:val="00AD00E7"/>
    <w:rsid w:val="00AD0509"/>
    <w:rsid w:val="00AD06C1"/>
    <w:rsid w:val="00AD088B"/>
    <w:rsid w:val="00AD09FC"/>
    <w:rsid w:val="00AD0BCB"/>
    <w:rsid w:val="00AD0CA4"/>
    <w:rsid w:val="00AD0DA7"/>
    <w:rsid w:val="00AD0F96"/>
    <w:rsid w:val="00AD0FEC"/>
    <w:rsid w:val="00AD17B9"/>
    <w:rsid w:val="00AD1C0F"/>
    <w:rsid w:val="00AD1C70"/>
    <w:rsid w:val="00AD1FF6"/>
    <w:rsid w:val="00AD2002"/>
    <w:rsid w:val="00AD339A"/>
    <w:rsid w:val="00AD3685"/>
    <w:rsid w:val="00AD4404"/>
    <w:rsid w:val="00AD4A46"/>
    <w:rsid w:val="00AD4A56"/>
    <w:rsid w:val="00AD4F48"/>
    <w:rsid w:val="00AD5355"/>
    <w:rsid w:val="00AD54F3"/>
    <w:rsid w:val="00AD5A13"/>
    <w:rsid w:val="00AD5B0E"/>
    <w:rsid w:val="00AD5E27"/>
    <w:rsid w:val="00AD6195"/>
    <w:rsid w:val="00AD6472"/>
    <w:rsid w:val="00AD692C"/>
    <w:rsid w:val="00AD6CFB"/>
    <w:rsid w:val="00AD752F"/>
    <w:rsid w:val="00AE0190"/>
    <w:rsid w:val="00AE084B"/>
    <w:rsid w:val="00AE096C"/>
    <w:rsid w:val="00AE0D78"/>
    <w:rsid w:val="00AE10F2"/>
    <w:rsid w:val="00AE11F1"/>
    <w:rsid w:val="00AE168C"/>
    <w:rsid w:val="00AE1BA4"/>
    <w:rsid w:val="00AE1F6A"/>
    <w:rsid w:val="00AE2427"/>
    <w:rsid w:val="00AE25E3"/>
    <w:rsid w:val="00AE28E1"/>
    <w:rsid w:val="00AE2C44"/>
    <w:rsid w:val="00AE2E63"/>
    <w:rsid w:val="00AE355D"/>
    <w:rsid w:val="00AE40C3"/>
    <w:rsid w:val="00AE44DD"/>
    <w:rsid w:val="00AE47F4"/>
    <w:rsid w:val="00AE498D"/>
    <w:rsid w:val="00AE4A4E"/>
    <w:rsid w:val="00AE57E5"/>
    <w:rsid w:val="00AE5B93"/>
    <w:rsid w:val="00AE642E"/>
    <w:rsid w:val="00AE64FE"/>
    <w:rsid w:val="00AE66E3"/>
    <w:rsid w:val="00AE6BF5"/>
    <w:rsid w:val="00AF04A7"/>
    <w:rsid w:val="00AF0A5E"/>
    <w:rsid w:val="00AF101F"/>
    <w:rsid w:val="00AF1530"/>
    <w:rsid w:val="00AF1B0D"/>
    <w:rsid w:val="00AF1F79"/>
    <w:rsid w:val="00AF2659"/>
    <w:rsid w:val="00AF2703"/>
    <w:rsid w:val="00AF28FF"/>
    <w:rsid w:val="00AF2A23"/>
    <w:rsid w:val="00AF3D27"/>
    <w:rsid w:val="00AF41BF"/>
    <w:rsid w:val="00AF4814"/>
    <w:rsid w:val="00AF5890"/>
    <w:rsid w:val="00AF6576"/>
    <w:rsid w:val="00AF6647"/>
    <w:rsid w:val="00AF6D52"/>
    <w:rsid w:val="00AF7BE4"/>
    <w:rsid w:val="00AF7CEE"/>
    <w:rsid w:val="00B002EA"/>
    <w:rsid w:val="00B003E3"/>
    <w:rsid w:val="00B0057B"/>
    <w:rsid w:val="00B01695"/>
    <w:rsid w:val="00B01908"/>
    <w:rsid w:val="00B01ED4"/>
    <w:rsid w:val="00B02911"/>
    <w:rsid w:val="00B033F9"/>
    <w:rsid w:val="00B036A1"/>
    <w:rsid w:val="00B03B0A"/>
    <w:rsid w:val="00B03CEF"/>
    <w:rsid w:val="00B046D0"/>
    <w:rsid w:val="00B046EF"/>
    <w:rsid w:val="00B04D7F"/>
    <w:rsid w:val="00B04E37"/>
    <w:rsid w:val="00B0523D"/>
    <w:rsid w:val="00B053EE"/>
    <w:rsid w:val="00B05937"/>
    <w:rsid w:val="00B05BE7"/>
    <w:rsid w:val="00B06099"/>
    <w:rsid w:val="00B06849"/>
    <w:rsid w:val="00B06F4F"/>
    <w:rsid w:val="00B07854"/>
    <w:rsid w:val="00B07A49"/>
    <w:rsid w:val="00B07C00"/>
    <w:rsid w:val="00B07C34"/>
    <w:rsid w:val="00B07DDF"/>
    <w:rsid w:val="00B103C2"/>
    <w:rsid w:val="00B104E7"/>
    <w:rsid w:val="00B107A3"/>
    <w:rsid w:val="00B10D9B"/>
    <w:rsid w:val="00B10E25"/>
    <w:rsid w:val="00B10F85"/>
    <w:rsid w:val="00B113C6"/>
    <w:rsid w:val="00B116BB"/>
    <w:rsid w:val="00B1247E"/>
    <w:rsid w:val="00B12596"/>
    <w:rsid w:val="00B12725"/>
    <w:rsid w:val="00B12A87"/>
    <w:rsid w:val="00B1370F"/>
    <w:rsid w:val="00B13D16"/>
    <w:rsid w:val="00B143E4"/>
    <w:rsid w:val="00B1457C"/>
    <w:rsid w:val="00B14749"/>
    <w:rsid w:val="00B1499A"/>
    <w:rsid w:val="00B14F95"/>
    <w:rsid w:val="00B150CF"/>
    <w:rsid w:val="00B15256"/>
    <w:rsid w:val="00B15340"/>
    <w:rsid w:val="00B15529"/>
    <w:rsid w:val="00B159F5"/>
    <w:rsid w:val="00B15AFB"/>
    <w:rsid w:val="00B15F68"/>
    <w:rsid w:val="00B16A6D"/>
    <w:rsid w:val="00B16AE4"/>
    <w:rsid w:val="00B171FE"/>
    <w:rsid w:val="00B1777B"/>
    <w:rsid w:val="00B17FBB"/>
    <w:rsid w:val="00B201E2"/>
    <w:rsid w:val="00B20BDD"/>
    <w:rsid w:val="00B20D68"/>
    <w:rsid w:val="00B20DA8"/>
    <w:rsid w:val="00B20FE3"/>
    <w:rsid w:val="00B2148A"/>
    <w:rsid w:val="00B214C9"/>
    <w:rsid w:val="00B21ABD"/>
    <w:rsid w:val="00B21FFA"/>
    <w:rsid w:val="00B2266B"/>
    <w:rsid w:val="00B22841"/>
    <w:rsid w:val="00B229B1"/>
    <w:rsid w:val="00B22C20"/>
    <w:rsid w:val="00B23474"/>
    <w:rsid w:val="00B23625"/>
    <w:rsid w:val="00B238BF"/>
    <w:rsid w:val="00B23B07"/>
    <w:rsid w:val="00B23B68"/>
    <w:rsid w:val="00B24753"/>
    <w:rsid w:val="00B2476D"/>
    <w:rsid w:val="00B247BA"/>
    <w:rsid w:val="00B24AF3"/>
    <w:rsid w:val="00B24C0B"/>
    <w:rsid w:val="00B24DB1"/>
    <w:rsid w:val="00B24F55"/>
    <w:rsid w:val="00B255DA"/>
    <w:rsid w:val="00B257B6"/>
    <w:rsid w:val="00B25EE8"/>
    <w:rsid w:val="00B2715E"/>
    <w:rsid w:val="00B2735A"/>
    <w:rsid w:val="00B2783D"/>
    <w:rsid w:val="00B27A29"/>
    <w:rsid w:val="00B30052"/>
    <w:rsid w:val="00B300E3"/>
    <w:rsid w:val="00B305CF"/>
    <w:rsid w:val="00B313D9"/>
    <w:rsid w:val="00B318B6"/>
    <w:rsid w:val="00B31D8F"/>
    <w:rsid w:val="00B33261"/>
    <w:rsid w:val="00B33283"/>
    <w:rsid w:val="00B337B5"/>
    <w:rsid w:val="00B33A0F"/>
    <w:rsid w:val="00B34234"/>
    <w:rsid w:val="00B34713"/>
    <w:rsid w:val="00B34E2B"/>
    <w:rsid w:val="00B354BD"/>
    <w:rsid w:val="00B35503"/>
    <w:rsid w:val="00B35F4D"/>
    <w:rsid w:val="00B3631A"/>
    <w:rsid w:val="00B374C9"/>
    <w:rsid w:val="00B37A73"/>
    <w:rsid w:val="00B37B62"/>
    <w:rsid w:val="00B402D2"/>
    <w:rsid w:val="00B4036F"/>
    <w:rsid w:val="00B4066E"/>
    <w:rsid w:val="00B40EA1"/>
    <w:rsid w:val="00B41585"/>
    <w:rsid w:val="00B416DB"/>
    <w:rsid w:val="00B41C6E"/>
    <w:rsid w:val="00B4224B"/>
    <w:rsid w:val="00B42269"/>
    <w:rsid w:val="00B42952"/>
    <w:rsid w:val="00B42A52"/>
    <w:rsid w:val="00B434F6"/>
    <w:rsid w:val="00B44118"/>
    <w:rsid w:val="00B44389"/>
    <w:rsid w:val="00B444B4"/>
    <w:rsid w:val="00B44EFB"/>
    <w:rsid w:val="00B44FAF"/>
    <w:rsid w:val="00B451FD"/>
    <w:rsid w:val="00B46550"/>
    <w:rsid w:val="00B46A6C"/>
    <w:rsid w:val="00B46B6F"/>
    <w:rsid w:val="00B46C06"/>
    <w:rsid w:val="00B47181"/>
    <w:rsid w:val="00B47277"/>
    <w:rsid w:val="00B47427"/>
    <w:rsid w:val="00B47536"/>
    <w:rsid w:val="00B47E08"/>
    <w:rsid w:val="00B47E51"/>
    <w:rsid w:val="00B47EC6"/>
    <w:rsid w:val="00B503FF"/>
    <w:rsid w:val="00B511C0"/>
    <w:rsid w:val="00B515AC"/>
    <w:rsid w:val="00B519DE"/>
    <w:rsid w:val="00B5218F"/>
    <w:rsid w:val="00B52C67"/>
    <w:rsid w:val="00B52CAD"/>
    <w:rsid w:val="00B52DDF"/>
    <w:rsid w:val="00B5303A"/>
    <w:rsid w:val="00B54923"/>
    <w:rsid w:val="00B54A38"/>
    <w:rsid w:val="00B55275"/>
    <w:rsid w:val="00B5561D"/>
    <w:rsid w:val="00B55675"/>
    <w:rsid w:val="00B55980"/>
    <w:rsid w:val="00B567A4"/>
    <w:rsid w:val="00B56C96"/>
    <w:rsid w:val="00B56D67"/>
    <w:rsid w:val="00B56EBB"/>
    <w:rsid w:val="00B5760F"/>
    <w:rsid w:val="00B5789D"/>
    <w:rsid w:val="00B60010"/>
    <w:rsid w:val="00B604E3"/>
    <w:rsid w:val="00B60601"/>
    <w:rsid w:val="00B60663"/>
    <w:rsid w:val="00B60932"/>
    <w:rsid w:val="00B60A58"/>
    <w:rsid w:val="00B60A8D"/>
    <w:rsid w:val="00B6155C"/>
    <w:rsid w:val="00B61635"/>
    <w:rsid w:val="00B61661"/>
    <w:rsid w:val="00B6263F"/>
    <w:rsid w:val="00B628B0"/>
    <w:rsid w:val="00B63095"/>
    <w:rsid w:val="00B63586"/>
    <w:rsid w:val="00B63661"/>
    <w:rsid w:val="00B6423F"/>
    <w:rsid w:val="00B647A3"/>
    <w:rsid w:val="00B64A92"/>
    <w:rsid w:val="00B667E6"/>
    <w:rsid w:val="00B66B75"/>
    <w:rsid w:val="00B66BFA"/>
    <w:rsid w:val="00B6700E"/>
    <w:rsid w:val="00B67314"/>
    <w:rsid w:val="00B673B3"/>
    <w:rsid w:val="00B67442"/>
    <w:rsid w:val="00B67779"/>
    <w:rsid w:val="00B67904"/>
    <w:rsid w:val="00B67AF2"/>
    <w:rsid w:val="00B67FD9"/>
    <w:rsid w:val="00B70BAA"/>
    <w:rsid w:val="00B71D87"/>
    <w:rsid w:val="00B7260F"/>
    <w:rsid w:val="00B7268A"/>
    <w:rsid w:val="00B729FB"/>
    <w:rsid w:val="00B72A3C"/>
    <w:rsid w:val="00B7303C"/>
    <w:rsid w:val="00B736D8"/>
    <w:rsid w:val="00B738E8"/>
    <w:rsid w:val="00B73B7F"/>
    <w:rsid w:val="00B73FA2"/>
    <w:rsid w:val="00B74436"/>
    <w:rsid w:val="00B74506"/>
    <w:rsid w:val="00B74A21"/>
    <w:rsid w:val="00B74BE6"/>
    <w:rsid w:val="00B74FA1"/>
    <w:rsid w:val="00B753ED"/>
    <w:rsid w:val="00B76603"/>
    <w:rsid w:val="00B767F6"/>
    <w:rsid w:val="00B7684F"/>
    <w:rsid w:val="00B7687F"/>
    <w:rsid w:val="00B76912"/>
    <w:rsid w:val="00B76999"/>
    <w:rsid w:val="00B76A15"/>
    <w:rsid w:val="00B771FD"/>
    <w:rsid w:val="00B77FCE"/>
    <w:rsid w:val="00B800D3"/>
    <w:rsid w:val="00B809BE"/>
    <w:rsid w:val="00B80AA3"/>
    <w:rsid w:val="00B80AAC"/>
    <w:rsid w:val="00B81A42"/>
    <w:rsid w:val="00B81BA6"/>
    <w:rsid w:val="00B81C8D"/>
    <w:rsid w:val="00B822EE"/>
    <w:rsid w:val="00B823E0"/>
    <w:rsid w:val="00B82D16"/>
    <w:rsid w:val="00B82F26"/>
    <w:rsid w:val="00B83732"/>
    <w:rsid w:val="00B83A13"/>
    <w:rsid w:val="00B845BF"/>
    <w:rsid w:val="00B8550F"/>
    <w:rsid w:val="00B85D94"/>
    <w:rsid w:val="00B86562"/>
    <w:rsid w:val="00B867B6"/>
    <w:rsid w:val="00B86C04"/>
    <w:rsid w:val="00B86C0F"/>
    <w:rsid w:val="00B86CF8"/>
    <w:rsid w:val="00B876D6"/>
    <w:rsid w:val="00B8770D"/>
    <w:rsid w:val="00B87F32"/>
    <w:rsid w:val="00B9005E"/>
    <w:rsid w:val="00B902AA"/>
    <w:rsid w:val="00B90C34"/>
    <w:rsid w:val="00B924CC"/>
    <w:rsid w:val="00B93381"/>
    <w:rsid w:val="00B9370F"/>
    <w:rsid w:val="00B93820"/>
    <w:rsid w:val="00B9382A"/>
    <w:rsid w:val="00B941F7"/>
    <w:rsid w:val="00B94F4C"/>
    <w:rsid w:val="00B95038"/>
    <w:rsid w:val="00B95209"/>
    <w:rsid w:val="00B9578C"/>
    <w:rsid w:val="00B95DF1"/>
    <w:rsid w:val="00B96970"/>
    <w:rsid w:val="00B96AAA"/>
    <w:rsid w:val="00B96D2D"/>
    <w:rsid w:val="00B97452"/>
    <w:rsid w:val="00BA00D8"/>
    <w:rsid w:val="00BA1945"/>
    <w:rsid w:val="00BA1CBC"/>
    <w:rsid w:val="00BA2946"/>
    <w:rsid w:val="00BA2A57"/>
    <w:rsid w:val="00BA2AF5"/>
    <w:rsid w:val="00BA2D81"/>
    <w:rsid w:val="00BA3541"/>
    <w:rsid w:val="00BA3659"/>
    <w:rsid w:val="00BA3CCE"/>
    <w:rsid w:val="00BA416E"/>
    <w:rsid w:val="00BA4603"/>
    <w:rsid w:val="00BA47AE"/>
    <w:rsid w:val="00BA4BD2"/>
    <w:rsid w:val="00BA4D76"/>
    <w:rsid w:val="00BA53C6"/>
    <w:rsid w:val="00BA5FFD"/>
    <w:rsid w:val="00BA7341"/>
    <w:rsid w:val="00BA75BC"/>
    <w:rsid w:val="00BA7661"/>
    <w:rsid w:val="00BA779C"/>
    <w:rsid w:val="00BB052A"/>
    <w:rsid w:val="00BB080C"/>
    <w:rsid w:val="00BB0986"/>
    <w:rsid w:val="00BB0A2A"/>
    <w:rsid w:val="00BB1B3A"/>
    <w:rsid w:val="00BB1CE9"/>
    <w:rsid w:val="00BB234D"/>
    <w:rsid w:val="00BB28F0"/>
    <w:rsid w:val="00BB2ACB"/>
    <w:rsid w:val="00BB2B12"/>
    <w:rsid w:val="00BB2F8D"/>
    <w:rsid w:val="00BB336B"/>
    <w:rsid w:val="00BB3408"/>
    <w:rsid w:val="00BB39F0"/>
    <w:rsid w:val="00BB3ABA"/>
    <w:rsid w:val="00BB41AA"/>
    <w:rsid w:val="00BB4940"/>
    <w:rsid w:val="00BB4DEC"/>
    <w:rsid w:val="00BB539D"/>
    <w:rsid w:val="00BB541F"/>
    <w:rsid w:val="00BB5FDF"/>
    <w:rsid w:val="00BB6713"/>
    <w:rsid w:val="00BB7230"/>
    <w:rsid w:val="00BB7329"/>
    <w:rsid w:val="00BB7C05"/>
    <w:rsid w:val="00BC0150"/>
    <w:rsid w:val="00BC1E81"/>
    <w:rsid w:val="00BC20F9"/>
    <w:rsid w:val="00BC241F"/>
    <w:rsid w:val="00BC24FA"/>
    <w:rsid w:val="00BC26E6"/>
    <w:rsid w:val="00BC3337"/>
    <w:rsid w:val="00BC3574"/>
    <w:rsid w:val="00BC3793"/>
    <w:rsid w:val="00BC3C02"/>
    <w:rsid w:val="00BC421C"/>
    <w:rsid w:val="00BC4341"/>
    <w:rsid w:val="00BC52AB"/>
    <w:rsid w:val="00BC54D7"/>
    <w:rsid w:val="00BC567A"/>
    <w:rsid w:val="00BC58B3"/>
    <w:rsid w:val="00BC6CCC"/>
    <w:rsid w:val="00BC7260"/>
    <w:rsid w:val="00BC78A7"/>
    <w:rsid w:val="00BC7920"/>
    <w:rsid w:val="00BC7D8A"/>
    <w:rsid w:val="00BD087F"/>
    <w:rsid w:val="00BD0A8E"/>
    <w:rsid w:val="00BD0E64"/>
    <w:rsid w:val="00BD1CF9"/>
    <w:rsid w:val="00BD1FE2"/>
    <w:rsid w:val="00BD23CB"/>
    <w:rsid w:val="00BD27A3"/>
    <w:rsid w:val="00BD2B91"/>
    <w:rsid w:val="00BD2D4E"/>
    <w:rsid w:val="00BD30A6"/>
    <w:rsid w:val="00BD3DAA"/>
    <w:rsid w:val="00BD408E"/>
    <w:rsid w:val="00BD4405"/>
    <w:rsid w:val="00BD4422"/>
    <w:rsid w:val="00BD53DA"/>
    <w:rsid w:val="00BD5576"/>
    <w:rsid w:val="00BD6347"/>
    <w:rsid w:val="00BD659A"/>
    <w:rsid w:val="00BD65B7"/>
    <w:rsid w:val="00BD65E8"/>
    <w:rsid w:val="00BD6749"/>
    <w:rsid w:val="00BD6D19"/>
    <w:rsid w:val="00BD6E87"/>
    <w:rsid w:val="00BD73C4"/>
    <w:rsid w:val="00BD73CE"/>
    <w:rsid w:val="00BD7467"/>
    <w:rsid w:val="00BE0F01"/>
    <w:rsid w:val="00BE0FBC"/>
    <w:rsid w:val="00BE1B7C"/>
    <w:rsid w:val="00BE1D84"/>
    <w:rsid w:val="00BE2934"/>
    <w:rsid w:val="00BE2A26"/>
    <w:rsid w:val="00BE2BBB"/>
    <w:rsid w:val="00BE35FF"/>
    <w:rsid w:val="00BE3898"/>
    <w:rsid w:val="00BE3B02"/>
    <w:rsid w:val="00BE3B19"/>
    <w:rsid w:val="00BE4675"/>
    <w:rsid w:val="00BE5024"/>
    <w:rsid w:val="00BE55ED"/>
    <w:rsid w:val="00BE65EC"/>
    <w:rsid w:val="00BF0A38"/>
    <w:rsid w:val="00BF16CF"/>
    <w:rsid w:val="00BF2380"/>
    <w:rsid w:val="00BF28C8"/>
    <w:rsid w:val="00BF2C03"/>
    <w:rsid w:val="00BF2FFC"/>
    <w:rsid w:val="00BF32DD"/>
    <w:rsid w:val="00BF32F1"/>
    <w:rsid w:val="00BF482A"/>
    <w:rsid w:val="00BF4B03"/>
    <w:rsid w:val="00BF4E00"/>
    <w:rsid w:val="00BF4EF0"/>
    <w:rsid w:val="00BF5538"/>
    <w:rsid w:val="00BF6F61"/>
    <w:rsid w:val="00BF7168"/>
    <w:rsid w:val="00BF719F"/>
    <w:rsid w:val="00BF7741"/>
    <w:rsid w:val="00BF7AE0"/>
    <w:rsid w:val="00C015F2"/>
    <w:rsid w:val="00C01743"/>
    <w:rsid w:val="00C01B2B"/>
    <w:rsid w:val="00C02AE4"/>
    <w:rsid w:val="00C03776"/>
    <w:rsid w:val="00C03C9D"/>
    <w:rsid w:val="00C04277"/>
    <w:rsid w:val="00C04477"/>
    <w:rsid w:val="00C04619"/>
    <w:rsid w:val="00C049D9"/>
    <w:rsid w:val="00C04F60"/>
    <w:rsid w:val="00C057A4"/>
    <w:rsid w:val="00C05C75"/>
    <w:rsid w:val="00C05D27"/>
    <w:rsid w:val="00C05EC7"/>
    <w:rsid w:val="00C05F08"/>
    <w:rsid w:val="00C06F7B"/>
    <w:rsid w:val="00C06FC6"/>
    <w:rsid w:val="00C07417"/>
    <w:rsid w:val="00C118DE"/>
    <w:rsid w:val="00C11C56"/>
    <w:rsid w:val="00C11D4A"/>
    <w:rsid w:val="00C12434"/>
    <w:rsid w:val="00C128AE"/>
    <w:rsid w:val="00C12F93"/>
    <w:rsid w:val="00C12F98"/>
    <w:rsid w:val="00C139FC"/>
    <w:rsid w:val="00C13B8D"/>
    <w:rsid w:val="00C13BBE"/>
    <w:rsid w:val="00C14227"/>
    <w:rsid w:val="00C15397"/>
    <w:rsid w:val="00C15A3D"/>
    <w:rsid w:val="00C15FD8"/>
    <w:rsid w:val="00C1668C"/>
    <w:rsid w:val="00C16FA1"/>
    <w:rsid w:val="00C17550"/>
    <w:rsid w:val="00C17709"/>
    <w:rsid w:val="00C2023A"/>
    <w:rsid w:val="00C205B6"/>
    <w:rsid w:val="00C206E0"/>
    <w:rsid w:val="00C206E6"/>
    <w:rsid w:val="00C20DBF"/>
    <w:rsid w:val="00C20E58"/>
    <w:rsid w:val="00C21170"/>
    <w:rsid w:val="00C2191B"/>
    <w:rsid w:val="00C219F2"/>
    <w:rsid w:val="00C21A40"/>
    <w:rsid w:val="00C21D5E"/>
    <w:rsid w:val="00C22064"/>
    <w:rsid w:val="00C22421"/>
    <w:rsid w:val="00C22594"/>
    <w:rsid w:val="00C22B18"/>
    <w:rsid w:val="00C22FF1"/>
    <w:rsid w:val="00C23560"/>
    <w:rsid w:val="00C23F05"/>
    <w:rsid w:val="00C24038"/>
    <w:rsid w:val="00C241C8"/>
    <w:rsid w:val="00C24303"/>
    <w:rsid w:val="00C24A05"/>
    <w:rsid w:val="00C24E6D"/>
    <w:rsid w:val="00C25246"/>
    <w:rsid w:val="00C25279"/>
    <w:rsid w:val="00C25418"/>
    <w:rsid w:val="00C257C3"/>
    <w:rsid w:val="00C25C22"/>
    <w:rsid w:val="00C25E84"/>
    <w:rsid w:val="00C25EBA"/>
    <w:rsid w:val="00C26127"/>
    <w:rsid w:val="00C26790"/>
    <w:rsid w:val="00C267BA"/>
    <w:rsid w:val="00C26A00"/>
    <w:rsid w:val="00C26D25"/>
    <w:rsid w:val="00C2718F"/>
    <w:rsid w:val="00C27794"/>
    <w:rsid w:val="00C27D2D"/>
    <w:rsid w:val="00C27F5F"/>
    <w:rsid w:val="00C30494"/>
    <w:rsid w:val="00C30B34"/>
    <w:rsid w:val="00C30D3E"/>
    <w:rsid w:val="00C3264E"/>
    <w:rsid w:val="00C32757"/>
    <w:rsid w:val="00C32F89"/>
    <w:rsid w:val="00C33242"/>
    <w:rsid w:val="00C33D6A"/>
    <w:rsid w:val="00C33FB0"/>
    <w:rsid w:val="00C3414C"/>
    <w:rsid w:val="00C348A8"/>
    <w:rsid w:val="00C348C0"/>
    <w:rsid w:val="00C34C1F"/>
    <w:rsid w:val="00C34FF5"/>
    <w:rsid w:val="00C35A26"/>
    <w:rsid w:val="00C35FB0"/>
    <w:rsid w:val="00C3607A"/>
    <w:rsid w:val="00C3639F"/>
    <w:rsid w:val="00C3663D"/>
    <w:rsid w:val="00C36646"/>
    <w:rsid w:val="00C36761"/>
    <w:rsid w:val="00C36EF1"/>
    <w:rsid w:val="00C36F01"/>
    <w:rsid w:val="00C370AB"/>
    <w:rsid w:val="00C374EC"/>
    <w:rsid w:val="00C40260"/>
    <w:rsid w:val="00C41287"/>
    <w:rsid w:val="00C421F3"/>
    <w:rsid w:val="00C4223A"/>
    <w:rsid w:val="00C42380"/>
    <w:rsid w:val="00C4242A"/>
    <w:rsid w:val="00C429D6"/>
    <w:rsid w:val="00C42BD0"/>
    <w:rsid w:val="00C42E82"/>
    <w:rsid w:val="00C43FBC"/>
    <w:rsid w:val="00C44787"/>
    <w:rsid w:val="00C44D86"/>
    <w:rsid w:val="00C44F0F"/>
    <w:rsid w:val="00C450C1"/>
    <w:rsid w:val="00C4535B"/>
    <w:rsid w:val="00C45A5B"/>
    <w:rsid w:val="00C46AF0"/>
    <w:rsid w:val="00C46E7E"/>
    <w:rsid w:val="00C46F4A"/>
    <w:rsid w:val="00C47228"/>
    <w:rsid w:val="00C47229"/>
    <w:rsid w:val="00C47241"/>
    <w:rsid w:val="00C47595"/>
    <w:rsid w:val="00C47902"/>
    <w:rsid w:val="00C47BBE"/>
    <w:rsid w:val="00C500EC"/>
    <w:rsid w:val="00C502DD"/>
    <w:rsid w:val="00C50510"/>
    <w:rsid w:val="00C50819"/>
    <w:rsid w:val="00C523AE"/>
    <w:rsid w:val="00C53593"/>
    <w:rsid w:val="00C5370B"/>
    <w:rsid w:val="00C53C8A"/>
    <w:rsid w:val="00C53C9E"/>
    <w:rsid w:val="00C53CCB"/>
    <w:rsid w:val="00C53D0D"/>
    <w:rsid w:val="00C545A8"/>
    <w:rsid w:val="00C553D3"/>
    <w:rsid w:val="00C555B4"/>
    <w:rsid w:val="00C558B4"/>
    <w:rsid w:val="00C55F39"/>
    <w:rsid w:val="00C56368"/>
    <w:rsid w:val="00C564B1"/>
    <w:rsid w:val="00C56E5E"/>
    <w:rsid w:val="00C5729A"/>
    <w:rsid w:val="00C60023"/>
    <w:rsid w:val="00C600E1"/>
    <w:rsid w:val="00C606D1"/>
    <w:rsid w:val="00C60D05"/>
    <w:rsid w:val="00C610AE"/>
    <w:rsid w:val="00C61451"/>
    <w:rsid w:val="00C61768"/>
    <w:rsid w:val="00C61ADB"/>
    <w:rsid w:val="00C61D9D"/>
    <w:rsid w:val="00C624D5"/>
    <w:rsid w:val="00C62DBA"/>
    <w:rsid w:val="00C630C9"/>
    <w:rsid w:val="00C633B3"/>
    <w:rsid w:val="00C636D9"/>
    <w:rsid w:val="00C65C73"/>
    <w:rsid w:val="00C66CB7"/>
    <w:rsid w:val="00C66FD8"/>
    <w:rsid w:val="00C7015D"/>
    <w:rsid w:val="00C70BA9"/>
    <w:rsid w:val="00C70D38"/>
    <w:rsid w:val="00C70E8B"/>
    <w:rsid w:val="00C713B0"/>
    <w:rsid w:val="00C71786"/>
    <w:rsid w:val="00C71838"/>
    <w:rsid w:val="00C718CA"/>
    <w:rsid w:val="00C7215F"/>
    <w:rsid w:val="00C72E07"/>
    <w:rsid w:val="00C73ACB"/>
    <w:rsid w:val="00C73AE8"/>
    <w:rsid w:val="00C740B2"/>
    <w:rsid w:val="00C74507"/>
    <w:rsid w:val="00C74E43"/>
    <w:rsid w:val="00C753C1"/>
    <w:rsid w:val="00C75AAC"/>
    <w:rsid w:val="00C76264"/>
    <w:rsid w:val="00C7651A"/>
    <w:rsid w:val="00C76844"/>
    <w:rsid w:val="00C7768D"/>
    <w:rsid w:val="00C77D33"/>
    <w:rsid w:val="00C80679"/>
    <w:rsid w:val="00C80BF2"/>
    <w:rsid w:val="00C80C05"/>
    <w:rsid w:val="00C80DEB"/>
    <w:rsid w:val="00C80E3F"/>
    <w:rsid w:val="00C81EF3"/>
    <w:rsid w:val="00C825F8"/>
    <w:rsid w:val="00C82862"/>
    <w:rsid w:val="00C82CD4"/>
    <w:rsid w:val="00C830DA"/>
    <w:rsid w:val="00C831C6"/>
    <w:rsid w:val="00C8333C"/>
    <w:rsid w:val="00C83608"/>
    <w:rsid w:val="00C838FB"/>
    <w:rsid w:val="00C84103"/>
    <w:rsid w:val="00C84148"/>
    <w:rsid w:val="00C84BB2"/>
    <w:rsid w:val="00C85A9F"/>
    <w:rsid w:val="00C85B92"/>
    <w:rsid w:val="00C85FC2"/>
    <w:rsid w:val="00C8662A"/>
    <w:rsid w:val="00C868AF"/>
    <w:rsid w:val="00C907CC"/>
    <w:rsid w:val="00C90820"/>
    <w:rsid w:val="00C90B55"/>
    <w:rsid w:val="00C90DE3"/>
    <w:rsid w:val="00C90F6C"/>
    <w:rsid w:val="00C91742"/>
    <w:rsid w:val="00C91FFF"/>
    <w:rsid w:val="00C92162"/>
    <w:rsid w:val="00C92DFD"/>
    <w:rsid w:val="00C93D6D"/>
    <w:rsid w:val="00C93F54"/>
    <w:rsid w:val="00C94311"/>
    <w:rsid w:val="00C94786"/>
    <w:rsid w:val="00C9494C"/>
    <w:rsid w:val="00C94FB4"/>
    <w:rsid w:val="00C9504A"/>
    <w:rsid w:val="00C95073"/>
    <w:rsid w:val="00C951FE"/>
    <w:rsid w:val="00C9539B"/>
    <w:rsid w:val="00C95912"/>
    <w:rsid w:val="00C95F4D"/>
    <w:rsid w:val="00C96C78"/>
    <w:rsid w:val="00C96F2D"/>
    <w:rsid w:val="00C96FEB"/>
    <w:rsid w:val="00C973DB"/>
    <w:rsid w:val="00C9771A"/>
    <w:rsid w:val="00C9782A"/>
    <w:rsid w:val="00C979C1"/>
    <w:rsid w:val="00CA015C"/>
    <w:rsid w:val="00CA0938"/>
    <w:rsid w:val="00CA09A3"/>
    <w:rsid w:val="00CA1618"/>
    <w:rsid w:val="00CA1EC4"/>
    <w:rsid w:val="00CA2C10"/>
    <w:rsid w:val="00CA2E6E"/>
    <w:rsid w:val="00CA3012"/>
    <w:rsid w:val="00CA3048"/>
    <w:rsid w:val="00CA33C3"/>
    <w:rsid w:val="00CA3459"/>
    <w:rsid w:val="00CA3525"/>
    <w:rsid w:val="00CA35A0"/>
    <w:rsid w:val="00CA3D6B"/>
    <w:rsid w:val="00CA3EEC"/>
    <w:rsid w:val="00CA4189"/>
    <w:rsid w:val="00CA471D"/>
    <w:rsid w:val="00CA4923"/>
    <w:rsid w:val="00CA5017"/>
    <w:rsid w:val="00CA523E"/>
    <w:rsid w:val="00CA541A"/>
    <w:rsid w:val="00CA549D"/>
    <w:rsid w:val="00CA58B6"/>
    <w:rsid w:val="00CA5C7B"/>
    <w:rsid w:val="00CA6091"/>
    <w:rsid w:val="00CA66D1"/>
    <w:rsid w:val="00CA7205"/>
    <w:rsid w:val="00CA724E"/>
    <w:rsid w:val="00CA7C59"/>
    <w:rsid w:val="00CA7D22"/>
    <w:rsid w:val="00CA7F27"/>
    <w:rsid w:val="00CA7F49"/>
    <w:rsid w:val="00CB078D"/>
    <w:rsid w:val="00CB0A08"/>
    <w:rsid w:val="00CB0F22"/>
    <w:rsid w:val="00CB1427"/>
    <w:rsid w:val="00CB1C43"/>
    <w:rsid w:val="00CB2474"/>
    <w:rsid w:val="00CB287A"/>
    <w:rsid w:val="00CB2B03"/>
    <w:rsid w:val="00CB303D"/>
    <w:rsid w:val="00CB32A3"/>
    <w:rsid w:val="00CB36B2"/>
    <w:rsid w:val="00CB46E1"/>
    <w:rsid w:val="00CB4737"/>
    <w:rsid w:val="00CB47E7"/>
    <w:rsid w:val="00CB4896"/>
    <w:rsid w:val="00CB49B5"/>
    <w:rsid w:val="00CB4D0E"/>
    <w:rsid w:val="00CB5667"/>
    <w:rsid w:val="00CB56D6"/>
    <w:rsid w:val="00CB5840"/>
    <w:rsid w:val="00CB59E0"/>
    <w:rsid w:val="00CB6002"/>
    <w:rsid w:val="00CB61ED"/>
    <w:rsid w:val="00CB655C"/>
    <w:rsid w:val="00CB6735"/>
    <w:rsid w:val="00CB67B1"/>
    <w:rsid w:val="00CB69CF"/>
    <w:rsid w:val="00CB6A88"/>
    <w:rsid w:val="00CB6E07"/>
    <w:rsid w:val="00CB7293"/>
    <w:rsid w:val="00CB7298"/>
    <w:rsid w:val="00CB7597"/>
    <w:rsid w:val="00CB7B33"/>
    <w:rsid w:val="00CB7CA4"/>
    <w:rsid w:val="00CB7D67"/>
    <w:rsid w:val="00CC0981"/>
    <w:rsid w:val="00CC0C8F"/>
    <w:rsid w:val="00CC0D6C"/>
    <w:rsid w:val="00CC0E0E"/>
    <w:rsid w:val="00CC1520"/>
    <w:rsid w:val="00CC1B19"/>
    <w:rsid w:val="00CC2915"/>
    <w:rsid w:val="00CC2A50"/>
    <w:rsid w:val="00CC388E"/>
    <w:rsid w:val="00CC4E48"/>
    <w:rsid w:val="00CC55BF"/>
    <w:rsid w:val="00CC5F83"/>
    <w:rsid w:val="00CC60C1"/>
    <w:rsid w:val="00CD04B5"/>
    <w:rsid w:val="00CD0896"/>
    <w:rsid w:val="00CD0971"/>
    <w:rsid w:val="00CD0B45"/>
    <w:rsid w:val="00CD0C1B"/>
    <w:rsid w:val="00CD0C3D"/>
    <w:rsid w:val="00CD1171"/>
    <w:rsid w:val="00CD127B"/>
    <w:rsid w:val="00CD1760"/>
    <w:rsid w:val="00CD18F1"/>
    <w:rsid w:val="00CD1941"/>
    <w:rsid w:val="00CD2ADA"/>
    <w:rsid w:val="00CD3884"/>
    <w:rsid w:val="00CD3F92"/>
    <w:rsid w:val="00CD470C"/>
    <w:rsid w:val="00CD4A72"/>
    <w:rsid w:val="00CD4AC2"/>
    <w:rsid w:val="00CD5501"/>
    <w:rsid w:val="00CD575D"/>
    <w:rsid w:val="00CD5B87"/>
    <w:rsid w:val="00CD6016"/>
    <w:rsid w:val="00CD60A7"/>
    <w:rsid w:val="00CD69D7"/>
    <w:rsid w:val="00CD7014"/>
    <w:rsid w:val="00CD7383"/>
    <w:rsid w:val="00CD7617"/>
    <w:rsid w:val="00CD7813"/>
    <w:rsid w:val="00CD7ACF"/>
    <w:rsid w:val="00CD7B6C"/>
    <w:rsid w:val="00CE0070"/>
    <w:rsid w:val="00CE00EC"/>
    <w:rsid w:val="00CE0503"/>
    <w:rsid w:val="00CE05D4"/>
    <w:rsid w:val="00CE061C"/>
    <w:rsid w:val="00CE07A3"/>
    <w:rsid w:val="00CE08C4"/>
    <w:rsid w:val="00CE0EA9"/>
    <w:rsid w:val="00CE0FFF"/>
    <w:rsid w:val="00CE102A"/>
    <w:rsid w:val="00CE11ED"/>
    <w:rsid w:val="00CE15FB"/>
    <w:rsid w:val="00CE2A13"/>
    <w:rsid w:val="00CE2B5A"/>
    <w:rsid w:val="00CE2D89"/>
    <w:rsid w:val="00CE2E80"/>
    <w:rsid w:val="00CE39FA"/>
    <w:rsid w:val="00CE3C14"/>
    <w:rsid w:val="00CE41F4"/>
    <w:rsid w:val="00CE46FE"/>
    <w:rsid w:val="00CE4977"/>
    <w:rsid w:val="00CE4B26"/>
    <w:rsid w:val="00CE4BD6"/>
    <w:rsid w:val="00CE5261"/>
    <w:rsid w:val="00CE53B4"/>
    <w:rsid w:val="00CE615E"/>
    <w:rsid w:val="00CE6183"/>
    <w:rsid w:val="00CE63B3"/>
    <w:rsid w:val="00CE69E4"/>
    <w:rsid w:val="00CE7218"/>
    <w:rsid w:val="00CE767F"/>
    <w:rsid w:val="00CE773A"/>
    <w:rsid w:val="00CE778C"/>
    <w:rsid w:val="00CE7851"/>
    <w:rsid w:val="00CE7AD5"/>
    <w:rsid w:val="00CF0025"/>
    <w:rsid w:val="00CF11FC"/>
    <w:rsid w:val="00CF16BA"/>
    <w:rsid w:val="00CF1A10"/>
    <w:rsid w:val="00CF2CEE"/>
    <w:rsid w:val="00CF3641"/>
    <w:rsid w:val="00CF3F9F"/>
    <w:rsid w:val="00CF40FC"/>
    <w:rsid w:val="00CF412B"/>
    <w:rsid w:val="00CF44B3"/>
    <w:rsid w:val="00CF51D9"/>
    <w:rsid w:val="00CF532A"/>
    <w:rsid w:val="00CF554B"/>
    <w:rsid w:val="00CF564E"/>
    <w:rsid w:val="00CF5DFD"/>
    <w:rsid w:val="00CF5F9E"/>
    <w:rsid w:val="00CF6433"/>
    <w:rsid w:val="00CF6A88"/>
    <w:rsid w:val="00CF6ACC"/>
    <w:rsid w:val="00CF7342"/>
    <w:rsid w:val="00CF78B4"/>
    <w:rsid w:val="00CF78B5"/>
    <w:rsid w:val="00CF7D05"/>
    <w:rsid w:val="00CF7D8C"/>
    <w:rsid w:val="00D00B1C"/>
    <w:rsid w:val="00D0119F"/>
    <w:rsid w:val="00D01426"/>
    <w:rsid w:val="00D01AAA"/>
    <w:rsid w:val="00D01DD4"/>
    <w:rsid w:val="00D026F5"/>
    <w:rsid w:val="00D02E2A"/>
    <w:rsid w:val="00D02E6F"/>
    <w:rsid w:val="00D03267"/>
    <w:rsid w:val="00D03566"/>
    <w:rsid w:val="00D04117"/>
    <w:rsid w:val="00D0483C"/>
    <w:rsid w:val="00D04A3A"/>
    <w:rsid w:val="00D04F5E"/>
    <w:rsid w:val="00D053BC"/>
    <w:rsid w:val="00D05687"/>
    <w:rsid w:val="00D059D7"/>
    <w:rsid w:val="00D062B3"/>
    <w:rsid w:val="00D06BC2"/>
    <w:rsid w:val="00D07050"/>
    <w:rsid w:val="00D07147"/>
    <w:rsid w:val="00D07177"/>
    <w:rsid w:val="00D109C4"/>
    <w:rsid w:val="00D1123B"/>
    <w:rsid w:val="00D113EA"/>
    <w:rsid w:val="00D115F3"/>
    <w:rsid w:val="00D1570E"/>
    <w:rsid w:val="00D15A6E"/>
    <w:rsid w:val="00D15C63"/>
    <w:rsid w:val="00D1689B"/>
    <w:rsid w:val="00D168EB"/>
    <w:rsid w:val="00D17188"/>
    <w:rsid w:val="00D179FF"/>
    <w:rsid w:val="00D2006A"/>
    <w:rsid w:val="00D2048D"/>
    <w:rsid w:val="00D20570"/>
    <w:rsid w:val="00D20794"/>
    <w:rsid w:val="00D20DD7"/>
    <w:rsid w:val="00D20E90"/>
    <w:rsid w:val="00D21080"/>
    <w:rsid w:val="00D21199"/>
    <w:rsid w:val="00D212DD"/>
    <w:rsid w:val="00D21703"/>
    <w:rsid w:val="00D21B0E"/>
    <w:rsid w:val="00D21DE4"/>
    <w:rsid w:val="00D21E5D"/>
    <w:rsid w:val="00D222CE"/>
    <w:rsid w:val="00D224D2"/>
    <w:rsid w:val="00D228A5"/>
    <w:rsid w:val="00D22943"/>
    <w:rsid w:val="00D22D31"/>
    <w:rsid w:val="00D23D55"/>
    <w:rsid w:val="00D23E02"/>
    <w:rsid w:val="00D24130"/>
    <w:rsid w:val="00D247EB"/>
    <w:rsid w:val="00D24898"/>
    <w:rsid w:val="00D252E2"/>
    <w:rsid w:val="00D2564C"/>
    <w:rsid w:val="00D25975"/>
    <w:rsid w:val="00D26580"/>
    <w:rsid w:val="00D27106"/>
    <w:rsid w:val="00D279AE"/>
    <w:rsid w:val="00D27DC7"/>
    <w:rsid w:val="00D27F13"/>
    <w:rsid w:val="00D3100E"/>
    <w:rsid w:val="00D31589"/>
    <w:rsid w:val="00D315D2"/>
    <w:rsid w:val="00D31898"/>
    <w:rsid w:val="00D31993"/>
    <w:rsid w:val="00D31C97"/>
    <w:rsid w:val="00D333D0"/>
    <w:rsid w:val="00D33DCC"/>
    <w:rsid w:val="00D33F49"/>
    <w:rsid w:val="00D340E1"/>
    <w:rsid w:val="00D342C1"/>
    <w:rsid w:val="00D34656"/>
    <w:rsid w:val="00D34716"/>
    <w:rsid w:val="00D34C23"/>
    <w:rsid w:val="00D34D5B"/>
    <w:rsid w:val="00D34E10"/>
    <w:rsid w:val="00D357B3"/>
    <w:rsid w:val="00D357D8"/>
    <w:rsid w:val="00D35B5E"/>
    <w:rsid w:val="00D35DCA"/>
    <w:rsid w:val="00D35ED6"/>
    <w:rsid w:val="00D36AAD"/>
    <w:rsid w:val="00D36C61"/>
    <w:rsid w:val="00D378C0"/>
    <w:rsid w:val="00D37FD6"/>
    <w:rsid w:val="00D40498"/>
    <w:rsid w:val="00D404CE"/>
    <w:rsid w:val="00D4095D"/>
    <w:rsid w:val="00D40969"/>
    <w:rsid w:val="00D411B0"/>
    <w:rsid w:val="00D41AC9"/>
    <w:rsid w:val="00D41F70"/>
    <w:rsid w:val="00D421EA"/>
    <w:rsid w:val="00D423FD"/>
    <w:rsid w:val="00D42928"/>
    <w:rsid w:val="00D4297D"/>
    <w:rsid w:val="00D429DE"/>
    <w:rsid w:val="00D42CF7"/>
    <w:rsid w:val="00D43988"/>
    <w:rsid w:val="00D43A2B"/>
    <w:rsid w:val="00D43B4E"/>
    <w:rsid w:val="00D43C14"/>
    <w:rsid w:val="00D44077"/>
    <w:rsid w:val="00D440AB"/>
    <w:rsid w:val="00D44E6E"/>
    <w:rsid w:val="00D44EA2"/>
    <w:rsid w:val="00D44F82"/>
    <w:rsid w:val="00D44FB8"/>
    <w:rsid w:val="00D4523D"/>
    <w:rsid w:val="00D45296"/>
    <w:rsid w:val="00D456F4"/>
    <w:rsid w:val="00D45841"/>
    <w:rsid w:val="00D45A64"/>
    <w:rsid w:val="00D45AE5"/>
    <w:rsid w:val="00D45F8C"/>
    <w:rsid w:val="00D4620E"/>
    <w:rsid w:val="00D463FD"/>
    <w:rsid w:val="00D46647"/>
    <w:rsid w:val="00D4666D"/>
    <w:rsid w:val="00D46C0C"/>
    <w:rsid w:val="00D50706"/>
    <w:rsid w:val="00D508AA"/>
    <w:rsid w:val="00D509C1"/>
    <w:rsid w:val="00D50F10"/>
    <w:rsid w:val="00D5164D"/>
    <w:rsid w:val="00D5172C"/>
    <w:rsid w:val="00D51C21"/>
    <w:rsid w:val="00D51C53"/>
    <w:rsid w:val="00D527C3"/>
    <w:rsid w:val="00D52AA4"/>
    <w:rsid w:val="00D52FD0"/>
    <w:rsid w:val="00D5317E"/>
    <w:rsid w:val="00D532C9"/>
    <w:rsid w:val="00D53794"/>
    <w:rsid w:val="00D55539"/>
    <w:rsid w:val="00D556E3"/>
    <w:rsid w:val="00D557C9"/>
    <w:rsid w:val="00D55D39"/>
    <w:rsid w:val="00D56338"/>
    <w:rsid w:val="00D56F72"/>
    <w:rsid w:val="00D576A4"/>
    <w:rsid w:val="00D57AD3"/>
    <w:rsid w:val="00D57D25"/>
    <w:rsid w:val="00D603BE"/>
    <w:rsid w:val="00D603DC"/>
    <w:rsid w:val="00D61023"/>
    <w:rsid w:val="00D6146E"/>
    <w:rsid w:val="00D61EDB"/>
    <w:rsid w:val="00D62596"/>
    <w:rsid w:val="00D62D54"/>
    <w:rsid w:val="00D6306F"/>
    <w:rsid w:val="00D632A3"/>
    <w:rsid w:val="00D63519"/>
    <w:rsid w:val="00D636FB"/>
    <w:rsid w:val="00D6385A"/>
    <w:rsid w:val="00D63EB6"/>
    <w:rsid w:val="00D64398"/>
    <w:rsid w:val="00D646DE"/>
    <w:rsid w:val="00D648B8"/>
    <w:rsid w:val="00D64B48"/>
    <w:rsid w:val="00D64D55"/>
    <w:rsid w:val="00D65578"/>
    <w:rsid w:val="00D6680D"/>
    <w:rsid w:val="00D66B89"/>
    <w:rsid w:val="00D677F2"/>
    <w:rsid w:val="00D67E46"/>
    <w:rsid w:val="00D67F3D"/>
    <w:rsid w:val="00D70174"/>
    <w:rsid w:val="00D70460"/>
    <w:rsid w:val="00D705C7"/>
    <w:rsid w:val="00D70A48"/>
    <w:rsid w:val="00D70C7C"/>
    <w:rsid w:val="00D7101E"/>
    <w:rsid w:val="00D711C8"/>
    <w:rsid w:val="00D7164E"/>
    <w:rsid w:val="00D71F2A"/>
    <w:rsid w:val="00D7244F"/>
    <w:rsid w:val="00D72697"/>
    <w:rsid w:val="00D72C6D"/>
    <w:rsid w:val="00D72E21"/>
    <w:rsid w:val="00D73259"/>
    <w:rsid w:val="00D7363B"/>
    <w:rsid w:val="00D73B06"/>
    <w:rsid w:val="00D73B1E"/>
    <w:rsid w:val="00D740F5"/>
    <w:rsid w:val="00D742CB"/>
    <w:rsid w:val="00D74A67"/>
    <w:rsid w:val="00D74C9B"/>
    <w:rsid w:val="00D74F07"/>
    <w:rsid w:val="00D751D3"/>
    <w:rsid w:val="00D7604A"/>
    <w:rsid w:val="00D76286"/>
    <w:rsid w:val="00D762CF"/>
    <w:rsid w:val="00D76377"/>
    <w:rsid w:val="00D76615"/>
    <w:rsid w:val="00D76716"/>
    <w:rsid w:val="00D76C69"/>
    <w:rsid w:val="00D76E05"/>
    <w:rsid w:val="00D76E7B"/>
    <w:rsid w:val="00D777EA"/>
    <w:rsid w:val="00D8055B"/>
    <w:rsid w:val="00D80940"/>
    <w:rsid w:val="00D80BA3"/>
    <w:rsid w:val="00D815C5"/>
    <w:rsid w:val="00D815DB"/>
    <w:rsid w:val="00D81F18"/>
    <w:rsid w:val="00D825A7"/>
    <w:rsid w:val="00D8288B"/>
    <w:rsid w:val="00D82972"/>
    <w:rsid w:val="00D82D3B"/>
    <w:rsid w:val="00D82DBE"/>
    <w:rsid w:val="00D82DDD"/>
    <w:rsid w:val="00D831CC"/>
    <w:rsid w:val="00D8326E"/>
    <w:rsid w:val="00D83EDA"/>
    <w:rsid w:val="00D84268"/>
    <w:rsid w:val="00D846A9"/>
    <w:rsid w:val="00D855CC"/>
    <w:rsid w:val="00D8600D"/>
    <w:rsid w:val="00D86180"/>
    <w:rsid w:val="00D86770"/>
    <w:rsid w:val="00D86849"/>
    <w:rsid w:val="00D86CC3"/>
    <w:rsid w:val="00D86D60"/>
    <w:rsid w:val="00D87021"/>
    <w:rsid w:val="00D879FE"/>
    <w:rsid w:val="00D87AC8"/>
    <w:rsid w:val="00D87AD8"/>
    <w:rsid w:val="00D90272"/>
    <w:rsid w:val="00D9043B"/>
    <w:rsid w:val="00D90B9F"/>
    <w:rsid w:val="00D90DC2"/>
    <w:rsid w:val="00D9103B"/>
    <w:rsid w:val="00D9141E"/>
    <w:rsid w:val="00D91580"/>
    <w:rsid w:val="00D9162B"/>
    <w:rsid w:val="00D92115"/>
    <w:rsid w:val="00D9244C"/>
    <w:rsid w:val="00D931C9"/>
    <w:rsid w:val="00D9368F"/>
    <w:rsid w:val="00D93759"/>
    <w:rsid w:val="00D940E9"/>
    <w:rsid w:val="00D941AE"/>
    <w:rsid w:val="00D94783"/>
    <w:rsid w:val="00D954B2"/>
    <w:rsid w:val="00D954E2"/>
    <w:rsid w:val="00D9551B"/>
    <w:rsid w:val="00D967D3"/>
    <w:rsid w:val="00D96812"/>
    <w:rsid w:val="00D96862"/>
    <w:rsid w:val="00D96AD2"/>
    <w:rsid w:val="00D96EAC"/>
    <w:rsid w:val="00D975D7"/>
    <w:rsid w:val="00D97C56"/>
    <w:rsid w:val="00D97DEF"/>
    <w:rsid w:val="00DA083E"/>
    <w:rsid w:val="00DA0B2C"/>
    <w:rsid w:val="00DA169C"/>
    <w:rsid w:val="00DA17EB"/>
    <w:rsid w:val="00DA2332"/>
    <w:rsid w:val="00DA2680"/>
    <w:rsid w:val="00DA2DF6"/>
    <w:rsid w:val="00DA301E"/>
    <w:rsid w:val="00DA31CE"/>
    <w:rsid w:val="00DA3594"/>
    <w:rsid w:val="00DA3666"/>
    <w:rsid w:val="00DA3B99"/>
    <w:rsid w:val="00DA3EB7"/>
    <w:rsid w:val="00DA447F"/>
    <w:rsid w:val="00DA4B59"/>
    <w:rsid w:val="00DA54B0"/>
    <w:rsid w:val="00DA54C6"/>
    <w:rsid w:val="00DA627F"/>
    <w:rsid w:val="00DA62BA"/>
    <w:rsid w:val="00DA6666"/>
    <w:rsid w:val="00DA767E"/>
    <w:rsid w:val="00DA77A1"/>
    <w:rsid w:val="00DA7BD9"/>
    <w:rsid w:val="00DA7DF2"/>
    <w:rsid w:val="00DB0421"/>
    <w:rsid w:val="00DB0775"/>
    <w:rsid w:val="00DB0E48"/>
    <w:rsid w:val="00DB1599"/>
    <w:rsid w:val="00DB1629"/>
    <w:rsid w:val="00DB1A6A"/>
    <w:rsid w:val="00DB1A81"/>
    <w:rsid w:val="00DB1A91"/>
    <w:rsid w:val="00DB26D7"/>
    <w:rsid w:val="00DB335F"/>
    <w:rsid w:val="00DB3553"/>
    <w:rsid w:val="00DB377B"/>
    <w:rsid w:val="00DB37E2"/>
    <w:rsid w:val="00DB3816"/>
    <w:rsid w:val="00DB42E0"/>
    <w:rsid w:val="00DB4415"/>
    <w:rsid w:val="00DB4597"/>
    <w:rsid w:val="00DB493E"/>
    <w:rsid w:val="00DB4A77"/>
    <w:rsid w:val="00DB4BBA"/>
    <w:rsid w:val="00DB4EB7"/>
    <w:rsid w:val="00DB54BE"/>
    <w:rsid w:val="00DB5831"/>
    <w:rsid w:val="00DB5E22"/>
    <w:rsid w:val="00DB60A2"/>
    <w:rsid w:val="00DB62D9"/>
    <w:rsid w:val="00DB639C"/>
    <w:rsid w:val="00DB6739"/>
    <w:rsid w:val="00DB6E37"/>
    <w:rsid w:val="00DB78EC"/>
    <w:rsid w:val="00DB7C63"/>
    <w:rsid w:val="00DB7FC5"/>
    <w:rsid w:val="00DC018B"/>
    <w:rsid w:val="00DC08A6"/>
    <w:rsid w:val="00DC0A8A"/>
    <w:rsid w:val="00DC0FED"/>
    <w:rsid w:val="00DC1BB1"/>
    <w:rsid w:val="00DC1C6E"/>
    <w:rsid w:val="00DC209E"/>
    <w:rsid w:val="00DC2762"/>
    <w:rsid w:val="00DC2DB3"/>
    <w:rsid w:val="00DC33B1"/>
    <w:rsid w:val="00DC3415"/>
    <w:rsid w:val="00DC3C25"/>
    <w:rsid w:val="00DC3E01"/>
    <w:rsid w:val="00DC4019"/>
    <w:rsid w:val="00DC419D"/>
    <w:rsid w:val="00DC4710"/>
    <w:rsid w:val="00DC4AA4"/>
    <w:rsid w:val="00DC5C5C"/>
    <w:rsid w:val="00DC62FE"/>
    <w:rsid w:val="00DC64B1"/>
    <w:rsid w:val="00DC68D9"/>
    <w:rsid w:val="00DC6931"/>
    <w:rsid w:val="00DC6AD4"/>
    <w:rsid w:val="00DC6AD5"/>
    <w:rsid w:val="00DC72BD"/>
    <w:rsid w:val="00DC7593"/>
    <w:rsid w:val="00DC78DB"/>
    <w:rsid w:val="00DD05D0"/>
    <w:rsid w:val="00DD06FE"/>
    <w:rsid w:val="00DD10FF"/>
    <w:rsid w:val="00DD1407"/>
    <w:rsid w:val="00DD1453"/>
    <w:rsid w:val="00DD19BF"/>
    <w:rsid w:val="00DD1BD3"/>
    <w:rsid w:val="00DD1FC6"/>
    <w:rsid w:val="00DD2032"/>
    <w:rsid w:val="00DD21BB"/>
    <w:rsid w:val="00DD23AC"/>
    <w:rsid w:val="00DD304F"/>
    <w:rsid w:val="00DD356F"/>
    <w:rsid w:val="00DD3632"/>
    <w:rsid w:val="00DD3A3E"/>
    <w:rsid w:val="00DD3E61"/>
    <w:rsid w:val="00DD4002"/>
    <w:rsid w:val="00DD49C8"/>
    <w:rsid w:val="00DD4DEF"/>
    <w:rsid w:val="00DD5065"/>
    <w:rsid w:val="00DD5A18"/>
    <w:rsid w:val="00DD5B1B"/>
    <w:rsid w:val="00DD632A"/>
    <w:rsid w:val="00DD63E3"/>
    <w:rsid w:val="00DD64AE"/>
    <w:rsid w:val="00DD6541"/>
    <w:rsid w:val="00DD6A35"/>
    <w:rsid w:val="00DD76C5"/>
    <w:rsid w:val="00DD78E9"/>
    <w:rsid w:val="00DD79FB"/>
    <w:rsid w:val="00DE0190"/>
    <w:rsid w:val="00DE023A"/>
    <w:rsid w:val="00DE04AE"/>
    <w:rsid w:val="00DE060B"/>
    <w:rsid w:val="00DE06C6"/>
    <w:rsid w:val="00DE08C6"/>
    <w:rsid w:val="00DE0C36"/>
    <w:rsid w:val="00DE10DD"/>
    <w:rsid w:val="00DE13D7"/>
    <w:rsid w:val="00DE1600"/>
    <w:rsid w:val="00DE1683"/>
    <w:rsid w:val="00DE1736"/>
    <w:rsid w:val="00DE1F07"/>
    <w:rsid w:val="00DE2695"/>
    <w:rsid w:val="00DE2729"/>
    <w:rsid w:val="00DE2A65"/>
    <w:rsid w:val="00DE2D32"/>
    <w:rsid w:val="00DE2FA0"/>
    <w:rsid w:val="00DE38AD"/>
    <w:rsid w:val="00DE4176"/>
    <w:rsid w:val="00DE47FB"/>
    <w:rsid w:val="00DE4E7E"/>
    <w:rsid w:val="00DE4FA2"/>
    <w:rsid w:val="00DE524F"/>
    <w:rsid w:val="00DE5457"/>
    <w:rsid w:val="00DE55AB"/>
    <w:rsid w:val="00DE5650"/>
    <w:rsid w:val="00DE5996"/>
    <w:rsid w:val="00DE5E4D"/>
    <w:rsid w:val="00DE61CB"/>
    <w:rsid w:val="00DE68F6"/>
    <w:rsid w:val="00DE6F0B"/>
    <w:rsid w:val="00DE7C0C"/>
    <w:rsid w:val="00DE7C9C"/>
    <w:rsid w:val="00DF008E"/>
    <w:rsid w:val="00DF019C"/>
    <w:rsid w:val="00DF15D2"/>
    <w:rsid w:val="00DF269D"/>
    <w:rsid w:val="00DF26FA"/>
    <w:rsid w:val="00DF30A7"/>
    <w:rsid w:val="00DF3402"/>
    <w:rsid w:val="00DF35B6"/>
    <w:rsid w:val="00DF3902"/>
    <w:rsid w:val="00DF3F1B"/>
    <w:rsid w:val="00DF4DCF"/>
    <w:rsid w:val="00DF507E"/>
    <w:rsid w:val="00DF515E"/>
    <w:rsid w:val="00DF528E"/>
    <w:rsid w:val="00DF5FE3"/>
    <w:rsid w:val="00DF6643"/>
    <w:rsid w:val="00DF68A2"/>
    <w:rsid w:val="00DF6947"/>
    <w:rsid w:val="00DF6E29"/>
    <w:rsid w:val="00DF6EA1"/>
    <w:rsid w:val="00DF727C"/>
    <w:rsid w:val="00DF73FB"/>
    <w:rsid w:val="00DF771E"/>
    <w:rsid w:val="00DF77E4"/>
    <w:rsid w:val="00DF7B22"/>
    <w:rsid w:val="00E00026"/>
    <w:rsid w:val="00E0039D"/>
    <w:rsid w:val="00E00553"/>
    <w:rsid w:val="00E01E07"/>
    <w:rsid w:val="00E01FCC"/>
    <w:rsid w:val="00E02E32"/>
    <w:rsid w:val="00E03137"/>
    <w:rsid w:val="00E0351D"/>
    <w:rsid w:val="00E0365C"/>
    <w:rsid w:val="00E0380D"/>
    <w:rsid w:val="00E0387A"/>
    <w:rsid w:val="00E03A0A"/>
    <w:rsid w:val="00E05A30"/>
    <w:rsid w:val="00E05D89"/>
    <w:rsid w:val="00E05DCA"/>
    <w:rsid w:val="00E05E2E"/>
    <w:rsid w:val="00E05EFE"/>
    <w:rsid w:val="00E0604C"/>
    <w:rsid w:val="00E0609A"/>
    <w:rsid w:val="00E0610F"/>
    <w:rsid w:val="00E0618C"/>
    <w:rsid w:val="00E062BD"/>
    <w:rsid w:val="00E063F8"/>
    <w:rsid w:val="00E06A1B"/>
    <w:rsid w:val="00E06B5F"/>
    <w:rsid w:val="00E071BA"/>
    <w:rsid w:val="00E10138"/>
    <w:rsid w:val="00E101AA"/>
    <w:rsid w:val="00E10667"/>
    <w:rsid w:val="00E10B77"/>
    <w:rsid w:val="00E10C8B"/>
    <w:rsid w:val="00E11096"/>
    <w:rsid w:val="00E11189"/>
    <w:rsid w:val="00E1163E"/>
    <w:rsid w:val="00E11B86"/>
    <w:rsid w:val="00E12153"/>
    <w:rsid w:val="00E122E2"/>
    <w:rsid w:val="00E12DC8"/>
    <w:rsid w:val="00E12ECA"/>
    <w:rsid w:val="00E130AC"/>
    <w:rsid w:val="00E13BAF"/>
    <w:rsid w:val="00E1501F"/>
    <w:rsid w:val="00E1514F"/>
    <w:rsid w:val="00E15477"/>
    <w:rsid w:val="00E16023"/>
    <w:rsid w:val="00E162DC"/>
    <w:rsid w:val="00E16389"/>
    <w:rsid w:val="00E166B1"/>
    <w:rsid w:val="00E167E9"/>
    <w:rsid w:val="00E16BB2"/>
    <w:rsid w:val="00E16F60"/>
    <w:rsid w:val="00E17058"/>
    <w:rsid w:val="00E171E3"/>
    <w:rsid w:val="00E17F71"/>
    <w:rsid w:val="00E2000D"/>
    <w:rsid w:val="00E20AF8"/>
    <w:rsid w:val="00E2117D"/>
    <w:rsid w:val="00E211E9"/>
    <w:rsid w:val="00E213E3"/>
    <w:rsid w:val="00E2147D"/>
    <w:rsid w:val="00E216EF"/>
    <w:rsid w:val="00E2187A"/>
    <w:rsid w:val="00E21CA5"/>
    <w:rsid w:val="00E21F23"/>
    <w:rsid w:val="00E21F65"/>
    <w:rsid w:val="00E222A1"/>
    <w:rsid w:val="00E222FA"/>
    <w:rsid w:val="00E22611"/>
    <w:rsid w:val="00E226E9"/>
    <w:rsid w:val="00E22C1D"/>
    <w:rsid w:val="00E22F05"/>
    <w:rsid w:val="00E2349D"/>
    <w:rsid w:val="00E23A4A"/>
    <w:rsid w:val="00E23B78"/>
    <w:rsid w:val="00E23D6C"/>
    <w:rsid w:val="00E23FA7"/>
    <w:rsid w:val="00E25720"/>
    <w:rsid w:val="00E26165"/>
    <w:rsid w:val="00E26569"/>
    <w:rsid w:val="00E2677C"/>
    <w:rsid w:val="00E26DA0"/>
    <w:rsid w:val="00E26EEE"/>
    <w:rsid w:val="00E26F4C"/>
    <w:rsid w:val="00E27DC9"/>
    <w:rsid w:val="00E30160"/>
    <w:rsid w:val="00E301A1"/>
    <w:rsid w:val="00E30299"/>
    <w:rsid w:val="00E3061A"/>
    <w:rsid w:val="00E307C2"/>
    <w:rsid w:val="00E3093E"/>
    <w:rsid w:val="00E30D52"/>
    <w:rsid w:val="00E30D5B"/>
    <w:rsid w:val="00E30D6A"/>
    <w:rsid w:val="00E317B3"/>
    <w:rsid w:val="00E31830"/>
    <w:rsid w:val="00E31ADC"/>
    <w:rsid w:val="00E31F26"/>
    <w:rsid w:val="00E32521"/>
    <w:rsid w:val="00E32535"/>
    <w:rsid w:val="00E32685"/>
    <w:rsid w:val="00E3272F"/>
    <w:rsid w:val="00E34303"/>
    <w:rsid w:val="00E34CDA"/>
    <w:rsid w:val="00E35AC2"/>
    <w:rsid w:val="00E35B8B"/>
    <w:rsid w:val="00E35CC6"/>
    <w:rsid w:val="00E361CA"/>
    <w:rsid w:val="00E362FD"/>
    <w:rsid w:val="00E3637C"/>
    <w:rsid w:val="00E36560"/>
    <w:rsid w:val="00E36695"/>
    <w:rsid w:val="00E36812"/>
    <w:rsid w:val="00E36EAA"/>
    <w:rsid w:val="00E37563"/>
    <w:rsid w:val="00E375BA"/>
    <w:rsid w:val="00E378CE"/>
    <w:rsid w:val="00E40014"/>
    <w:rsid w:val="00E40338"/>
    <w:rsid w:val="00E40ABB"/>
    <w:rsid w:val="00E40E6C"/>
    <w:rsid w:val="00E41004"/>
    <w:rsid w:val="00E41475"/>
    <w:rsid w:val="00E41C53"/>
    <w:rsid w:val="00E41F01"/>
    <w:rsid w:val="00E420CF"/>
    <w:rsid w:val="00E423D0"/>
    <w:rsid w:val="00E42513"/>
    <w:rsid w:val="00E425DC"/>
    <w:rsid w:val="00E42EBD"/>
    <w:rsid w:val="00E449C5"/>
    <w:rsid w:val="00E450BE"/>
    <w:rsid w:val="00E4551B"/>
    <w:rsid w:val="00E45EA8"/>
    <w:rsid w:val="00E462F8"/>
    <w:rsid w:val="00E4667C"/>
    <w:rsid w:val="00E466A8"/>
    <w:rsid w:val="00E46AB8"/>
    <w:rsid w:val="00E475DF"/>
    <w:rsid w:val="00E5016D"/>
    <w:rsid w:val="00E50537"/>
    <w:rsid w:val="00E50980"/>
    <w:rsid w:val="00E50CAF"/>
    <w:rsid w:val="00E51F3A"/>
    <w:rsid w:val="00E526C8"/>
    <w:rsid w:val="00E527C7"/>
    <w:rsid w:val="00E5360E"/>
    <w:rsid w:val="00E5361F"/>
    <w:rsid w:val="00E53720"/>
    <w:rsid w:val="00E53E6B"/>
    <w:rsid w:val="00E53F93"/>
    <w:rsid w:val="00E54413"/>
    <w:rsid w:val="00E54A60"/>
    <w:rsid w:val="00E54E9A"/>
    <w:rsid w:val="00E54EA1"/>
    <w:rsid w:val="00E55154"/>
    <w:rsid w:val="00E5541E"/>
    <w:rsid w:val="00E55AF1"/>
    <w:rsid w:val="00E55F35"/>
    <w:rsid w:val="00E55F96"/>
    <w:rsid w:val="00E56A42"/>
    <w:rsid w:val="00E56A78"/>
    <w:rsid w:val="00E56CB4"/>
    <w:rsid w:val="00E56D4E"/>
    <w:rsid w:val="00E56DE8"/>
    <w:rsid w:val="00E56DF1"/>
    <w:rsid w:val="00E578FC"/>
    <w:rsid w:val="00E605A6"/>
    <w:rsid w:val="00E60C31"/>
    <w:rsid w:val="00E61E31"/>
    <w:rsid w:val="00E61F49"/>
    <w:rsid w:val="00E6256F"/>
    <w:rsid w:val="00E63182"/>
    <w:rsid w:val="00E63B8E"/>
    <w:rsid w:val="00E63CB4"/>
    <w:rsid w:val="00E63FAE"/>
    <w:rsid w:val="00E64416"/>
    <w:rsid w:val="00E64442"/>
    <w:rsid w:val="00E65475"/>
    <w:rsid w:val="00E65597"/>
    <w:rsid w:val="00E658C0"/>
    <w:rsid w:val="00E65DCB"/>
    <w:rsid w:val="00E66405"/>
    <w:rsid w:val="00E66A06"/>
    <w:rsid w:val="00E6748E"/>
    <w:rsid w:val="00E6769C"/>
    <w:rsid w:val="00E70049"/>
    <w:rsid w:val="00E7007A"/>
    <w:rsid w:val="00E70380"/>
    <w:rsid w:val="00E704D4"/>
    <w:rsid w:val="00E70722"/>
    <w:rsid w:val="00E70855"/>
    <w:rsid w:val="00E70CC2"/>
    <w:rsid w:val="00E71158"/>
    <w:rsid w:val="00E712CC"/>
    <w:rsid w:val="00E715A8"/>
    <w:rsid w:val="00E724D6"/>
    <w:rsid w:val="00E72FA2"/>
    <w:rsid w:val="00E730D8"/>
    <w:rsid w:val="00E731FC"/>
    <w:rsid w:val="00E733DD"/>
    <w:rsid w:val="00E733FE"/>
    <w:rsid w:val="00E73812"/>
    <w:rsid w:val="00E7409C"/>
    <w:rsid w:val="00E7438C"/>
    <w:rsid w:val="00E743A0"/>
    <w:rsid w:val="00E74FB4"/>
    <w:rsid w:val="00E7539F"/>
    <w:rsid w:val="00E75586"/>
    <w:rsid w:val="00E75737"/>
    <w:rsid w:val="00E75985"/>
    <w:rsid w:val="00E75F08"/>
    <w:rsid w:val="00E7656A"/>
    <w:rsid w:val="00E76E39"/>
    <w:rsid w:val="00E77092"/>
    <w:rsid w:val="00E77CEA"/>
    <w:rsid w:val="00E77E2E"/>
    <w:rsid w:val="00E80500"/>
    <w:rsid w:val="00E80AA4"/>
    <w:rsid w:val="00E813ED"/>
    <w:rsid w:val="00E83286"/>
    <w:rsid w:val="00E8371F"/>
    <w:rsid w:val="00E8448A"/>
    <w:rsid w:val="00E85839"/>
    <w:rsid w:val="00E85EF1"/>
    <w:rsid w:val="00E863A0"/>
    <w:rsid w:val="00E868DD"/>
    <w:rsid w:val="00E86DBB"/>
    <w:rsid w:val="00E86EE6"/>
    <w:rsid w:val="00E87385"/>
    <w:rsid w:val="00E87A4A"/>
    <w:rsid w:val="00E87F7A"/>
    <w:rsid w:val="00E905E8"/>
    <w:rsid w:val="00E90B4F"/>
    <w:rsid w:val="00E90E20"/>
    <w:rsid w:val="00E90E80"/>
    <w:rsid w:val="00E9199D"/>
    <w:rsid w:val="00E91B3B"/>
    <w:rsid w:val="00E91D81"/>
    <w:rsid w:val="00E92D95"/>
    <w:rsid w:val="00E93168"/>
    <w:rsid w:val="00E93571"/>
    <w:rsid w:val="00E935B1"/>
    <w:rsid w:val="00E936A7"/>
    <w:rsid w:val="00E9397C"/>
    <w:rsid w:val="00E93A51"/>
    <w:rsid w:val="00E93A6D"/>
    <w:rsid w:val="00E94471"/>
    <w:rsid w:val="00E945B0"/>
    <w:rsid w:val="00E952DB"/>
    <w:rsid w:val="00E95A7E"/>
    <w:rsid w:val="00E95D9C"/>
    <w:rsid w:val="00E96710"/>
    <w:rsid w:val="00E96805"/>
    <w:rsid w:val="00E97185"/>
    <w:rsid w:val="00E97248"/>
    <w:rsid w:val="00E9736E"/>
    <w:rsid w:val="00E97801"/>
    <w:rsid w:val="00EA02B9"/>
    <w:rsid w:val="00EA0577"/>
    <w:rsid w:val="00EA0778"/>
    <w:rsid w:val="00EA0FC3"/>
    <w:rsid w:val="00EA1272"/>
    <w:rsid w:val="00EA1716"/>
    <w:rsid w:val="00EA192E"/>
    <w:rsid w:val="00EA1CA1"/>
    <w:rsid w:val="00EA1D8A"/>
    <w:rsid w:val="00EA23C3"/>
    <w:rsid w:val="00EA34D3"/>
    <w:rsid w:val="00EA361C"/>
    <w:rsid w:val="00EA36D0"/>
    <w:rsid w:val="00EA373D"/>
    <w:rsid w:val="00EA383C"/>
    <w:rsid w:val="00EA387D"/>
    <w:rsid w:val="00EA38FC"/>
    <w:rsid w:val="00EA39B6"/>
    <w:rsid w:val="00EA3F0C"/>
    <w:rsid w:val="00EA4C54"/>
    <w:rsid w:val="00EA4EAB"/>
    <w:rsid w:val="00EA64A0"/>
    <w:rsid w:val="00EA6529"/>
    <w:rsid w:val="00EA6BFE"/>
    <w:rsid w:val="00EA7BEF"/>
    <w:rsid w:val="00EB0254"/>
    <w:rsid w:val="00EB05F9"/>
    <w:rsid w:val="00EB087D"/>
    <w:rsid w:val="00EB0B90"/>
    <w:rsid w:val="00EB0BA7"/>
    <w:rsid w:val="00EB0DA1"/>
    <w:rsid w:val="00EB117E"/>
    <w:rsid w:val="00EB12AD"/>
    <w:rsid w:val="00EB1603"/>
    <w:rsid w:val="00EB1B37"/>
    <w:rsid w:val="00EB1DC2"/>
    <w:rsid w:val="00EB203F"/>
    <w:rsid w:val="00EB2284"/>
    <w:rsid w:val="00EB2C51"/>
    <w:rsid w:val="00EB2E18"/>
    <w:rsid w:val="00EB33D2"/>
    <w:rsid w:val="00EB352D"/>
    <w:rsid w:val="00EB3627"/>
    <w:rsid w:val="00EB4507"/>
    <w:rsid w:val="00EB4A05"/>
    <w:rsid w:val="00EB4C53"/>
    <w:rsid w:val="00EB5096"/>
    <w:rsid w:val="00EB5108"/>
    <w:rsid w:val="00EB535A"/>
    <w:rsid w:val="00EB6342"/>
    <w:rsid w:val="00EB6FB3"/>
    <w:rsid w:val="00EB749D"/>
    <w:rsid w:val="00EB7940"/>
    <w:rsid w:val="00EC010A"/>
    <w:rsid w:val="00EC03C1"/>
    <w:rsid w:val="00EC0982"/>
    <w:rsid w:val="00EC0F21"/>
    <w:rsid w:val="00EC14DC"/>
    <w:rsid w:val="00EC1575"/>
    <w:rsid w:val="00EC1579"/>
    <w:rsid w:val="00EC1796"/>
    <w:rsid w:val="00EC1BE1"/>
    <w:rsid w:val="00EC1E4D"/>
    <w:rsid w:val="00EC2CFC"/>
    <w:rsid w:val="00EC32E2"/>
    <w:rsid w:val="00EC34B8"/>
    <w:rsid w:val="00EC35B2"/>
    <w:rsid w:val="00EC38BF"/>
    <w:rsid w:val="00EC3C34"/>
    <w:rsid w:val="00EC40BD"/>
    <w:rsid w:val="00EC40F8"/>
    <w:rsid w:val="00EC432D"/>
    <w:rsid w:val="00EC43AF"/>
    <w:rsid w:val="00EC4576"/>
    <w:rsid w:val="00EC475E"/>
    <w:rsid w:val="00EC4ADE"/>
    <w:rsid w:val="00EC4FBD"/>
    <w:rsid w:val="00EC52B9"/>
    <w:rsid w:val="00EC5AC9"/>
    <w:rsid w:val="00EC5DDC"/>
    <w:rsid w:val="00EC6F43"/>
    <w:rsid w:val="00EC720C"/>
    <w:rsid w:val="00EC751C"/>
    <w:rsid w:val="00EC76A4"/>
    <w:rsid w:val="00EC77A5"/>
    <w:rsid w:val="00ED0104"/>
    <w:rsid w:val="00ED0976"/>
    <w:rsid w:val="00ED0BA7"/>
    <w:rsid w:val="00ED1147"/>
    <w:rsid w:val="00ED1391"/>
    <w:rsid w:val="00ED1469"/>
    <w:rsid w:val="00ED163E"/>
    <w:rsid w:val="00ED1A79"/>
    <w:rsid w:val="00ED25D6"/>
    <w:rsid w:val="00ED27BD"/>
    <w:rsid w:val="00ED3273"/>
    <w:rsid w:val="00ED3481"/>
    <w:rsid w:val="00ED352C"/>
    <w:rsid w:val="00ED4233"/>
    <w:rsid w:val="00ED42E9"/>
    <w:rsid w:val="00ED48C4"/>
    <w:rsid w:val="00ED4E72"/>
    <w:rsid w:val="00ED5319"/>
    <w:rsid w:val="00ED536D"/>
    <w:rsid w:val="00ED5F7B"/>
    <w:rsid w:val="00ED626B"/>
    <w:rsid w:val="00ED6EBD"/>
    <w:rsid w:val="00ED765C"/>
    <w:rsid w:val="00ED7A8D"/>
    <w:rsid w:val="00ED7F23"/>
    <w:rsid w:val="00EE0438"/>
    <w:rsid w:val="00EE090E"/>
    <w:rsid w:val="00EE09C8"/>
    <w:rsid w:val="00EE0E4C"/>
    <w:rsid w:val="00EE1055"/>
    <w:rsid w:val="00EE1286"/>
    <w:rsid w:val="00EE1657"/>
    <w:rsid w:val="00EE1D45"/>
    <w:rsid w:val="00EE1ECE"/>
    <w:rsid w:val="00EE22C1"/>
    <w:rsid w:val="00EE28AC"/>
    <w:rsid w:val="00EE2D04"/>
    <w:rsid w:val="00EE3336"/>
    <w:rsid w:val="00EE3F76"/>
    <w:rsid w:val="00EE4148"/>
    <w:rsid w:val="00EE4597"/>
    <w:rsid w:val="00EE4A39"/>
    <w:rsid w:val="00EE4C48"/>
    <w:rsid w:val="00EE4C55"/>
    <w:rsid w:val="00EE538B"/>
    <w:rsid w:val="00EE572B"/>
    <w:rsid w:val="00EE5D41"/>
    <w:rsid w:val="00EE5E96"/>
    <w:rsid w:val="00EE652F"/>
    <w:rsid w:val="00EE6DA0"/>
    <w:rsid w:val="00EE6DB8"/>
    <w:rsid w:val="00EE6DEB"/>
    <w:rsid w:val="00EE782A"/>
    <w:rsid w:val="00EE7870"/>
    <w:rsid w:val="00EE7F93"/>
    <w:rsid w:val="00EF00DA"/>
    <w:rsid w:val="00EF0197"/>
    <w:rsid w:val="00EF028E"/>
    <w:rsid w:val="00EF0351"/>
    <w:rsid w:val="00EF0429"/>
    <w:rsid w:val="00EF12EB"/>
    <w:rsid w:val="00EF15CB"/>
    <w:rsid w:val="00EF1A59"/>
    <w:rsid w:val="00EF1ED1"/>
    <w:rsid w:val="00EF29F6"/>
    <w:rsid w:val="00EF2CCB"/>
    <w:rsid w:val="00EF31A6"/>
    <w:rsid w:val="00EF3209"/>
    <w:rsid w:val="00EF40A7"/>
    <w:rsid w:val="00EF4A1C"/>
    <w:rsid w:val="00EF4AEE"/>
    <w:rsid w:val="00EF51DA"/>
    <w:rsid w:val="00EF5B87"/>
    <w:rsid w:val="00EF61B7"/>
    <w:rsid w:val="00EF6BAF"/>
    <w:rsid w:val="00EF7594"/>
    <w:rsid w:val="00EF76DB"/>
    <w:rsid w:val="00EF7E9B"/>
    <w:rsid w:val="00EF7EDD"/>
    <w:rsid w:val="00F0004B"/>
    <w:rsid w:val="00F00ABB"/>
    <w:rsid w:val="00F00C8D"/>
    <w:rsid w:val="00F00F94"/>
    <w:rsid w:val="00F020D7"/>
    <w:rsid w:val="00F020F9"/>
    <w:rsid w:val="00F022E3"/>
    <w:rsid w:val="00F022F1"/>
    <w:rsid w:val="00F02843"/>
    <w:rsid w:val="00F029C7"/>
    <w:rsid w:val="00F02B8A"/>
    <w:rsid w:val="00F03739"/>
    <w:rsid w:val="00F03807"/>
    <w:rsid w:val="00F03D95"/>
    <w:rsid w:val="00F044AF"/>
    <w:rsid w:val="00F04BC9"/>
    <w:rsid w:val="00F05152"/>
    <w:rsid w:val="00F053F2"/>
    <w:rsid w:val="00F05A82"/>
    <w:rsid w:val="00F05F6B"/>
    <w:rsid w:val="00F06B62"/>
    <w:rsid w:val="00F06B86"/>
    <w:rsid w:val="00F06F83"/>
    <w:rsid w:val="00F07206"/>
    <w:rsid w:val="00F07C56"/>
    <w:rsid w:val="00F1003C"/>
    <w:rsid w:val="00F101A0"/>
    <w:rsid w:val="00F10492"/>
    <w:rsid w:val="00F108BC"/>
    <w:rsid w:val="00F11092"/>
    <w:rsid w:val="00F110E1"/>
    <w:rsid w:val="00F1189D"/>
    <w:rsid w:val="00F11C7C"/>
    <w:rsid w:val="00F11FD8"/>
    <w:rsid w:val="00F11FDE"/>
    <w:rsid w:val="00F12C54"/>
    <w:rsid w:val="00F13010"/>
    <w:rsid w:val="00F1307F"/>
    <w:rsid w:val="00F1313A"/>
    <w:rsid w:val="00F131F3"/>
    <w:rsid w:val="00F13264"/>
    <w:rsid w:val="00F13429"/>
    <w:rsid w:val="00F1489B"/>
    <w:rsid w:val="00F14C1D"/>
    <w:rsid w:val="00F15031"/>
    <w:rsid w:val="00F15092"/>
    <w:rsid w:val="00F1580D"/>
    <w:rsid w:val="00F15AE2"/>
    <w:rsid w:val="00F15C68"/>
    <w:rsid w:val="00F15DE0"/>
    <w:rsid w:val="00F16652"/>
    <w:rsid w:val="00F16B2A"/>
    <w:rsid w:val="00F17097"/>
    <w:rsid w:val="00F17523"/>
    <w:rsid w:val="00F17743"/>
    <w:rsid w:val="00F17A60"/>
    <w:rsid w:val="00F20019"/>
    <w:rsid w:val="00F20267"/>
    <w:rsid w:val="00F20875"/>
    <w:rsid w:val="00F209A2"/>
    <w:rsid w:val="00F21038"/>
    <w:rsid w:val="00F22697"/>
    <w:rsid w:val="00F22C81"/>
    <w:rsid w:val="00F2351B"/>
    <w:rsid w:val="00F23D64"/>
    <w:rsid w:val="00F24B69"/>
    <w:rsid w:val="00F24F1C"/>
    <w:rsid w:val="00F2557B"/>
    <w:rsid w:val="00F25610"/>
    <w:rsid w:val="00F25C08"/>
    <w:rsid w:val="00F25E59"/>
    <w:rsid w:val="00F261DD"/>
    <w:rsid w:val="00F266A4"/>
    <w:rsid w:val="00F270E8"/>
    <w:rsid w:val="00F2716C"/>
    <w:rsid w:val="00F271C0"/>
    <w:rsid w:val="00F27A07"/>
    <w:rsid w:val="00F30AD1"/>
    <w:rsid w:val="00F30BE0"/>
    <w:rsid w:val="00F30CA8"/>
    <w:rsid w:val="00F3118C"/>
    <w:rsid w:val="00F314EF"/>
    <w:rsid w:val="00F325A6"/>
    <w:rsid w:val="00F326D4"/>
    <w:rsid w:val="00F327E8"/>
    <w:rsid w:val="00F329CD"/>
    <w:rsid w:val="00F329F6"/>
    <w:rsid w:val="00F32A5D"/>
    <w:rsid w:val="00F333C4"/>
    <w:rsid w:val="00F3343A"/>
    <w:rsid w:val="00F33498"/>
    <w:rsid w:val="00F335DB"/>
    <w:rsid w:val="00F33B37"/>
    <w:rsid w:val="00F33DA6"/>
    <w:rsid w:val="00F3482C"/>
    <w:rsid w:val="00F34B0C"/>
    <w:rsid w:val="00F352E8"/>
    <w:rsid w:val="00F35348"/>
    <w:rsid w:val="00F35ED9"/>
    <w:rsid w:val="00F3636B"/>
    <w:rsid w:val="00F36575"/>
    <w:rsid w:val="00F36D96"/>
    <w:rsid w:val="00F36EBE"/>
    <w:rsid w:val="00F36F27"/>
    <w:rsid w:val="00F37BE8"/>
    <w:rsid w:val="00F37C96"/>
    <w:rsid w:val="00F37E4F"/>
    <w:rsid w:val="00F4046C"/>
    <w:rsid w:val="00F408E1"/>
    <w:rsid w:val="00F4104C"/>
    <w:rsid w:val="00F41105"/>
    <w:rsid w:val="00F4117E"/>
    <w:rsid w:val="00F41318"/>
    <w:rsid w:val="00F41912"/>
    <w:rsid w:val="00F420DF"/>
    <w:rsid w:val="00F420E1"/>
    <w:rsid w:val="00F422EF"/>
    <w:rsid w:val="00F42B34"/>
    <w:rsid w:val="00F42C0B"/>
    <w:rsid w:val="00F42D5A"/>
    <w:rsid w:val="00F42D71"/>
    <w:rsid w:val="00F42F01"/>
    <w:rsid w:val="00F43B0C"/>
    <w:rsid w:val="00F43B2B"/>
    <w:rsid w:val="00F44BA0"/>
    <w:rsid w:val="00F451C8"/>
    <w:rsid w:val="00F453C4"/>
    <w:rsid w:val="00F456AE"/>
    <w:rsid w:val="00F459F4"/>
    <w:rsid w:val="00F46757"/>
    <w:rsid w:val="00F46E37"/>
    <w:rsid w:val="00F475FF"/>
    <w:rsid w:val="00F47665"/>
    <w:rsid w:val="00F477BA"/>
    <w:rsid w:val="00F4782D"/>
    <w:rsid w:val="00F47955"/>
    <w:rsid w:val="00F503C7"/>
    <w:rsid w:val="00F50490"/>
    <w:rsid w:val="00F507AB"/>
    <w:rsid w:val="00F50C4E"/>
    <w:rsid w:val="00F50F74"/>
    <w:rsid w:val="00F51A8D"/>
    <w:rsid w:val="00F51F20"/>
    <w:rsid w:val="00F52652"/>
    <w:rsid w:val="00F52943"/>
    <w:rsid w:val="00F52BAF"/>
    <w:rsid w:val="00F52CD2"/>
    <w:rsid w:val="00F52DC5"/>
    <w:rsid w:val="00F53156"/>
    <w:rsid w:val="00F53329"/>
    <w:rsid w:val="00F54241"/>
    <w:rsid w:val="00F54460"/>
    <w:rsid w:val="00F54837"/>
    <w:rsid w:val="00F54DD1"/>
    <w:rsid w:val="00F55E4D"/>
    <w:rsid w:val="00F562FB"/>
    <w:rsid w:val="00F56904"/>
    <w:rsid w:val="00F5703F"/>
    <w:rsid w:val="00F5714D"/>
    <w:rsid w:val="00F571F6"/>
    <w:rsid w:val="00F57268"/>
    <w:rsid w:val="00F57995"/>
    <w:rsid w:val="00F57A10"/>
    <w:rsid w:val="00F57ACA"/>
    <w:rsid w:val="00F57CE9"/>
    <w:rsid w:val="00F6034B"/>
    <w:rsid w:val="00F603D0"/>
    <w:rsid w:val="00F627C9"/>
    <w:rsid w:val="00F62C90"/>
    <w:rsid w:val="00F62D40"/>
    <w:rsid w:val="00F631FA"/>
    <w:rsid w:val="00F639C8"/>
    <w:rsid w:val="00F63D8A"/>
    <w:rsid w:val="00F640FE"/>
    <w:rsid w:val="00F642F9"/>
    <w:rsid w:val="00F64944"/>
    <w:rsid w:val="00F64E02"/>
    <w:rsid w:val="00F64E37"/>
    <w:rsid w:val="00F64F4E"/>
    <w:rsid w:val="00F651C0"/>
    <w:rsid w:val="00F656D4"/>
    <w:rsid w:val="00F65728"/>
    <w:rsid w:val="00F65B1F"/>
    <w:rsid w:val="00F65BD5"/>
    <w:rsid w:val="00F65D12"/>
    <w:rsid w:val="00F6634E"/>
    <w:rsid w:val="00F66FC9"/>
    <w:rsid w:val="00F672D2"/>
    <w:rsid w:val="00F67770"/>
    <w:rsid w:val="00F677BD"/>
    <w:rsid w:val="00F702D1"/>
    <w:rsid w:val="00F70BE8"/>
    <w:rsid w:val="00F70C3A"/>
    <w:rsid w:val="00F70DDA"/>
    <w:rsid w:val="00F715C1"/>
    <w:rsid w:val="00F71CFB"/>
    <w:rsid w:val="00F721DB"/>
    <w:rsid w:val="00F72371"/>
    <w:rsid w:val="00F728CB"/>
    <w:rsid w:val="00F733CB"/>
    <w:rsid w:val="00F734C3"/>
    <w:rsid w:val="00F73AAE"/>
    <w:rsid w:val="00F73FA1"/>
    <w:rsid w:val="00F743D0"/>
    <w:rsid w:val="00F744F6"/>
    <w:rsid w:val="00F74BF8"/>
    <w:rsid w:val="00F74F47"/>
    <w:rsid w:val="00F75005"/>
    <w:rsid w:val="00F752BD"/>
    <w:rsid w:val="00F75A5F"/>
    <w:rsid w:val="00F75CE5"/>
    <w:rsid w:val="00F75F1A"/>
    <w:rsid w:val="00F76A7E"/>
    <w:rsid w:val="00F7772E"/>
    <w:rsid w:val="00F777EB"/>
    <w:rsid w:val="00F80720"/>
    <w:rsid w:val="00F80925"/>
    <w:rsid w:val="00F80B93"/>
    <w:rsid w:val="00F80BEC"/>
    <w:rsid w:val="00F8172F"/>
    <w:rsid w:val="00F82ED0"/>
    <w:rsid w:val="00F83132"/>
    <w:rsid w:val="00F83181"/>
    <w:rsid w:val="00F83259"/>
    <w:rsid w:val="00F835FF"/>
    <w:rsid w:val="00F8360D"/>
    <w:rsid w:val="00F83773"/>
    <w:rsid w:val="00F83CB5"/>
    <w:rsid w:val="00F8438D"/>
    <w:rsid w:val="00F846EF"/>
    <w:rsid w:val="00F84EED"/>
    <w:rsid w:val="00F85879"/>
    <w:rsid w:val="00F85BE6"/>
    <w:rsid w:val="00F85E6A"/>
    <w:rsid w:val="00F861C3"/>
    <w:rsid w:val="00F8682A"/>
    <w:rsid w:val="00F8695B"/>
    <w:rsid w:val="00F8697D"/>
    <w:rsid w:val="00F87389"/>
    <w:rsid w:val="00F87D08"/>
    <w:rsid w:val="00F900BB"/>
    <w:rsid w:val="00F900DE"/>
    <w:rsid w:val="00F904D6"/>
    <w:rsid w:val="00F910F6"/>
    <w:rsid w:val="00F919D3"/>
    <w:rsid w:val="00F92BD5"/>
    <w:rsid w:val="00F92F44"/>
    <w:rsid w:val="00F92FE5"/>
    <w:rsid w:val="00F93310"/>
    <w:rsid w:val="00F93415"/>
    <w:rsid w:val="00F93D70"/>
    <w:rsid w:val="00F9403A"/>
    <w:rsid w:val="00F9410A"/>
    <w:rsid w:val="00F94C08"/>
    <w:rsid w:val="00F95770"/>
    <w:rsid w:val="00F960F7"/>
    <w:rsid w:val="00F96934"/>
    <w:rsid w:val="00F975D0"/>
    <w:rsid w:val="00F9761E"/>
    <w:rsid w:val="00F9765A"/>
    <w:rsid w:val="00F97B2E"/>
    <w:rsid w:val="00FA04F8"/>
    <w:rsid w:val="00FA054B"/>
    <w:rsid w:val="00FA0C77"/>
    <w:rsid w:val="00FA114D"/>
    <w:rsid w:val="00FA153A"/>
    <w:rsid w:val="00FA1D30"/>
    <w:rsid w:val="00FA1DCD"/>
    <w:rsid w:val="00FA22BB"/>
    <w:rsid w:val="00FA2A35"/>
    <w:rsid w:val="00FA2A41"/>
    <w:rsid w:val="00FA3550"/>
    <w:rsid w:val="00FA4356"/>
    <w:rsid w:val="00FA4369"/>
    <w:rsid w:val="00FA4549"/>
    <w:rsid w:val="00FA4842"/>
    <w:rsid w:val="00FA48F9"/>
    <w:rsid w:val="00FA49F5"/>
    <w:rsid w:val="00FA5174"/>
    <w:rsid w:val="00FA532D"/>
    <w:rsid w:val="00FA53F1"/>
    <w:rsid w:val="00FA5A2D"/>
    <w:rsid w:val="00FA640D"/>
    <w:rsid w:val="00FA676B"/>
    <w:rsid w:val="00FA6E94"/>
    <w:rsid w:val="00FA72AD"/>
    <w:rsid w:val="00FA79BF"/>
    <w:rsid w:val="00FA7AFC"/>
    <w:rsid w:val="00FB0566"/>
    <w:rsid w:val="00FB05C2"/>
    <w:rsid w:val="00FB14D4"/>
    <w:rsid w:val="00FB1635"/>
    <w:rsid w:val="00FB1ADC"/>
    <w:rsid w:val="00FB1D36"/>
    <w:rsid w:val="00FB251A"/>
    <w:rsid w:val="00FB35AB"/>
    <w:rsid w:val="00FB37B1"/>
    <w:rsid w:val="00FB3977"/>
    <w:rsid w:val="00FB3CD1"/>
    <w:rsid w:val="00FB3F28"/>
    <w:rsid w:val="00FB411C"/>
    <w:rsid w:val="00FB4190"/>
    <w:rsid w:val="00FB41FF"/>
    <w:rsid w:val="00FB45A0"/>
    <w:rsid w:val="00FB473B"/>
    <w:rsid w:val="00FB479B"/>
    <w:rsid w:val="00FB4A09"/>
    <w:rsid w:val="00FB4B80"/>
    <w:rsid w:val="00FB53CE"/>
    <w:rsid w:val="00FB5641"/>
    <w:rsid w:val="00FB5E54"/>
    <w:rsid w:val="00FB5EB4"/>
    <w:rsid w:val="00FB6E9A"/>
    <w:rsid w:val="00FB6FC1"/>
    <w:rsid w:val="00FB72F3"/>
    <w:rsid w:val="00FB7319"/>
    <w:rsid w:val="00FB74FA"/>
    <w:rsid w:val="00FB7881"/>
    <w:rsid w:val="00FB7B06"/>
    <w:rsid w:val="00FC01DB"/>
    <w:rsid w:val="00FC07E5"/>
    <w:rsid w:val="00FC0D6F"/>
    <w:rsid w:val="00FC0FDA"/>
    <w:rsid w:val="00FC1C7E"/>
    <w:rsid w:val="00FC1DFC"/>
    <w:rsid w:val="00FC240D"/>
    <w:rsid w:val="00FC2731"/>
    <w:rsid w:val="00FC2A98"/>
    <w:rsid w:val="00FC2AED"/>
    <w:rsid w:val="00FC41CB"/>
    <w:rsid w:val="00FC47BB"/>
    <w:rsid w:val="00FC515D"/>
    <w:rsid w:val="00FC6280"/>
    <w:rsid w:val="00FC6986"/>
    <w:rsid w:val="00FD04AD"/>
    <w:rsid w:val="00FD17A4"/>
    <w:rsid w:val="00FD1B96"/>
    <w:rsid w:val="00FD22D7"/>
    <w:rsid w:val="00FD287A"/>
    <w:rsid w:val="00FD2CDA"/>
    <w:rsid w:val="00FD43EB"/>
    <w:rsid w:val="00FD46E4"/>
    <w:rsid w:val="00FD4CD4"/>
    <w:rsid w:val="00FD4D82"/>
    <w:rsid w:val="00FD5289"/>
    <w:rsid w:val="00FD54F7"/>
    <w:rsid w:val="00FD55E3"/>
    <w:rsid w:val="00FD5A94"/>
    <w:rsid w:val="00FD6FFB"/>
    <w:rsid w:val="00FD719A"/>
    <w:rsid w:val="00FD7F00"/>
    <w:rsid w:val="00FE0472"/>
    <w:rsid w:val="00FE053C"/>
    <w:rsid w:val="00FE0973"/>
    <w:rsid w:val="00FE0A2D"/>
    <w:rsid w:val="00FE0A5E"/>
    <w:rsid w:val="00FE1289"/>
    <w:rsid w:val="00FE183D"/>
    <w:rsid w:val="00FE190A"/>
    <w:rsid w:val="00FE1ACE"/>
    <w:rsid w:val="00FE1B34"/>
    <w:rsid w:val="00FE2692"/>
    <w:rsid w:val="00FE27C2"/>
    <w:rsid w:val="00FE2D45"/>
    <w:rsid w:val="00FE3C0B"/>
    <w:rsid w:val="00FE3ED9"/>
    <w:rsid w:val="00FE43FA"/>
    <w:rsid w:val="00FE4CFA"/>
    <w:rsid w:val="00FE4FA5"/>
    <w:rsid w:val="00FE50E0"/>
    <w:rsid w:val="00FE5116"/>
    <w:rsid w:val="00FE5329"/>
    <w:rsid w:val="00FE5372"/>
    <w:rsid w:val="00FE56CB"/>
    <w:rsid w:val="00FE58FA"/>
    <w:rsid w:val="00FE59CA"/>
    <w:rsid w:val="00FE664D"/>
    <w:rsid w:val="00FE6708"/>
    <w:rsid w:val="00FE6B7C"/>
    <w:rsid w:val="00FE6D7F"/>
    <w:rsid w:val="00FF0243"/>
    <w:rsid w:val="00FF1641"/>
    <w:rsid w:val="00FF246B"/>
    <w:rsid w:val="00FF2B39"/>
    <w:rsid w:val="00FF2C56"/>
    <w:rsid w:val="00FF2E1F"/>
    <w:rsid w:val="00FF33F1"/>
    <w:rsid w:val="00FF34D8"/>
    <w:rsid w:val="00FF426A"/>
    <w:rsid w:val="00FF4B0E"/>
    <w:rsid w:val="00FF4E4E"/>
    <w:rsid w:val="00FF5101"/>
    <w:rsid w:val="00FF5710"/>
    <w:rsid w:val="00FF5BC2"/>
    <w:rsid w:val="00FF5E16"/>
    <w:rsid w:val="00FF5E80"/>
    <w:rsid w:val="00FF676C"/>
    <w:rsid w:val="00FF6B04"/>
    <w:rsid w:val="00FF73CE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E74CF"/>
  <w15:chartTrackingRefBased/>
  <w15:docId w15:val="{D313956B-C5EE-4345-88DA-3305A219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12F1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211254"/>
    <w:pPr>
      <w:numPr>
        <w:numId w:val="1"/>
      </w:numPr>
      <w:outlineLvl w:val="0"/>
    </w:pPr>
  </w:style>
  <w:style w:type="paragraph" w:styleId="Heading2">
    <w:name w:val="heading 2"/>
    <w:aliases w:val=" Char"/>
    <w:basedOn w:val="Heading3"/>
    <w:next w:val="BodyText"/>
    <w:link w:val="Heading2Char1"/>
    <w:qFormat/>
    <w:rsid w:val="00211254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1"/>
    <w:qFormat/>
    <w:rsid w:val="00211254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1"/>
    <w:qFormat/>
    <w:rsid w:val="00211254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1254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1254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1254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11254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125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211254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86533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link w:val="Heading3"/>
    <w:rsid w:val="00CB36B2"/>
    <w:rPr>
      <w:rFonts w:cs="AngsanaUPC"/>
      <w:i/>
      <w:iCs/>
      <w:sz w:val="22"/>
      <w:szCs w:val="22"/>
      <w:lang w:val="en-GB"/>
    </w:rPr>
  </w:style>
  <w:style w:type="character" w:customStyle="1" w:styleId="Heading2Char1">
    <w:name w:val="Heading 2 Char1"/>
    <w:aliases w:val=" Char Char1"/>
    <w:link w:val="Heading2"/>
    <w:rsid w:val="00CB36B2"/>
    <w:rPr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783177"/>
    <w:rPr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link w:val="Heading4"/>
    <w:rsid w:val="00CB36B2"/>
    <w:rPr>
      <w:sz w:val="22"/>
      <w:szCs w:val="22"/>
      <w:lang w:val="en-GB"/>
    </w:rPr>
  </w:style>
  <w:style w:type="character" w:customStyle="1" w:styleId="Heading5Char1">
    <w:name w:val="Heading 5 Char1"/>
    <w:link w:val="Heading5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CB36B2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rsid w:val="00394B36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CB36B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211254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E41C53"/>
    <w:rPr>
      <w:rFonts w:ascii="Times New Roman" w:hAnsi="Times New Roman" w:cs="AngsanaUPC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1254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1">
    <w:name w:val="Header Char1"/>
    <w:link w:val="Header"/>
    <w:rsid w:val="00CB36B2"/>
    <w:rPr>
      <w:rFonts w:ascii="Times New Roman" w:hAnsi="Times New Roman" w:cs="AngsanaUPC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1254"/>
    <w:pPr>
      <w:ind w:left="340" w:hanging="340"/>
    </w:pPr>
  </w:style>
  <w:style w:type="paragraph" w:styleId="ListBullet2">
    <w:name w:val="List Bullet 2"/>
    <w:basedOn w:val="ListBullet"/>
    <w:rsid w:val="00211254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1254"/>
    <w:pPr>
      <w:ind w:left="340"/>
    </w:pPr>
  </w:style>
  <w:style w:type="character" w:customStyle="1" w:styleId="BodyTextIndentChar">
    <w:name w:val="Body Text Indent Char"/>
    <w:aliases w:val="i Char"/>
    <w:link w:val="BodyTextIndent"/>
    <w:rsid w:val="00CB36B2"/>
    <w:rPr>
      <w:rFonts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1254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1254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1254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CB36B2"/>
    <w:rPr>
      <w:rFonts w:ascii="Times New Roman" w:hAnsi="Times New Roman" w:cs="AngsanaUPC"/>
      <w:sz w:val="18"/>
      <w:szCs w:val="18"/>
      <w:lang w:val="en-GB"/>
    </w:rPr>
  </w:style>
  <w:style w:type="paragraph" w:customStyle="1" w:styleId="zsubject">
    <w:name w:val="zsubject"/>
    <w:basedOn w:val="Normal"/>
    <w:rsid w:val="00211254"/>
    <w:pPr>
      <w:spacing w:after="520"/>
    </w:pPr>
    <w:rPr>
      <w:rFonts w:cs="AngsanaUPC"/>
      <w:b/>
      <w:bCs/>
    </w:rPr>
  </w:style>
  <w:style w:type="paragraph" w:customStyle="1" w:styleId="zDistnHeader">
    <w:name w:val="zDistnHeader"/>
    <w:basedOn w:val="Normal"/>
    <w:next w:val="Normal"/>
    <w:rsid w:val="00211254"/>
    <w:pPr>
      <w:keepNext/>
      <w:spacing w:before="520"/>
    </w:pPr>
  </w:style>
  <w:style w:type="paragraph" w:customStyle="1" w:styleId="Graphic">
    <w:name w:val="Graphic"/>
    <w:basedOn w:val="Signature"/>
    <w:rsid w:val="002112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1254"/>
    <w:pPr>
      <w:spacing w:line="240" w:lineRule="auto"/>
    </w:pPr>
  </w:style>
  <w:style w:type="character" w:customStyle="1" w:styleId="SignatureChar1">
    <w:name w:val="Signature Char1"/>
    <w:link w:val="Signature"/>
    <w:rsid w:val="00CB36B2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1254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1254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1254"/>
    <w:rPr>
      <w:rFonts w:cs="AngsanaUPC"/>
      <w:sz w:val="22"/>
      <w:szCs w:val="22"/>
    </w:rPr>
  </w:style>
  <w:style w:type="paragraph" w:styleId="Title">
    <w:name w:val="Title"/>
    <w:basedOn w:val="Normal"/>
    <w:qFormat/>
    <w:rsid w:val="00211254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11254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1254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1">
    <w:name w:val="Body Text 3 Char1"/>
    <w:link w:val="BodyText3"/>
    <w:rsid w:val="00CB36B2"/>
    <w:rPr>
      <w:rFonts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1"/>
    <w:uiPriority w:val="99"/>
    <w:qFormat/>
    <w:rsid w:val="00211254"/>
    <w:pPr>
      <w:spacing w:before="240" w:line="240" w:lineRule="auto"/>
      <w:ind w:left="540"/>
    </w:pPr>
    <w:rPr>
      <w:rFonts w:ascii="CG Times (W1)" w:hAnsi="CG Times (W1)"/>
      <w:sz w:val="32"/>
      <w:szCs w:val="32"/>
    </w:rPr>
  </w:style>
  <w:style w:type="character" w:customStyle="1" w:styleId="BodyTextIndent2Char1">
    <w:name w:val="Body Text Indent 2 Char1"/>
    <w:link w:val="BodyTextIndent2"/>
    <w:uiPriority w:val="99"/>
    <w:qFormat/>
    <w:rsid w:val="00CB36B2"/>
    <w:rPr>
      <w:rFonts w:cs="Cordia New"/>
      <w:sz w:val="32"/>
      <w:szCs w:val="32"/>
      <w:lang w:val="en-GB"/>
    </w:rPr>
  </w:style>
  <w:style w:type="paragraph" w:styleId="BodyText2">
    <w:name w:val="Body Text 2"/>
    <w:basedOn w:val="Normal"/>
    <w:link w:val="BodyText2Char1"/>
    <w:qFormat/>
    <w:rsid w:val="00211254"/>
    <w:pPr>
      <w:spacing w:line="240" w:lineRule="auto"/>
      <w:ind w:left="360" w:firstLine="540"/>
      <w:jc w:val="both"/>
    </w:pPr>
    <w:rPr>
      <w:rFonts w:ascii="Book Antiqua" w:hAnsi="Book Antiqua"/>
    </w:rPr>
  </w:style>
  <w:style w:type="character" w:customStyle="1" w:styleId="BodyText2Char1">
    <w:name w:val="Body Text 2 Char1"/>
    <w:link w:val="BodyText2"/>
    <w:qFormat/>
    <w:rsid w:val="00CB36B2"/>
    <w:rPr>
      <w:rFonts w:ascii="Book Antiqua" w:hAnsi="Book Antiqua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3C070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B36B2"/>
    <w:rPr>
      <w:rFonts w:ascii="Tahoma" w:hAnsi="Tahoma" w:cs="Tahoma"/>
      <w:sz w:val="16"/>
      <w:szCs w:val="16"/>
      <w:lang w:val="en-GB"/>
    </w:rPr>
  </w:style>
  <w:style w:type="paragraph" w:customStyle="1" w:styleId="index">
    <w:name w:val="index"/>
    <w:aliases w:val="ix"/>
    <w:basedOn w:val="BodyText"/>
    <w:rsid w:val="00C0174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01743"/>
    <w:pPr>
      <w:spacing w:after="130"/>
      <w:ind w:left="1134" w:hanging="1134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114AA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qFormat/>
    <w:rsid w:val="008B58A8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510C3B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510C3B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3">
    <w:name w:val="?????3????"/>
    <w:basedOn w:val="Normal"/>
    <w:uiPriority w:val="99"/>
    <w:rsid w:val="00F03739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71C60"/>
    <w:pPr>
      <w:ind w:left="567"/>
    </w:pPr>
    <w:rPr>
      <w:rFonts w:ascii="Times New Roman" w:hAnsi="Times New Roman" w:cs="Times New Roman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9F7A7B"/>
    <w:rPr>
      <w:rFonts w:ascii="Times New Roman" w:hAnsi="Times New Roman" w:cs="Times New Roman"/>
      <w:sz w:val="22"/>
      <w:lang w:val="en-GB" w:bidi="ar-SA"/>
    </w:rPr>
  </w:style>
  <w:style w:type="paragraph" w:customStyle="1" w:styleId="a">
    <w:name w:val="¢éÍ¤ÇÒÁ"/>
    <w:basedOn w:val="Normal"/>
    <w:uiPriority w:val="99"/>
    <w:rsid w:val="00E122E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AFrameAddress">
    <w:name w:val="AA Frame Address"/>
    <w:basedOn w:val="Heading1"/>
    <w:uiPriority w:val="99"/>
    <w:rsid w:val="00574684"/>
    <w:pPr>
      <w:keepLines w:val="0"/>
      <w:framePr w:w="2812" w:h="1701" w:hSpace="142" w:vSpace="142" w:wrap="auto" w:vAnchor="page" w:hAnchor="page" w:x="8024" w:y="2723"/>
      <w:numPr>
        <w:numId w:val="0"/>
      </w:numPr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 w:cs="Times New Roman"/>
      <w:i w:val="0"/>
      <w:iCs w:val="0"/>
      <w:noProof/>
      <w:sz w:val="18"/>
      <w:szCs w:val="18"/>
      <w:u w:val="single"/>
      <w:lang w:val="en-US"/>
    </w:rPr>
  </w:style>
  <w:style w:type="paragraph" w:customStyle="1" w:styleId="30">
    <w:name w:val="µÒÃÒ§3ªèÍ§"/>
    <w:basedOn w:val="Normal"/>
    <w:uiPriority w:val="99"/>
    <w:rsid w:val="006D1C40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styleId="Caption">
    <w:name w:val="caption"/>
    <w:basedOn w:val="Normal"/>
    <w:next w:val="Normal"/>
    <w:qFormat/>
    <w:rsid w:val="00530D54"/>
    <w:pPr>
      <w:spacing w:before="200" w:line="240" w:lineRule="atLeast"/>
      <w:ind w:right="387"/>
      <w:jc w:val="thaiDistribute"/>
    </w:pPr>
    <w:rPr>
      <w:rFonts w:ascii="Angsana New" w:hAnsi="Angsana New"/>
      <w:b/>
      <w:bCs/>
      <w:sz w:val="30"/>
      <w:szCs w:val="30"/>
      <w:lang w:val="en-US"/>
    </w:rPr>
  </w:style>
  <w:style w:type="paragraph" w:customStyle="1" w:styleId="Enclosures">
    <w:name w:val="Enclosures"/>
    <w:basedOn w:val="Normal"/>
    <w:next w:val="Normal"/>
    <w:rsid w:val="00594CA8"/>
    <w:pPr>
      <w:keepLines/>
      <w:spacing w:before="220" w:line="240" w:lineRule="auto"/>
      <w:jc w:val="both"/>
    </w:pPr>
    <w:rPr>
      <w:rFonts w:ascii="Font2010" w:hAnsi="Font2010"/>
      <w:lang w:val="th-TH"/>
    </w:rPr>
  </w:style>
  <w:style w:type="paragraph" w:customStyle="1" w:styleId="acctmergecolhdg">
    <w:name w:val="acct merge col hdg"/>
    <w:aliases w:val="mh"/>
    <w:basedOn w:val="Normal"/>
    <w:rsid w:val="00AB1D99"/>
    <w:pPr>
      <w:jc w:val="center"/>
    </w:pPr>
    <w:rPr>
      <w:rFonts w:cs="Times New Roman"/>
      <w:b/>
      <w:szCs w:val="20"/>
      <w:lang w:bidi="ar-SA"/>
    </w:rPr>
  </w:style>
  <w:style w:type="paragraph" w:customStyle="1" w:styleId="Default">
    <w:name w:val="Default"/>
    <w:rsid w:val="000C101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Bullet3">
    <w:name w:val="List Bullet 3"/>
    <w:basedOn w:val="Normal"/>
    <w:rsid w:val="00C53593"/>
    <w:pPr>
      <w:numPr>
        <w:numId w:val="5"/>
      </w:numPr>
      <w:contextualSpacing/>
    </w:pPr>
    <w:rPr>
      <w:szCs w:val="2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27E7A"/>
    <w:pPr>
      <w:spacing w:after="120"/>
      <w:ind w:left="540" w:right="63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027E7A"/>
    <w:rPr>
      <w:rFonts w:ascii="Angsana New" w:hAnsi="Angsana New"/>
      <w:b/>
      <w:sz w:val="28"/>
      <w:szCs w:val="28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422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6441F"/>
    <w:pPr>
      <w:spacing w:after="0" w:line="240" w:lineRule="auto"/>
      <w:ind w:left="540" w:right="-45"/>
      <w:jc w:val="thaiDistribute"/>
    </w:pPr>
    <w:rPr>
      <w:rFonts w:ascii="Angsana New" w:eastAsia="Calibri" w:hAnsi="Angsana New"/>
      <w:sz w:val="24"/>
      <w:szCs w:val="24"/>
    </w:rPr>
  </w:style>
  <w:style w:type="character" w:customStyle="1" w:styleId="AccPolicysubheadChar">
    <w:name w:val="Acc Policy sub head Char"/>
    <w:link w:val="AccPolicysubhead"/>
    <w:rsid w:val="0026441F"/>
    <w:rPr>
      <w:rFonts w:ascii="Angsana New" w:eastAsia="Calibri" w:hAnsi="Angsana New"/>
      <w:sz w:val="24"/>
      <w:szCs w:val="24"/>
    </w:rPr>
  </w:style>
  <w:style w:type="character" w:customStyle="1" w:styleId="Heading8Char1">
    <w:name w:val="Heading 8 Char1"/>
    <w:rsid w:val="00CB36B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1">
    <w:name w:val="Body Text Char1"/>
    <w:aliases w:val="bt Char1,body text Char1,Body Char1"/>
    <w:uiPriority w:val="99"/>
    <w:rsid w:val="00CB36B2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B36B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CB36B2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CB36B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CB36B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aliases w:val=" Char12, Char121"/>
    <w:basedOn w:val="BodyText"/>
    <w:link w:val="BodyTextFirstIndent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</w:rPr>
  </w:style>
  <w:style w:type="character" w:customStyle="1" w:styleId="BodyTextFirstIndentChar1">
    <w:name w:val="Body Text First Indent Char1"/>
    <w:aliases w:val=" Char12 Char1, Char121 Char1"/>
    <w:link w:val="BodyTextFirstIndent"/>
    <w:rsid w:val="00CB36B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aliases w:val=" Char12 Char, Char121 Char"/>
    <w:uiPriority w:val="99"/>
    <w:rsid w:val="00CB36B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CB36B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link w:val="BodyTextFirstIndent2"/>
    <w:rsid w:val="00CB36B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rsid w:val="00CB36B2"/>
    <w:rPr>
      <w:rFonts w:cs="Angsana New"/>
      <w:sz w:val="22"/>
      <w:szCs w:val="22"/>
      <w:lang w:val="en-GB" w:eastAsia="en-US" w:bidi="th-TH"/>
    </w:rPr>
  </w:style>
  <w:style w:type="character" w:styleId="Strong">
    <w:name w:val="Strong"/>
    <w:uiPriority w:val="99"/>
    <w:qFormat/>
    <w:rsid w:val="00CB36B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B36B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CB36B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CB36B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B36B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B36B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B36B2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CB36B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B36B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CB36B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CB36B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CB36B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CB36B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CB36B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link w:val="Char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B36B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CB36B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CB36B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CB36B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B36B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CB36B2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B36B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B36B2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B36B2"/>
    <w:pPr>
      <w:spacing w:after="0"/>
    </w:pPr>
  </w:style>
  <w:style w:type="paragraph" w:customStyle="1" w:styleId="acctdividends">
    <w:name w:val="acct dividends"/>
    <w:aliases w:val="ad"/>
    <w:basedOn w:val="Normal"/>
    <w:rsid w:val="00CB36B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B36B2"/>
    <w:pPr>
      <w:spacing w:after="0"/>
    </w:pPr>
  </w:style>
  <w:style w:type="paragraph" w:customStyle="1" w:styleId="acctindent">
    <w:name w:val="acct indent"/>
    <w:aliases w:val="ai"/>
    <w:basedOn w:val="BodyText"/>
    <w:rsid w:val="00CB36B2"/>
    <w:pPr>
      <w:ind w:left="284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B36B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B36B2"/>
    <w:pPr>
      <w:framePr w:hSpace="180" w:vSpace="180" w:wrap="auto" w:hAnchor="margin" w:yAlign="bottom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B36B2"/>
    <w:pPr>
      <w:tabs>
        <w:tab w:val="left" w:pos="5103"/>
      </w:tabs>
      <w:spacing w:before="130"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B36B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ascii="Times New Roman" w:hAnsi="Times New Roman"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B36B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B36B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B36B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B36B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B36B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B36B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B36B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B36B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B36B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B36B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B36B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B36B2"/>
    <w:pPr>
      <w:spacing w:after="0"/>
    </w:pPr>
  </w:style>
  <w:style w:type="paragraph" w:customStyle="1" w:styleId="List1a">
    <w:name w:val="List 1a"/>
    <w:aliases w:val="1a"/>
    <w:basedOn w:val="Normal"/>
    <w:rsid w:val="00CB36B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CB36B2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CB36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B36B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B36B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B36B2"/>
  </w:style>
  <w:style w:type="paragraph" w:customStyle="1" w:styleId="zreportaddinfo">
    <w:name w:val="zreport addinfo"/>
    <w:basedOn w:val="Normal"/>
    <w:rsid w:val="00CB36B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B36B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B36B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B36B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B36B2"/>
    <w:pPr>
      <w:spacing w:after="13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ind">
    <w:name w:val="*ind"/>
    <w:basedOn w:val="BodyText"/>
    <w:rsid w:val="00CB36B2"/>
    <w:pPr>
      <w:ind w:left="340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B36B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B36B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B36B2"/>
    <w:rPr>
      <w:b/>
      <w:bCs/>
    </w:rPr>
  </w:style>
  <w:style w:type="paragraph" w:customStyle="1" w:styleId="nineptbodytext">
    <w:name w:val="nine pt body text"/>
    <w:aliases w:val="9bt"/>
    <w:basedOn w:val="nineptnormal"/>
    <w:rsid w:val="00CB36B2"/>
    <w:pPr>
      <w:spacing w:after="220"/>
    </w:pPr>
  </w:style>
  <w:style w:type="paragraph" w:customStyle="1" w:styleId="nineptnormal">
    <w:name w:val="nine pt normal"/>
    <w:aliases w:val="9n"/>
    <w:basedOn w:val="Normal"/>
    <w:rsid w:val="00CB36B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B36B2"/>
    <w:pPr>
      <w:jc w:val="center"/>
    </w:pPr>
  </w:style>
  <w:style w:type="paragraph" w:customStyle="1" w:styleId="heading">
    <w:name w:val="heading"/>
    <w:aliases w:val="h"/>
    <w:basedOn w:val="BodyText"/>
    <w:rsid w:val="00CB36B2"/>
    <w:rPr>
      <w:rFonts w:ascii="Times New Roman" w:eastAsia="Calibri" w:hAnsi="Times New Roman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B36B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B36B2"/>
  </w:style>
  <w:style w:type="paragraph" w:customStyle="1" w:styleId="nineptheadingcentredbold">
    <w:name w:val="nine pt heading centred bold"/>
    <w:aliases w:val="9hcb"/>
    <w:basedOn w:val="Normal"/>
    <w:rsid w:val="00CB36B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B36B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B36B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B36B2"/>
    <w:rPr>
      <w:b/>
    </w:rPr>
  </w:style>
  <w:style w:type="paragraph" w:customStyle="1" w:styleId="nineptcolumntab1">
    <w:name w:val="nine pt column tab1"/>
    <w:aliases w:val="a91"/>
    <w:basedOn w:val="nineptnormal"/>
    <w:rsid w:val="00CB36B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B36B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B36B2"/>
    <w:pPr>
      <w:jc w:val="center"/>
    </w:pPr>
  </w:style>
  <w:style w:type="paragraph" w:customStyle="1" w:styleId="Normalheading">
    <w:name w:val="Normal heading"/>
    <w:aliases w:val="nh"/>
    <w:basedOn w:val="Normal"/>
    <w:rsid w:val="00CB36B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B36B2"/>
    <w:pPr>
      <w:tabs>
        <w:tab w:val="num" w:pos="34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B36B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CB36B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B36B2"/>
    <w:pPr>
      <w:tabs>
        <w:tab w:val="num" w:pos="680"/>
      </w:tabs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B36B2"/>
    <w:pPr>
      <w:tabs>
        <w:tab w:val="num" w:pos="680"/>
      </w:tabs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B36B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B36B2"/>
    <w:rPr>
      <w:rFonts w:ascii="Times New Roman" w:hAnsi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B36B2"/>
    <w:pPr>
      <w:spacing w:after="130"/>
    </w:pPr>
    <w:rPr>
      <w:rFonts w:ascii="Times New Roman" w:hAnsi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B36B2"/>
    <w:pPr>
      <w:spacing w:after="2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B36B2"/>
    <w:pPr>
      <w:keepNext/>
      <w:keepLines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B36B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B36B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CB36B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CB36B2"/>
    <w:rPr>
      <w:rFonts w:ascii="Times New Roman" w:eastAsia="Calibri" w:hAnsi="Times New Roman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B36B2"/>
    <w:pPr>
      <w:spacing w:after="0"/>
    </w:pPr>
    <w:rPr>
      <w:rFonts w:ascii="Times New Roman" w:hAnsi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B36B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B36B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B36B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B36B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B36B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B36B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B36B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CB36B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B36B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B36B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B36B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CB36B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B36B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B36B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CB36B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CB36B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B36B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B36B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CB36B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B36B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B36B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B36B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B36B2"/>
    <w:pPr>
      <w:spacing w:after="0"/>
    </w:pPr>
  </w:style>
  <w:style w:type="paragraph" w:customStyle="1" w:styleId="smallreturn">
    <w:name w:val="small return"/>
    <w:aliases w:val="sr"/>
    <w:basedOn w:val="Normal"/>
    <w:rsid w:val="00CB36B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B36B2"/>
    <w:pPr>
      <w:spacing w:after="0"/>
    </w:pPr>
  </w:style>
  <w:style w:type="paragraph" w:customStyle="1" w:styleId="headingbolditalic">
    <w:name w:val="heading bold italic"/>
    <w:aliases w:val="hbi"/>
    <w:basedOn w:val="heading"/>
    <w:rsid w:val="00CB36B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B36B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B36B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B36B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B36B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B36B2"/>
    <w:pPr>
      <w:spacing w:after="0"/>
    </w:pPr>
  </w:style>
  <w:style w:type="paragraph" w:customStyle="1" w:styleId="blockbullet">
    <w:name w:val="block bullet"/>
    <w:aliases w:val="bb"/>
    <w:basedOn w:val="block"/>
    <w:rsid w:val="00CB36B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B36B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B36B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B36B2"/>
    <w:pPr>
      <w:spacing w:after="0"/>
    </w:pPr>
  </w:style>
  <w:style w:type="paragraph" w:customStyle="1" w:styleId="eightptnormal">
    <w:name w:val="eight pt normal"/>
    <w:aliases w:val="8n"/>
    <w:basedOn w:val="Normal"/>
    <w:rsid w:val="00CB36B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B36B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B36B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B36B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B36B2"/>
    <w:rPr>
      <w:b/>
      <w:bCs/>
    </w:rPr>
  </w:style>
  <w:style w:type="paragraph" w:customStyle="1" w:styleId="eightptbodytext">
    <w:name w:val="eight pt body text"/>
    <w:aliases w:val="8bt"/>
    <w:basedOn w:val="eightptnormal"/>
    <w:rsid w:val="00CB36B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B36B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B36B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B36B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B36B2"/>
    <w:pPr>
      <w:spacing w:after="0"/>
    </w:pPr>
  </w:style>
  <w:style w:type="paragraph" w:customStyle="1" w:styleId="eightptblock">
    <w:name w:val="eight pt block"/>
    <w:aliases w:val="8b"/>
    <w:basedOn w:val="Normal"/>
    <w:rsid w:val="00CB36B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B36B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B36B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B36B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B36B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CB36B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B36B2"/>
    <w:pPr>
      <w:spacing w:after="0"/>
    </w:pPr>
  </w:style>
  <w:style w:type="paragraph" w:customStyle="1" w:styleId="blockindent">
    <w:name w:val="block indent"/>
    <w:aliases w:val="bi"/>
    <w:basedOn w:val="block"/>
    <w:rsid w:val="00CB36B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B36B2"/>
    <w:pPr>
      <w:jc w:val="center"/>
    </w:pPr>
  </w:style>
  <w:style w:type="paragraph" w:customStyle="1" w:styleId="nineptcol">
    <w:name w:val="nine pt %col"/>
    <w:aliases w:val="9%"/>
    <w:basedOn w:val="nineptnormal"/>
    <w:rsid w:val="00CB36B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B36B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B36B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B36B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B36B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B36B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B36B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B36B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B36B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B36B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B36B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B36B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B36B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B36B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B36B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B36B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B36B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B36B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B36B2"/>
    <w:pPr>
      <w:spacing w:after="80"/>
    </w:pPr>
  </w:style>
  <w:style w:type="paragraph" w:customStyle="1" w:styleId="nineptratecol">
    <w:name w:val="nine pt rate col"/>
    <w:aliases w:val="a9r"/>
    <w:basedOn w:val="nineptnormal"/>
    <w:rsid w:val="00CB36B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B36B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B36B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B36B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B36B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B36B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B36B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B36B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B36B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B36B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B36B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B36B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B36B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B36B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B36B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B36B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B36B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B36B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B36B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B36B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B36B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B36B2"/>
    <w:pPr>
      <w:spacing w:after="80"/>
    </w:pPr>
  </w:style>
  <w:style w:type="paragraph" w:customStyle="1" w:styleId="blockbullet2">
    <w:name w:val="block bullet 2"/>
    <w:aliases w:val="bb2"/>
    <w:basedOn w:val="BodyText"/>
    <w:rsid w:val="00CB36B2"/>
    <w:pPr>
      <w:tabs>
        <w:tab w:val="num" w:pos="1247"/>
      </w:tabs>
      <w:ind w:left="1247" w:hanging="340"/>
    </w:pPr>
    <w:rPr>
      <w:rFonts w:ascii="Times New Roman" w:eastAsia="Calibri" w:hAnsi="Times New Roman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B36B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B36B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CB36B2"/>
    <w:pPr>
      <w:tabs>
        <w:tab w:val="num" w:pos="1440"/>
      </w:tabs>
      <w:spacing w:after="120"/>
      <w:ind w:left="1440" w:hanging="360"/>
      <w:jc w:val="both"/>
    </w:pPr>
    <w:rPr>
      <w:rFonts w:ascii="Times New Roman" w:eastAsia="Calibri" w:hAnsi="Times New Roman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B36B2"/>
    <w:pPr>
      <w:tabs>
        <w:tab w:val="num" w:pos="360"/>
      </w:tabs>
      <w:spacing w:before="130" w:after="130"/>
      <w:ind w:left="360" w:hanging="360"/>
      <w:jc w:val="both"/>
    </w:pPr>
    <w:rPr>
      <w:rFonts w:ascii="Times New Roman" w:eastAsia="Calibri" w:hAnsi="Times New Roman" w:cs="Cordia New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CB36B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CB36B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B36B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B36B2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CB36B2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rsid w:val="00CB36B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B36B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B36B2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B36B2"/>
  </w:style>
  <w:style w:type="paragraph" w:styleId="PlainText">
    <w:name w:val="Plain Text"/>
    <w:basedOn w:val="Normal"/>
    <w:link w:val="PlainTextChar"/>
    <w:uiPriority w:val="99"/>
    <w:rsid w:val="00CB36B2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B36B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CB36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B36B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B36B2"/>
    <w:rPr>
      <w:b/>
      <w:bCs/>
    </w:rPr>
  </w:style>
  <w:style w:type="character" w:customStyle="1" w:styleId="CommentSubjectChar">
    <w:name w:val="Comment Subject Char"/>
    <w:link w:val="CommentSubject"/>
    <w:rsid w:val="00CB36B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CB36B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B36B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aliases w:val=" Char Char"/>
    <w:locked/>
    <w:rsid w:val="00CB36B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B36B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B36B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B36B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B36B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CB36B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B36B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B36B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CB36B2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CB36B2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CB36B2"/>
    <w:rPr>
      <w:rFonts w:cs="Times New Roman"/>
    </w:rPr>
  </w:style>
  <w:style w:type="character" w:customStyle="1" w:styleId="gt-icon-text1">
    <w:name w:val="gt-icon-text1"/>
    <w:uiPriority w:val="99"/>
    <w:rsid w:val="00CB36B2"/>
    <w:rPr>
      <w:rFonts w:cs="Times New Roman"/>
    </w:rPr>
  </w:style>
  <w:style w:type="character" w:customStyle="1" w:styleId="longtext">
    <w:name w:val="long_text"/>
    <w:uiPriority w:val="99"/>
    <w:rsid w:val="00CB36B2"/>
    <w:rPr>
      <w:rFonts w:cs="Times New Roman"/>
    </w:rPr>
  </w:style>
  <w:style w:type="character" w:styleId="CommentReference">
    <w:name w:val="annotation reference"/>
    <w:uiPriority w:val="99"/>
    <w:rsid w:val="00CB36B2"/>
    <w:rPr>
      <w:rFonts w:cs="Times New Roman"/>
      <w:sz w:val="16"/>
      <w:szCs w:val="16"/>
    </w:rPr>
  </w:style>
  <w:style w:type="character" w:customStyle="1" w:styleId="CharChar22">
    <w:name w:val="Char Char22"/>
    <w:rsid w:val="00CB36B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B36B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B36B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B36B2"/>
  </w:style>
  <w:style w:type="character" w:styleId="Emphasis">
    <w:name w:val="Emphasis"/>
    <w:uiPriority w:val="20"/>
    <w:qFormat/>
    <w:rsid w:val="00CB36B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B36B2"/>
  </w:style>
  <w:style w:type="character" w:styleId="Hyperlink">
    <w:name w:val="Hyperlink"/>
    <w:uiPriority w:val="99"/>
    <w:unhideWhenUsed/>
    <w:rsid w:val="00CB36B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B36B2"/>
    <w:rPr>
      <w:color w:val="4D90F0"/>
    </w:rPr>
  </w:style>
  <w:style w:type="paragraph" w:styleId="Revision">
    <w:name w:val="Revision"/>
    <w:hidden/>
    <w:uiPriority w:val="99"/>
    <w:semiHidden/>
    <w:rsid w:val="00DF4DCF"/>
    <w:rPr>
      <w:rFonts w:ascii="Arial" w:hAnsi="Arial"/>
      <w:sz w:val="18"/>
      <w:szCs w:val="22"/>
    </w:rPr>
  </w:style>
  <w:style w:type="character" w:styleId="HTMLCite">
    <w:name w:val="HTML Cite"/>
    <w:uiPriority w:val="99"/>
    <w:unhideWhenUsed/>
    <w:rsid w:val="007D024A"/>
    <w:rPr>
      <w:i/>
      <w:iCs/>
    </w:rPr>
  </w:style>
  <w:style w:type="character" w:styleId="FootnoteReference">
    <w:name w:val="footnote reference"/>
    <w:aliases w:val="fr"/>
    <w:semiHidden/>
    <w:unhideWhenUsed/>
    <w:rsid w:val="00726E90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AB784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B7849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8561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7E29FD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BC78A7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table" w:customStyle="1" w:styleId="TableGridLight1">
    <w:name w:val="Table Grid Light1"/>
    <w:basedOn w:val="TableNormal"/>
    <w:uiPriority w:val="40"/>
    <w:rsid w:val="00296736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8">
    <w:name w:val="Pa38"/>
    <w:basedOn w:val="Normal"/>
    <w:next w:val="Normal"/>
    <w:uiPriority w:val="99"/>
    <w:rsid w:val="00AC1D82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Char">
    <w:name w:val="?? Char"/>
    <w:link w:val="a1"/>
    <w:uiPriority w:val="99"/>
    <w:rsid w:val="00823E85"/>
    <w:rPr>
      <w:rFonts w:ascii="Times New Roman" w:hAnsi="Times New Roman" w:cs="Times New Roman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823E85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table" w:styleId="Table3Deffects2">
    <w:name w:val="Table 3D effects 2"/>
    <w:basedOn w:val="TableNormal"/>
    <w:rsid w:val="00823E85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823E85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823E85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Subhead3">
    <w:name w:val="Subhead 3"/>
    <w:basedOn w:val="Normal"/>
    <w:link w:val="Subhead3Char"/>
    <w:rsid w:val="00823E8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823E8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23E8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823E8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23E8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23E8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23E8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23E8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23E8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23E8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23E85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823E85"/>
  </w:style>
  <w:style w:type="paragraph" w:customStyle="1" w:styleId="TableParagraph">
    <w:name w:val="Table Paragraph"/>
    <w:basedOn w:val="Normal"/>
    <w:uiPriority w:val="1"/>
    <w:qFormat/>
    <w:rsid w:val="00823E8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823E85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823E8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23E85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823E85"/>
    <w:pPr>
      <w:spacing w:line="260" w:lineRule="atLeast"/>
    </w:pPr>
    <w:rPr>
      <w:rFonts w:ascii="Times New Roman" w:hAnsi="Times New Roman" w:cs="Times New Roman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17">
    <w:name w:val="Pa17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823E85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3">
    <w:name w:val="Pa43"/>
    <w:basedOn w:val="Default"/>
    <w:next w:val="Default"/>
    <w:uiPriority w:val="99"/>
    <w:rsid w:val="00823E85"/>
    <w:pPr>
      <w:spacing w:line="161" w:lineRule="atLeast"/>
    </w:pPr>
    <w:rPr>
      <w:rFonts w:ascii="Univers LT Std 45 Light" w:hAnsi="Univers LT Std 45 Light" w:cs="Angsana New"/>
      <w:color w:val="auto"/>
    </w:rPr>
  </w:style>
  <w:style w:type="character" w:customStyle="1" w:styleId="A16">
    <w:name w:val="A16"/>
    <w:uiPriority w:val="99"/>
    <w:rsid w:val="00823E8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23E8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823E85"/>
    <w:pPr>
      <w:spacing w:before="100" w:after="100"/>
      <w:jc w:val="both"/>
    </w:pPr>
    <w:rPr>
      <w:rFonts w:ascii="Times New Roman" w:hAnsi="Times New Roman" w:cs="Times New Roman"/>
      <w:sz w:val="19"/>
      <w:lang w:eastAsia="zh-CN" w:bidi="ar-SA"/>
    </w:rPr>
  </w:style>
  <w:style w:type="paragraph" w:customStyle="1" w:styleId="31">
    <w:name w:val="ตาราง3ช่อง"/>
    <w:basedOn w:val="Normal"/>
    <w:uiPriority w:val="99"/>
    <w:rsid w:val="00823E85"/>
    <w:pPr>
      <w:widowControl w:val="0"/>
      <w:tabs>
        <w:tab w:val="left" w:pos="360"/>
        <w:tab w:val="left" w:pos="720"/>
      </w:tabs>
      <w:snapToGrid w:val="0"/>
      <w:spacing w:line="240" w:lineRule="auto"/>
    </w:pPr>
    <w:rPr>
      <w:rFonts w:ascii="Book Antiqua" w:eastAsia="Cordia New" w:hAnsi="Book Antiqua"/>
      <w:lang w:val="th-TH" w:eastAsia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23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23E85"/>
    <w:rPr>
      <w:rFonts w:ascii="Courier New" w:hAnsi="Courier New" w:cs="Courier New"/>
    </w:rPr>
  </w:style>
  <w:style w:type="paragraph" w:customStyle="1" w:styleId="a6">
    <w:name w:val="ข้อความ"/>
    <w:basedOn w:val="Normal"/>
    <w:rsid w:val="00823E85"/>
    <w:pPr>
      <w:tabs>
        <w:tab w:val="left" w:pos="1080"/>
      </w:tabs>
      <w:spacing w:line="240" w:lineRule="auto"/>
    </w:pPr>
    <w:rPr>
      <w:rFonts w:hAnsi="Arial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823E85"/>
    <w:pPr>
      <w:spacing w:line="240" w:lineRule="auto"/>
      <w:ind w:left="5040" w:right="540"/>
      <w:jc w:val="center"/>
    </w:pPr>
    <w:rPr>
      <w:rFonts w:hAnsi="Arial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823E85"/>
    <w:pPr>
      <w:spacing w:line="240" w:lineRule="auto"/>
      <w:ind w:right="129"/>
      <w:jc w:val="right"/>
    </w:pPr>
    <w:rPr>
      <w:rFonts w:ascii="Book Antiqua" w:hAnsi="Book Antiqua"/>
      <w:lang w:val="th-TH" w:eastAsia="th-TH"/>
    </w:rPr>
  </w:style>
  <w:style w:type="paragraph" w:customStyle="1" w:styleId="E0">
    <w:name w:val="Å§ª×èÍ E"/>
    <w:basedOn w:val="Normal"/>
    <w:rsid w:val="00823E85"/>
    <w:pPr>
      <w:spacing w:line="240" w:lineRule="auto"/>
      <w:ind w:left="5040" w:right="540"/>
      <w:jc w:val="center"/>
    </w:pPr>
    <w:rPr>
      <w:rFonts w:ascii="Book Antiqua" w:hAnsi="Book Antiqua"/>
      <w:lang w:val="th-TH"/>
    </w:rPr>
  </w:style>
  <w:style w:type="paragraph" w:customStyle="1" w:styleId="Nomal">
    <w:name w:val="Nomal"/>
    <w:basedOn w:val="AccPolicyHeading"/>
    <w:rsid w:val="00823E85"/>
    <w:pPr>
      <w:tabs>
        <w:tab w:val="num" w:pos="540"/>
        <w:tab w:val="num" w:pos="720"/>
      </w:tabs>
      <w:spacing w:after="120" w:line="240" w:lineRule="atLeast"/>
      <w:ind w:left="720" w:right="0" w:hanging="720"/>
      <w:jc w:val="both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823E85"/>
    <w:pPr>
      <w:tabs>
        <w:tab w:val="left" w:pos="1080"/>
      </w:tabs>
      <w:spacing w:line="240" w:lineRule="auto"/>
      <w:jc w:val="both"/>
    </w:pPr>
    <w:rPr>
      <w:sz w:val="20"/>
      <w:szCs w:val="20"/>
      <w:lang w:val="th-TH"/>
    </w:rPr>
  </w:style>
  <w:style w:type="character" w:customStyle="1" w:styleId="ui-provider">
    <w:name w:val="ui-provider"/>
    <w:basedOn w:val="DefaultParagraphFont"/>
    <w:rsid w:val="000B570F"/>
  </w:style>
  <w:style w:type="paragraph" w:customStyle="1" w:styleId="zKISOffAddress">
    <w:name w:val="zKISOffAddress"/>
    <w:basedOn w:val="Normal"/>
    <w:rsid w:val="001207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6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7379D-028E-483C-9FE4-F9B33395E2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21EB9F-5ACE-4510-A251-E22499B47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2D1545-9416-4576-8B20-C8EB963361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37</TotalTime>
  <Pages>31</Pages>
  <Words>5943</Words>
  <Characters>33881</Characters>
  <Application>Microsoft Office Word</Application>
  <DocSecurity>0</DocSecurity>
  <Lines>282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39745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Jitpanu Naksuppamit</cp:lastModifiedBy>
  <cp:revision>42</cp:revision>
  <cp:lastPrinted>2025-02-21T10:00:00Z</cp:lastPrinted>
  <dcterms:created xsi:type="dcterms:W3CDTF">2025-02-19T15:52:00Z</dcterms:created>
  <dcterms:modified xsi:type="dcterms:W3CDTF">2025-12-03T06:49:00Z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955ab0767d8633977b8ee2f074081c167db2921b0ee4d52e2594700faceb795a</vt:lpwstr>
  </property>
</Properties>
</file>