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D190E" w14:textId="77777777" w:rsidR="00C01743" w:rsidRPr="00010A74" w:rsidRDefault="00C01743" w:rsidP="005021D2">
      <w:pPr>
        <w:pStyle w:val="IndexHeading1"/>
        <w:spacing w:after="0" w:line="240" w:lineRule="atLeas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010A74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="00E75985" w:rsidRPr="00010A74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010A7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CE6EB3A" w14:textId="77777777" w:rsidR="00B67FD9" w:rsidRPr="00010A74" w:rsidRDefault="00B67FD9" w:rsidP="005021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51DAF24D" w14:textId="77777777" w:rsidR="00EF12EB" w:rsidRPr="00010A74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78E52D5" w14:textId="660A533B" w:rsidR="002D7821" w:rsidRDefault="00C968B0" w:rsidP="00C968B0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C968B0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838EFA5" w14:textId="0C04B87E" w:rsidR="0001697F" w:rsidRPr="0001697F" w:rsidRDefault="0001697F" w:rsidP="0001697F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>
        <w:rPr>
          <w:rFonts w:asciiTheme="majorBidi" w:hAnsiTheme="majorBidi" w:cstheme="majorBidi" w:hint="cs"/>
          <w:sz w:val="30"/>
          <w:szCs w:val="30"/>
          <w:cs/>
        </w:rPr>
        <w:t>สำหรับเหตุการณ์ใหม่</w:t>
      </w:r>
    </w:p>
    <w:p w14:paraId="109F97A6" w14:textId="4FB83D87" w:rsidR="002221D2" w:rsidRPr="00010A74" w:rsidRDefault="002221D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B80AA3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หรือกิจการ</w:t>
      </w:r>
      <w:r w:rsidRPr="00010A74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</w:t>
      </w:r>
    </w:p>
    <w:p w14:paraId="6CDDAECD" w14:textId="4DA2F347" w:rsidR="00E87385" w:rsidRPr="00010A74" w:rsidRDefault="00E87385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47446" w:rsidRPr="00010A74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2C46D519" w14:textId="4D955BBD" w:rsidR="00250C43" w:rsidRDefault="001654D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</w:p>
    <w:p w14:paraId="18EA59A1" w14:textId="77777777" w:rsidR="00AA708E" w:rsidRDefault="0001697F" w:rsidP="00AA708E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เงินจ่ายล่วงหน้าค่าสินค้า</w:t>
      </w:r>
    </w:p>
    <w:p w14:paraId="50AEFF09" w14:textId="17FD13AD" w:rsidR="00AA708E" w:rsidRPr="00AA708E" w:rsidRDefault="00AA708E" w:rsidP="00AA708E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AA708E">
        <w:rPr>
          <w:rFonts w:asciiTheme="majorBidi" w:hAnsiTheme="majorBidi" w:cstheme="majorBidi" w:hint="cs"/>
          <w:sz w:val="30"/>
          <w:szCs w:val="30"/>
          <w:cs/>
        </w:rPr>
        <w:t>ส่วนปรับปรุง</w:t>
      </w:r>
      <w:r w:rsidRPr="00AA708E">
        <w:rPr>
          <w:rFonts w:asciiTheme="majorBidi" w:hAnsiTheme="majorBidi"/>
          <w:sz w:val="30"/>
          <w:szCs w:val="30"/>
          <w:cs/>
        </w:rPr>
        <w:t>อาคารและอุปกรณ์</w:t>
      </w:r>
    </w:p>
    <w:p w14:paraId="02F3EE99" w14:textId="77777777" w:rsidR="003A72E6" w:rsidRDefault="003A72E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6DCDF819" w14:textId="3D29646B" w:rsidR="0001697F" w:rsidRPr="0001697F" w:rsidRDefault="0001697F" w:rsidP="0001697F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ทุนเรือนหุ้น</w:t>
      </w:r>
    </w:p>
    <w:p w14:paraId="45807857" w14:textId="65A4821A" w:rsidR="003B7980" w:rsidRPr="00010A74" w:rsidRDefault="003B798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สำรองตามก</w:t>
      </w:r>
      <w:r w:rsidR="009F5895">
        <w:rPr>
          <w:rFonts w:asciiTheme="majorBidi" w:hAnsiTheme="majorBidi" w:cstheme="majorBidi" w:hint="cs"/>
          <w:sz w:val="30"/>
          <w:szCs w:val="30"/>
          <w:cs/>
        </w:rPr>
        <w:t>ฎ</w:t>
      </w:r>
      <w:r>
        <w:rPr>
          <w:rFonts w:asciiTheme="majorBidi" w:hAnsiTheme="majorBidi" w:cstheme="majorBidi" w:hint="cs"/>
          <w:sz w:val="30"/>
          <w:szCs w:val="30"/>
          <w:cs/>
        </w:rPr>
        <w:t>หมาย</w:t>
      </w:r>
    </w:p>
    <w:p w14:paraId="352EF6ED" w14:textId="7FD5453A" w:rsidR="004E4327" w:rsidRDefault="00C968B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AF6E7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76CB8" w:rsidRPr="00AF6E79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3857EE3D" w14:textId="6CA79DC1" w:rsidR="00014E85" w:rsidRDefault="00832B94" w:rsidP="00832B94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AF6E79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</w:p>
    <w:p w14:paraId="437862E4" w14:textId="54DEF8BC" w:rsidR="008906CF" w:rsidRPr="008906CF" w:rsidRDefault="008906CF" w:rsidP="008906CF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4AC098D2" w14:textId="70F7B12B" w:rsidR="00EF12EB" w:rsidRPr="00010A74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28CAA91" w14:textId="73F907C7" w:rsidR="00EF12EB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E63182" w:rsidRPr="00010A74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กับบุคคลหรือกิจการที่ไม่เกี่ยวข้องกัน</w:t>
      </w:r>
    </w:p>
    <w:p w14:paraId="2F06D3C6" w14:textId="77777777" w:rsidR="006B4A4F" w:rsidRDefault="006B4A4F" w:rsidP="006B4A4F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7738047" w14:textId="77777777" w:rsidR="00B25F93" w:rsidRDefault="00B25F93" w:rsidP="006B4A4F">
      <w:p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</w:p>
    <w:p w14:paraId="3A92E125" w14:textId="271954F0" w:rsidR="00C01743" w:rsidRPr="00A30672" w:rsidRDefault="00360587" w:rsidP="00A3067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br w:type="page"/>
      </w:r>
      <w:r w:rsidR="00A30672" w:rsidRPr="00A30672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D41120" w14:textId="77777777" w:rsidR="00360587" w:rsidRPr="00010A74" w:rsidRDefault="00360587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A1B371" w14:textId="55DB3723" w:rsidR="00C01743" w:rsidRPr="005D3756" w:rsidRDefault="005D3756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D375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FA4E55">
        <w:rPr>
          <w:rFonts w:asciiTheme="majorBidi" w:hAnsiTheme="majorBidi" w:cstheme="majorBidi"/>
          <w:sz w:val="30"/>
          <w:szCs w:val="30"/>
          <w:cs/>
        </w:rPr>
        <w:t>คณะกรรมการเมื่อวันที่</w:t>
      </w:r>
      <w:r w:rsidR="005D64E4" w:rsidRPr="00FA4E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03A0" w:rsidRPr="00FA4E55">
        <w:rPr>
          <w:rFonts w:asciiTheme="majorBidi" w:hAnsiTheme="majorBidi" w:cstheme="majorBidi"/>
          <w:sz w:val="30"/>
          <w:szCs w:val="30"/>
        </w:rPr>
        <w:t>31</w:t>
      </w:r>
      <w:r w:rsidR="00FE0A5E" w:rsidRPr="00FA4E55">
        <w:rPr>
          <w:rFonts w:asciiTheme="majorBidi" w:hAnsiTheme="majorBidi" w:cstheme="majorBidi"/>
          <w:sz w:val="30"/>
          <w:szCs w:val="30"/>
        </w:rPr>
        <w:t xml:space="preserve"> </w:t>
      </w:r>
      <w:r w:rsidR="006D03A0" w:rsidRPr="00FA4E55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FE0A5E" w:rsidRPr="00FA4E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3259" w:rsidRPr="00FA4E55">
        <w:rPr>
          <w:rFonts w:asciiTheme="majorBidi" w:hAnsiTheme="majorBidi" w:cstheme="majorBidi"/>
          <w:sz w:val="30"/>
          <w:szCs w:val="30"/>
        </w:rPr>
        <w:t>256</w:t>
      </w:r>
      <w:r w:rsidR="00BC218E" w:rsidRPr="00FA4E55">
        <w:rPr>
          <w:rFonts w:asciiTheme="majorBidi" w:hAnsiTheme="majorBidi" w:cstheme="majorBidi"/>
          <w:sz w:val="30"/>
          <w:szCs w:val="30"/>
        </w:rPr>
        <w:t>8</w:t>
      </w:r>
    </w:p>
    <w:p w14:paraId="576DE671" w14:textId="77777777" w:rsidR="00C01743" w:rsidRPr="00010A74" w:rsidRDefault="00C01743" w:rsidP="005021D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2E6893" w14:textId="68C389CC" w:rsidR="00351805" w:rsidRPr="00010A74" w:rsidRDefault="00803259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D86CC3" w:rsidRPr="00010A7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51805" w:rsidRPr="00010A7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ข้อมูลทั่วไป </w:t>
      </w:r>
    </w:p>
    <w:p w14:paraId="456E9BFB" w14:textId="77777777" w:rsidR="00B67FD9" w:rsidRPr="000F4A0F" w:rsidRDefault="00B67FD9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6E7AB69" w14:textId="12178365" w:rsidR="004E36B9" w:rsidRPr="003A3D05" w:rsidRDefault="004E36B9" w:rsidP="003A3D0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67A6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เอ็นทีเอฟ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อินเตอร์กรุ๊ป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767A67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767A67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767A67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10A74">
        <w:rPr>
          <w:rFonts w:asciiTheme="majorBidi" w:hAnsiTheme="majorBidi" w:cstheme="majorBidi"/>
          <w:sz w:val="30"/>
          <w:szCs w:val="30"/>
        </w:rPr>
        <w:t>“</w:t>
      </w:r>
      <w:r w:rsidRPr="00010A7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10A74">
        <w:rPr>
          <w:rFonts w:asciiTheme="majorBidi" w:hAnsiTheme="majorBidi" w:cstheme="majorBidi"/>
          <w:sz w:val="30"/>
          <w:szCs w:val="30"/>
        </w:rPr>
        <w:t xml:space="preserve">” </w:t>
      </w:r>
      <w:r w:rsidRPr="00010A74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และจดทะเบียนแปรสภาพเป็นบริษัทมหาชนจำกัดต่อกระทรวงพาณิชย์เมื่อวันที่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18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="0075214C">
        <w:rPr>
          <w:rFonts w:asciiTheme="majorBidi" w:hAnsiTheme="majorBidi" w:cstheme="majorBidi" w:hint="cs"/>
          <w:sz w:val="30"/>
          <w:szCs w:val="30"/>
          <w:cs/>
          <w:lang w:val="en-US"/>
        </w:rPr>
        <w:t>และเมื่อวันที่</w:t>
      </w:r>
      <w:r w:rsidR="0010728F">
        <w:rPr>
          <w:rFonts w:asciiTheme="majorBidi" w:hAnsiTheme="majorBidi" w:cstheme="majorBidi"/>
          <w:sz w:val="30"/>
          <w:szCs w:val="30"/>
          <w:lang w:val="en-US"/>
        </w:rPr>
        <w:br/>
      </w:r>
      <w:r w:rsidR="00C2317F">
        <w:rPr>
          <w:rFonts w:asciiTheme="majorBidi" w:hAnsiTheme="majorBidi" w:cstheme="majorBidi"/>
          <w:sz w:val="30"/>
          <w:szCs w:val="30"/>
          <w:lang w:val="en-US"/>
        </w:rPr>
        <w:t xml:space="preserve">22 </w:t>
      </w:r>
      <w:r w:rsidR="00C2317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C231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75214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5214C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บริษัทได้</w:t>
      </w:r>
      <w:r w:rsidR="00CA625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ย้ายที่ตั้งสถานประกอบการใหม่จาก 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lang w:val="en-US"/>
        </w:rPr>
        <w:t>111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อาคารโครงการ 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</w:rPr>
        <w:t xml:space="preserve">True Digital Park West 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ชั้นที่ 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ห้องเลขที่ 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lang w:val="en-US"/>
        </w:rPr>
        <w:t>906</w:t>
      </w:r>
      <w:r w:rsidR="00CA625B" w:rsidRPr="00173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ถนนสุขุมวิท แขวงบางจาก</w:t>
      </w:r>
      <w:r w:rsidR="00CA625B" w:rsidRPr="00173B28">
        <w:rPr>
          <w:rFonts w:asciiTheme="majorBidi" w:hAnsiTheme="majorBidi" w:cstheme="majorBidi"/>
          <w:sz w:val="30"/>
          <w:szCs w:val="30"/>
          <w:cs/>
        </w:rPr>
        <w:t xml:space="preserve"> เขตพระโขนง กรุงเทพมหานคร</w:t>
      </w:r>
      <w:r w:rsidR="00CA625B" w:rsidRPr="00173B28">
        <w:rPr>
          <w:rFonts w:asciiTheme="majorBidi" w:hAnsiTheme="majorBidi" w:cstheme="majorBidi"/>
          <w:sz w:val="30"/>
          <w:szCs w:val="30"/>
        </w:rPr>
        <w:t xml:space="preserve"> </w:t>
      </w:r>
      <w:r w:rsidR="00CA625B" w:rsidRPr="00173B28">
        <w:rPr>
          <w:rFonts w:asciiTheme="majorBidi" w:hAnsiTheme="majorBidi" w:cstheme="majorBidi"/>
          <w:sz w:val="30"/>
          <w:szCs w:val="30"/>
          <w:lang w:val="en-US"/>
        </w:rPr>
        <w:t>10260</w:t>
      </w:r>
      <w:r w:rsidR="00CA625B" w:rsidRPr="00173B2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เป็น</w:t>
      </w:r>
      <w:r w:rsidR="00CA625B">
        <w:rPr>
          <w:rFonts w:asciiTheme="majorBidi" w:hAnsiTheme="majorBidi" w:cstheme="majorBidi" w:hint="cs"/>
          <w:sz w:val="30"/>
          <w:szCs w:val="30"/>
          <w:cs/>
          <w:lang w:val="en-US"/>
        </w:rPr>
        <w:t>เลขที่</w:t>
      </w:r>
      <w:r w:rsidR="003A3D05"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195 </w:t>
      </w:r>
      <w:r w:rsidR="003A3D05"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>อาคาร</w:t>
      </w:r>
      <w:r w:rsidR="0010728F">
        <w:rPr>
          <w:rFonts w:asciiTheme="majorBidi" w:hAnsiTheme="majorBidi"/>
          <w:spacing w:val="-4"/>
          <w:sz w:val="30"/>
          <w:szCs w:val="30"/>
          <w:lang w:val="en-US"/>
        </w:rPr>
        <w:br/>
      </w:r>
      <w:r w:rsidR="003A3D05"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วัน แบงค็อก ทาวเวอร์ </w:t>
      </w:r>
      <w:r w:rsidR="003A3D05"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4 </w:t>
      </w:r>
      <w:r w:rsidR="003A3D05"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ชั้น </w:t>
      </w:r>
      <w:r w:rsidR="003A3D05"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12 </w:t>
      </w:r>
      <w:r w:rsidR="003A3D05"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ห้อง </w:t>
      </w:r>
      <w:r w:rsidR="003A3D05" w:rsidRPr="00F8462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1211-1213 </w:t>
      </w:r>
      <w:r w:rsidR="003A3D05" w:rsidRPr="00F8462C">
        <w:rPr>
          <w:rFonts w:asciiTheme="majorBidi" w:hAnsiTheme="majorBidi"/>
          <w:spacing w:val="-4"/>
          <w:sz w:val="30"/>
          <w:szCs w:val="30"/>
          <w:cs/>
          <w:lang w:val="en-US"/>
        </w:rPr>
        <w:t>ถนนวิทยุ แขวงลุมพินี เขตปทุมวัน</w:t>
      </w:r>
      <w:r w:rsidR="003A3D05" w:rsidRPr="00F8462C">
        <w:rPr>
          <w:rFonts w:asciiTheme="majorBidi" w:hAnsiTheme="majorBidi"/>
          <w:sz w:val="30"/>
          <w:szCs w:val="30"/>
          <w:cs/>
          <w:lang w:val="en-US"/>
        </w:rPr>
        <w:t xml:space="preserve"> กรุงเทพมหานคร</w:t>
      </w:r>
      <w:r w:rsidR="003A3D05" w:rsidRPr="00F8462C">
        <w:rPr>
          <w:rFonts w:asciiTheme="majorBidi" w:hAnsiTheme="majorBidi" w:hint="cs"/>
          <w:sz w:val="30"/>
          <w:szCs w:val="30"/>
          <w:cs/>
          <w:lang w:val="en-US"/>
        </w:rPr>
        <w:t xml:space="preserve"> 10330</w:t>
      </w:r>
    </w:p>
    <w:p w14:paraId="76E3869A" w14:textId="77777777" w:rsidR="007F50CF" w:rsidRPr="004E36B9" w:rsidRDefault="007F50CF" w:rsidP="005021D2">
      <w:pPr>
        <w:pStyle w:val="acctfourfigures"/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9C913FB" w14:textId="01F12DD5" w:rsidR="007F50CF" w:rsidRPr="00010A74" w:rsidRDefault="007F50CF" w:rsidP="005021D2">
      <w:pPr>
        <w:pStyle w:val="acctfourfigures"/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10A7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ผู้ถือหุ้นรายใหญ่ในระหว่างปีได้แก่ นายวิชัย ศิระมานะกุล (ถือหุ้นร้อยละ </w:t>
      </w:r>
      <w:r w:rsidR="00803259" w:rsidRPr="00010A74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010A74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010A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นายอิศรา ภูววิเชียรฉาย </w:t>
      </w:r>
      <w:r w:rsidR="0033105A" w:rsidRPr="00010A74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010A74">
        <w:rPr>
          <w:rFonts w:asciiTheme="majorBidi" w:hAnsiTheme="majorBidi" w:cstheme="majorBidi"/>
          <w:sz w:val="30"/>
          <w:szCs w:val="30"/>
          <w:cs/>
          <w:lang w:bidi="th-TH"/>
        </w:rPr>
        <w:t xml:space="preserve">(ถือหุ้นร้อยละ </w:t>
      </w:r>
      <w:r w:rsidR="00803259" w:rsidRPr="00010A7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80AA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010A7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B80AA3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010A74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010A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และนางสาวอรพร </w:t>
      </w:r>
      <w:r w:rsidR="00044014">
        <w:rPr>
          <w:rFonts w:asciiTheme="majorBidi" w:hAnsiTheme="majorBidi" w:cstheme="majorBidi" w:hint="cs"/>
          <w:sz w:val="30"/>
          <w:szCs w:val="30"/>
          <w:cs/>
          <w:lang w:bidi="th-TH"/>
        </w:rPr>
        <w:t>ศรีแดง</w:t>
      </w:r>
      <w:r w:rsidRPr="00010A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(ถือหุ้นร้อยละ</w:t>
      </w:r>
      <w:r w:rsidR="00B80AA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0AA3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010A74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80AA3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010A74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</w:p>
    <w:p w14:paraId="574F8400" w14:textId="07FC98F8" w:rsidR="001D00F0" w:rsidRPr="00010A74" w:rsidRDefault="001D00F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87E8F7" w14:textId="132700F3" w:rsidR="00EF12EB" w:rsidRPr="00010A74" w:rsidRDefault="001D00F0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6C5735" w:rsidRPr="00010A74">
        <w:rPr>
          <w:rFonts w:asciiTheme="majorBidi" w:hAnsiTheme="majorBidi" w:cstheme="majorBidi"/>
          <w:sz w:val="30"/>
          <w:szCs w:val="30"/>
          <w:cs/>
        </w:rPr>
        <w:t>หลักในการ</w:t>
      </w:r>
      <w:r w:rsidRPr="00010A74">
        <w:rPr>
          <w:rFonts w:asciiTheme="majorBidi" w:hAnsiTheme="majorBidi" w:cstheme="majorBidi"/>
          <w:sz w:val="30"/>
          <w:szCs w:val="30"/>
          <w:cs/>
        </w:rPr>
        <w:t>เป็นผู้จัดจำหน่าย</w:t>
      </w:r>
      <w:r w:rsidR="007F50CF" w:rsidRPr="00010A74">
        <w:rPr>
          <w:rFonts w:asciiTheme="majorBidi" w:hAnsiTheme="majorBidi" w:cstheme="majorBidi"/>
          <w:sz w:val="30"/>
          <w:szCs w:val="30"/>
          <w:cs/>
        </w:rPr>
        <w:t>ผลไม้ส่งออก</w:t>
      </w:r>
      <w:r w:rsidR="00236313" w:rsidRPr="00010A7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0113F7" w14:textId="77777777" w:rsidR="005F52E6" w:rsidRPr="00010A74" w:rsidRDefault="005F52E6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967A21A" w14:textId="6FC5ECCE" w:rsidR="00D7244F" w:rsidRPr="00010A74" w:rsidRDefault="00803259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552E5E" w:rsidRPr="00010A7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5D3756" w:rsidRPr="005D375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7C2A233" w14:textId="77777777" w:rsidR="00E4551B" w:rsidRPr="00010A74" w:rsidRDefault="00E4551B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712AD9B" w14:textId="77777777" w:rsidR="004E36B9" w:rsidRPr="003E572F" w:rsidRDefault="004E36B9" w:rsidP="004E36B9">
      <w:pPr>
        <w:spacing w:line="240" w:lineRule="auto"/>
        <w:ind w:left="504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bookmarkStart w:id="0" w:name="_Hlk66464858"/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34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เรื่อง</w:t>
      </w:r>
      <w:r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br/>
      </w:r>
      <w:r w:rsidRPr="00491D52">
        <w:rPr>
          <w:rFonts w:asciiTheme="majorBidi" w:eastAsia="Calibri" w:hAnsiTheme="majorBidi" w:cstheme="majorBidi"/>
          <w:i/>
          <w:iCs/>
          <w:spacing w:val="-4"/>
          <w:sz w:val="30"/>
          <w:szCs w:val="30"/>
          <w:cs/>
          <w:lang w:val="th-TH"/>
        </w:rPr>
        <w:t>การรายงานทางการเงินระหว่างกาล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bookmarkEnd w:id="0"/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รวมถึงแนวปฏิบัติทางการบัญชีที่ประกาศใช้โดยสภาวิชาชีพบัญชีฯ 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</w:t>
      </w:r>
      <w:r w:rsidRPr="00EE3688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โ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ๆ เพื่อไม่ให้ซ้ำซ้อนกับข้อมูลที่ได้นำเสนอไปแล้วใน</w:t>
      </w:r>
      <w:r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br/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งบการเงินประจำปี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31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ธันวาคม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 256</w:t>
      </w:r>
      <w:r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7</w:t>
      </w:r>
    </w:p>
    <w:p w14:paraId="2E38F078" w14:textId="77777777" w:rsidR="005D3756" w:rsidRPr="004E36B9" w:rsidRDefault="005D3756" w:rsidP="005D3756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D65D36C" w14:textId="743A600B" w:rsidR="00491D52" w:rsidRPr="00C85DDF" w:rsidRDefault="004E36B9" w:rsidP="00C85DDF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</w:pP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ที่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อาจมีความไม่แน่นอนนั้นไม่แตกต่างจากที่ได้อธิบาย</w:t>
      </w:r>
      <w:r w:rsidRPr="005D3756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th-TH"/>
        </w:rPr>
        <w:t>ไว้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ในงบการเงินสำหรับปีสิ้นสุดวันที่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 xml:space="preserve">31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ธันวาคม </w:t>
      </w:r>
      <w:r w:rsidRPr="005D3756">
        <w:rPr>
          <w:rFonts w:asciiTheme="majorBidi" w:eastAsia="Calibri" w:hAnsiTheme="majorBidi" w:cstheme="majorBidi"/>
          <w:spacing w:val="-4"/>
          <w:sz w:val="30"/>
          <w:szCs w:val="30"/>
          <w:lang w:val="th-TH"/>
        </w:rPr>
        <w:t>256</w:t>
      </w:r>
      <w:r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7</w:t>
      </w:r>
      <w:r w:rsidR="004B697E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เว้นแต่ที่ได้อธิบายไว้ในหมายเหตุข้อ </w:t>
      </w:r>
      <w:r w:rsidR="00A61E4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</w:t>
      </w:r>
    </w:p>
    <w:p w14:paraId="1FF87C7A" w14:textId="1B1CCC31" w:rsidR="00CA0C33" w:rsidRPr="00CA0C33" w:rsidRDefault="00546E6F" w:rsidP="00CA0C33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5B2FA9">
        <w:rPr>
          <w:rFonts w:asciiTheme="majorBidi" w:hAnsiTheme="majorBidi" w:cstheme="majorBidi"/>
          <w:i w:val="0"/>
          <w:iCs w:val="0"/>
          <w:sz w:val="30"/>
          <w:szCs w:val="30"/>
          <w:cs/>
        </w:rPr>
        <w:lastRenderedPageBreak/>
        <w:t>นโยบายการบัญชี</w:t>
      </w:r>
      <w:r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สำหรับเหตุการณ์ใหม่</w:t>
      </w:r>
    </w:p>
    <w:p w14:paraId="3883710D" w14:textId="77777777" w:rsidR="00546E6F" w:rsidRPr="000D761B" w:rsidRDefault="00546E6F" w:rsidP="00546E6F">
      <w:pPr>
        <w:pStyle w:val="BodyText"/>
        <w:spacing w:after="0" w:line="240" w:lineRule="auto"/>
        <w:rPr>
          <w:rFonts w:asciiTheme="majorBidi" w:hAnsiTheme="majorBidi" w:cstheme="majorBidi"/>
        </w:rPr>
      </w:pPr>
    </w:p>
    <w:p w14:paraId="2594D8D0" w14:textId="77777777" w:rsidR="00546E6F" w:rsidRDefault="00546E6F" w:rsidP="00546E6F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72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A4E7C47" w14:textId="77777777" w:rsidR="00546E6F" w:rsidRPr="000D761B" w:rsidRDefault="00546E6F" w:rsidP="00546E6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28C08" w14:textId="77777777" w:rsidR="00546E6F" w:rsidRPr="00641B0B" w:rsidRDefault="00546E6F" w:rsidP="00546E6F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41B0B"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โครงการสมทบเงิน</w:t>
      </w:r>
    </w:p>
    <w:p w14:paraId="4CC2D962" w14:textId="77777777" w:rsidR="00546E6F" w:rsidRPr="00641B0B" w:rsidRDefault="00546E6F" w:rsidP="00546E6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A7391" w14:textId="77777777" w:rsidR="00546E6F" w:rsidRDefault="00546E6F" w:rsidP="00546E6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3D08241" w14:textId="77777777" w:rsidR="00546E6F" w:rsidRDefault="00546E6F" w:rsidP="00546E6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21C5C4" w14:textId="77777777" w:rsidR="00546E6F" w:rsidRDefault="00546E6F" w:rsidP="00546E6F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โดยบริษัทได้จัดตั้งกองทุนสำรองเลี้ยงชีพสำหรับพนักงานของบริษัทบนพื้นฐานความสมัครใจของพนักงานใน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การเป็นสมาชิกของ</w:t>
      </w:r>
      <w:r w:rsidRPr="00001C97">
        <w:rPr>
          <w:rFonts w:asciiTheme="majorBidi" w:hAnsiTheme="majorBidi" w:cstheme="majorBidi" w:hint="cs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 xml:space="preserve"> โดยพนักงานจ่ายเงินสะสมในอัตราร้อยละ </w:t>
      </w:r>
      <w:r>
        <w:rPr>
          <w:rFonts w:ascii="Angsana New" w:hAnsi="Angsana New"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sz w:val="30"/>
          <w:szCs w:val="30"/>
          <w:cs/>
          <w:lang w:val="en-US"/>
        </w:rPr>
        <w:t>ถึงอัตราร้อยละ</w:t>
      </w:r>
      <w:r>
        <w:rPr>
          <w:rFonts w:ascii="Angsana New" w:hAnsi="Angsana New"/>
          <w:sz w:val="30"/>
          <w:szCs w:val="30"/>
          <w:lang w:val="en-US"/>
        </w:rPr>
        <w:t xml:space="preserve"> 15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ของเงินเดือนทุกเดือน และบริษัทจ่ายสมทบในอัตราร้อยละ </w:t>
      </w:r>
      <w:r>
        <w:rPr>
          <w:rFonts w:ascii="Angsana New" w:hAnsi="Angsana New"/>
          <w:sz w:val="30"/>
          <w:szCs w:val="30"/>
          <w:lang w:val="en-US"/>
        </w:rPr>
        <w:t xml:space="preserve">2 </w:t>
      </w:r>
      <w:r>
        <w:rPr>
          <w:rFonts w:ascii="Angsana New" w:hAnsi="Angsana New" w:hint="cs"/>
          <w:sz w:val="30"/>
          <w:szCs w:val="30"/>
          <w:cs/>
          <w:lang w:val="en-US"/>
        </w:rPr>
        <w:t>ถึงอัตราร้อยละ</w:t>
      </w:r>
      <w:r>
        <w:rPr>
          <w:rFonts w:ascii="Angsana New" w:hAnsi="Angsana New"/>
          <w:sz w:val="30"/>
          <w:szCs w:val="30"/>
          <w:lang w:val="en-US"/>
        </w:rPr>
        <w:t xml:space="preserve"> 9 </w:t>
      </w:r>
      <w:r>
        <w:rPr>
          <w:rFonts w:ascii="Angsana New" w:hAnsi="Angsana New" w:hint="cs"/>
          <w:sz w:val="30"/>
          <w:szCs w:val="30"/>
          <w:cs/>
          <w:lang w:val="en-US"/>
        </w:rPr>
        <w:t>ของเงินเดือนของพนักงานทุกเดือน ทั้งนี้ขึ้นอยู่กับตำแหน่งของพนักงานแต่ละคน กองทุนสำรองเลี้ยงชีพนี้ได้จดทะเบียนเป็นกองทุนสำรองเลี้ยงชีพตามข้อกำหนดของ</w:t>
      </w:r>
      <w:r w:rsidRPr="00E2539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กระทรวงการคลังและจัดการกองทุนโดยผู้จัดการกองทุนที่ได้รับอนุญาต โดยมีผลใช้บังคับตั้งแต่วันที่ </w:t>
      </w:r>
      <w:r w:rsidRPr="00E2539F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E2539F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E2539F">
        <w:rPr>
          <w:rFonts w:ascii="Angsana New" w:hAnsi="Angsana New"/>
          <w:spacing w:val="-4"/>
          <w:sz w:val="30"/>
          <w:szCs w:val="30"/>
          <w:lang w:val="en-US"/>
        </w:rPr>
        <w:t>2568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เป็นต้นไป</w:t>
      </w:r>
    </w:p>
    <w:p w14:paraId="56F8753D" w14:textId="47ACB4FD" w:rsidR="00546E6F" w:rsidRPr="00546E6F" w:rsidRDefault="00546E6F" w:rsidP="00546E6F">
      <w:pPr>
        <w:pStyle w:val="ListParagraph"/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32FAF53" w14:textId="7DB02C29" w:rsidR="002221D2" w:rsidRPr="00CA0C33" w:rsidRDefault="00CA0C33" w:rsidP="00CA0C3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221D2" w:rsidRPr="00CA0C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</w:t>
      </w:r>
      <w:r w:rsidR="00B80AA3" w:rsidRPr="00CA0C3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หรือกิจการ</w:t>
      </w:r>
      <w:r w:rsidR="002221D2" w:rsidRPr="00CA0C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ที่เกี่ยวข้องกัน</w:t>
      </w:r>
    </w:p>
    <w:p w14:paraId="35C67786" w14:textId="77777777" w:rsidR="00307DA4" w:rsidRPr="00010A74" w:rsidRDefault="00307DA4" w:rsidP="00284D18">
      <w:pPr>
        <w:pStyle w:val="BodyText"/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5B1FC56" w14:textId="6614BF23" w:rsidR="003871D1" w:rsidRPr="00010A74" w:rsidRDefault="003871D1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10A7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ความสัมพันธ์ที่มีกับบุคคล</w:t>
      </w:r>
      <w:r w:rsidR="00B80AA3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="0025600B" w:rsidRPr="00010A74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Pr="00010A74">
        <w:rPr>
          <w:rFonts w:asciiTheme="majorBidi" w:hAnsiTheme="majorBidi" w:cstheme="majorBidi"/>
          <w:b/>
          <w:sz w:val="30"/>
          <w:szCs w:val="30"/>
          <w:cs/>
        </w:rPr>
        <w:t>ที่มีรายการระหว่างกันที่มีนัยสำคัญกับบริษัทในระหว่าง</w:t>
      </w:r>
      <w:r w:rsidR="005D3756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BF0CD4">
        <w:rPr>
          <w:rFonts w:asciiTheme="majorBidi" w:hAnsiTheme="majorBidi" w:cstheme="majorBidi"/>
          <w:b/>
          <w:sz w:val="30"/>
          <w:szCs w:val="30"/>
        </w:rPr>
        <w:br/>
      </w:r>
      <w:r w:rsidRPr="00010A74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2258785C" w14:textId="370E1965" w:rsidR="00E93A51" w:rsidRPr="000F4A0F" w:rsidRDefault="00E93A51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E93A51" w:rsidRPr="00010A74" w14:paraId="7988FBF9" w14:textId="77777777" w:rsidTr="00911394">
        <w:trPr>
          <w:trHeight w:val="20"/>
          <w:tblHeader/>
        </w:trPr>
        <w:tc>
          <w:tcPr>
            <w:tcW w:w="3330" w:type="dxa"/>
          </w:tcPr>
          <w:p w14:paraId="636B94E6" w14:textId="77777777" w:rsidR="00E93A51" w:rsidRPr="00010A74" w:rsidRDefault="00E93A51" w:rsidP="006409E1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AAE629C" w14:textId="3DE4E9AF" w:rsidR="00E93A51" w:rsidRPr="00010A74" w:rsidRDefault="00E93A51" w:rsidP="006409E1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3F09E452" w14:textId="77777777" w:rsidR="00E93A51" w:rsidRPr="00010A74" w:rsidRDefault="00E93A51" w:rsidP="00446183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51" w:rsidRPr="00010A74" w14:paraId="512448DC" w14:textId="77777777" w:rsidTr="00911394">
        <w:trPr>
          <w:trHeight w:val="20"/>
        </w:trPr>
        <w:tc>
          <w:tcPr>
            <w:tcW w:w="3330" w:type="dxa"/>
          </w:tcPr>
          <w:p w14:paraId="782590C4" w14:textId="77777777" w:rsidR="00E93A51" w:rsidRPr="00010A74" w:rsidRDefault="00E93A51" w:rsidP="006409E1">
            <w:pPr>
              <w:tabs>
                <w:tab w:val="left" w:pos="1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42FB3FA" w14:textId="44313513" w:rsidR="00E93A51" w:rsidRPr="00010A74" w:rsidRDefault="00E93A51" w:rsidP="00E93A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5185290" w14:textId="4475FA32" w:rsidR="00E93A51" w:rsidRPr="00010A74" w:rsidRDefault="00E93A51" w:rsidP="00446183">
            <w:pPr>
              <w:tabs>
                <w:tab w:val="left" w:pos="4302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สั่งการและควบคุมกิจกรรมต่างๆของกิจการไม่ว่าทางตรงหรือทางอ้อม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2F10578" w14:textId="77777777" w:rsidR="00E93A51" w:rsidRDefault="00E93A51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43FB3D2" w14:textId="77777777" w:rsidR="004523BD" w:rsidRDefault="004523BD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B4538D8" w14:textId="77777777" w:rsidR="004523BD" w:rsidRPr="000F4A0F" w:rsidRDefault="004523BD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0E7FF8" w:rsidRPr="00010A74" w14:paraId="4ACFBAEE" w14:textId="77777777" w:rsidTr="006409E1">
        <w:trPr>
          <w:tblHeader/>
        </w:trPr>
        <w:tc>
          <w:tcPr>
            <w:tcW w:w="6300" w:type="dxa"/>
          </w:tcPr>
          <w:p w14:paraId="1ECD5043" w14:textId="0AF29A34" w:rsidR="000E7FF8" w:rsidRPr="00010A74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</w:t>
            </w:r>
            <w:r w:rsidR="00B80A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หรือกิจการ</w:t>
            </w: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458CD48F" w14:textId="3755C2BA" w:rsidR="000E7FF8" w:rsidRPr="00010A74" w:rsidRDefault="000E7FF8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C350F5" w14:textId="77777777" w:rsidR="000E7FF8" w:rsidRPr="00010A74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05AD21" w14:textId="00F0F78E" w:rsidR="000E7FF8" w:rsidRPr="00010A74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E7FF8" w:rsidRPr="00010A74" w14:paraId="53082373" w14:textId="77777777" w:rsidTr="006409E1">
        <w:trPr>
          <w:tblHeader/>
        </w:trPr>
        <w:tc>
          <w:tcPr>
            <w:tcW w:w="6300" w:type="dxa"/>
          </w:tcPr>
          <w:p w14:paraId="6D63622B" w14:textId="5A16F850" w:rsidR="000E7FF8" w:rsidRPr="007534CC" w:rsidRDefault="005D3756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D3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4E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5D3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5D3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534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EB07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14:paraId="18B9EC5B" w14:textId="54CB877B" w:rsidR="000E7FF8" w:rsidRPr="00010A74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46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FAD25B8" w14:textId="77777777" w:rsidR="000E7FF8" w:rsidRPr="00010A74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08CC256" w14:textId="2DA27F71" w:rsidR="000E7FF8" w:rsidRPr="00010A74" w:rsidRDefault="00803259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46E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E7FF8" w:rsidRPr="00010A74" w14:paraId="1CAD7F8F" w14:textId="77777777" w:rsidTr="006409E1">
        <w:tc>
          <w:tcPr>
            <w:tcW w:w="6300" w:type="dxa"/>
          </w:tcPr>
          <w:p w14:paraId="1E43248A" w14:textId="77777777" w:rsidR="000E7FF8" w:rsidRPr="00010A74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0DD8113" w14:textId="77777777" w:rsidR="000E7FF8" w:rsidRPr="00010A74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E7FF8" w:rsidRPr="00010A74" w14:paraId="3A751C1D" w14:textId="77777777" w:rsidTr="006409E1">
        <w:tc>
          <w:tcPr>
            <w:tcW w:w="6300" w:type="dxa"/>
          </w:tcPr>
          <w:p w14:paraId="470359A1" w14:textId="5000A6EA" w:rsidR="000E7FF8" w:rsidRPr="00010A74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669256AB" w14:textId="77777777" w:rsidR="000E7FF8" w:rsidRPr="000B225D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13CE84" w14:textId="77777777" w:rsidR="000E7FF8" w:rsidRPr="000B225D" w:rsidRDefault="000E7FF8" w:rsidP="005021D2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DE6631C" w14:textId="77777777" w:rsidR="000E7FF8" w:rsidRPr="000B225D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4183" w:rsidRPr="00010A74" w14:paraId="25F6B508" w14:textId="77777777" w:rsidTr="00C17581">
        <w:tc>
          <w:tcPr>
            <w:tcW w:w="6300" w:type="dxa"/>
          </w:tcPr>
          <w:p w14:paraId="7D6F98D2" w14:textId="348D73B0" w:rsidR="00C54183" w:rsidRPr="0000219C" w:rsidRDefault="002351B6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021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ค่า</w:t>
            </w:r>
            <w:r w:rsidR="0000219C" w:rsidRPr="000021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ตอบแทนผ</w:t>
            </w:r>
            <w:r w:rsidR="005256C7">
              <w:rPr>
                <w:rFonts w:asciiTheme="majorBidi" w:hAnsiTheme="majorBidi" w:cstheme="majorBidi" w:hint="cs"/>
                <w:sz w:val="30"/>
                <w:szCs w:val="30"/>
                <w:cs/>
              </w:rPr>
              <w:t>ู้</w:t>
            </w:r>
            <w:r w:rsidR="0000219C" w:rsidRPr="000021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บริหาร</w:t>
            </w:r>
          </w:p>
        </w:tc>
        <w:tc>
          <w:tcPr>
            <w:tcW w:w="1260" w:type="dxa"/>
          </w:tcPr>
          <w:p w14:paraId="3D469FEF" w14:textId="77777777" w:rsidR="00C54183" w:rsidRPr="000B225D" w:rsidRDefault="00C54183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72602D" w14:textId="77777777" w:rsidR="00C54183" w:rsidRPr="000B225D" w:rsidRDefault="00C54183" w:rsidP="005021D2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3E07BB6" w14:textId="77777777" w:rsidR="00C54183" w:rsidRPr="000B225D" w:rsidRDefault="00C54183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6E6F" w:rsidRPr="00010A74" w14:paraId="6DF3EB7B" w14:textId="77777777" w:rsidTr="00C17581">
        <w:tc>
          <w:tcPr>
            <w:tcW w:w="6300" w:type="dxa"/>
          </w:tcPr>
          <w:p w14:paraId="4AC2BD77" w14:textId="7BD0566C" w:rsidR="00546E6F" w:rsidRPr="00010A74" w:rsidRDefault="00546E6F" w:rsidP="00546E6F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ของพนักงาน</w:t>
            </w:r>
          </w:p>
        </w:tc>
        <w:tc>
          <w:tcPr>
            <w:tcW w:w="1260" w:type="dxa"/>
          </w:tcPr>
          <w:p w14:paraId="2BEB5C1F" w14:textId="719A533A" w:rsidR="00546E6F" w:rsidRPr="000B225D" w:rsidRDefault="00730F26" w:rsidP="00546E6F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11,085</w:t>
            </w:r>
          </w:p>
        </w:tc>
        <w:tc>
          <w:tcPr>
            <w:tcW w:w="270" w:type="dxa"/>
          </w:tcPr>
          <w:p w14:paraId="7F39CC3A" w14:textId="77777777" w:rsidR="00546E6F" w:rsidRPr="000B225D" w:rsidRDefault="00546E6F" w:rsidP="00546E6F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5CCB66" w14:textId="6B66665B" w:rsidR="00546E6F" w:rsidRPr="000B225D" w:rsidRDefault="00F03229" w:rsidP="00546E6F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5,460</w:t>
            </w:r>
          </w:p>
        </w:tc>
      </w:tr>
      <w:tr w:rsidR="00546E6F" w:rsidRPr="00010A74" w14:paraId="6B2E7213" w14:textId="77777777" w:rsidTr="00C17581">
        <w:tc>
          <w:tcPr>
            <w:tcW w:w="6300" w:type="dxa"/>
          </w:tcPr>
          <w:p w14:paraId="0935BD19" w14:textId="7086E0E8" w:rsidR="00546E6F" w:rsidRPr="00010A74" w:rsidRDefault="00546E6F" w:rsidP="00546E6F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42333" w14:textId="2DFB939C" w:rsidR="00546E6F" w:rsidRPr="000B225D" w:rsidRDefault="00730F26" w:rsidP="00546E6F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546</w:t>
            </w:r>
          </w:p>
        </w:tc>
        <w:tc>
          <w:tcPr>
            <w:tcW w:w="270" w:type="dxa"/>
          </w:tcPr>
          <w:p w14:paraId="4CE7416E" w14:textId="77777777" w:rsidR="00546E6F" w:rsidRPr="000B225D" w:rsidRDefault="00546E6F" w:rsidP="00546E6F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C5F3FF" w14:textId="2405BCA8" w:rsidR="00546E6F" w:rsidRPr="000B225D" w:rsidRDefault="00F03229" w:rsidP="00546E6F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</w:tr>
      <w:tr w:rsidR="00546E6F" w:rsidRPr="00010A74" w14:paraId="65CE0AD4" w14:textId="77777777" w:rsidTr="00C17581">
        <w:tc>
          <w:tcPr>
            <w:tcW w:w="6300" w:type="dxa"/>
          </w:tcPr>
          <w:p w14:paraId="6FDB2714" w14:textId="77777777" w:rsidR="00546E6F" w:rsidRPr="00010A74" w:rsidRDefault="00546E6F" w:rsidP="00546E6F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724EC" w14:textId="2AAC77C5" w:rsidR="00546E6F" w:rsidRPr="000B225D" w:rsidRDefault="00730F26" w:rsidP="00546E6F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11,631</w:t>
            </w:r>
          </w:p>
        </w:tc>
        <w:tc>
          <w:tcPr>
            <w:tcW w:w="270" w:type="dxa"/>
            <w:vAlign w:val="bottom"/>
          </w:tcPr>
          <w:p w14:paraId="06D058EA" w14:textId="77777777" w:rsidR="00546E6F" w:rsidRPr="000B225D" w:rsidRDefault="00546E6F" w:rsidP="00546E6F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FC10F" w14:textId="35CE8C6A" w:rsidR="00546E6F" w:rsidRPr="000B225D" w:rsidRDefault="00F03229" w:rsidP="00546E6F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5,681</w:t>
            </w:r>
          </w:p>
        </w:tc>
      </w:tr>
    </w:tbl>
    <w:p w14:paraId="55B4AED7" w14:textId="77777777" w:rsidR="00CA0C33" w:rsidRDefault="00CA0C33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1C58DA" w14:textId="52A99161" w:rsidR="007B29D0" w:rsidRPr="00CA0C33" w:rsidRDefault="00CA0C33" w:rsidP="00CA0C33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B29D0" w:rsidRPr="00CA0C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3871D1" w:rsidRPr="00CA0C3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และลูกหนี้หมุนเวียนอื่น</w:t>
      </w:r>
    </w:p>
    <w:p w14:paraId="129D656E" w14:textId="77777777" w:rsidR="00CA0C33" w:rsidRDefault="00CA0C33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091" w:type="dxa"/>
        <w:tblInd w:w="450" w:type="dxa"/>
        <w:tblLook w:val="0000" w:firstRow="0" w:lastRow="0" w:firstColumn="0" w:lastColumn="0" w:noHBand="0" w:noVBand="0"/>
      </w:tblPr>
      <w:tblGrid>
        <w:gridCol w:w="6120"/>
        <w:gridCol w:w="236"/>
        <w:gridCol w:w="1260"/>
        <w:gridCol w:w="270"/>
        <w:gridCol w:w="1205"/>
      </w:tblGrid>
      <w:tr w:rsidR="003A1AA3" w:rsidRPr="00010A74" w14:paraId="6597A640" w14:textId="77777777" w:rsidTr="006413C0">
        <w:trPr>
          <w:tblHeader/>
        </w:trPr>
        <w:tc>
          <w:tcPr>
            <w:tcW w:w="6120" w:type="dxa"/>
          </w:tcPr>
          <w:p w14:paraId="76A2DA8E" w14:textId="77777777" w:rsidR="003A1AA3" w:rsidRPr="00010A74" w:rsidRDefault="003A1AA3" w:rsidP="006413C0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60A7658E" w14:textId="77777777" w:rsidR="003A1AA3" w:rsidRPr="00010A74" w:rsidRDefault="003A1AA3" w:rsidP="006413C0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D553827" w14:textId="7A51D417" w:rsidR="00D111D5" w:rsidRDefault="00D111D5" w:rsidP="00D111D5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EB070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  <w:p w14:paraId="5FB27FDE" w14:textId="39580A75" w:rsidR="003A1AA3" w:rsidRPr="00010A74" w:rsidRDefault="00D111D5" w:rsidP="00D111D5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DE03FB0" w14:textId="77777777" w:rsidR="003A1AA3" w:rsidRPr="00010A74" w:rsidRDefault="003A1AA3" w:rsidP="006413C0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5" w:type="dxa"/>
          </w:tcPr>
          <w:p w14:paraId="7EF82D2F" w14:textId="77777777" w:rsidR="003A1AA3" w:rsidRDefault="003A1AA3" w:rsidP="006413C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  <w:p w14:paraId="11EA53A5" w14:textId="77777777" w:rsidR="003A1AA3" w:rsidRPr="00010A74" w:rsidRDefault="003A1AA3" w:rsidP="006413C0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A1AA3" w:rsidRPr="00010A74" w14:paraId="0233C0E1" w14:textId="77777777" w:rsidTr="006413C0">
        <w:trPr>
          <w:tblHeader/>
        </w:trPr>
        <w:tc>
          <w:tcPr>
            <w:tcW w:w="6120" w:type="dxa"/>
          </w:tcPr>
          <w:p w14:paraId="05D1BFC4" w14:textId="77777777" w:rsidR="003A1AA3" w:rsidRPr="00010A74" w:rsidRDefault="003A1AA3" w:rsidP="006413C0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AB685DD" w14:textId="77777777" w:rsidR="003A1AA3" w:rsidRPr="00010A74" w:rsidRDefault="003A1AA3" w:rsidP="006413C0">
            <w:pPr>
              <w:pStyle w:val="BodyTextIndent2"/>
              <w:spacing w:before="0"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5" w:type="dxa"/>
            <w:gridSpan w:val="3"/>
          </w:tcPr>
          <w:p w14:paraId="273A49F3" w14:textId="77777777" w:rsidR="003A1AA3" w:rsidRPr="00010A74" w:rsidRDefault="003A1AA3" w:rsidP="006413C0">
            <w:pPr>
              <w:pStyle w:val="BodyTextIndent2"/>
              <w:spacing w:before="0"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A1AA3" w:rsidRPr="00010A74" w14:paraId="6C79A982" w14:textId="77777777" w:rsidTr="006413C0">
        <w:tc>
          <w:tcPr>
            <w:tcW w:w="6120" w:type="dxa"/>
          </w:tcPr>
          <w:p w14:paraId="167B23CD" w14:textId="77777777" w:rsidR="003A1AA3" w:rsidRPr="000B225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B225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0B225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236" w:type="dxa"/>
          </w:tcPr>
          <w:p w14:paraId="0D191B76" w14:textId="77777777" w:rsidR="003A1AA3" w:rsidRPr="000B225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F39E3" w14:textId="33C1CC43" w:rsidR="003A1AA3" w:rsidRPr="003B301D" w:rsidRDefault="003A3D05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362,762</w:t>
            </w:r>
          </w:p>
        </w:tc>
        <w:tc>
          <w:tcPr>
            <w:tcW w:w="270" w:type="dxa"/>
          </w:tcPr>
          <w:p w14:paraId="6F9C7FE5" w14:textId="77777777" w:rsidR="003A1AA3" w:rsidRPr="000B225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</w:tcPr>
          <w:p w14:paraId="61E36A80" w14:textId="77777777" w:rsidR="003A1AA3" w:rsidRPr="000B225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103,419</w:t>
            </w:r>
          </w:p>
        </w:tc>
      </w:tr>
      <w:tr w:rsidR="003A1AA3" w:rsidRPr="00010A74" w14:paraId="464529BC" w14:textId="77777777" w:rsidTr="006413C0">
        <w:tc>
          <w:tcPr>
            <w:tcW w:w="6120" w:type="dxa"/>
          </w:tcPr>
          <w:p w14:paraId="1268C77B" w14:textId="77777777" w:rsidR="003A1AA3" w:rsidRPr="000B225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2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  <w:r w:rsidRPr="000B225D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36" w:type="dxa"/>
          </w:tcPr>
          <w:p w14:paraId="58B978D9" w14:textId="77777777" w:rsidR="003A1AA3" w:rsidRPr="000B225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5DFB64" w14:textId="77777777" w:rsidR="003A1AA3" w:rsidRPr="003B301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820E02" w14:textId="77777777" w:rsidR="003A1AA3" w:rsidRPr="000B225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</w:tcPr>
          <w:p w14:paraId="56604508" w14:textId="77777777" w:rsidR="003A1AA3" w:rsidRPr="000B225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1AA3" w:rsidRPr="00010A74" w14:paraId="45F138C3" w14:textId="77777777" w:rsidTr="006413C0">
        <w:tc>
          <w:tcPr>
            <w:tcW w:w="6120" w:type="dxa"/>
          </w:tcPr>
          <w:p w14:paraId="665EE55D" w14:textId="77777777" w:rsidR="003A1AA3" w:rsidRPr="000B225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B22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B22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0B22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0B225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36" w:type="dxa"/>
          </w:tcPr>
          <w:p w14:paraId="61921958" w14:textId="77777777" w:rsidR="003A1AA3" w:rsidRPr="000B225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E328C6" w14:textId="2CC5F1F2" w:rsidR="003A1AA3" w:rsidRPr="003B301D" w:rsidRDefault="003A3D05" w:rsidP="006413C0">
            <w:pPr>
              <w:pStyle w:val="BodyTextIndent2"/>
              <w:spacing w:before="0" w:line="240" w:lineRule="atLeast"/>
              <w:ind w:left="290" w:right="-500" w:firstLine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A00BAB" w14:textId="77777777" w:rsidR="003A1AA3" w:rsidRPr="000B225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3EC93DD" w14:textId="77777777" w:rsidR="003A1AA3" w:rsidRPr="000B225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22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0,447</w:t>
            </w:r>
          </w:p>
        </w:tc>
      </w:tr>
      <w:tr w:rsidR="003A1AA3" w:rsidRPr="00010A74" w14:paraId="5FCF0349" w14:textId="77777777" w:rsidTr="006413C0">
        <w:tc>
          <w:tcPr>
            <w:tcW w:w="6120" w:type="dxa"/>
          </w:tcPr>
          <w:p w14:paraId="521B6283" w14:textId="77777777" w:rsidR="003A1AA3" w:rsidRPr="000B225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22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7F9F14FA" w14:textId="77777777" w:rsidR="003A1AA3" w:rsidRPr="000B225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F4AF69" w14:textId="5F9A0BCA" w:rsidR="003A1AA3" w:rsidRPr="003B301D" w:rsidRDefault="003A3D05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362,762</w:t>
            </w:r>
          </w:p>
        </w:tc>
        <w:tc>
          <w:tcPr>
            <w:tcW w:w="270" w:type="dxa"/>
          </w:tcPr>
          <w:p w14:paraId="09FA1AE7" w14:textId="77777777" w:rsidR="003A1AA3" w:rsidRPr="000B225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AE6B588" w14:textId="77777777" w:rsidR="003A1AA3" w:rsidRPr="000B225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123,866</w:t>
            </w:r>
          </w:p>
        </w:tc>
      </w:tr>
      <w:tr w:rsidR="003A1AA3" w:rsidRPr="00010A74" w14:paraId="265948CA" w14:textId="77777777" w:rsidTr="006413C0">
        <w:tc>
          <w:tcPr>
            <w:tcW w:w="6120" w:type="dxa"/>
          </w:tcPr>
          <w:p w14:paraId="23BE0267" w14:textId="77777777" w:rsidR="003A1AA3" w:rsidRPr="000B225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2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4B6EFF10" w14:textId="77777777" w:rsidR="003A1AA3" w:rsidRPr="000B225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BD3E3" w14:textId="2BDF8D96" w:rsidR="003A1AA3" w:rsidRPr="003B301D" w:rsidRDefault="0028559B" w:rsidP="006413C0">
            <w:pPr>
              <w:pStyle w:val="BodyTextIndent2"/>
              <w:spacing w:before="0" w:line="240" w:lineRule="atLeast"/>
              <w:ind w:left="290" w:right="-500" w:firstLine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3CABD2" w14:textId="77777777" w:rsidR="003A1AA3" w:rsidRPr="000B225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</w:tcPr>
          <w:p w14:paraId="1898509D" w14:textId="77777777" w:rsidR="003A1AA3" w:rsidRPr="000B225D" w:rsidRDefault="003A1AA3" w:rsidP="006413C0">
            <w:pPr>
              <w:pStyle w:val="BodyTextIndent2"/>
              <w:spacing w:before="0" w:line="240" w:lineRule="atLeast"/>
              <w:ind w:left="290" w:right="-500" w:firstLine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0B22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1AA3" w:rsidRPr="00010A74" w14:paraId="02477B7D" w14:textId="77777777" w:rsidTr="006413C0">
        <w:tc>
          <w:tcPr>
            <w:tcW w:w="6120" w:type="dxa"/>
          </w:tcPr>
          <w:p w14:paraId="4A4A383C" w14:textId="77777777" w:rsidR="003A1AA3" w:rsidRPr="000B225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0B2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1C5C413F" w14:textId="77777777" w:rsidR="003A1AA3" w:rsidRPr="000B225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3FD37F" w14:textId="760BD73D" w:rsidR="003A1AA3" w:rsidRPr="003B301D" w:rsidRDefault="003A3D05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362,762</w:t>
            </w:r>
          </w:p>
        </w:tc>
        <w:tc>
          <w:tcPr>
            <w:tcW w:w="270" w:type="dxa"/>
          </w:tcPr>
          <w:p w14:paraId="1DA17F2A" w14:textId="77777777" w:rsidR="003A1AA3" w:rsidRPr="000B225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5798216F" w14:textId="77777777" w:rsidR="003A1AA3" w:rsidRPr="000B225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123,866</w:t>
            </w:r>
          </w:p>
        </w:tc>
      </w:tr>
      <w:tr w:rsidR="003A1AA3" w:rsidRPr="005B2FA9" w14:paraId="20E5324E" w14:textId="77777777" w:rsidTr="006413C0">
        <w:tc>
          <w:tcPr>
            <w:tcW w:w="6120" w:type="dxa"/>
          </w:tcPr>
          <w:p w14:paraId="0B592DED" w14:textId="77777777" w:rsidR="003A1AA3" w:rsidRPr="001D0960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712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77438376" w14:textId="77777777" w:rsidR="003A1AA3" w:rsidRPr="0067122C" w:rsidRDefault="003A1AA3" w:rsidP="006413C0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41736B2" w14:textId="77777777" w:rsidR="003A1AA3" w:rsidRPr="0067122C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9A50DD" w14:textId="77777777" w:rsidR="003A1AA3" w:rsidRPr="0067122C" w:rsidRDefault="003A1AA3" w:rsidP="006413C0">
            <w:pPr>
              <w:pStyle w:val="BodyText2"/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</w:tcPr>
          <w:p w14:paraId="701CEE0C" w14:textId="77777777" w:rsidR="003A1AA3" w:rsidRPr="0067122C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A1AA3" w:rsidRPr="005B2FA9" w14:paraId="2797967F" w14:textId="77777777" w:rsidTr="006413C0">
        <w:tc>
          <w:tcPr>
            <w:tcW w:w="6120" w:type="dxa"/>
          </w:tcPr>
          <w:p w14:paraId="13C79C33" w14:textId="77777777" w:rsidR="003A1AA3" w:rsidRPr="00F301E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301E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236" w:type="dxa"/>
          </w:tcPr>
          <w:p w14:paraId="6BC01D67" w14:textId="77777777" w:rsidR="003A1AA3" w:rsidRPr="00F301E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4E032" w14:textId="5417C96E" w:rsidR="003A1AA3" w:rsidRPr="00F301ED" w:rsidRDefault="003A3D05" w:rsidP="00FE0330">
            <w:pPr>
              <w:pStyle w:val="BodyTextIndent2"/>
              <w:tabs>
                <w:tab w:val="decimal" w:pos="828"/>
              </w:tabs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</w:t>
            </w:r>
          </w:p>
        </w:tc>
        <w:tc>
          <w:tcPr>
            <w:tcW w:w="270" w:type="dxa"/>
          </w:tcPr>
          <w:p w14:paraId="3B89A7AB" w14:textId="77777777" w:rsidR="003A1AA3" w:rsidRPr="00F301E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</w:tcPr>
          <w:p w14:paraId="2AF22C3B" w14:textId="77777777" w:rsidR="003A1AA3" w:rsidRPr="00F301E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3,117</w:t>
            </w:r>
          </w:p>
        </w:tc>
      </w:tr>
      <w:tr w:rsidR="003A1AA3" w:rsidRPr="005B2FA9" w14:paraId="6E71F567" w14:textId="77777777" w:rsidTr="006413C0">
        <w:tc>
          <w:tcPr>
            <w:tcW w:w="6120" w:type="dxa"/>
          </w:tcPr>
          <w:p w14:paraId="7D754F6A" w14:textId="77777777" w:rsidR="003A1AA3" w:rsidRPr="00F301ED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E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14:paraId="18748813" w14:textId="77777777" w:rsidR="003A1AA3" w:rsidRPr="00F301ED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951067" w14:textId="170CC0F6" w:rsidR="003A1AA3" w:rsidRPr="00F301ED" w:rsidRDefault="003A3D05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05720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051</w:t>
            </w:r>
          </w:p>
        </w:tc>
        <w:tc>
          <w:tcPr>
            <w:tcW w:w="270" w:type="dxa"/>
          </w:tcPr>
          <w:p w14:paraId="76A30E8A" w14:textId="77777777" w:rsidR="003A1AA3" w:rsidRPr="00F301ED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871BD24" w14:textId="77777777" w:rsidR="003A1AA3" w:rsidRPr="00F301ED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1,694</w:t>
            </w:r>
          </w:p>
        </w:tc>
      </w:tr>
      <w:tr w:rsidR="003A1AA3" w:rsidRPr="005B2FA9" w14:paraId="5A54489B" w14:textId="77777777" w:rsidTr="006413C0">
        <w:tc>
          <w:tcPr>
            <w:tcW w:w="6120" w:type="dxa"/>
          </w:tcPr>
          <w:p w14:paraId="24E05CC4" w14:textId="77777777" w:rsidR="003A1AA3" w:rsidRPr="005B2FA9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236" w:type="dxa"/>
          </w:tcPr>
          <w:p w14:paraId="4E5397DB" w14:textId="77777777" w:rsidR="003A1AA3" w:rsidRPr="005B2FA9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7F57F6D" w14:textId="3ABD3DC5" w:rsidR="003A1AA3" w:rsidRPr="005B2FA9" w:rsidRDefault="003A3D05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057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546</w:t>
            </w:r>
          </w:p>
        </w:tc>
        <w:tc>
          <w:tcPr>
            <w:tcW w:w="270" w:type="dxa"/>
          </w:tcPr>
          <w:p w14:paraId="202674C2" w14:textId="77777777" w:rsidR="003A1AA3" w:rsidRPr="005B2FA9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E59E933" w14:textId="77777777" w:rsidR="003A1AA3" w:rsidRPr="005B2FA9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4,811</w:t>
            </w:r>
          </w:p>
        </w:tc>
      </w:tr>
      <w:tr w:rsidR="003A1AA3" w:rsidRPr="001D0960" w14:paraId="1C7E899A" w14:textId="77777777" w:rsidTr="006413C0">
        <w:tc>
          <w:tcPr>
            <w:tcW w:w="6120" w:type="dxa"/>
          </w:tcPr>
          <w:p w14:paraId="6E723E8B" w14:textId="77777777" w:rsidR="003A1AA3" w:rsidRPr="005B2FA9" w:rsidRDefault="003A1AA3" w:rsidP="006413C0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2FD64B57" w14:textId="77777777" w:rsidR="003A1AA3" w:rsidRPr="005B2FA9" w:rsidRDefault="003A1AA3" w:rsidP="006413C0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15115C" w14:textId="7D4CD140" w:rsidR="003A1AA3" w:rsidRPr="005B2FA9" w:rsidRDefault="003A3D05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</w:t>
            </w:r>
            <w:r w:rsidR="00057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308</w:t>
            </w:r>
          </w:p>
        </w:tc>
        <w:tc>
          <w:tcPr>
            <w:tcW w:w="270" w:type="dxa"/>
          </w:tcPr>
          <w:p w14:paraId="0247DE94" w14:textId="77777777" w:rsidR="003A1AA3" w:rsidRPr="005B2FA9" w:rsidRDefault="003A1AA3" w:rsidP="006413C0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A327350" w14:textId="77777777" w:rsidR="003A1AA3" w:rsidRPr="005B2FA9" w:rsidRDefault="003A1AA3" w:rsidP="006413C0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128,677</w:t>
            </w:r>
          </w:p>
        </w:tc>
      </w:tr>
    </w:tbl>
    <w:p w14:paraId="518501CC" w14:textId="77777777" w:rsidR="003A1AA3" w:rsidRDefault="003A1AA3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9A1AEC0" w14:textId="77777777" w:rsidR="00D111D5" w:rsidRDefault="00D111D5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543FF0A" w14:textId="77777777" w:rsidR="00D111D5" w:rsidRDefault="00D111D5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4997D81" w14:textId="77777777" w:rsidR="00D111D5" w:rsidRDefault="00D111D5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C565320" w14:textId="77777777" w:rsidR="00D111D5" w:rsidRDefault="00D111D5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C770480" w14:textId="3865FE56" w:rsidR="001654D0" w:rsidRPr="00C51E94" w:rsidRDefault="00CA0C33" w:rsidP="001654D0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654D0" w:rsidRPr="00010A7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4CF45261" w14:textId="77777777" w:rsidR="001654D0" w:rsidRPr="000F4A0F" w:rsidRDefault="001654D0" w:rsidP="001654D0">
      <w:pPr>
        <w:spacing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66"/>
        <w:gridCol w:w="1316"/>
        <w:gridCol w:w="236"/>
        <w:gridCol w:w="1197"/>
      </w:tblGrid>
      <w:tr w:rsidR="001654D0" w:rsidRPr="00010A74" w14:paraId="14BEB05C" w14:textId="77777777" w:rsidTr="006409E1">
        <w:trPr>
          <w:tblHeader/>
        </w:trPr>
        <w:tc>
          <w:tcPr>
            <w:tcW w:w="6120" w:type="dxa"/>
          </w:tcPr>
          <w:p w14:paraId="54092FB3" w14:textId="77777777" w:rsidR="001654D0" w:rsidRPr="00010A74" w:rsidRDefault="001654D0" w:rsidP="006409E1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7F77C568" w14:textId="77777777" w:rsidR="001654D0" w:rsidRPr="00010A74" w:rsidRDefault="001654D0" w:rsidP="006409E1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30DD2FC0" w14:textId="212F0414" w:rsidR="001654D0" w:rsidRDefault="001654D0" w:rsidP="006409E1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074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EB070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 w:rsidR="0000746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  <w:p w14:paraId="307DB417" w14:textId="32494708" w:rsidR="001654D0" w:rsidRPr="00010A74" w:rsidRDefault="001654D0" w:rsidP="006409E1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35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17299F0" w14:textId="77777777" w:rsidR="001654D0" w:rsidRPr="00010A74" w:rsidRDefault="001654D0" w:rsidP="006409E1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04888640" w14:textId="77777777" w:rsidR="001654D0" w:rsidRDefault="001654D0" w:rsidP="006409E1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  <w:p w14:paraId="0492F49C" w14:textId="0F98933F" w:rsidR="001654D0" w:rsidRPr="00010A74" w:rsidRDefault="001654D0" w:rsidP="006409E1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35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654D0" w:rsidRPr="00010A74" w14:paraId="428B5137" w14:textId="77777777" w:rsidTr="006409E1">
        <w:trPr>
          <w:tblHeader/>
        </w:trPr>
        <w:tc>
          <w:tcPr>
            <w:tcW w:w="6120" w:type="dxa"/>
          </w:tcPr>
          <w:p w14:paraId="728068EC" w14:textId="77777777" w:rsidR="001654D0" w:rsidRPr="00010A74" w:rsidRDefault="001654D0" w:rsidP="006409E1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43462C15" w14:textId="77777777" w:rsidR="001654D0" w:rsidRPr="00010A74" w:rsidRDefault="001654D0" w:rsidP="006409E1">
            <w:pPr>
              <w:pStyle w:val="BodyTextIndent2"/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49" w:type="dxa"/>
            <w:gridSpan w:val="3"/>
          </w:tcPr>
          <w:p w14:paraId="7615EF54" w14:textId="77777777" w:rsidR="001654D0" w:rsidRPr="00010A74" w:rsidRDefault="001654D0" w:rsidP="006409E1">
            <w:pPr>
              <w:pStyle w:val="BodyTextIndent2"/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654D0" w:rsidRPr="00010A74" w14:paraId="4D05091D" w14:textId="77777777" w:rsidTr="002F57FD">
        <w:tc>
          <w:tcPr>
            <w:tcW w:w="6120" w:type="dxa"/>
          </w:tcPr>
          <w:p w14:paraId="75B793CD" w14:textId="77777777" w:rsidR="001654D0" w:rsidRPr="00010A74" w:rsidRDefault="001654D0" w:rsidP="006409E1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266" w:type="dxa"/>
          </w:tcPr>
          <w:p w14:paraId="1EAE2419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19AB9A0B" w14:textId="2E82BF68" w:rsidR="001654D0" w:rsidRPr="003A3D05" w:rsidRDefault="003A3D05" w:rsidP="00FE0330">
            <w:pPr>
              <w:tabs>
                <w:tab w:val="decimal" w:pos="885"/>
              </w:tabs>
              <w:spacing w:line="240" w:lineRule="atLeast"/>
              <w:ind w:left="-25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2,203</w:t>
            </w:r>
          </w:p>
        </w:tc>
        <w:tc>
          <w:tcPr>
            <w:tcW w:w="236" w:type="dxa"/>
          </w:tcPr>
          <w:p w14:paraId="67414BFF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4F0D51B9" w14:textId="5AACE6A3" w:rsidR="001654D0" w:rsidRPr="00C85DDF" w:rsidRDefault="00C85DDF" w:rsidP="00687C52">
            <w:pPr>
              <w:pStyle w:val="BodyTextIndent2"/>
              <w:tabs>
                <w:tab w:val="decimal" w:pos="857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</w:tr>
      <w:tr w:rsidR="001654D0" w:rsidRPr="00010A74" w14:paraId="04649C1C" w14:textId="77777777" w:rsidTr="002F57FD">
        <w:tc>
          <w:tcPr>
            <w:tcW w:w="6120" w:type="dxa"/>
          </w:tcPr>
          <w:p w14:paraId="553B6E62" w14:textId="77777777" w:rsidR="001654D0" w:rsidRPr="00010A74" w:rsidRDefault="001654D0" w:rsidP="006409E1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266" w:type="dxa"/>
          </w:tcPr>
          <w:p w14:paraId="64067F10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845845E" w14:textId="1C3A3A46" w:rsidR="001654D0" w:rsidRPr="00E2110A" w:rsidRDefault="003A3D05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7,022</w:t>
            </w:r>
          </w:p>
        </w:tc>
        <w:tc>
          <w:tcPr>
            <w:tcW w:w="236" w:type="dxa"/>
          </w:tcPr>
          <w:p w14:paraId="4DF3F825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3836FCC" w14:textId="63F8B52F" w:rsidR="001654D0" w:rsidRPr="00C85DDF" w:rsidRDefault="001654D0" w:rsidP="006409E1">
            <w:pPr>
              <w:pStyle w:val="BodyTextIndent2"/>
              <w:tabs>
                <w:tab w:val="decimal" w:pos="864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C8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</w:p>
        </w:tc>
      </w:tr>
      <w:tr w:rsidR="001654D0" w:rsidRPr="00010A74" w14:paraId="3C5D1627" w14:textId="77777777" w:rsidTr="002F57FD">
        <w:tc>
          <w:tcPr>
            <w:tcW w:w="6120" w:type="dxa"/>
          </w:tcPr>
          <w:p w14:paraId="22C59E16" w14:textId="77777777" w:rsidR="001654D0" w:rsidRPr="00010A74" w:rsidRDefault="001654D0" w:rsidP="006409E1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6" w:type="dxa"/>
          </w:tcPr>
          <w:p w14:paraId="124E8983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9FE200F" w14:textId="308CC6C6" w:rsidR="001654D0" w:rsidRPr="00E2110A" w:rsidRDefault="003A3D05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1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9,225</w:t>
            </w:r>
          </w:p>
        </w:tc>
        <w:tc>
          <w:tcPr>
            <w:tcW w:w="236" w:type="dxa"/>
          </w:tcPr>
          <w:p w14:paraId="5520C580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545A879" w14:textId="45F8163D" w:rsidR="001654D0" w:rsidRPr="00C85DDF" w:rsidRDefault="001654D0" w:rsidP="006409E1">
            <w:pPr>
              <w:pStyle w:val="BodyTextIndent2"/>
              <w:tabs>
                <w:tab w:val="decimal" w:pos="864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5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</w:t>
            </w:r>
            <w:r w:rsidR="00C85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</w:tr>
      <w:tr w:rsidR="001654D0" w:rsidRPr="00010A74" w14:paraId="77D60D02" w14:textId="77777777" w:rsidTr="002F57FD">
        <w:tc>
          <w:tcPr>
            <w:tcW w:w="6120" w:type="dxa"/>
          </w:tcPr>
          <w:p w14:paraId="5A27BB18" w14:textId="77777777" w:rsidR="001654D0" w:rsidRPr="00010A74" w:rsidRDefault="001654D0" w:rsidP="006409E1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266" w:type="dxa"/>
          </w:tcPr>
          <w:p w14:paraId="41417B42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8227044" w14:textId="019D3C7A" w:rsidR="001654D0" w:rsidRPr="00BA657B" w:rsidRDefault="003A3D05" w:rsidP="00F43B4A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(646)</w:t>
            </w:r>
          </w:p>
        </w:tc>
        <w:tc>
          <w:tcPr>
            <w:tcW w:w="236" w:type="dxa"/>
          </w:tcPr>
          <w:p w14:paraId="2C3999A6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8C850F1" w14:textId="088C7704" w:rsidR="001654D0" w:rsidRPr="00C85DDF" w:rsidRDefault="001654D0" w:rsidP="00E13ECB">
            <w:pPr>
              <w:pStyle w:val="BodyTextIndent2"/>
              <w:tabs>
                <w:tab w:val="decimal" w:pos="857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85DDF" w:rsidRPr="00C8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Pr="00C85DD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654D0" w:rsidRPr="00010A74" w14:paraId="6264241D" w14:textId="77777777" w:rsidTr="002F57FD">
        <w:tc>
          <w:tcPr>
            <w:tcW w:w="6120" w:type="dxa"/>
          </w:tcPr>
          <w:p w14:paraId="69BDEF4C" w14:textId="77777777" w:rsidR="001654D0" w:rsidRPr="00010A74" w:rsidRDefault="001654D0" w:rsidP="006409E1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6" w:type="dxa"/>
          </w:tcPr>
          <w:p w14:paraId="36923444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1EBDFA2" w14:textId="3068F5BF" w:rsidR="001654D0" w:rsidRPr="00BA657B" w:rsidRDefault="003A3D05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8,579</w:t>
            </w:r>
          </w:p>
        </w:tc>
        <w:tc>
          <w:tcPr>
            <w:tcW w:w="236" w:type="dxa"/>
          </w:tcPr>
          <w:p w14:paraId="70EF15E7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F2826C5" w14:textId="2E36FD27" w:rsidR="001654D0" w:rsidRPr="00C85DDF" w:rsidRDefault="001654D0" w:rsidP="006409E1">
            <w:pPr>
              <w:pStyle w:val="BodyTextIndent2"/>
              <w:tabs>
                <w:tab w:val="decimal" w:pos="864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5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C85D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</w:tr>
      <w:tr w:rsidR="001654D0" w:rsidRPr="00010A74" w14:paraId="057AE441" w14:textId="77777777" w:rsidTr="002F57FD">
        <w:tc>
          <w:tcPr>
            <w:tcW w:w="6120" w:type="dxa"/>
          </w:tcPr>
          <w:p w14:paraId="36CA507E" w14:textId="77777777" w:rsidR="001654D0" w:rsidRPr="000F4A0F" w:rsidRDefault="001654D0" w:rsidP="006409E1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66" w:type="dxa"/>
          </w:tcPr>
          <w:p w14:paraId="0A7EB117" w14:textId="77777777" w:rsidR="001654D0" w:rsidRPr="000F4A0F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395C857D" w14:textId="77777777" w:rsidR="001654D0" w:rsidRPr="00BA657B" w:rsidRDefault="001654D0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14:paraId="2D79E6DA" w14:textId="77777777" w:rsidR="001654D0" w:rsidRPr="000F4A0F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3899F5E3" w14:textId="77777777" w:rsidR="001654D0" w:rsidRPr="000F4A0F" w:rsidRDefault="001654D0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1654D0" w:rsidRPr="00010A74" w14:paraId="7124A0ED" w14:textId="77777777" w:rsidTr="002F57FD">
        <w:tc>
          <w:tcPr>
            <w:tcW w:w="6120" w:type="dxa"/>
          </w:tcPr>
          <w:p w14:paraId="56933C79" w14:textId="77777777" w:rsidR="001654D0" w:rsidRPr="00010A74" w:rsidRDefault="001654D0" w:rsidP="006409E1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66" w:type="dxa"/>
          </w:tcPr>
          <w:p w14:paraId="6983C3E6" w14:textId="77777777" w:rsidR="001654D0" w:rsidRPr="00010A74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7EFF3581" w14:textId="77777777" w:rsidR="001654D0" w:rsidRPr="00BA657B" w:rsidRDefault="001654D0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FB485BC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6B7B381D" w14:textId="77777777" w:rsidR="001654D0" w:rsidRPr="000B225D" w:rsidRDefault="001654D0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654D0" w:rsidRPr="00010A74" w14:paraId="67462543" w14:textId="77777777" w:rsidTr="002F57FD">
        <w:tc>
          <w:tcPr>
            <w:tcW w:w="6120" w:type="dxa"/>
          </w:tcPr>
          <w:p w14:paraId="253E8F9F" w14:textId="77777777" w:rsidR="001654D0" w:rsidRPr="00010A74" w:rsidRDefault="001654D0" w:rsidP="006409E1">
            <w:pPr>
              <w:pStyle w:val="BodyText2"/>
              <w:numPr>
                <w:ilvl w:val="0"/>
                <w:numId w:val="4"/>
              </w:numPr>
              <w:tabs>
                <w:tab w:val="left" w:pos="162"/>
              </w:tabs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266" w:type="dxa"/>
          </w:tcPr>
          <w:p w14:paraId="6C189369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5DC1C62" w14:textId="4809915C" w:rsidR="001654D0" w:rsidRPr="00E2110A" w:rsidRDefault="003A3D05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</w:t>
            </w:r>
            <w:r w:rsidR="00431D5F"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</w:t>
            </w:r>
            <w:r w:rsidR="00431D5F"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2110A"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8398B2E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029D4AAB" w14:textId="3056D81E" w:rsidR="001654D0" w:rsidRPr="00E2110A" w:rsidRDefault="00431D5F" w:rsidP="006409E1">
            <w:pPr>
              <w:pStyle w:val="BodyTextIndent2"/>
              <w:tabs>
                <w:tab w:val="decimal" w:pos="864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  <w:r w:rsidR="00E2110A"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,182</w:t>
            </w:r>
          </w:p>
        </w:tc>
      </w:tr>
      <w:tr w:rsidR="001654D0" w:rsidRPr="00010A74" w14:paraId="34EE38CC" w14:textId="77777777" w:rsidTr="002F57FD">
        <w:tc>
          <w:tcPr>
            <w:tcW w:w="6120" w:type="dxa"/>
          </w:tcPr>
          <w:p w14:paraId="09105C74" w14:textId="551A5EF7" w:rsidR="001654D0" w:rsidRPr="00010A74" w:rsidRDefault="001654D0" w:rsidP="006409E1">
            <w:pPr>
              <w:pStyle w:val="BodyText2"/>
              <w:numPr>
                <w:ilvl w:val="0"/>
                <w:numId w:val="4"/>
              </w:numPr>
              <w:tabs>
                <w:tab w:val="left" w:pos="162"/>
              </w:tabs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39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266" w:type="dxa"/>
          </w:tcPr>
          <w:p w14:paraId="53B781D7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41FCFBAF" w14:textId="3F6617E5" w:rsidR="001654D0" w:rsidRPr="00E2110A" w:rsidRDefault="003A3D05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E2110A"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150359A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1D25244C" w14:textId="23158474" w:rsidR="001654D0" w:rsidRPr="00E2110A" w:rsidRDefault="00431D5F" w:rsidP="000F4E31">
            <w:pPr>
              <w:tabs>
                <w:tab w:val="decimal" w:pos="86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11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</w:tr>
      <w:tr w:rsidR="001654D0" w:rsidRPr="00010A74" w14:paraId="405A79A9" w14:textId="77777777" w:rsidTr="002F57FD">
        <w:trPr>
          <w:trHeight w:val="64"/>
        </w:trPr>
        <w:tc>
          <w:tcPr>
            <w:tcW w:w="6120" w:type="dxa"/>
          </w:tcPr>
          <w:p w14:paraId="3205C500" w14:textId="77777777" w:rsidR="001654D0" w:rsidRPr="00010A74" w:rsidRDefault="001654D0" w:rsidP="006409E1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66" w:type="dxa"/>
          </w:tcPr>
          <w:p w14:paraId="22635124" w14:textId="77777777" w:rsidR="001654D0" w:rsidRPr="00010A74" w:rsidRDefault="001654D0" w:rsidP="006409E1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C9823" w14:textId="16BE6CC8" w:rsidR="001654D0" w:rsidRPr="00BA657B" w:rsidRDefault="003A3D05" w:rsidP="006409E1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1,69</w:t>
            </w:r>
            <w:r w:rsidR="00431D5F"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</w:t>
            </w:r>
            <w:r w:rsidR="00431D5F"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</w:tcPr>
          <w:p w14:paraId="64D54A2F" w14:textId="77777777" w:rsidR="001654D0" w:rsidRPr="000B225D" w:rsidRDefault="001654D0" w:rsidP="006409E1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58BD440" w14:textId="233A8098" w:rsidR="001654D0" w:rsidRPr="00E2110A" w:rsidRDefault="00431D5F" w:rsidP="006409E1">
            <w:pPr>
              <w:pStyle w:val="BodyTextIndent2"/>
              <w:tabs>
                <w:tab w:val="decimal" w:pos="864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  <w:r w:rsidR="00B47D50"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2110A" w:rsidRPr="00E211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</w:tbl>
    <w:p w14:paraId="40C09714" w14:textId="77777777" w:rsidR="00BB7CFF" w:rsidRDefault="00BB7CFF" w:rsidP="00D9361F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C27FF2A" w14:textId="128F38CB" w:rsidR="00CA0C33" w:rsidRPr="00CA0C33" w:rsidRDefault="00CA0C33" w:rsidP="00CA0C3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A0C33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CA0C33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เงินจ่ายล่วงหน้าค่าสินค้า</w:t>
      </w:r>
    </w:p>
    <w:p w14:paraId="1574B046" w14:textId="77777777" w:rsidR="00CA0C33" w:rsidRDefault="00CA0C33" w:rsidP="00CA0C33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66"/>
        <w:gridCol w:w="1316"/>
        <w:gridCol w:w="236"/>
        <w:gridCol w:w="1197"/>
      </w:tblGrid>
      <w:tr w:rsidR="00CA0C33" w:rsidRPr="005022EE" w14:paraId="4CE990A4" w14:textId="77777777" w:rsidTr="00460D30">
        <w:tc>
          <w:tcPr>
            <w:tcW w:w="6120" w:type="dxa"/>
          </w:tcPr>
          <w:p w14:paraId="389B21E1" w14:textId="77777777" w:rsidR="00CA0C33" w:rsidRPr="005022EE" w:rsidRDefault="00CA0C33" w:rsidP="00460D30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326F9446" w14:textId="77777777" w:rsidR="00CA0C33" w:rsidRPr="005022EE" w:rsidRDefault="00CA0C33" w:rsidP="00460D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7D980B9B" w14:textId="5805A30E" w:rsidR="00CA0C33" w:rsidRDefault="00CA0C33" w:rsidP="00460D3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208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A4E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  <w:p w14:paraId="4D0232C4" w14:textId="77777777" w:rsidR="00CA0C33" w:rsidRPr="005022EE" w:rsidRDefault="00CA0C33" w:rsidP="00460D3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686273F9" w14:textId="77777777" w:rsidR="00CA0C33" w:rsidRPr="005022EE" w:rsidRDefault="00CA0C33" w:rsidP="00460D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24081171" w14:textId="77777777" w:rsidR="00CA0C33" w:rsidRDefault="00CA0C33" w:rsidP="00460D3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  <w:p w14:paraId="6491EACC" w14:textId="77777777" w:rsidR="00CA0C33" w:rsidRPr="005022EE" w:rsidRDefault="00CA0C33" w:rsidP="00460D30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A0C33" w:rsidRPr="005022EE" w14:paraId="52E95AEE" w14:textId="77777777" w:rsidTr="00460D30">
        <w:tc>
          <w:tcPr>
            <w:tcW w:w="6120" w:type="dxa"/>
          </w:tcPr>
          <w:p w14:paraId="375EB912" w14:textId="77777777" w:rsidR="00CA0C33" w:rsidRPr="005022EE" w:rsidRDefault="00CA0C33" w:rsidP="00460D30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47EECB0B" w14:textId="77777777" w:rsidR="00CA0C33" w:rsidRPr="005022EE" w:rsidRDefault="00CA0C33" w:rsidP="00460D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49" w:type="dxa"/>
            <w:gridSpan w:val="3"/>
          </w:tcPr>
          <w:p w14:paraId="2EF0473A" w14:textId="77777777" w:rsidR="00CA0C33" w:rsidRPr="005022EE" w:rsidRDefault="00CA0C33" w:rsidP="00460D30">
            <w:pPr>
              <w:pStyle w:val="BodyTextIndent2"/>
              <w:tabs>
                <w:tab w:val="decimal" w:pos="790"/>
              </w:tabs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A0C33" w:rsidRPr="000B225D" w14:paraId="5EE5066C" w14:textId="77777777" w:rsidTr="00460D30">
        <w:tc>
          <w:tcPr>
            <w:tcW w:w="6120" w:type="dxa"/>
          </w:tcPr>
          <w:p w14:paraId="5D5234A6" w14:textId="77777777" w:rsidR="00CA0C33" w:rsidRPr="00010A74" w:rsidRDefault="00CA0C33" w:rsidP="00460D30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กิจการอื่น ๆ</w:t>
            </w:r>
          </w:p>
        </w:tc>
        <w:tc>
          <w:tcPr>
            <w:tcW w:w="266" w:type="dxa"/>
          </w:tcPr>
          <w:p w14:paraId="35BABC7E" w14:textId="77777777" w:rsidR="00CA0C33" w:rsidRPr="00010A74" w:rsidRDefault="00CA0C33" w:rsidP="00460D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57DDEEBC" w14:textId="7C5F5BCF" w:rsidR="00CA0C33" w:rsidRPr="000B225D" w:rsidRDefault="00FF0838" w:rsidP="00460D30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17,584</w:t>
            </w:r>
          </w:p>
        </w:tc>
        <w:tc>
          <w:tcPr>
            <w:tcW w:w="236" w:type="dxa"/>
          </w:tcPr>
          <w:p w14:paraId="781C8EA4" w14:textId="77777777" w:rsidR="00CA0C33" w:rsidRPr="000B225D" w:rsidRDefault="00CA0C33" w:rsidP="00460D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A991C71" w14:textId="77777777" w:rsidR="00CA0C33" w:rsidRPr="000B225D" w:rsidRDefault="00CA0C33" w:rsidP="00460D30">
            <w:pPr>
              <w:pStyle w:val="BodyTextIndent2"/>
              <w:tabs>
                <w:tab w:val="decimal" w:pos="954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64,312</w:t>
            </w:r>
          </w:p>
        </w:tc>
      </w:tr>
      <w:tr w:rsidR="00CA0C33" w:rsidRPr="000B225D" w14:paraId="2AFA1990" w14:textId="77777777" w:rsidTr="00460D30">
        <w:trPr>
          <w:trHeight w:val="64"/>
        </w:trPr>
        <w:tc>
          <w:tcPr>
            <w:tcW w:w="6120" w:type="dxa"/>
          </w:tcPr>
          <w:p w14:paraId="13344251" w14:textId="77777777" w:rsidR="00CA0C33" w:rsidRPr="00010A74" w:rsidRDefault="00CA0C33" w:rsidP="00460D30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66" w:type="dxa"/>
          </w:tcPr>
          <w:p w14:paraId="56E0D22D" w14:textId="77777777" w:rsidR="00CA0C33" w:rsidRPr="00010A74" w:rsidRDefault="00CA0C33" w:rsidP="00460D30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EBDD65" w14:textId="3D1BFD33" w:rsidR="00CA0C33" w:rsidRPr="00D605F5" w:rsidRDefault="00FF0838" w:rsidP="00460D30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17,584</w:t>
            </w:r>
          </w:p>
        </w:tc>
        <w:tc>
          <w:tcPr>
            <w:tcW w:w="236" w:type="dxa"/>
          </w:tcPr>
          <w:p w14:paraId="38992563" w14:textId="77777777" w:rsidR="00CA0C33" w:rsidRPr="000B225D" w:rsidRDefault="00CA0C33" w:rsidP="00460D30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63C1B8F" w14:textId="77777777" w:rsidR="00CA0C33" w:rsidRPr="000B225D" w:rsidRDefault="00CA0C33" w:rsidP="00460D30">
            <w:pPr>
              <w:pStyle w:val="BodyTextIndent2"/>
              <w:tabs>
                <w:tab w:val="decimal" w:pos="954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64,312</w:t>
            </w:r>
          </w:p>
        </w:tc>
      </w:tr>
    </w:tbl>
    <w:p w14:paraId="57B37045" w14:textId="77777777" w:rsidR="00CA0C33" w:rsidRDefault="00CA0C33" w:rsidP="00CA0C33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9E6E16F" w14:textId="1DD5B77A" w:rsidR="00CA0C33" w:rsidRPr="0037245C" w:rsidRDefault="00CA0C33" w:rsidP="004E51FF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A4E55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52089B" w:rsidRPr="00FA4E5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B0706" w:rsidRPr="00FA4E5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52089B" w:rsidRPr="00FA4E55">
        <w:rPr>
          <w:rFonts w:asciiTheme="majorBidi" w:hAnsiTheme="majorBidi" w:cstheme="majorBidi" w:hint="cs"/>
          <w:sz w:val="30"/>
          <w:szCs w:val="30"/>
          <w:cs/>
          <w:lang w:val="en-US"/>
        </w:rPr>
        <w:t>ยน</w:t>
      </w:r>
      <w:r w:rsidRPr="00FA4E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FA4E55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บริษัทมีสัญญาซื้อขายผลไม้เพื่อการส่งออกหลายฉบับกับผู้จำหน่ายสินค้าหลายราย (“ล้ง”) เพื่อซื้อทุเรียนและลำไย</w:t>
      </w:r>
      <w:r w:rsidRPr="00FA4E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จ่ายเงินล่วงหน้าค่าสินค้าให้ผู้จัดจำหน่ายสินค้าและตกลงที่จะรับซื้อผลไม้ตามเงื่อนไขที่ระบุใน</w:t>
      </w:r>
      <w:r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สัญญา สัญญามีอายุระหว่าง </w:t>
      </w:r>
      <w:r w:rsidRPr="00E2110A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E2110A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E2110A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E2110A">
        <w:rPr>
          <w:rFonts w:asciiTheme="majorBidi" w:hAnsiTheme="majorBidi" w:cstheme="majorBidi"/>
          <w:sz w:val="30"/>
          <w:szCs w:val="30"/>
          <w:cs/>
          <w:lang w:val="en-US"/>
        </w:rPr>
        <w:t>ปี และจะสิ้นสุดในเดือน</w:t>
      </w:r>
      <w:r w:rsidR="00E2110A"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E2110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2110A"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FF0838"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>ธันวา</w:t>
      </w:r>
      <w:r w:rsidR="003A3D05"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>คม</w:t>
      </w:r>
      <w:r w:rsidRPr="00E2110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E2110A">
        <w:rPr>
          <w:rFonts w:asciiTheme="majorBidi" w:hAnsiTheme="majorBidi" w:cstheme="majorBidi"/>
          <w:sz w:val="30"/>
          <w:szCs w:val="30"/>
          <w:lang w:val="en-US"/>
        </w:rPr>
        <w:t>2569</w:t>
      </w:r>
    </w:p>
    <w:p w14:paraId="4FE8AC54" w14:textId="4963150C" w:rsidR="00CA0C33" w:rsidRDefault="00CA0C33" w:rsidP="008755F4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EB005B" w14:textId="77777777" w:rsidR="007D48C3" w:rsidRDefault="007D48C3" w:rsidP="008755F4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FC45255" w14:textId="77777777" w:rsidR="007D48C3" w:rsidRPr="0052089B" w:rsidRDefault="007D48C3" w:rsidP="008755F4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5221B33" w14:textId="5CDB453F" w:rsidR="00AA708E" w:rsidRPr="00AA708E" w:rsidRDefault="00CA0C33" w:rsidP="00AA708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P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A708E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ส่วนปรับปรุง</w:t>
      </w:r>
      <w:r w:rsidR="00AA708E" w:rsidRPr="00AA70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อาคารและอุปกรณ์</w:t>
      </w:r>
    </w:p>
    <w:p w14:paraId="0B319D80" w14:textId="77777777" w:rsidR="00AA708E" w:rsidRPr="00121F9D" w:rsidRDefault="00AA708E" w:rsidP="00AA708E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2070"/>
        <w:gridCol w:w="1980"/>
      </w:tblGrid>
      <w:tr w:rsidR="00CB7F3A" w14:paraId="3F6E614D" w14:textId="77777777" w:rsidTr="00CB7F3A">
        <w:trPr>
          <w:cantSplit/>
          <w:tblHeader/>
        </w:trPr>
        <w:tc>
          <w:tcPr>
            <w:tcW w:w="4950" w:type="dxa"/>
            <w:vAlign w:val="bottom"/>
          </w:tcPr>
          <w:p w14:paraId="0973EE34" w14:textId="67F119A6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6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Pr="009D6F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เก้า</w:t>
            </w:r>
            <w:r w:rsidRPr="009D6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9D6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9D6F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</w:t>
            </w:r>
            <w:r w:rsidRPr="009D6F6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ายน </w:t>
            </w:r>
            <w:r w:rsidRPr="009D6F6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2070" w:type="dxa"/>
            <w:vAlign w:val="bottom"/>
          </w:tcPr>
          <w:p w14:paraId="3F85E4EE" w14:textId="77777777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0EAC6677" w14:textId="037A811F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B7F3A" w14:paraId="489BD560" w14:textId="77777777" w:rsidTr="00CB7F3A">
        <w:trPr>
          <w:cantSplit/>
          <w:tblHeader/>
        </w:trPr>
        <w:tc>
          <w:tcPr>
            <w:tcW w:w="4950" w:type="dxa"/>
            <w:vAlign w:val="bottom"/>
          </w:tcPr>
          <w:p w14:paraId="20A69747" w14:textId="77777777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32064E25" w14:textId="77777777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36F0A2A1" w14:textId="383D8F19" w:rsidR="00CB7F3A" w:rsidRPr="009D6F62" w:rsidRDefault="00CB7F3A" w:rsidP="00CB7F3A">
            <w:pPr>
              <w:pStyle w:val="BodyText2"/>
              <w:spacing w:line="240" w:lineRule="atLeast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CB7F3A" w14:paraId="338678AA" w14:textId="77777777" w:rsidTr="00CB7F3A">
        <w:trPr>
          <w:cantSplit/>
        </w:trPr>
        <w:tc>
          <w:tcPr>
            <w:tcW w:w="4950" w:type="dxa"/>
          </w:tcPr>
          <w:p w14:paraId="50082020" w14:textId="77777777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D6F6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ซื้อสินทรัพย์ - ราคาทุน</w:t>
            </w:r>
          </w:p>
        </w:tc>
        <w:tc>
          <w:tcPr>
            <w:tcW w:w="2070" w:type="dxa"/>
          </w:tcPr>
          <w:p w14:paraId="62C54F94" w14:textId="77777777" w:rsidR="00CB7F3A" w:rsidRDefault="00CB7F3A" w:rsidP="00184A1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0" w:type="dxa"/>
          </w:tcPr>
          <w:p w14:paraId="468AC671" w14:textId="377A9193" w:rsidR="00CB7F3A" w:rsidRPr="009D6F62" w:rsidRDefault="00CB7F3A" w:rsidP="00CB7F3A">
            <w:pPr>
              <w:pStyle w:val="BodyTextIndent2"/>
              <w:tabs>
                <w:tab w:val="decimal" w:pos="1537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10,059</w:t>
            </w:r>
          </w:p>
        </w:tc>
      </w:tr>
      <w:tr w:rsidR="00CB7F3A" w14:paraId="1B4B9D2E" w14:textId="77777777" w:rsidTr="00CB7F3A">
        <w:trPr>
          <w:cantSplit/>
        </w:trPr>
        <w:tc>
          <w:tcPr>
            <w:tcW w:w="4950" w:type="dxa"/>
          </w:tcPr>
          <w:p w14:paraId="48CFF0B1" w14:textId="77777777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D6F6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สินทรัพย์สิทธิการใช้ - ราคาทุน</w:t>
            </w:r>
          </w:p>
        </w:tc>
        <w:tc>
          <w:tcPr>
            <w:tcW w:w="2070" w:type="dxa"/>
          </w:tcPr>
          <w:p w14:paraId="6C519575" w14:textId="77777777" w:rsidR="00CB7F3A" w:rsidRDefault="00CB7F3A" w:rsidP="00184A1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0" w:type="dxa"/>
          </w:tcPr>
          <w:p w14:paraId="10DF9D92" w14:textId="6AF82257" w:rsidR="00CB7F3A" w:rsidRPr="009D6F62" w:rsidRDefault="00CB7F3A" w:rsidP="00CB7F3A">
            <w:pPr>
              <w:pStyle w:val="BodyTextIndent2"/>
              <w:tabs>
                <w:tab w:val="decimal" w:pos="1537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23,90</w:t>
            </w:r>
            <w:r w:rsidR="00DF59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CB7F3A" w14:paraId="7EE42AD5" w14:textId="77777777" w:rsidTr="00CB7F3A">
        <w:trPr>
          <w:cantSplit/>
        </w:trPr>
        <w:tc>
          <w:tcPr>
            <w:tcW w:w="4950" w:type="dxa"/>
          </w:tcPr>
          <w:p w14:paraId="3ED9B4E5" w14:textId="77777777" w:rsidR="00CB7F3A" w:rsidRPr="009D6F62" w:rsidRDefault="00CB7F3A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D6F6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จำหน่ายสินทรัพย์ - ราคาตามบัญชีสุทธิ</w:t>
            </w:r>
          </w:p>
        </w:tc>
        <w:tc>
          <w:tcPr>
            <w:tcW w:w="2070" w:type="dxa"/>
          </w:tcPr>
          <w:p w14:paraId="40FD7E19" w14:textId="77777777" w:rsidR="00CB7F3A" w:rsidRDefault="00CB7F3A" w:rsidP="00184A1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0" w:type="dxa"/>
          </w:tcPr>
          <w:p w14:paraId="57DB54CE" w14:textId="49144FFA" w:rsidR="00CB7F3A" w:rsidRPr="009D6F62" w:rsidRDefault="008A125C" w:rsidP="00C842A1">
            <w:pPr>
              <w:pStyle w:val="BodyTextIndent2"/>
              <w:tabs>
                <w:tab w:val="decimal" w:pos="1537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A12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8A12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8A125C" w14:paraId="753C9752" w14:textId="77777777" w:rsidTr="00CB7F3A">
        <w:trPr>
          <w:cantSplit/>
        </w:trPr>
        <w:tc>
          <w:tcPr>
            <w:tcW w:w="4950" w:type="dxa"/>
          </w:tcPr>
          <w:p w14:paraId="6D668B5A" w14:textId="6BBFA98B" w:rsidR="008A125C" w:rsidRPr="008A125C" w:rsidRDefault="008A125C" w:rsidP="009D6F62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จำหน่ายสินทรัพย์สิทธิการใช้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9D6F6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ราคาตามบัญชีสุทธิ</w:t>
            </w:r>
          </w:p>
        </w:tc>
        <w:tc>
          <w:tcPr>
            <w:tcW w:w="2070" w:type="dxa"/>
          </w:tcPr>
          <w:p w14:paraId="11FCED84" w14:textId="77777777" w:rsidR="008A125C" w:rsidRDefault="008A125C" w:rsidP="00184A16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0" w:type="dxa"/>
          </w:tcPr>
          <w:p w14:paraId="2F309122" w14:textId="5928EF79" w:rsidR="008A125C" w:rsidRPr="009D6F62" w:rsidRDefault="008A125C" w:rsidP="00C842A1">
            <w:pPr>
              <w:pStyle w:val="BodyTextIndent2"/>
              <w:tabs>
                <w:tab w:val="decimal" w:pos="1540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(916)</w:t>
            </w:r>
          </w:p>
        </w:tc>
      </w:tr>
    </w:tbl>
    <w:p w14:paraId="6F356AD8" w14:textId="77777777" w:rsidR="00AA708E" w:rsidRPr="00121F9D" w:rsidRDefault="00AA708E" w:rsidP="00AA708E">
      <w:pPr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CF449BA" w14:textId="3E5BF543" w:rsidR="00B963FC" w:rsidRPr="00DF59AC" w:rsidRDefault="00010599" w:rsidP="00B963F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B963FC" w:rsidRPr="00F64C6C">
        <w:rPr>
          <w:rFonts w:asciiTheme="majorBidi" w:hAnsiTheme="majorBidi" w:cstheme="majorBidi"/>
          <w:sz w:val="30"/>
          <w:szCs w:val="30"/>
        </w:rPr>
        <w:t xml:space="preserve">2568 </w:t>
      </w:r>
      <w:r w:rsidR="00B963FC" w:rsidRPr="00F64C6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963FC">
        <w:rPr>
          <w:rFonts w:asciiTheme="majorBidi" w:hAnsiTheme="majorBidi" w:cstheme="majorBidi" w:hint="cs"/>
          <w:sz w:val="30"/>
          <w:szCs w:val="30"/>
          <w:cs/>
        </w:rPr>
        <w:t>ได้เข้าทำ</w:t>
      </w:r>
      <w:r w:rsidR="00B963FC" w:rsidRPr="00F64C6C">
        <w:rPr>
          <w:rFonts w:asciiTheme="majorBidi" w:hAnsiTheme="majorBidi" w:cstheme="majorBidi"/>
          <w:sz w:val="30"/>
          <w:szCs w:val="30"/>
          <w:cs/>
        </w:rPr>
        <w:t>สัญญาเช่าอาคารเป็นระยะเวลา</w:t>
      </w:r>
      <w:r w:rsidR="00B963FC" w:rsidRPr="00F64C6C">
        <w:rPr>
          <w:rFonts w:asciiTheme="majorBidi" w:hAnsiTheme="majorBidi" w:cstheme="majorBidi"/>
          <w:sz w:val="30"/>
          <w:szCs w:val="30"/>
        </w:rPr>
        <w:t xml:space="preserve"> 3 </w:t>
      </w:r>
      <w:r w:rsidR="00B963FC" w:rsidRPr="00F64C6C">
        <w:rPr>
          <w:rFonts w:asciiTheme="majorBidi" w:hAnsiTheme="majorBidi" w:cstheme="majorBidi"/>
          <w:sz w:val="30"/>
          <w:szCs w:val="30"/>
          <w:cs/>
        </w:rPr>
        <w:t>ปี</w:t>
      </w:r>
      <w:r w:rsidR="00B963FC" w:rsidRPr="00F64C6C">
        <w:rPr>
          <w:rFonts w:asciiTheme="majorBidi" w:hAnsiTheme="majorBidi" w:cstheme="majorBidi"/>
          <w:sz w:val="30"/>
          <w:szCs w:val="30"/>
        </w:rPr>
        <w:t xml:space="preserve"> </w:t>
      </w:r>
      <w:r w:rsidR="00B963FC">
        <w:rPr>
          <w:rFonts w:asciiTheme="majorBidi" w:hAnsiTheme="majorBidi" w:cstheme="majorBidi" w:hint="cs"/>
          <w:sz w:val="30"/>
          <w:szCs w:val="30"/>
          <w:cs/>
        </w:rPr>
        <w:t>บริษัทมีค่า</w:t>
      </w:r>
      <w:r w:rsidR="00D47550">
        <w:rPr>
          <w:rFonts w:asciiTheme="majorBidi" w:hAnsiTheme="majorBidi" w:cstheme="majorBidi" w:hint="cs"/>
          <w:sz w:val="30"/>
          <w:szCs w:val="30"/>
          <w:cs/>
        </w:rPr>
        <w:t>เช่าจ่ายเป็น</w:t>
      </w:r>
      <w:r w:rsidR="00D47550" w:rsidRPr="00DF59A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47550" w:rsidRPr="00DF59AC">
        <w:rPr>
          <w:rFonts w:asciiTheme="majorBidi" w:hAnsiTheme="majorBidi" w:cstheme="majorBidi"/>
          <w:sz w:val="30"/>
          <w:szCs w:val="30"/>
          <w:lang w:val="en-US"/>
        </w:rPr>
        <w:t>10.69</w:t>
      </w:r>
      <w:r w:rsidR="00D47550" w:rsidRPr="00DF59A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ล้านบาท</w:t>
      </w:r>
      <w:r w:rsidR="00D47550" w:rsidRPr="00DF59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63FC" w:rsidRPr="00F64C6C">
        <w:rPr>
          <w:rFonts w:asciiTheme="majorBidi" w:hAnsiTheme="majorBidi" w:cstheme="majorBidi"/>
          <w:sz w:val="30"/>
          <w:szCs w:val="30"/>
          <w:cs/>
        </w:rPr>
        <w:t>และค่าเช่าผันแปร</w:t>
      </w:r>
      <w:r w:rsidR="00D47550" w:rsidRPr="00D47550">
        <w:rPr>
          <w:rFonts w:asciiTheme="majorBidi" w:hAnsiTheme="majorBidi" w:cstheme="majorBidi"/>
          <w:sz w:val="30"/>
          <w:szCs w:val="30"/>
          <w:cs/>
        </w:rPr>
        <w:t>ตามปริมาณการใช้สินทรัพย์ตลอ</w:t>
      </w:r>
      <w:r w:rsidR="00F81781">
        <w:rPr>
          <w:rFonts w:asciiTheme="majorBidi" w:hAnsiTheme="majorBidi" w:cstheme="majorBidi" w:hint="cs"/>
          <w:sz w:val="30"/>
          <w:szCs w:val="30"/>
          <w:cs/>
        </w:rPr>
        <w:t>ด</w:t>
      </w:r>
      <w:r w:rsidR="00D47550" w:rsidRPr="00D47550">
        <w:rPr>
          <w:rFonts w:asciiTheme="majorBidi" w:hAnsiTheme="majorBidi" w:cstheme="majorBidi"/>
          <w:sz w:val="30"/>
          <w:szCs w:val="30"/>
          <w:cs/>
        </w:rPr>
        <w:t>อายุสัญญา</w:t>
      </w:r>
      <w:r w:rsidR="00D475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63FC" w:rsidRPr="00F64C6C">
        <w:rPr>
          <w:rFonts w:asciiTheme="majorBidi" w:hAnsiTheme="majorBidi" w:cstheme="majorBidi"/>
          <w:sz w:val="30"/>
          <w:szCs w:val="30"/>
          <w:cs/>
        </w:rPr>
        <w:t>และบริษัทมีสิทธิต่ออายุสัญญาเช่าเมื่อสิ้นสุดอายุสัญญา</w:t>
      </w:r>
    </w:p>
    <w:p w14:paraId="2C01F2A3" w14:textId="53BFAB15" w:rsidR="00AA708E" w:rsidRDefault="00AA708E" w:rsidP="007D48C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81470E2" w14:textId="2C1F2571" w:rsidR="00AA708E" w:rsidRPr="00AA708E" w:rsidRDefault="00AA708E" w:rsidP="007D48C3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74B79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DE4AF5" w:rsidRPr="007D48C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1BDBE9E" w14:textId="77777777" w:rsidR="00DE4AF5" w:rsidRPr="000F4A0F" w:rsidRDefault="00DE4AF5" w:rsidP="00DE4AF5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1000"/>
        <w:gridCol w:w="236"/>
        <w:gridCol w:w="924"/>
        <w:gridCol w:w="238"/>
        <w:gridCol w:w="1022"/>
        <w:gridCol w:w="270"/>
        <w:gridCol w:w="990"/>
        <w:gridCol w:w="259"/>
        <w:gridCol w:w="911"/>
      </w:tblGrid>
      <w:tr w:rsidR="00DE4AF5" w:rsidRPr="00010A74" w14:paraId="785BEE38" w14:textId="77777777" w:rsidTr="00E55B9B">
        <w:trPr>
          <w:tblHeader/>
        </w:trPr>
        <w:tc>
          <w:tcPr>
            <w:tcW w:w="2430" w:type="dxa"/>
          </w:tcPr>
          <w:p w14:paraId="3746738A" w14:textId="77777777" w:rsidR="00DE4AF5" w:rsidRPr="00010A74" w:rsidRDefault="00DE4AF5" w:rsidP="00E55B9B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4CB3B31" w14:textId="38DEDD6E" w:rsidR="00DE4AF5" w:rsidRDefault="00DE4AF5" w:rsidP="00E55B9B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EB070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ายน</w:t>
            </w:r>
          </w:p>
          <w:p w14:paraId="23AA9A46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62ED303E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2" w:type="dxa"/>
            <w:gridSpan w:val="5"/>
          </w:tcPr>
          <w:p w14:paraId="406098EF" w14:textId="77777777" w:rsidR="00DE4AF5" w:rsidRDefault="00DE4AF5" w:rsidP="00E55B9B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35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  <w:p w14:paraId="54D7DD91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E4AF5" w:rsidRPr="009E3E9A" w14:paraId="689804DD" w14:textId="77777777" w:rsidTr="006B52A9">
        <w:trPr>
          <w:tblHeader/>
        </w:trPr>
        <w:tc>
          <w:tcPr>
            <w:tcW w:w="2430" w:type="dxa"/>
          </w:tcPr>
          <w:p w14:paraId="79CEE5C8" w14:textId="77777777" w:rsidR="00DE4AF5" w:rsidRPr="00010A74" w:rsidRDefault="00DE4AF5" w:rsidP="00E55B9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22B36" w14:textId="77777777" w:rsidR="00DE4AF5" w:rsidRPr="00010A74" w:rsidRDefault="00DE4AF5" w:rsidP="00E55B9B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8506C58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0592882" w14:textId="77777777" w:rsidR="00DE4AF5" w:rsidRPr="00010A74" w:rsidRDefault="00DE4AF5" w:rsidP="00E55B9B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773FA70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75B7428" w14:textId="77777777" w:rsidR="00DE4AF5" w:rsidRPr="00010A74" w:rsidRDefault="00DE4AF5" w:rsidP="00E55B9B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8" w:type="dxa"/>
            <w:vAlign w:val="center"/>
          </w:tcPr>
          <w:p w14:paraId="2A83D15D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E03A46B" w14:textId="77777777" w:rsidR="00DE4AF5" w:rsidRPr="00010A74" w:rsidRDefault="00DE4AF5" w:rsidP="00E55B9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CC7693A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1C8D11" w14:textId="77777777" w:rsidR="00DE4AF5" w:rsidRPr="00010A74" w:rsidRDefault="00DE4AF5" w:rsidP="00E55B9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  <w:vAlign w:val="bottom"/>
          </w:tcPr>
          <w:p w14:paraId="375CAB74" w14:textId="77777777" w:rsidR="00DE4AF5" w:rsidRPr="00010A74" w:rsidRDefault="00DE4AF5" w:rsidP="00E55B9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92A58A7" w14:textId="77777777" w:rsidR="00DE4AF5" w:rsidRPr="00010A74" w:rsidRDefault="00DE4AF5" w:rsidP="00E55B9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E4AF5" w:rsidRPr="00010A74" w14:paraId="1C2FE812" w14:textId="77777777" w:rsidTr="00FF0838">
        <w:trPr>
          <w:tblHeader/>
        </w:trPr>
        <w:tc>
          <w:tcPr>
            <w:tcW w:w="2430" w:type="dxa"/>
          </w:tcPr>
          <w:p w14:paraId="2AFF786A" w14:textId="77777777" w:rsidR="00DE4AF5" w:rsidRPr="00010A74" w:rsidRDefault="00DE4AF5" w:rsidP="00E55B9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25BB4417" w14:textId="77777777" w:rsidR="00DE4AF5" w:rsidRPr="00010A74" w:rsidRDefault="00DE4AF5" w:rsidP="00E55B9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4AF5" w:rsidRPr="004E64F3" w14:paraId="5E3FF31E" w14:textId="77777777" w:rsidTr="006B52A9">
        <w:tc>
          <w:tcPr>
            <w:tcW w:w="2430" w:type="dxa"/>
          </w:tcPr>
          <w:p w14:paraId="74E6B97A" w14:textId="77777777" w:rsidR="00DE4AF5" w:rsidRPr="00010A74" w:rsidRDefault="00DE4AF5" w:rsidP="00E55B9B">
            <w:pPr>
              <w:pStyle w:val="ListParagraph"/>
              <w:tabs>
                <w:tab w:val="clear" w:pos="2807"/>
                <w:tab w:val="left" w:pos="2775"/>
              </w:tabs>
              <w:ind w:left="156" w:right="-2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A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vAlign w:val="bottom"/>
          </w:tcPr>
          <w:p w14:paraId="52666D56" w14:textId="77777777" w:rsidR="00DE4AF5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7D6B5C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C8C9092" w14:textId="77777777" w:rsidR="00DE4AF5" w:rsidRDefault="00DE4AF5" w:rsidP="00E55B9B">
            <w:pPr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931D4F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11D84BAD" w14:textId="77777777" w:rsidR="00DE4AF5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1DBD582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99AB5C4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3BFC5E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4D65A8" w14:textId="77777777" w:rsidR="00DE4AF5" w:rsidRDefault="00DE4AF5" w:rsidP="00E55B9B">
            <w:pPr>
              <w:tabs>
                <w:tab w:val="left" w:pos="560"/>
              </w:tabs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vAlign w:val="bottom"/>
          </w:tcPr>
          <w:p w14:paraId="4341D11F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F006C1A" w14:textId="77777777" w:rsidR="00DE4AF5" w:rsidRPr="004E64F3" w:rsidRDefault="00DE4AF5" w:rsidP="00E55B9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0838" w:rsidRPr="004E64F3" w14:paraId="52B89CC9" w14:textId="77777777" w:rsidTr="006B52A9">
        <w:tc>
          <w:tcPr>
            <w:tcW w:w="2430" w:type="dxa"/>
          </w:tcPr>
          <w:p w14:paraId="7ED67306" w14:textId="77777777" w:rsidR="00FF0838" w:rsidRPr="00010A74" w:rsidRDefault="00FF0838" w:rsidP="00FF0838">
            <w:pPr>
              <w:pStyle w:val="ListParagraph"/>
              <w:tabs>
                <w:tab w:val="clear" w:pos="2807"/>
                <w:tab w:val="left" w:pos="2775"/>
              </w:tabs>
              <w:ind w:left="156" w:right="-2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0407B88D" w14:textId="400B3BB4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263,406</w:t>
            </w:r>
          </w:p>
        </w:tc>
        <w:tc>
          <w:tcPr>
            <w:tcW w:w="270" w:type="dxa"/>
            <w:vAlign w:val="bottom"/>
          </w:tcPr>
          <w:p w14:paraId="373FA701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FF6AA88" w14:textId="207B008B" w:rsidR="00FF0838" w:rsidRPr="004E64F3" w:rsidRDefault="00FF0838" w:rsidP="00FF0838">
            <w:pPr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F8DCBA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6A38A3AF" w14:textId="7B7BA362" w:rsidR="00FF0838" w:rsidRPr="004E64F3" w:rsidRDefault="0028559B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263,406</w:t>
            </w:r>
          </w:p>
        </w:tc>
        <w:tc>
          <w:tcPr>
            <w:tcW w:w="238" w:type="dxa"/>
            <w:vAlign w:val="bottom"/>
          </w:tcPr>
          <w:p w14:paraId="19EC61CB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1C706DD5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Pr="004E64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E64F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203249FD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4D3EEF" w14:textId="7141C8C9" w:rsidR="00FF0838" w:rsidRPr="002B05FA" w:rsidRDefault="00F96BAF" w:rsidP="00FF0838">
            <w:pPr>
              <w:tabs>
                <w:tab w:val="left" w:pos="560"/>
              </w:tabs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FF0838" w:rsidRPr="002B05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14:paraId="6274305D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E703BF3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Pr="004E64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E64F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FF0838" w:rsidRPr="004E64F3" w14:paraId="0DAD9973" w14:textId="77777777" w:rsidTr="006B52A9">
        <w:tc>
          <w:tcPr>
            <w:tcW w:w="2430" w:type="dxa"/>
          </w:tcPr>
          <w:p w14:paraId="0F63BE1D" w14:textId="77777777" w:rsidR="00FF0838" w:rsidRPr="00010A74" w:rsidRDefault="00FF0838" w:rsidP="00FF083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AAF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</w:t>
            </w:r>
            <w:r w:rsidRPr="00371A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สัญญาเช่าที่ถึงกำหนด</w:t>
            </w:r>
            <w:r w:rsidRPr="00371AA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080" w:type="dxa"/>
            <w:vAlign w:val="bottom"/>
          </w:tcPr>
          <w:p w14:paraId="00811204" w14:textId="29D0A9C4" w:rsidR="00FF0838" w:rsidRPr="004E64F3" w:rsidRDefault="00FF0838" w:rsidP="00FF0838">
            <w:pPr>
              <w:ind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29CCEC2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4B4E83C" w14:textId="78C753A5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6B52A9">
              <w:rPr>
                <w:rFonts w:asciiTheme="majorBidi" w:hAnsiTheme="majorBidi" w:cstheme="majorBidi" w:hint="cs"/>
                <w:sz w:val="30"/>
                <w:szCs w:val="30"/>
                <w:cs/>
              </w:rPr>
              <w:t>265</w:t>
            </w:r>
          </w:p>
        </w:tc>
        <w:tc>
          <w:tcPr>
            <w:tcW w:w="236" w:type="dxa"/>
            <w:vAlign w:val="bottom"/>
          </w:tcPr>
          <w:p w14:paraId="2B3DF946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390C41B" w14:textId="76DE6CDA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6B52A9">
              <w:rPr>
                <w:rFonts w:asciiTheme="majorBidi" w:hAnsiTheme="majorBidi" w:cstheme="majorBidi" w:hint="cs"/>
                <w:sz w:val="30"/>
                <w:szCs w:val="30"/>
                <w:cs/>
              </w:rPr>
              <w:t>265</w:t>
            </w:r>
          </w:p>
        </w:tc>
        <w:tc>
          <w:tcPr>
            <w:tcW w:w="238" w:type="dxa"/>
            <w:vAlign w:val="bottom"/>
          </w:tcPr>
          <w:p w14:paraId="63BFF2D5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55D3C9F7" w14:textId="6C3B6D81" w:rsidR="00FF0838" w:rsidRPr="00C26CCF" w:rsidRDefault="00FF0838" w:rsidP="00F96BAF">
            <w:pPr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6C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8F7FAD9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5F22D0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4F3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59" w:type="dxa"/>
            <w:vAlign w:val="bottom"/>
          </w:tcPr>
          <w:p w14:paraId="08C74016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EF23A25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64F3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FF0838" w:rsidRPr="004E64F3" w14:paraId="1354F923" w14:textId="77777777" w:rsidTr="005B773A">
        <w:tc>
          <w:tcPr>
            <w:tcW w:w="2430" w:type="dxa"/>
          </w:tcPr>
          <w:p w14:paraId="57E49BDB" w14:textId="77777777" w:rsidR="00FF0838" w:rsidRPr="00371AAF" w:rsidRDefault="00FF0838" w:rsidP="00FF083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1AA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783BFA8B" w14:textId="07A18A46" w:rsidR="00FF0838" w:rsidRPr="004E64F3" w:rsidRDefault="00FF0838" w:rsidP="00F96BAF">
            <w:pPr>
              <w:ind w:right="-28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07AC78" w14:textId="77777777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317048BE" w14:textId="4202FC9A" w:rsidR="00FF0838" w:rsidRPr="004E64F3" w:rsidRDefault="00FF0838" w:rsidP="00F96BAF">
            <w:pPr>
              <w:ind w:right="-2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A37000" w14:textId="77777777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vAlign w:val="bottom"/>
          </w:tcPr>
          <w:p w14:paraId="080C74B7" w14:textId="3CDB3EBF" w:rsidR="00FF0838" w:rsidRPr="004E64F3" w:rsidRDefault="00FF0838" w:rsidP="00F96BAF">
            <w:pPr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0E6333F" w14:textId="77777777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14:paraId="7A48DC83" w14:textId="19AA7F1D" w:rsidR="00FF0838" w:rsidRPr="004E64F3" w:rsidRDefault="00FF0838" w:rsidP="00F96BAF">
            <w:pPr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408B9E" w14:textId="77777777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391A52" w14:textId="3673F5D3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vAlign w:val="bottom"/>
          </w:tcPr>
          <w:p w14:paraId="0CB3812D" w14:textId="77777777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D6F5677" w14:textId="4F777FF0" w:rsidR="00FF0838" w:rsidRPr="004E64F3" w:rsidRDefault="00FF0838" w:rsidP="00FF08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F0838" w:rsidRPr="004E64F3" w14:paraId="0EF154AA" w14:textId="77777777" w:rsidTr="005B773A">
        <w:tc>
          <w:tcPr>
            <w:tcW w:w="2430" w:type="dxa"/>
          </w:tcPr>
          <w:p w14:paraId="3DE66864" w14:textId="77777777" w:rsidR="00FF0838" w:rsidRPr="00371AAF" w:rsidRDefault="00FF0838" w:rsidP="00FF0838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FD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3F9267" w14:textId="143E76EA" w:rsidR="00FF0838" w:rsidRPr="004E64F3" w:rsidRDefault="00FF0838" w:rsidP="00FF0838">
            <w:pPr>
              <w:ind w:right="-28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0E05D98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1A738ACE" w14:textId="792BCAC1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52A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6B52A9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</w:p>
        </w:tc>
        <w:tc>
          <w:tcPr>
            <w:tcW w:w="236" w:type="dxa"/>
            <w:vAlign w:val="bottom"/>
          </w:tcPr>
          <w:p w14:paraId="5DA0BA9B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7A23A7DE" w14:textId="759C6286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52A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6B52A9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</w:p>
        </w:tc>
        <w:tc>
          <w:tcPr>
            <w:tcW w:w="238" w:type="dxa"/>
            <w:vAlign w:val="bottom"/>
          </w:tcPr>
          <w:p w14:paraId="44EBEE81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A299246" w14:textId="3FEEFFB7" w:rsidR="00FF0838" w:rsidRPr="00C26CCF" w:rsidRDefault="00FF0838" w:rsidP="00F96BAF">
            <w:pPr>
              <w:ind w:right="-1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26C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7DD3EE1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C2011A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4,025</w:t>
            </w:r>
          </w:p>
        </w:tc>
        <w:tc>
          <w:tcPr>
            <w:tcW w:w="259" w:type="dxa"/>
            <w:vAlign w:val="bottom"/>
          </w:tcPr>
          <w:p w14:paraId="36B1013C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3F893CE1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</w:tr>
      <w:tr w:rsidR="00FF0838" w:rsidRPr="004E64F3" w14:paraId="6D4E3730" w14:textId="77777777" w:rsidTr="005B773A">
        <w:tc>
          <w:tcPr>
            <w:tcW w:w="2430" w:type="dxa"/>
          </w:tcPr>
          <w:p w14:paraId="5B49B7D3" w14:textId="77777777" w:rsidR="00FF0838" w:rsidRPr="00010A74" w:rsidRDefault="00FF0838" w:rsidP="00FF0838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E1117" w14:textId="3245B316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263,406</w:t>
            </w:r>
          </w:p>
        </w:tc>
        <w:tc>
          <w:tcPr>
            <w:tcW w:w="270" w:type="dxa"/>
            <w:vAlign w:val="bottom"/>
          </w:tcPr>
          <w:p w14:paraId="3A82675D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239E" w14:textId="62EC2930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6B52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008</w:t>
            </w:r>
          </w:p>
        </w:tc>
        <w:tc>
          <w:tcPr>
            <w:tcW w:w="236" w:type="dxa"/>
            <w:vAlign w:val="bottom"/>
          </w:tcPr>
          <w:p w14:paraId="7A972D27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C1952" w14:textId="3F7ACB06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6B52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52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</w:t>
            </w:r>
          </w:p>
        </w:tc>
        <w:tc>
          <w:tcPr>
            <w:tcW w:w="238" w:type="dxa"/>
            <w:vAlign w:val="bottom"/>
          </w:tcPr>
          <w:p w14:paraId="295424D9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66C4E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115,900</w:t>
            </w:r>
          </w:p>
        </w:tc>
        <w:tc>
          <w:tcPr>
            <w:tcW w:w="270" w:type="dxa"/>
            <w:vAlign w:val="bottom"/>
          </w:tcPr>
          <w:p w14:paraId="2345AD27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106937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6,074</w:t>
            </w:r>
          </w:p>
        </w:tc>
        <w:tc>
          <w:tcPr>
            <w:tcW w:w="259" w:type="dxa"/>
            <w:vAlign w:val="bottom"/>
          </w:tcPr>
          <w:p w14:paraId="67A137B9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39EC2" w14:textId="77777777" w:rsidR="00FF0838" w:rsidRPr="004E64F3" w:rsidRDefault="00FF0838" w:rsidP="00FF083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121,974</w:t>
            </w:r>
          </w:p>
        </w:tc>
      </w:tr>
    </w:tbl>
    <w:p w14:paraId="6CA82DE9" w14:textId="77777777" w:rsidR="00DE4AF5" w:rsidRDefault="00DE4AF5" w:rsidP="00DE4AF5">
      <w:pPr>
        <w:ind w:right="2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9A135" w14:textId="77777777" w:rsidR="00E33809" w:rsidRDefault="00E33809" w:rsidP="00DE4AF5">
      <w:pPr>
        <w:ind w:right="2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CB9A51" w14:textId="77777777" w:rsidR="008219A9" w:rsidRDefault="008219A9" w:rsidP="00DE4AF5">
      <w:pPr>
        <w:ind w:right="2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63F0E" w14:textId="77777777" w:rsidR="00DE4AF5" w:rsidRPr="00D01A0B" w:rsidRDefault="00DE4AF5" w:rsidP="00DE4AF5">
      <w:pPr>
        <w:ind w:right="200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010A7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เงินกู้ยืมจากสถาบันการเงิน </w:t>
      </w:r>
    </w:p>
    <w:p w14:paraId="23DDB5DC" w14:textId="77777777" w:rsidR="00DE4AF5" w:rsidRPr="00693146" w:rsidRDefault="00DE4AF5" w:rsidP="00DE4AF5">
      <w:pPr>
        <w:ind w:right="20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0B966E20" w14:textId="016F2A06" w:rsidR="00DE4AF5" w:rsidRPr="00010A74" w:rsidRDefault="00DE4AF5" w:rsidP="00DE4AF5">
      <w:pPr>
        <w:ind w:left="540" w:right="-387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010A74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ได้ทำ</w:t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กู้ยืมเงินระยะสั้น</w:t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>กับ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7D48C3"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F0838" w:rsidRPr="00AC0DE7">
        <w:rPr>
          <w:rFonts w:asciiTheme="majorBidi" w:hAnsiTheme="majorBidi" w:cstheme="majorBidi"/>
          <w:sz w:val="30"/>
          <w:szCs w:val="30"/>
          <w:lang w:val="en-US"/>
        </w:rPr>
        <w:t>263</w:t>
      </w:r>
      <w:r w:rsidR="00B47D50" w:rsidRPr="00AC0DE7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FF0838" w:rsidRPr="00AC0DE7">
        <w:rPr>
          <w:rFonts w:asciiTheme="majorBidi" w:hAnsiTheme="majorBidi" w:cstheme="majorBidi"/>
          <w:sz w:val="30"/>
          <w:szCs w:val="30"/>
          <w:lang w:val="en-US"/>
        </w:rPr>
        <w:t>41</w:t>
      </w:r>
      <w:r w:rsidR="00B47D50"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>านบาท</w:t>
      </w:r>
      <w:r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C0DE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(31 </w:t>
      </w:r>
      <w:r w:rsidRPr="00AC0DE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AC0DE7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2567: 115.90 </w:t>
      </w:r>
      <w:r w:rsidRPr="00AC0DE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Pr="00AC0DE7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โดยมีอัตราดอกเบี้ย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53E2" w:rsidRPr="00AC0DE7">
        <w:rPr>
          <w:rFonts w:asciiTheme="majorBidi" w:hAnsiTheme="majorBidi" w:cstheme="majorBidi"/>
          <w:sz w:val="30"/>
          <w:szCs w:val="30"/>
          <w:lang w:val="en-US"/>
        </w:rPr>
        <w:t>3.99</w:t>
      </w:r>
      <w:r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53E2" w:rsidRPr="00AC0DE7">
        <w:rPr>
          <w:rFonts w:asciiTheme="majorBidi" w:hAnsiTheme="majorBidi" w:cstheme="majorBidi"/>
          <w:sz w:val="30"/>
          <w:szCs w:val="30"/>
          <w:lang w:val="en-US"/>
        </w:rPr>
        <w:t>–</w:t>
      </w:r>
      <w:r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253E2" w:rsidRPr="00AC0DE7">
        <w:rPr>
          <w:rFonts w:asciiTheme="majorBidi" w:hAnsiTheme="majorBidi" w:cstheme="majorBidi"/>
          <w:sz w:val="30"/>
          <w:szCs w:val="30"/>
          <w:lang w:val="en-US"/>
        </w:rPr>
        <w:t>8.30</w:t>
      </w:r>
      <w:r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Pr="00AC0DE7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เงินกู้ยืมดังกล่าวค้ำประกันโดยกรรมการของบริษัท และมีหลักประกันเป็นสินทรัพย์ของกรรมการ เงินฝากสถาบันการเงินของบริษัท</w:t>
      </w:r>
      <w:r w:rsidRPr="00AC0D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C0DE7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และหนังสือค้ำประกันของบรรษัทประกันสินเชื่ออุตสาหกรรมขนาดย่อม</w:t>
      </w:r>
    </w:p>
    <w:p w14:paraId="250B73C1" w14:textId="77777777" w:rsidR="00DE4AF5" w:rsidRPr="005B4E2E" w:rsidRDefault="00DE4AF5" w:rsidP="00DE4AF5">
      <w:pPr>
        <w:ind w:left="540" w:right="-387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3647A72" w14:textId="0390AC7A" w:rsidR="00DE4AF5" w:rsidRDefault="00DE4AF5" w:rsidP="00DE4AF5">
      <w:pPr>
        <w:ind w:left="540" w:right="-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A4E5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A4E55">
        <w:rPr>
          <w:rFonts w:asciiTheme="majorBidi" w:hAnsiTheme="majorBidi" w:cstheme="majorBidi"/>
          <w:sz w:val="30"/>
          <w:szCs w:val="30"/>
        </w:rPr>
        <w:t xml:space="preserve">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606E1B" w:rsidRPr="00FA4E55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B0706" w:rsidRPr="00FA4E55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FA4E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A554DC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554DC">
        <w:rPr>
          <w:rFonts w:asciiTheme="majorBidi" w:hAnsiTheme="majorBidi" w:cstheme="majorBidi"/>
          <w:sz w:val="30"/>
          <w:szCs w:val="30"/>
        </w:rPr>
        <w:t xml:space="preserve"> </w:t>
      </w:r>
      <w:r w:rsidRPr="00A554DC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Pr="00A55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4DC" w:rsidRPr="00A554DC">
        <w:rPr>
          <w:rFonts w:asciiTheme="majorBidi" w:hAnsiTheme="majorBidi" w:cstheme="majorBidi"/>
          <w:sz w:val="30"/>
          <w:szCs w:val="30"/>
          <w:lang w:val="en-US"/>
        </w:rPr>
        <w:t>132.09</w:t>
      </w:r>
      <w:r w:rsidR="00B47D50" w:rsidRPr="00A554D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54D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554D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A554D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31 </w:t>
      </w:r>
      <w:r w:rsidRPr="00A554DC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ธันวาคม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1A4821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1A482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>68.60</w:t>
      </w:r>
      <w:r w:rsidRPr="001A482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482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A482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30E7276" w14:textId="77777777" w:rsidR="005931C0" w:rsidRDefault="005931C0" w:rsidP="005931C0">
      <w:pPr>
        <w:widowControl w:val="0"/>
        <w:tabs>
          <w:tab w:val="left" w:pos="63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3827F" w14:textId="260CDFEA" w:rsidR="00E74B79" w:rsidRPr="00E74B79" w:rsidRDefault="00AA708E" w:rsidP="00E74B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10</w:t>
      </w:r>
      <w:r w:rsidR="005931C0" w:rsidRPr="00E74B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74B79"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ทุนเรือนหุ้น</w:t>
      </w:r>
    </w:p>
    <w:p w14:paraId="33923A79" w14:textId="77777777" w:rsidR="00E74B79" w:rsidRPr="005B2FA9" w:rsidRDefault="00E74B79" w:rsidP="00E74B79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470" w:type="dxa"/>
        <w:tblInd w:w="450" w:type="dxa"/>
        <w:tblLook w:val="01E0" w:firstRow="1" w:lastRow="1" w:firstColumn="1" w:lastColumn="1" w:noHBand="0" w:noVBand="0"/>
      </w:tblPr>
      <w:tblGrid>
        <w:gridCol w:w="3301"/>
        <w:gridCol w:w="1058"/>
        <w:gridCol w:w="1103"/>
        <w:gridCol w:w="238"/>
        <w:gridCol w:w="1066"/>
        <w:gridCol w:w="257"/>
        <w:gridCol w:w="1096"/>
        <w:gridCol w:w="246"/>
        <w:gridCol w:w="1105"/>
      </w:tblGrid>
      <w:tr w:rsidR="00E74B79" w:rsidRPr="005B2FA9" w14:paraId="6B7EE856" w14:textId="77777777" w:rsidTr="004879D0">
        <w:trPr>
          <w:tblHeader/>
        </w:trPr>
        <w:tc>
          <w:tcPr>
            <w:tcW w:w="3330" w:type="dxa"/>
          </w:tcPr>
          <w:p w14:paraId="0BDA0303" w14:textId="77777777" w:rsidR="00E74B79" w:rsidRPr="005B2FA9" w:rsidRDefault="00E74B79" w:rsidP="00460D3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1064" w:type="dxa"/>
          </w:tcPr>
          <w:p w14:paraId="45B22F67" w14:textId="77777777" w:rsidR="00E74B79" w:rsidRPr="005B2FA9" w:rsidRDefault="00E74B79" w:rsidP="00460D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72" w:type="dxa"/>
            <w:gridSpan w:val="3"/>
            <w:vAlign w:val="center"/>
          </w:tcPr>
          <w:p w14:paraId="5FD16DCA" w14:textId="77777777" w:rsidR="00E74B79" w:rsidRPr="005B2FA9" w:rsidRDefault="00E74B79" w:rsidP="00460D30">
            <w:pPr>
              <w:pStyle w:val="a0"/>
              <w:tabs>
                <w:tab w:val="clear" w:pos="1080"/>
              </w:tabs>
              <w:ind w:left="-1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5B2FA9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7" w:type="dxa"/>
          </w:tcPr>
          <w:p w14:paraId="006DC364" w14:textId="77777777" w:rsidR="00E74B79" w:rsidRPr="005B2FA9" w:rsidRDefault="00E74B79" w:rsidP="00460D30">
            <w:pPr>
              <w:tabs>
                <w:tab w:val="decimal" w:pos="1062"/>
                <w:tab w:val="decimal" w:pos="1258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47" w:type="dxa"/>
            <w:gridSpan w:val="3"/>
            <w:vAlign w:val="center"/>
          </w:tcPr>
          <w:p w14:paraId="0DED811D" w14:textId="77777777" w:rsidR="00E74B79" w:rsidRPr="005B2FA9" w:rsidRDefault="00E74B79" w:rsidP="00460D30">
            <w:pPr>
              <w:pStyle w:val="a0"/>
              <w:tabs>
                <w:tab w:val="clear" w:pos="1080"/>
              </w:tabs>
              <w:ind w:left="-1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5B2FA9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E74B79" w:rsidRPr="005B2FA9" w14:paraId="2C75249A" w14:textId="77777777" w:rsidTr="004879D0">
        <w:trPr>
          <w:tblHeader/>
        </w:trPr>
        <w:tc>
          <w:tcPr>
            <w:tcW w:w="3330" w:type="dxa"/>
          </w:tcPr>
          <w:p w14:paraId="7EA4166C" w14:textId="77777777" w:rsidR="00E74B79" w:rsidRPr="005B2FA9" w:rsidRDefault="00E74B79" w:rsidP="00460D3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77FD3A79" w14:textId="77777777" w:rsidR="00E74B79" w:rsidRPr="005B2FA9" w:rsidRDefault="00E74B79" w:rsidP="00460D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67" w:type="dxa"/>
          </w:tcPr>
          <w:p w14:paraId="48B91CEE" w14:textId="77777777" w:rsidR="00E74B79" w:rsidRPr="005B2FA9" w:rsidRDefault="00E74B79" w:rsidP="00460D30">
            <w:pPr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</w:tcPr>
          <w:p w14:paraId="0097C2BD" w14:textId="77777777" w:rsidR="00E74B79" w:rsidRPr="005B2FA9" w:rsidRDefault="00E74B79" w:rsidP="00460D3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9166BD4" w14:textId="77777777" w:rsidR="00E74B79" w:rsidRPr="005B2FA9" w:rsidRDefault="00E74B79" w:rsidP="00460D30">
            <w:pPr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7" w:type="dxa"/>
          </w:tcPr>
          <w:p w14:paraId="4C33936F" w14:textId="77777777" w:rsidR="00E74B79" w:rsidRPr="005B2FA9" w:rsidRDefault="00E74B79" w:rsidP="00460D3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71ABF272" w14:textId="77777777" w:rsidR="00E74B79" w:rsidRPr="005B2FA9" w:rsidRDefault="00E74B79" w:rsidP="00460D30">
            <w:pPr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</w:tcPr>
          <w:p w14:paraId="6C80F98B" w14:textId="77777777" w:rsidR="00E74B79" w:rsidRPr="005B2FA9" w:rsidRDefault="00E74B79" w:rsidP="00460D3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2AF24CB2" w14:textId="77777777" w:rsidR="00E74B79" w:rsidRPr="005B2FA9" w:rsidRDefault="00E74B79" w:rsidP="00460D30">
            <w:pPr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74B79" w:rsidRPr="005B2FA9" w14:paraId="6F0EEF58" w14:textId="77777777" w:rsidTr="00460D30">
        <w:trPr>
          <w:tblHeader/>
        </w:trPr>
        <w:tc>
          <w:tcPr>
            <w:tcW w:w="3330" w:type="dxa"/>
          </w:tcPr>
          <w:p w14:paraId="2509FCEA" w14:textId="77777777" w:rsidR="00E74B79" w:rsidRPr="005B2FA9" w:rsidRDefault="00E74B79" w:rsidP="00460D30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B38761A" w14:textId="77777777" w:rsidR="00E74B79" w:rsidRPr="005B2FA9" w:rsidRDefault="00E74B79" w:rsidP="00460D30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76" w:type="dxa"/>
            <w:gridSpan w:val="7"/>
          </w:tcPr>
          <w:p w14:paraId="101775CD" w14:textId="77777777" w:rsidR="00E74B79" w:rsidRPr="005B2FA9" w:rsidRDefault="00E74B79" w:rsidP="00460D3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E74B79" w:rsidRPr="005B2FA9" w14:paraId="14665F81" w14:textId="77777777" w:rsidTr="004879D0">
        <w:tc>
          <w:tcPr>
            <w:tcW w:w="3330" w:type="dxa"/>
          </w:tcPr>
          <w:p w14:paraId="2B00F3D0" w14:textId="77777777" w:rsidR="00E74B79" w:rsidRPr="005B2FA9" w:rsidRDefault="00E74B79" w:rsidP="00460D3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64" w:type="dxa"/>
          </w:tcPr>
          <w:p w14:paraId="5E963B51" w14:textId="77777777" w:rsidR="00E74B79" w:rsidRPr="005B2FA9" w:rsidRDefault="00E74B79" w:rsidP="00460D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446E7A93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D6145AC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7BAC361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52E64FA8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88ABDC4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D9EEAF6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4A8A247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B79" w:rsidRPr="005B2FA9" w14:paraId="3851EDD1" w14:textId="77777777" w:rsidTr="004879D0">
        <w:tc>
          <w:tcPr>
            <w:tcW w:w="3330" w:type="dxa"/>
          </w:tcPr>
          <w:p w14:paraId="366A85F2" w14:textId="77777777" w:rsidR="00E74B79" w:rsidRPr="005B2FA9" w:rsidRDefault="00E74B79" w:rsidP="00460D3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4" w:type="dxa"/>
          </w:tcPr>
          <w:p w14:paraId="2FA16397" w14:textId="77777777" w:rsidR="00E74B79" w:rsidRPr="005B2FA9" w:rsidRDefault="00E74B79" w:rsidP="00460D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5D76670E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5C5DB4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837F28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6BB20748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7CE489F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FC4D228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CBF0C91" w14:textId="77777777" w:rsidR="00E74B79" w:rsidRPr="005B2FA9" w:rsidRDefault="00E74B79" w:rsidP="00460D3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9D0" w:rsidRPr="005B2FA9" w14:paraId="680008F5" w14:textId="77777777" w:rsidTr="004879D0">
        <w:tc>
          <w:tcPr>
            <w:tcW w:w="3330" w:type="dxa"/>
          </w:tcPr>
          <w:p w14:paraId="3A1D4E48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1150F474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69BEC6E0" w14:textId="2650F2E3" w:rsidR="004879D0" w:rsidRPr="003D7382" w:rsidRDefault="004879D0" w:rsidP="004879D0">
            <w:pPr>
              <w:tabs>
                <w:tab w:val="decimal" w:pos="87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56E07D2E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2F2693" w14:textId="0A82ACCF" w:rsidR="004879D0" w:rsidRPr="005B2FA9" w:rsidRDefault="004879D0" w:rsidP="004879D0">
            <w:pPr>
              <w:spacing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  <w:tc>
          <w:tcPr>
            <w:tcW w:w="257" w:type="dxa"/>
          </w:tcPr>
          <w:p w14:paraId="14E7BF94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9AD5314" w14:textId="77777777" w:rsidR="004879D0" w:rsidRPr="005B2FA9" w:rsidRDefault="004879D0" w:rsidP="004879D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2958F697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4F8CDE7" w14:textId="77777777" w:rsidR="004879D0" w:rsidRPr="005B2FA9" w:rsidRDefault="004879D0" w:rsidP="004879D0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</w:tr>
      <w:tr w:rsidR="004879D0" w:rsidRPr="005B2FA9" w14:paraId="6D7999AC" w14:textId="77777777" w:rsidTr="004879D0">
        <w:tc>
          <w:tcPr>
            <w:tcW w:w="3330" w:type="dxa"/>
          </w:tcPr>
          <w:p w14:paraId="64648A60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1064" w:type="dxa"/>
          </w:tcPr>
          <w:p w14:paraId="001D69E2" w14:textId="77777777" w:rsidR="004879D0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0373B0E3" w14:textId="3B1E7F2D" w:rsidR="004879D0" w:rsidRDefault="004879D0" w:rsidP="004879D0">
            <w:pPr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855A745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58FEC9C2" w14:textId="42A85049" w:rsidR="004879D0" w:rsidRDefault="004879D0" w:rsidP="004879D0">
            <w:pPr>
              <w:spacing w:line="240" w:lineRule="auto"/>
              <w:ind w:left="-108" w:right="-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418EFA45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52402AF" w14:textId="77777777" w:rsidR="004879D0" w:rsidRPr="005B2FA9" w:rsidRDefault="004879D0" w:rsidP="004879D0">
            <w:pPr>
              <w:pStyle w:val="BodyText"/>
              <w:tabs>
                <w:tab w:val="decimal" w:pos="33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7187B057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84DF5B" w14:textId="77777777" w:rsidR="004879D0" w:rsidRDefault="004879D0" w:rsidP="004879D0">
            <w:pPr>
              <w:pStyle w:val="BodyText"/>
              <w:tabs>
                <w:tab w:val="decimal" w:pos="166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9D0" w:rsidRPr="005B2FA9" w14:paraId="3784915F" w14:textId="77777777" w:rsidTr="004879D0">
        <w:tc>
          <w:tcPr>
            <w:tcW w:w="3330" w:type="dxa"/>
          </w:tcPr>
          <w:p w14:paraId="6D093FD0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1064" w:type="dxa"/>
          </w:tcPr>
          <w:p w14:paraId="16E1F0CC" w14:textId="77777777" w:rsidR="004879D0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</w:tcPr>
          <w:p w14:paraId="74DF7AAD" w14:textId="18616878" w:rsidR="004879D0" w:rsidRDefault="004879D0" w:rsidP="004879D0">
            <w:pPr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72445F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6B5BE5E" w14:textId="77777777" w:rsidR="004879D0" w:rsidRDefault="004879D0" w:rsidP="004879D0">
            <w:pPr>
              <w:spacing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554C510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018B109" w14:textId="77777777" w:rsidR="004879D0" w:rsidRPr="005B2FA9" w:rsidRDefault="004879D0" w:rsidP="004879D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E4C5EEA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2E21D24" w14:textId="77777777" w:rsidR="004879D0" w:rsidRDefault="004879D0" w:rsidP="004879D0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9D0" w:rsidRPr="005B2FA9" w14:paraId="19C7D2B0" w14:textId="77777777" w:rsidTr="004879D0">
        <w:tc>
          <w:tcPr>
            <w:tcW w:w="3330" w:type="dxa"/>
          </w:tcPr>
          <w:p w14:paraId="73C9B231" w14:textId="77777777" w:rsidR="004879D0" w:rsidRPr="005136D5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บาท 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0.5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064" w:type="dxa"/>
          </w:tcPr>
          <w:p w14:paraId="1BC5F9FD" w14:textId="77777777" w:rsidR="004879D0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</w:tcPr>
          <w:p w14:paraId="15141FE0" w14:textId="22D36E3B" w:rsidR="004879D0" w:rsidRDefault="004879D0" w:rsidP="004879D0">
            <w:pPr>
              <w:tabs>
                <w:tab w:val="decimal" w:pos="87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8" w:type="dxa"/>
          </w:tcPr>
          <w:p w14:paraId="40179A5C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8987EC" w14:textId="51A08D0A" w:rsidR="004879D0" w:rsidRDefault="0028559B" w:rsidP="004879D0">
            <w:pPr>
              <w:spacing w:line="240" w:lineRule="auto"/>
              <w:ind w:left="-108" w:right="-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B305409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581494F1" w14:textId="77777777" w:rsidR="004879D0" w:rsidRPr="005B2FA9" w:rsidRDefault="004879D0" w:rsidP="004879D0">
            <w:pPr>
              <w:pStyle w:val="BodyText"/>
              <w:tabs>
                <w:tab w:val="decimal" w:pos="33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28A2B9D1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5BF5FB8" w14:textId="77777777" w:rsidR="004879D0" w:rsidRDefault="004879D0" w:rsidP="004879D0">
            <w:pPr>
              <w:pStyle w:val="BodyText"/>
              <w:tabs>
                <w:tab w:val="decimal" w:pos="166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9D0" w:rsidRPr="005B2FA9" w14:paraId="6508C9A4" w14:textId="77777777" w:rsidTr="001748A2">
        <w:tc>
          <w:tcPr>
            <w:tcW w:w="3330" w:type="dxa"/>
          </w:tcPr>
          <w:p w14:paraId="21EA704C" w14:textId="77777777" w:rsidR="004879D0" w:rsidRPr="005B2FA9" w:rsidRDefault="004879D0" w:rsidP="004879D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ออกหุ้นใหม่</w:t>
            </w:r>
          </w:p>
        </w:tc>
        <w:tc>
          <w:tcPr>
            <w:tcW w:w="1064" w:type="dxa"/>
          </w:tcPr>
          <w:p w14:paraId="39E2DC97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</w:tcPr>
          <w:p w14:paraId="4F35638C" w14:textId="77777777" w:rsidR="004879D0" w:rsidRPr="005B2FA9" w:rsidRDefault="004879D0" w:rsidP="004879D0">
            <w:pPr>
              <w:spacing w:line="240" w:lineRule="auto"/>
              <w:ind w:left="-108" w:right="-2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38D1C4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4D43939" w14:textId="77777777" w:rsidR="004879D0" w:rsidRPr="005B2FA9" w:rsidRDefault="004879D0" w:rsidP="004879D0">
            <w:pPr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CA42490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01B6EAC" w14:textId="77777777" w:rsidR="004879D0" w:rsidRPr="005B2FA9" w:rsidRDefault="004879D0" w:rsidP="004879D0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07718578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919FCED" w14:textId="77777777" w:rsidR="004879D0" w:rsidRPr="005B2FA9" w:rsidRDefault="004879D0" w:rsidP="004879D0">
            <w:pPr>
              <w:pStyle w:val="BodyText"/>
              <w:spacing w:after="0" w:line="240" w:lineRule="auto"/>
              <w:ind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879D0" w:rsidRPr="009054BB" w14:paraId="410594C6" w14:textId="77777777" w:rsidTr="001748A2">
        <w:tc>
          <w:tcPr>
            <w:tcW w:w="3330" w:type="dxa"/>
          </w:tcPr>
          <w:p w14:paraId="1D2C859A" w14:textId="77777777" w:rsidR="004879D0" w:rsidRPr="005B2FA9" w:rsidRDefault="004879D0" w:rsidP="004879D0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500E236F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97245E5" w14:textId="7ECAC53F" w:rsidR="004879D0" w:rsidRPr="005B2FA9" w:rsidRDefault="004879D0" w:rsidP="004879D0">
            <w:pPr>
              <w:spacing w:line="240" w:lineRule="auto"/>
              <w:ind w:left="-108" w:right="-1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238" w:type="dxa"/>
          </w:tcPr>
          <w:p w14:paraId="3FF04399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F5E2383" w14:textId="57D11963" w:rsidR="004879D0" w:rsidRPr="005B2FA9" w:rsidRDefault="004879D0" w:rsidP="004879D0">
            <w:pPr>
              <w:spacing w:line="240" w:lineRule="auto"/>
              <w:ind w:left="-108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57" w:type="dxa"/>
          </w:tcPr>
          <w:p w14:paraId="59855E1C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C784C62" w14:textId="77777777" w:rsidR="004879D0" w:rsidRPr="005B2FA9" w:rsidRDefault="004879D0" w:rsidP="004879D0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5E17413D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D2EA1E5" w14:textId="77777777" w:rsidR="004879D0" w:rsidRPr="005B2FA9" w:rsidRDefault="004879D0" w:rsidP="004879D0">
            <w:pPr>
              <w:pStyle w:val="BodyText"/>
              <w:spacing w:after="0" w:line="240" w:lineRule="auto"/>
              <w:ind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9D0" w:rsidRPr="005B2FA9" w14:paraId="08A8738B" w14:textId="77777777" w:rsidTr="001748A2">
        <w:tc>
          <w:tcPr>
            <w:tcW w:w="3330" w:type="dxa"/>
          </w:tcPr>
          <w:p w14:paraId="0E294DD1" w14:textId="77B50902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4" w:type="dxa"/>
          </w:tcPr>
          <w:p w14:paraId="619B1541" w14:textId="77777777" w:rsidR="004879D0" w:rsidRPr="005B2FA9" w:rsidRDefault="004879D0" w:rsidP="004879D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158B3FA6" w14:textId="77777777" w:rsidR="004879D0" w:rsidRPr="005B2FA9" w:rsidRDefault="004879D0" w:rsidP="004879D0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157F66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5C53975" w14:textId="77777777" w:rsidR="004879D0" w:rsidRPr="005B2FA9" w:rsidRDefault="004879D0" w:rsidP="004879D0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A3A0955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F84D4D3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05E57F6B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055DA67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879D0" w:rsidRPr="005B2FA9" w14:paraId="6E44AF46" w14:textId="77777777" w:rsidTr="00D0260F">
        <w:trPr>
          <w:trHeight w:val="380"/>
        </w:trPr>
        <w:tc>
          <w:tcPr>
            <w:tcW w:w="3330" w:type="dxa"/>
          </w:tcPr>
          <w:p w14:paraId="416551F8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670672F4" w14:textId="77777777" w:rsidR="004879D0" w:rsidRPr="005136D5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7D74EF00" w14:textId="0BC7CA47" w:rsidR="004879D0" w:rsidRPr="005B2FA9" w:rsidRDefault="004879D0" w:rsidP="004879D0">
            <w:pPr>
              <w:tabs>
                <w:tab w:val="decimal" w:pos="539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A01D694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03919DBF" w14:textId="0AA7BB12" w:rsidR="004879D0" w:rsidRPr="005B2FA9" w:rsidRDefault="004879D0" w:rsidP="004879D0">
            <w:pPr>
              <w:spacing w:line="240" w:lineRule="auto"/>
              <w:ind w:left="-108" w:right="-1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045D61C9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D7D14BE" w14:textId="77777777" w:rsidR="004879D0" w:rsidRPr="005B2FA9" w:rsidRDefault="004879D0" w:rsidP="004879D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129183C2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3786EEF" w14:textId="77777777" w:rsidR="004879D0" w:rsidRPr="005B2FA9" w:rsidRDefault="004879D0" w:rsidP="004879D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,000</w:t>
            </w:r>
          </w:p>
        </w:tc>
      </w:tr>
      <w:tr w:rsidR="004879D0" w:rsidRPr="005B2FA9" w14:paraId="53FE939A" w14:textId="77777777" w:rsidTr="00D0260F">
        <w:trPr>
          <w:trHeight w:val="380"/>
        </w:trPr>
        <w:tc>
          <w:tcPr>
            <w:tcW w:w="3330" w:type="dxa"/>
          </w:tcPr>
          <w:p w14:paraId="5C04F25C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44D29CD9" w14:textId="77777777" w:rsidR="004879D0" w:rsidRPr="005136D5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</w:tcPr>
          <w:p w14:paraId="5ED7FA1C" w14:textId="4FB85D5B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79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238" w:type="dxa"/>
          </w:tcPr>
          <w:p w14:paraId="1EA2F6BD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</w:tcPr>
          <w:p w14:paraId="6CE08015" w14:textId="2D0EE270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257" w:type="dxa"/>
          </w:tcPr>
          <w:p w14:paraId="7B9E9425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</w:tcPr>
          <w:p w14:paraId="0DA64CA6" w14:textId="77777777" w:rsidR="004879D0" w:rsidRPr="005B2FA9" w:rsidRDefault="004879D0" w:rsidP="004879D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FD743DD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40533AAB" w14:textId="77777777" w:rsidR="004879D0" w:rsidRPr="005B2FA9" w:rsidRDefault="004879D0" w:rsidP="004879D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879D0" w:rsidRPr="005B2FA9" w14:paraId="72FD6574" w14:textId="77777777" w:rsidTr="005445FF">
        <w:tc>
          <w:tcPr>
            <w:tcW w:w="3330" w:type="dxa"/>
          </w:tcPr>
          <w:p w14:paraId="74C65F78" w14:textId="77777777" w:rsidR="00103B37" w:rsidRDefault="00103B37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3642BEE" w14:textId="77777777" w:rsidR="00103B37" w:rsidRDefault="00103B37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545C19" w14:textId="77777777" w:rsidR="00103B37" w:rsidRDefault="00103B37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87160D8" w14:textId="1F096584" w:rsidR="00103B37" w:rsidRPr="005B2FA9" w:rsidRDefault="00103B37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609D3FDE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0BA81C17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B4A5C2C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7EBED833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A792305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144178D2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EC4C976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E717E0C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9D0" w:rsidRPr="005B2FA9" w14:paraId="5B5FFCF0" w14:textId="77777777" w:rsidTr="004879D0">
        <w:trPr>
          <w:trHeight w:val="58"/>
        </w:trPr>
        <w:tc>
          <w:tcPr>
            <w:tcW w:w="3330" w:type="dxa"/>
          </w:tcPr>
          <w:p w14:paraId="7E29FDD6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1064" w:type="dxa"/>
          </w:tcPr>
          <w:p w14:paraId="2BFBEDC2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ADCFE6B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B195200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56B78AE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67018B44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148AAA9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BC7F202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09BFDAF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9D0" w:rsidRPr="005B2FA9" w14:paraId="2AF1DF5C" w14:textId="77777777" w:rsidTr="004879D0">
        <w:tc>
          <w:tcPr>
            <w:tcW w:w="3330" w:type="dxa"/>
          </w:tcPr>
          <w:p w14:paraId="0C775F47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4" w:type="dxa"/>
          </w:tcPr>
          <w:p w14:paraId="5A8EE355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6B42B17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8E5EAD2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76E4F7B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DEC0FAF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4225290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23C63BAD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6EC1BC4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9D0" w:rsidRPr="005B2FA9" w14:paraId="35293E04" w14:textId="77777777" w:rsidTr="004879D0">
        <w:tc>
          <w:tcPr>
            <w:tcW w:w="3330" w:type="dxa"/>
          </w:tcPr>
          <w:p w14:paraId="1C1285E5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0DA761E2" w14:textId="77777777" w:rsidR="004879D0" w:rsidRPr="005B2FA9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6962DDB6" w14:textId="15DEDA4F" w:rsidR="004879D0" w:rsidRPr="005B2FA9" w:rsidRDefault="004879D0" w:rsidP="004879D0">
            <w:pPr>
              <w:spacing w:line="240" w:lineRule="auto"/>
              <w:ind w:left="-108" w:right="-1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10E07B51" w14:textId="77777777" w:rsidR="004879D0" w:rsidRPr="005136D5" w:rsidRDefault="004879D0" w:rsidP="004879D0">
            <w:pPr>
              <w:pStyle w:val="ListParagraph"/>
              <w:numPr>
                <w:ilvl w:val="0"/>
                <w:numId w:val="28"/>
              </w:numPr>
              <w:tabs>
                <w:tab w:val="decimal" w:pos="754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EE790FF" w14:textId="2169D521" w:rsidR="004879D0" w:rsidRPr="005B2FA9" w:rsidRDefault="004879D0" w:rsidP="004879D0">
            <w:pPr>
              <w:tabs>
                <w:tab w:val="left" w:pos="672"/>
              </w:tabs>
              <w:spacing w:line="240" w:lineRule="auto"/>
              <w:ind w:left="-108" w:right="-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  <w:tc>
          <w:tcPr>
            <w:tcW w:w="257" w:type="dxa"/>
          </w:tcPr>
          <w:p w14:paraId="64B22D73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2867211" w14:textId="77777777" w:rsidR="004879D0" w:rsidRPr="005B2FA9" w:rsidRDefault="004879D0" w:rsidP="004879D0">
            <w:pPr>
              <w:pStyle w:val="BodyText"/>
              <w:tabs>
                <w:tab w:val="decimal" w:pos="875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1AD2AF20" w14:textId="77777777" w:rsidR="004879D0" w:rsidRPr="005B2FA9" w:rsidRDefault="004879D0" w:rsidP="004879D0">
            <w:pPr>
              <w:pStyle w:val="BodyText"/>
              <w:tabs>
                <w:tab w:val="decimal" w:pos="612"/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9513E7" w14:textId="77777777" w:rsidR="004879D0" w:rsidRPr="005B2FA9" w:rsidRDefault="004879D0" w:rsidP="00867C1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0,000</w:t>
            </w:r>
          </w:p>
        </w:tc>
      </w:tr>
      <w:tr w:rsidR="004879D0" w:rsidRPr="005B2FA9" w14:paraId="76165EB8" w14:textId="77777777" w:rsidTr="004879D0">
        <w:tc>
          <w:tcPr>
            <w:tcW w:w="3330" w:type="dxa"/>
          </w:tcPr>
          <w:p w14:paraId="0A3CE2AB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1064" w:type="dxa"/>
          </w:tcPr>
          <w:p w14:paraId="5CD06AF9" w14:textId="77777777" w:rsidR="004879D0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42A4BCC8" w14:textId="4CAF0E7D" w:rsidR="004879D0" w:rsidRDefault="004879D0" w:rsidP="004879D0">
            <w:pPr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4EB14D4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98AF07F" w14:textId="715D98A4" w:rsidR="004879D0" w:rsidRDefault="004879D0" w:rsidP="004879D0">
            <w:pPr>
              <w:spacing w:line="240" w:lineRule="auto"/>
              <w:ind w:left="-108" w:right="-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3238E5B2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D0A1EC" w14:textId="77777777" w:rsidR="004879D0" w:rsidRPr="005B2FA9" w:rsidRDefault="004879D0" w:rsidP="004879D0">
            <w:pPr>
              <w:pStyle w:val="BodyText"/>
              <w:tabs>
                <w:tab w:val="decimal" w:pos="33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1DE0C6C9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5336BDA6" w14:textId="77777777" w:rsidR="004879D0" w:rsidRDefault="004879D0" w:rsidP="004879D0">
            <w:pPr>
              <w:pStyle w:val="BodyText"/>
              <w:tabs>
                <w:tab w:val="decimal" w:pos="166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9D0" w:rsidRPr="005B2FA9" w14:paraId="6C705651" w14:textId="77777777" w:rsidTr="00D0260F">
        <w:tc>
          <w:tcPr>
            <w:tcW w:w="3330" w:type="dxa"/>
          </w:tcPr>
          <w:p w14:paraId="533CBBBE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</w:tc>
        <w:tc>
          <w:tcPr>
            <w:tcW w:w="1064" w:type="dxa"/>
          </w:tcPr>
          <w:p w14:paraId="5BFB4E73" w14:textId="77777777" w:rsidR="004879D0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7" w:type="dxa"/>
          </w:tcPr>
          <w:p w14:paraId="52FD773B" w14:textId="12937522" w:rsidR="004879D0" w:rsidRDefault="004879D0" w:rsidP="004879D0">
            <w:pPr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D3EA06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C5CEFB" w14:textId="77777777" w:rsidR="004879D0" w:rsidRDefault="004879D0" w:rsidP="004879D0">
            <w:pPr>
              <w:spacing w:line="240" w:lineRule="auto"/>
              <w:ind w:left="-108" w:right="-1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BA2551E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DA822E2" w14:textId="77777777" w:rsidR="004879D0" w:rsidRPr="005B2FA9" w:rsidRDefault="004879D0" w:rsidP="004879D0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" w:type="dxa"/>
          </w:tcPr>
          <w:p w14:paraId="664F20C6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04A942B2" w14:textId="77777777" w:rsidR="004879D0" w:rsidRDefault="004879D0" w:rsidP="004879D0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9D0" w:rsidRPr="005B2FA9" w14:paraId="06CA9A17" w14:textId="77777777" w:rsidTr="00D0260F">
        <w:tc>
          <w:tcPr>
            <w:tcW w:w="3330" w:type="dxa"/>
          </w:tcPr>
          <w:p w14:paraId="2CAC4F59" w14:textId="77777777" w:rsidR="004879D0" w:rsidRPr="005136D5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จากหุ้นละ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บาท เป็นหุ้นละ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0.5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1064" w:type="dxa"/>
          </w:tcPr>
          <w:p w14:paraId="696CCECA" w14:textId="77777777" w:rsidR="004879D0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0E4603D6" w14:textId="5456B31D" w:rsidR="004879D0" w:rsidRDefault="004879D0" w:rsidP="004879D0">
            <w:pPr>
              <w:tabs>
                <w:tab w:val="decimal" w:pos="87"/>
              </w:tabs>
              <w:spacing w:line="240" w:lineRule="auto"/>
              <w:ind w:left="-108" w:right="-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140,000</w:t>
            </w:r>
          </w:p>
        </w:tc>
        <w:tc>
          <w:tcPr>
            <w:tcW w:w="238" w:type="dxa"/>
          </w:tcPr>
          <w:p w14:paraId="2F0DE429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42F6D44F" w14:textId="2EB5BE25" w:rsidR="004879D0" w:rsidRDefault="004879D0" w:rsidP="004879D0">
            <w:pPr>
              <w:spacing w:line="240" w:lineRule="auto"/>
              <w:ind w:left="-108" w:right="-27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23BA542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53F7E31" w14:textId="77777777" w:rsidR="004879D0" w:rsidRPr="005B2FA9" w:rsidRDefault="004879D0" w:rsidP="004879D0">
            <w:pPr>
              <w:pStyle w:val="BodyText"/>
              <w:tabs>
                <w:tab w:val="decimal" w:pos="33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3FD8CD88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B51A8EE" w14:textId="77777777" w:rsidR="004879D0" w:rsidRDefault="004879D0" w:rsidP="004879D0">
            <w:pPr>
              <w:pStyle w:val="BodyText"/>
              <w:tabs>
                <w:tab w:val="decimal" w:pos="166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9D0" w:rsidRPr="005B2FA9" w14:paraId="125FB307" w14:textId="77777777" w:rsidTr="00D0260F">
        <w:tc>
          <w:tcPr>
            <w:tcW w:w="3330" w:type="dxa"/>
          </w:tcPr>
          <w:p w14:paraId="25861FED" w14:textId="40727B33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64" w:type="dxa"/>
          </w:tcPr>
          <w:p w14:paraId="25838A16" w14:textId="77777777" w:rsidR="004879D0" w:rsidRPr="005B2FA9" w:rsidRDefault="004879D0" w:rsidP="004879D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255304E" w14:textId="77777777" w:rsidR="004879D0" w:rsidRPr="005B2FA9" w:rsidRDefault="004879D0" w:rsidP="004879D0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2AF0A8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F5F5271" w14:textId="77777777" w:rsidR="004879D0" w:rsidRPr="005B2FA9" w:rsidRDefault="004879D0" w:rsidP="004879D0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66EAAB17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3B27CBA" w14:textId="77777777" w:rsidR="004879D0" w:rsidRPr="005B2FA9" w:rsidRDefault="004879D0" w:rsidP="004879D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" w:type="dxa"/>
          </w:tcPr>
          <w:p w14:paraId="0167D094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6B96B8D" w14:textId="77777777" w:rsidR="004879D0" w:rsidRPr="005B2FA9" w:rsidRDefault="004879D0" w:rsidP="004879D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</w:tr>
      <w:tr w:rsidR="004879D0" w:rsidRPr="005B2FA9" w14:paraId="29C3B8B7" w14:textId="77777777" w:rsidTr="00D0260F">
        <w:trPr>
          <w:trHeight w:val="380"/>
        </w:trPr>
        <w:tc>
          <w:tcPr>
            <w:tcW w:w="3330" w:type="dxa"/>
          </w:tcPr>
          <w:p w14:paraId="7C63D85C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1D704E8D" w14:textId="77777777" w:rsidR="004879D0" w:rsidRPr="005136D5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78824286" w14:textId="1D2240A5" w:rsidR="004879D0" w:rsidRPr="005B2FA9" w:rsidRDefault="004879D0" w:rsidP="004879D0">
            <w:pPr>
              <w:tabs>
                <w:tab w:val="decimal" w:pos="539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83EFD93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6392C3A5" w14:textId="4616BD01" w:rsidR="004879D0" w:rsidRPr="005B2FA9" w:rsidRDefault="004879D0" w:rsidP="004879D0">
            <w:pPr>
              <w:spacing w:line="240" w:lineRule="auto"/>
              <w:ind w:left="-108" w:right="-2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0688994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572B72E" w14:textId="77777777" w:rsidR="004879D0" w:rsidRPr="005B2FA9" w:rsidRDefault="004879D0" w:rsidP="004879D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46" w:type="dxa"/>
          </w:tcPr>
          <w:p w14:paraId="6CEA0CF7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6A0054D7" w14:textId="77777777" w:rsidR="004879D0" w:rsidRPr="005B2FA9" w:rsidRDefault="004879D0" w:rsidP="004879D0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,000</w:t>
            </w:r>
          </w:p>
        </w:tc>
      </w:tr>
      <w:tr w:rsidR="004879D0" w:rsidRPr="005B2FA9" w14:paraId="37F1D3F2" w14:textId="77777777" w:rsidTr="00D0260F">
        <w:trPr>
          <w:trHeight w:val="380"/>
        </w:trPr>
        <w:tc>
          <w:tcPr>
            <w:tcW w:w="3330" w:type="dxa"/>
          </w:tcPr>
          <w:p w14:paraId="5491FA94" w14:textId="77777777" w:rsidR="004879D0" w:rsidRPr="005B2FA9" w:rsidRDefault="004879D0" w:rsidP="004879D0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7F46DF25" w14:textId="77777777" w:rsidR="004879D0" w:rsidRPr="005136D5" w:rsidRDefault="004879D0" w:rsidP="004879D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36D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0.5</w:t>
            </w: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</w:tcPr>
          <w:p w14:paraId="5CEB9769" w14:textId="52AC6CF6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140,000</w:t>
            </w:r>
          </w:p>
        </w:tc>
        <w:tc>
          <w:tcPr>
            <w:tcW w:w="238" w:type="dxa"/>
          </w:tcPr>
          <w:p w14:paraId="551C727B" w14:textId="7777777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  <w:bottom w:val="double" w:sz="4" w:space="0" w:color="auto"/>
            </w:tcBorders>
          </w:tcPr>
          <w:p w14:paraId="3F60C2A2" w14:textId="38153757" w:rsidR="004879D0" w:rsidRPr="005B2FA9" w:rsidRDefault="004879D0" w:rsidP="004879D0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57" w:type="dxa"/>
          </w:tcPr>
          <w:p w14:paraId="7E17948B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</w:tcPr>
          <w:p w14:paraId="69AA9493" w14:textId="77777777" w:rsidR="004879D0" w:rsidRPr="005B2FA9" w:rsidRDefault="004879D0" w:rsidP="004879D0">
            <w:pPr>
              <w:pStyle w:val="BodyText"/>
              <w:spacing w:after="0" w:line="240" w:lineRule="auto"/>
              <w:ind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-</w:t>
            </w:r>
          </w:p>
        </w:tc>
        <w:tc>
          <w:tcPr>
            <w:tcW w:w="246" w:type="dxa"/>
          </w:tcPr>
          <w:p w14:paraId="5012C3D0" w14:textId="77777777" w:rsidR="004879D0" w:rsidRPr="005B2FA9" w:rsidRDefault="004879D0" w:rsidP="004879D0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14:paraId="7AEED86D" w14:textId="77777777" w:rsidR="004879D0" w:rsidRPr="005B2FA9" w:rsidRDefault="004879D0" w:rsidP="004879D0">
            <w:pPr>
              <w:pStyle w:val="BodyText"/>
              <w:spacing w:after="0" w:line="240" w:lineRule="auto"/>
              <w:ind w:left="-108" w:right="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-</w:t>
            </w:r>
          </w:p>
        </w:tc>
      </w:tr>
    </w:tbl>
    <w:p w14:paraId="117C1A86" w14:textId="77777777" w:rsidR="00E74B79" w:rsidRPr="000F787F" w:rsidRDefault="00E74B79" w:rsidP="00E74B79">
      <w:pPr>
        <w:widowControl w:val="0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1124D7C" w14:textId="3F1003AA" w:rsidR="00E74B79" w:rsidRPr="00FA4E55" w:rsidRDefault="00E74B79" w:rsidP="00E74B79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605EB">
        <w:rPr>
          <w:rFonts w:asciiTheme="majorBidi" w:hAnsiTheme="majorBidi" w:cstheme="majorBidi"/>
          <w:sz w:val="30"/>
          <w:szCs w:val="30"/>
          <w:lang w:val="th-TH"/>
        </w:rPr>
        <w:tab/>
      </w:r>
      <w:r w:rsidRPr="00FA4E5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ที่ประชุมสามัญผู้ถือหุ้นของบริษัท เมื่อวันที่ 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FA4E55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FA4E5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มีนาคม </w:t>
      </w:r>
      <w:r w:rsidRPr="00FA4E55">
        <w:rPr>
          <w:rFonts w:asciiTheme="majorBidi" w:hAnsiTheme="majorBidi" w:cstheme="majorBidi"/>
          <w:sz w:val="30"/>
          <w:szCs w:val="30"/>
          <w:lang w:val="th-TH"/>
        </w:rPr>
        <w:t>256</w:t>
      </w:r>
      <w:r w:rsidRPr="00FA4E5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FA4E55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FA4E55">
        <w:rPr>
          <w:rFonts w:asciiTheme="majorBidi" w:hAnsiTheme="majorBidi" w:cstheme="majorBidi"/>
          <w:sz w:val="30"/>
          <w:szCs w:val="30"/>
          <w:cs/>
          <w:lang w:val="th-TH"/>
        </w:rPr>
        <w:t>มีมติ</w:t>
      </w:r>
      <w:r w:rsidRPr="00FA4E55">
        <w:rPr>
          <w:rFonts w:asciiTheme="majorBidi" w:hAnsiTheme="majorBidi" w:cstheme="majorBidi" w:hint="cs"/>
          <w:sz w:val="30"/>
          <w:szCs w:val="30"/>
          <w:cs/>
          <w:lang w:val="th-TH"/>
        </w:rPr>
        <w:t>อนุมัติเรื่องที่สำคัญ</w:t>
      </w:r>
      <w:r w:rsidRPr="00FA4E5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ดังนี้</w:t>
      </w:r>
    </w:p>
    <w:p w14:paraId="163380D7" w14:textId="77777777" w:rsidR="00E74B79" w:rsidRPr="00FA4E55" w:rsidRDefault="00E74B79" w:rsidP="00E74B79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 w:hint="cs"/>
          <w:sz w:val="30"/>
          <w:szCs w:val="30"/>
          <w:cs/>
        </w:rPr>
        <w:t>อนุมัติการแปรสภาพบริษัทจากบริษัทจำกัดเป็นบริษัทมหาชนจำกัด เพื่อรองรับแผนที่บริษัทจะออกและ</w:t>
      </w:r>
      <w:r w:rsidRPr="00FA4E55">
        <w:rPr>
          <w:rFonts w:ascii="Angsana New" w:hAnsi="Angsana New"/>
          <w:sz w:val="30"/>
          <w:szCs w:val="30"/>
          <w:cs/>
        </w:rPr>
        <w:br/>
      </w:r>
      <w:r w:rsidRPr="00FA4E55">
        <w:rPr>
          <w:rFonts w:ascii="Angsana New" w:hAnsi="Angsana New" w:hint="cs"/>
          <w:sz w:val="30"/>
          <w:szCs w:val="30"/>
          <w:cs/>
        </w:rPr>
        <w:t>เสนอขายหุ้นสามัญต่อประชาชนเป็นครั้งแรก (</w:t>
      </w:r>
      <w:r w:rsidRPr="00FA4E55">
        <w:rPr>
          <w:rFonts w:ascii="Angsana New" w:hAnsi="Angsana New"/>
          <w:sz w:val="30"/>
          <w:szCs w:val="30"/>
        </w:rPr>
        <w:t xml:space="preserve">“IPO”) </w:t>
      </w:r>
      <w:r w:rsidRPr="00FA4E55">
        <w:rPr>
          <w:rFonts w:ascii="Angsana New" w:hAnsi="Angsana New" w:hint="cs"/>
          <w:sz w:val="30"/>
          <w:szCs w:val="30"/>
          <w:cs/>
        </w:rPr>
        <w:t>และนำหุ้นของบริษัทเข้าจดทะเบียนเป็นหลักทรัพย์ในตลาดหลักทรัพย์</w:t>
      </w:r>
    </w:p>
    <w:p w14:paraId="50E27612" w14:textId="77777777" w:rsidR="00E74B79" w:rsidRPr="00FA4E55" w:rsidRDefault="00E74B79" w:rsidP="00E74B79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 w:hint="cs"/>
          <w:sz w:val="30"/>
          <w:szCs w:val="30"/>
          <w:cs/>
        </w:rPr>
        <w:t>อนุมัติแก้ไขหนังสือบริคณห์สนธิของบริษัทและข้อบังคับที่เกี่ยวข้องกับการแปรสภาพบริษัทจากบริษัทจำกัดเป็นบริษัทมหาชนจำกัด การเปลี่ยนชื่อบริษัท การแก้ไขเพิ่มเติมวัตถุประสงค์ของบริษัท โดยยกเลิกวัตถุประสงค์ฉบับเก่า และให้ใช้วัตถุประสงค์ฉบับใหม่ การ</w:t>
      </w:r>
      <w:r w:rsidRPr="00FA4E55">
        <w:rPr>
          <w:rFonts w:ascii="Angsana New" w:hAnsi="Angsana New"/>
          <w:sz w:val="30"/>
          <w:szCs w:val="30"/>
          <w:cs/>
        </w:rPr>
        <w:t>เปลี่ยนแปลงมูลค่า</w:t>
      </w:r>
      <w:r w:rsidRPr="00FA4E55">
        <w:rPr>
          <w:rFonts w:ascii="Angsana New" w:hAnsi="Angsana New" w:hint="cs"/>
          <w:sz w:val="30"/>
          <w:szCs w:val="30"/>
          <w:cs/>
        </w:rPr>
        <w:t>ของ</w:t>
      </w:r>
      <w:r w:rsidRPr="00FA4E55">
        <w:rPr>
          <w:rFonts w:ascii="Angsana New" w:hAnsi="Angsana New"/>
          <w:sz w:val="30"/>
          <w:szCs w:val="30"/>
          <w:cs/>
        </w:rPr>
        <w:t>หุ้นสามัญที่ตราไว้</w:t>
      </w:r>
      <w:r w:rsidRPr="00FA4E55">
        <w:rPr>
          <w:rFonts w:ascii="Angsana New" w:hAnsi="Angsana New" w:hint="cs"/>
          <w:sz w:val="30"/>
          <w:szCs w:val="30"/>
          <w:cs/>
        </w:rPr>
        <w:t xml:space="preserve"> </w:t>
      </w:r>
      <w:r w:rsidRPr="00FA4E55">
        <w:rPr>
          <w:rFonts w:ascii="Angsana New" w:hAnsi="Angsana New"/>
          <w:sz w:val="30"/>
          <w:szCs w:val="30"/>
          <w:cs/>
        </w:rPr>
        <w:t xml:space="preserve">จากเดิมมูลค่าหุ้นละ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5 </w:t>
      </w:r>
      <w:r w:rsidRPr="00FA4E55">
        <w:rPr>
          <w:rFonts w:ascii="Angsana New" w:hAnsi="Angsana New"/>
          <w:sz w:val="30"/>
          <w:szCs w:val="30"/>
          <w:cs/>
        </w:rPr>
        <w:t xml:space="preserve">บาท เป็นมูลค่าหุ้นละ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/>
          <w:sz w:val="30"/>
          <w:szCs w:val="30"/>
          <w:cs/>
        </w:rPr>
        <w:t>บาท และ</w:t>
      </w:r>
      <w:r w:rsidRPr="00FA4E55">
        <w:rPr>
          <w:rFonts w:ascii="Angsana New" w:hAnsi="Angsana New" w:hint="cs"/>
          <w:sz w:val="30"/>
          <w:szCs w:val="30"/>
          <w:cs/>
        </w:rPr>
        <w:t>การ</w:t>
      </w:r>
      <w:r w:rsidRPr="00FA4E55">
        <w:rPr>
          <w:rFonts w:ascii="Angsana New" w:hAnsi="Angsana New"/>
          <w:sz w:val="30"/>
          <w:szCs w:val="30"/>
          <w:cs/>
        </w:rPr>
        <w:t xml:space="preserve">แก้ไขเพิ่มเติมจำนวนหุ้นของบริษัทจากเดิมจำนวน </w:t>
      </w:r>
      <w:r w:rsidRPr="00FA4E55">
        <w:rPr>
          <w:rFonts w:ascii="Angsana New" w:hAnsi="Angsana New"/>
          <w:sz w:val="30"/>
          <w:szCs w:val="30"/>
        </w:rPr>
        <w:t xml:space="preserve">14,000,000 </w:t>
      </w:r>
      <w:r w:rsidRPr="00FA4E55">
        <w:rPr>
          <w:rFonts w:ascii="Angsana New" w:hAnsi="Angsana New"/>
          <w:sz w:val="30"/>
          <w:szCs w:val="30"/>
          <w:cs/>
        </w:rPr>
        <w:t xml:space="preserve">หุ้น เป็นจำนวน </w:t>
      </w:r>
      <w:r w:rsidRPr="00FA4E55">
        <w:rPr>
          <w:rFonts w:ascii="Angsana New" w:hAnsi="Angsana New"/>
          <w:sz w:val="30"/>
          <w:szCs w:val="30"/>
        </w:rPr>
        <w:t xml:space="preserve">140,000,000 </w:t>
      </w:r>
      <w:r w:rsidRPr="00FA4E55">
        <w:rPr>
          <w:rFonts w:ascii="Angsana New" w:hAnsi="Angsana New"/>
          <w:sz w:val="30"/>
          <w:szCs w:val="30"/>
          <w:cs/>
        </w:rPr>
        <w:t>หุ้น</w:t>
      </w:r>
    </w:p>
    <w:p w14:paraId="1AD872B3" w14:textId="77777777" w:rsidR="00E74B79" w:rsidRPr="00FA4E55" w:rsidRDefault="00E74B79" w:rsidP="00E74B79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/>
          <w:spacing w:val="-2"/>
          <w:sz w:val="30"/>
          <w:szCs w:val="30"/>
          <w:cs/>
        </w:rPr>
        <w:t>อนุมัติการ</w:t>
      </w:r>
      <w:r w:rsidRPr="00FA4E55"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เพิ่มทุนจดทะเบียนของบริษัทจาก </w:t>
      </w:r>
      <w:r w:rsidRPr="00FA4E55">
        <w:rPr>
          <w:rFonts w:ascii="Angsana New" w:hAnsi="Angsana New"/>
          <w:spacing w:val="-2"/>
          <w:sz w:val="30"/>
          <w:szCs w:val="30"/>
        </w:rPr>
        <w:t xml:space="preserve">70,000,000 </w:t>
      </w:r>
      <w:r w:rsidRPr="00FA4E55">
        <w:rPr>
          <w:rFonts w:ascii="Angsana New" w:hAnsi="Angsana New" w:hint="cs"/>
          <w:spacing w:val="-2"/>
          <w:sz w:val="30"/>
          <w:szCs w:val="30"/>
          <w:cs/>
        </w:rPr>
        <w:t xml:space="preserve">บาท (หุ้นสามัญจำนวน </w:t>
      </w:r>
      <w:r w:rsidRPr="00FA4E55">
        <w:rPr>
          <w:rFonts w:ascii="Angsana New" w:hAnsi="Angsana New"/>
          <w:spacing w:val="-2"/>
          <w:sz w:val="30"/>
          <w:szCs w:val="30"/>
        </w:rPr>
        <w:t xml:space="preserve">140,000,000 </w:t>
      </w:r>
      <w:r w:rsidRPr="00FA4E55">
        <w:rPr>
          <w:rFonts w:ascii="Angsana New" w:hAnsi="Angsana New" w:hint="cs"/>
          <w:spacing w:val="-2"/>
          <w:sz w:val="30"/>
          <w:szCs w:val="30"/>
          <w:cs/>
        </w:rPr>
        <w:t xml:space="preserve">หุ้น 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 w:hint="cs"/>
          <w:sz w:val="30"/>
          <w:szCs w:val="30"/>
          <w:cs/>
        </w:rPr>
        <w:t xml:space="preserve">บาท) เป็น </w:t>
      </w:r>
      <w:r w:rsidRPr="00FA4E55">
        <w:rPr>
          <w:rFonts w:ascii="Angsana New" w:hAnsi="Angsana New"/>
          <w:sz w:val="30"/>
          <w:szCs w:val="30"/>
        </w:rPr>
        <w:t xml:space="preserve">100,000,000 </w:t>
      </w:r>
      <w:r w:rsidRPr="00FA4E55">
        <w:rPr>
          <w:rFonts w:ascii="Angsana New" w:hAnsi="Angsana New" w:hint="cs"/>
          <w:sz w:val="30"/>
          <w:szCs w:val="30"/>
          <w:cs/>
        </w:rPr>
        <w:t xml:space="preserve">บาท โดยออกหุ้นสามัญเพิ่มจำนวน </w:t>
      </w:r>
      <w:r w:rsidRPr="00FA4E55">
        <w:rPr>
          <w:rFonts w:ascii="Angsana New" w:hAnsi="Angsana New"/>
          <w:sz w:val="30"/>
          <w:szCs w:val="30"/>
        </w:rPr>
        <w:t xml:space="preserve">60,000,000 </w:t>
      </w:r>
      <w:r w:rsidRPr="00FA4E55">
        <w:rPr>
          <w:rFonts w:ascii="Angsana New" w:hAnsi="Angsana New" w:hint="cs"/>
          <w:sz w:val="30"/>
          <w:szCs w:val="30"/>
          <w:cs/>
        </w:rPr>
        <w:t>หุ้น</w:t>
      </w:r>
      <w:r w:rsidRPr="00FA4E55">
        <w:rPr>
          <w:rFonts w:ascii="Angsana New" w:hAnsi="Angsana New"/>
          <w:sz w:val="30"/>
          <w:szCs w:val="30"/>
          <w:cs/>
        </w:rPr>
        <w:t xml:space="preserve"> </w:t>
      </w:r>
      <w:r w:rsidRPr="00FA4E55">
        <w:rPr>
          <w:rFonts w:ascii="Angsana New" w:hAnsi="Angsana New" w:hint="cs"/>
          <w:sz w:val="30"/>
          <w:szCs w:val="30"/>
          <w:cs/>
        </w:rPr>
        <w:t xml:space="preserve">มูลค่าหุ้นละ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 w:hint="cs"/>
          <w:sz w:val="30"/>
          <w:szCs w:val="30"/>
          <w:cs/>
        </w:rPr>
        <w:t>บาท</w:t>
      </w:r>
    </w:p>
    <w:p w14:paraId="7CB4EE8D" w14:textId="77777777" w:rsidR="00E74B79" w:rsidRPr="00FA4E55" w:rsidRDefault="00E74B79" w:rsidP="00E74B79">
      <w:pPr>
        <w:pStyle w:val="ListParagraph"/>
        <w:numPr>
          <w:ilvl w:val="2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60" w:lineRule="atLeast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E55">
        <w:rPr>
          <w:rFonts w:ascii="Angsana New" w:hAnsi="Angsana New"/>
          <w:sz w:val="30"/>
          <w:szCs w:val="30"/>
          <w:cs/>
        </w:rPr>
        <w:t>อนุมัติการ</w:t>
      </w:r>
      <w:r w:rsidRPr="00FA4E55">
        <w:rPr>
          <w:rFonts w:ascii="Angsana New" w:hAnsi="Angsana New" w:hint="cs"/>
          <w:sz w:val="30"/>
          <w:szCs w:val="30"/>
          <w:cs/>
        </w:rPr>
        <w:t xml:space="preserve">จัดสรรหุ้นสามัญเพิ่มทุนจำนวน </w:t>
      </w:r>
      <w:r w:rsidRPr="00FA4E55">
        <w:rPr>
          <w:rFonts w:ascii="Angsana New" w:hAnsi="Angsana New"/>
          <w:sz w:val="30"/>
          <w:szCs w:val="30"/>
        </w:rPr>
        <w:t xml:space="preserve">60,000,000 </w:t>
      </w:r>
      <w:r w:rsidRPr="00FA4E55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 </w:t>
      </w:r>
      <w:r w:rsidRPr="00FA4E55">
        <w:rPr>
          <w:rFonts w:ascii="Angsana New" w:hAnsi="Angsana New"/>
          <w:sz w:val="30"/>
          <w:szCs w:val="30"/>
          <w:cs/>
        </w:rPr>
        <w:t xml:space="preserve">หุ้นละ </w:t>
      </w:r>
      <w:r w:rsidRPr="00FA4E55">
        <w:rPr>
          <w:rFonts w:ascii="Angsana New" w:hAnsi="Angsana New"/>
          <w:sz w:val="30"/>
          <w:szCs w:val="30"/>
        </w:rPr>
        <w:t xml:space="preserve">0.5 </w:t>
      </w:r>
      <w:r w:rsidRPr="00FA4E55">
        <w:rPr>
          <w:rFonts w:ascii="Angsana New" w:hAnsi="Angsana New"/>
          <w:sz w:val="30"/>
          <w:szCs w:val="30"/>
          <w:cs/>
        </w:rPr>
        <w:t>บาท</w:t>
      </w:r>
      <w:r w:rsidRPr="00FA4E55">
        <w:rPr>
          <w:rFonts w:ascii="Angsana New" w:hAnsi="Angsana New" w:hint="cs"/>
          <w:sz w:val="30"/>
          <w:szCs w:val="30"/>
          <w:cs/>
        </w:rPr>
        <w:t xml:space="preserve"> เพื่อเสนอขายแก่ประชาชนทั่วไปเป็นครั้งแรก (</w:t>
      </w:r>
      <w:r w:rsidRPr="00FA4E55">
        <w:rPr>
          <w:rFonts w:ascii="Angsana New" w:hAnsi="Angsana New"/>
          <w:sz w:val="30"/>
          <w:szCs w:val="30"/>
        </w:rPr>
        <w:t>“IPO”)</w:t>
      </w:r>
      <w:r w:rsidRPr="00FA4E55">
        <w:rPr>
          <w:rFonts w:ascii="Angsana New" w:hAnsi="Angsana New" w:hint="cs"/>
          <w:sz w:val="30"/>
          <w:szCs w:val="30"/>
          <w:cs/>
        </w:rPr>
        <w:t xml:space="preserve"> รวมถึงเสนอขายต่อผู้มีอุปการคุณ ซึ่งเป็นการเสนอขายในคราวเดียวกัน และราคาเสนอขายเดียวกัน</w:t>
      </w:r>
    </w:p>
    <w:p w14:paraId="443099E6" w14:textId="77777777" w:rsidR="00E74B79" w:rsidRPr="00BA657B" w:rsidRDefault="00E74B79" w:rsidP="00E74B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60" w:line="260" w:lineRule="atLeast"/>
        <w:ind w:left="102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178CDE01" w14:textId="77777777" w:rsidR="00E74B79" w:rsidRDefault="00E74B79" w:rsidP="00E74B79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A657B">
        <w:rPr>
          <w:rFonts w:ascii="Angsana New" w:hAnsi="Angsana New"/>
          <w:sz w:val="30"/>
          <w:szCs w:val="30"/>
          <w:cs/>
        </w:rPr>
        <w:t>ซึ่งบริษัทได้จดทะเบียนการ</w:t>
      </w:r>
      <w:r w:rsidRPr="00BA657B">
        <w:rPr>
          <w:rFonts w:ascii="Angsana New" w:hAnsi="Angsana New" w:hint="cs"/>
          <w:sz w:val="30"/>
          <w:szCs w:val="30"/>
          <w:cs/>
        </w:rPr>
        <w:t xml:space="preserve">เปลี่ยนแปลงดังกล่าวข้างต้น </w:t>
      </w:r>
      <w:r w:rsidRPr="00BA657B">
        <w:rPr>
          <w:rFonts w:ascii="Angsana New" w:hAnsi="Angsana New"/>
          <w:sz w:val="30"/>
          <w:szCs w:val="30"/>
          <w:cs/>
        </w:rPr>
        <w:t>กับกระทรวงพาณิชย์เรียบร้อยแล้วเมื่อวันที่</w:t>
      </w:r>
      <w:r w:rsidRPr="00BA657B">
        <w:rPr>
          <w:rFonts w:ascii="Angsana New" w:hAnsi="Angsana New" w:hint="cs"/>
          <w:sz w:val="30"/>
          <w:szCs w:val="30"/>
          <w:cs/>
        </w:rPr>
        <w:t xml:space="preserve"> </w:t>
      </w:r>
      <w:r w:rsidRPr="00BA657B">
        <w:rPr>
          <w:rFonts w:ascii="Angsana New" w:hAnsi="Angsana New"/>
          <w:sz w:val="30"/>
          <w:szCs w:val="30"/>
          <w:lang w:val="en-US"/>
        </w:rPr>
        <w:t xml:space="preserve">18 </w:t>
      </w:r>
      <w:r w:rsidRPr="00BA657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BA657B">
        <w:rPr>
          <w:rFonts w:ascii="Angsana New" w:hAnsi="Angsana New"/>
          <w:sz w:val="30"/>
          <w:szCs w:val="30"/>
          <w:cs/>
        </w:rPr>
        <w:t xml:space="preserve"> </w:t>
      </w:r>
      <w:r w:rsidRPr="00BA657B">
        <w:rPr>
          <w:rFonts w:ascii="Angsana New" w:hAnsi="Angsana New"/>
          <w:sz w:val="30"/>
          <w:szCs w:val="30"/>
        </w:rPr>
        <w:t>2568</w:t>
      </w:r>
    </w:p>
    <w:p w14:paraId="48CF160B" w14:textId="77777777" w:rsidR="00175640" w:rsidRDefault="00175640" w:rsidP="0017564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73FE7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Pr="00B73FE7">
        <w:rPr>
          <w:rFonts w:asciiTheme="majorBidi" w:hAnsiTheme="majorBidi" w:cstheme="majorBidi"/>
          <w:sz w:val="30"/>
          <w:szCs w:val="30"/>
        </w:rPr>
        <w:t xml:space="preserve">29 </w:t>
      </w:r>
      <w:r w:rsidRPr="00B73FE7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Pr="00B73FE7">
        <w:rPr>
          <w:rFonts w:asciiTheme="majorBidi" w:hAnsiTheme="majorBidi" w:cstheme="majorBidi"/>
          <w:sz w:val="30"/>
          <w:szCs w:val="30"/>
        </w:rPr>
        <w:t xml:space="preserve">2568 </w:t>
      </w:r>
      <w:r w:rsidRPr="00B73FE7">
        <w:rPr>
          <w:rFonts w:asciiTheme="majorBidi" w:hAnsiTheme="majorBidi"/>
          <w:sz w:val="30"/>
          <w:szCs w:val="30"/>
          <w:cs/>
        </w:rPr>
        <w:t>คณะกรรมการมีมติอนุมัติหลักเกณฑ์การจัดสรรหุ้นเพื่อเสนอขายแก่ประชาชนทั่วไปเป็นครั้งแรก ("</w:t>
      </w:r>
      <w:r w:rsidRPr="00B73FE7">
        <w:rPr>
          <w:rFonts w:asciiTheme="majorBidi" w:hAnsiTheme="majorBidi" w:cstheme="majorBidi"/>
          <w:sz w:val="30"/>
          <w:szCs w:val="30"/>
        </w:rPr>
        <w:t xml:space="preserve">IPO") </w:t>
      </w:r>
      <w:r w:rsidRPr="00B73FE7">
        <w:rPr>
          <w:rFonts w:asciiTheme="majorBidi" w:hAnsiTheme="majorBidi"/>
          <w:sz w:val="30"/>
          <w:szCs w:val="30"/>
          <w:cs/>
        </w:rPr>
        <w:t>ให้แก่ผู้มีอุปการคุณ บุคคลที่มีความสัมพันธ์ และพนักงาน</w:t>
      </w:r>
    </w:p>
    <w:p w14:paraId="4F31E947" w14:textId="77777777" w:rsidR="00175640" w:rsidRPr="00E33809" w:rsidRDefault="00175640" w:rsidP="00E74B79">
      <w:pPr>
        <w:tabs>
          <w:tab w:val="left" w:pos="540"/>
        </w:tabs>
        <w:ind w:left="540" w:right="-43"/>
        <w:jc w:val="thaiDistribute"/>
        <w:rPr>
          <w:rFonts w:ascii="Angsana New" w:hAnsi="Angsana New"/>
          <w:lang w:val="en-US"/>
        </w:rPr>
      </w:pPr>
    </w:p>
    <w:p w14:paraId="791AAF6B" w14:textId="77777777" w:rsidR="00E74B79" w:rsidRPr="009B6D58" w:rsidRDefault="00E74B79" w:rsidP="00E74B79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9B6D58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0FC88CDE" w14:textId="77777777" w:rsidR="00E74B79" w:rsidRPr="00E33809" w:rsidRDefault="00E74B79" w:rsidP="00E74B7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lang w:val="en-US"/>
        </w:rPr>
      </w:pPr>
    </w:p>
    <w:p w14:paraId="75D0EC87" w14:textId="191B5953" w:rsidR="005B4E2E" w:rsidRDefault="00E74B79" w:rsidP="00133CBE">
      <w:pPr>
        <w:tabs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050A8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050A8">
        <w:rPr>
          <w:rFonts w:ascii="Angsana New" w:hAnsi="Angsana New"/>
          <w:sz w:val="30"/>
          <w:szCs w:val="30"/>
        </w:rPr>
        <w:t>2535</w:t>
      </w:r>
      <w:r w:rsidRPr="00E050A8">
        <w:rPr>
          <w:rFonts w:ascii="Angsana New" w:hAnsi="Angsana New"/>
          <w:sz w:val="30"/>
          <w:szCs w:val="30"/>
          <w:cs/>
        </w:rPr>
        <w:t xml:space="preserve"> มาตรา </w:t>
      </w:r>
      <w:r w:rsidRPr="00E050A8">
        <w:rPr>
          <w:rFonts w:ascii="Angsana New" w:hAnsi="Angsana New"/>
          <w:sz w:val="30"/>
          <w:szCs w:val="30"/>
        </w:rPr>
        <w:t>51</w:t>
      </w:r>
      <w:r w:rsidRPr="00E050A8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050A8">
        <w:rPr>
          <w:rFonts w:ascii="Angsana New" w:hAnsi="Angsana New"/>
          <w:sz w:val="30"/>
          <w:szCs w:val="30"/>
        </w:rPr>
        <w:t>“</w:t>
      </w:r>
      <w:r w:rsidRPr="00E050A8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E050A8">
        <w:rPr>
          <w:rFonts w:ascii="Angsana New" w:hAnsi="Angsana New"/>
          <w:sz w:val="30"/>
          <w:szCs w:val="30"/>
        </w:rPr>
        <w:t>”</w:t>
      </w:r>
      <w:r w:rsidRPr="00E050A8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3A25CA1" w14:textId="77777777" w:rsidR="00A52D6B" w:rsidRPr="00E33809" w:rsidRDefault="00A52D6B" w:rsidP="00175640">
      <w:pPr>
        <w:tabs>
          <w:tab w:val="left" w:pos="540"/>
        </w:tabs>
        <w:ind w:right="-27"/>
        <w:jc w:val="thaiDistribute"/>
        <w:rPr>
          <w:rFonts w:ascii="Angsana New" w:hAnsi="Angsana New"/>
        </w:rPr>
      </w:pPr>
    </w:p>
    <w:p w14:paraId="21A94622" w14:textId="5801672B" w:rsidR="00E74B79" w:rsidRPr="00E74B79" w:rsidRDefault="00445627" w:rsidP="00E74B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74B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0044D8" w:rsidRPr="00E74B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74B79"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สำรองตามกฎหมาย</w:t>
      </w:r>
    </w:p>
    <w:p w14:paraId="75F44178" w14:textId="77777777" w:rsidR="00E74B79" w:rsidRPr="00E33809" w:rsidRDefault="00E74B79" w:rsidP="00E74B79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</w:rPr>
      </w:pPr>
    </w:p>
    <w:p w14:paraId="36807E7F" w14:textId="77777777" w:rsidR="00E74B79" w:rsidRPr="009B3F90" w:rsidRDefault="00E74B79" w:rsidP="00E74B79">
      <w:pPr>
        <w:tabs>
          <w:tab w:val="left" w:pos="54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B3F90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B3F90">
        <w:rPr>
          <w:rFonts w:ascii="Angsana New" w:hAnsi="Angsana New"/>
          <w:sz w:val="30"/>
          <w:szCs w:val="30"/>
        </w:rPr>
        <w:t>2535</w:t>
      </w:r>
      <w:r w:rsidRPr="009B3F90">
        <w:rPr>
          <w:rFonts w:ascii="Angsana New" w:hAnsi="Angsana New"/>
          <w:sz w:val="30"/>
          <w:szCs w:val="30"/>
          <w:cs/>
        </w:rPr>
        <w:t xml:space="preserve"> มาตรา </w:t>
      </w:r>
      <w:r w:rsidRPr="009B3F90">
        <w:rPr>
          <w:rFonts w:ascii="Angsana New" w:hAnsi="Angsana New"/>
          <w:sz w:val="30"/>
          <w:szCs w:val="30"/>
        </w:rPr>
        <w:t>116</w:t>
      </w:r>
      <w:r w:rsidRPr="009B3F90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9B3F90">
        <w:rPr>
          <w:rFonts w:ascii="Angsana New" w:hAnsi="Angsana New"/>
          <w:sz w:val="30"/>
          <w:szCs w:val="30"/>
        </w:rPr>
        <w:t>“</w:t>
      </w:r>
      <w:r w:rsidRPr="009B3F90">
        <w:rPr>
          <w:rFonts w:ascii="Angsana New" w:hAnsi="Angsana New"/>
          <w:sz w:val="30"/>
          <w:szCs w:val="30"/>
          <w:cs/>
        </w:rPr>
        <w:t>สำรองตามกฎหมาย</w:t>
      </w:r>
      <w:r w:rsidRPr="009B3F90">
        <w:rPr>
          <w:rFonts w:ascii="Angsana New" w:hAnsi="Angsana New"/>
          <w:sz w:val="30"/>
          <w:szCs w:val="30"/>
        </w:rPr>
        <w:t>”</w:t>
      </w:r>
      <w:r w:rsidRPr="009B3F90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9B3F90">
        <w:rPr>
          <w:rFonts w:ascii="Angsana New" w:hAnsi="Angsana New"/>
          <w:sz w:val="30"/>
          <w:szCs w:val="30"/>
        </w:rPr>
        <w:t xml:space="preserve">5 </w:t>
      </w:r>
      <w:r w:rsidRPr="009B3F90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B3F90">
        <w:rPr>
          <w:rFonts w:ascii="Angsana New" w:hAnsi="Angsana New"/>
          <w:sz w:val="30"/>
          <w:szCs w:val="30"/>
        </w:rPr>
        <w:t xml:space="preserve">10 </w:t>
      </w:r>
      <w:r w:rsidRPr="009B3F90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B48E5B8" w14:textId="77777777" w:rsidR="00FD5AFE" w:rsidRPr="00E33809" w:rsidRDefault="00FD5AFE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34CD8441" w14:textId="4D1F13BB" w:rsidR="00E74B79" w:rsidRPr="00E74B79" w:rsidRDefault="00157A4D" w:rsidP="00E74B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74B7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044D8" w:rsidRPr="00E74B7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74B79"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ส่วนงานดำเนินงานและการจำแนกรายได้</w:t>
      </w:r>
    </w:p>
    <w:p w14:paraId="4B578874" w14:textId="77777777" w:rsidR="00E74B79" w:rsidRPr="00E33809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81AB7FB" w14:textId="77777777" w:rsidR="00E74B79" w:rsidRPr="00010A74" w:rsidRDefault="00E74B79" w:rsidP="00E74B79">
      <w:pPr>
        <w:pStyle w:val="ListParagraph"/>
        <w:widowControl w:val="0"/>
        <w:numPr>
          <w:ilvl w:val="1"/>
          <w:numId w:val="3"/>
        </w:numPr>
        <w:tabs>
          <w:tab w:val="left" w:pos="630"/>
        </w:tabs>
        <w:spacing w:line="240" w:lineRule="auto"/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0A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ส่วนงานดำเนินงาน</w:t>
      </w:r>
    </w:p>
    <w:p w14:paraId="34112354" w14:textId="77777777" w:rsidR="00E74B79" w:rsidRPr="00E33809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0850CD5" w14:textId="77777777" w:rsidR="00E74B79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 ได้แก่ ธุรกิจจัดจำหน่ายผลไม้ส่งออก อีกทั้งผู้บริหารพิจารณาว่ามี ส่วนงานภูมิศาสตร์เดียว ซึ่งเป็นการรับรู้รายได้ ณ เวลาใดเวลาหนึ่งทั้งหมด</w:t>
      </w:r>
    </w:p>
    <w:p w14:paraId="5B4A0D83" w14:textId="77777777" w:rsidR="00E74B79" w:rsidRPr="00737469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F53507" w14:textId="77777777" w:rsidR="00E74B79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B3E8F">
        <w:rPr>
          <w:rFonts w:asciiTheme="majorBidi" w:hAnsiTheme="majorBidi" w:cstheme="majorBidi"/>
          <w:sz w:val="30"/>
          <w:szCs w:val="30"/>
          <w:cs/>
        </w:rPr>
        <w:t>ผู้มีอ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B3E8F">
        <w:rPr>
          <w:rFonts w:asciiTheme="majorBidi" w:hAnsiTheme="majorBidi" w:cstheme="majorBidi"/>
          <w:sz w:val="30"/>
          <w:szCs w:val="30"/>
          <w:cs/>
        </w:rPr>
        <w:t>นาจตัดสินใจสูงสุดด้านการด</w:t>
      </w:r>
      <w:r>
        <w:rPr>
          <w:rFonts w:asciiTheme="majorBidi" w:hAnsiTheme="majorBidi" w:cstheme="majorBidi" w:hint="cs"/>
          <w:sz w:val="30"/>
          <w:szCs w:val="30"/>
          <w:cs/>
        </w:rPr>
        <w:t>ำ</w:t>
      </w:r>
      <w:r w:rsidRPr="003B3E8F">
        <w:rPr>
          <w:rFonts w:asciiTheme="majorBidi" w:hAnsiTheme="majorBidi" w:cstheme="majorBidi"/>
          <w:sz w:val="30"/>
          <w:szCs w:val="30"/>
          <w:cs/>
        </w:rPr>
        <w:t>เนินงานของบริษัทมีการสอบทานรายงานการจัดการภายใน</w:t>
      </w:r>
      <w:r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B3E8F">
        <w:rPr>
          <w:rFonts w:asciiTheme="majorBidi" w:hAnsiTheme="majorBidi" w:cstheme="majorBidi"/>
          <w:sz w:val="30"/>
          <w:szCs w:val="30"/>
          <w:cs/>
        </w:rPr>
        <w:t>อย่างน้อยทุกไตรมาส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โดยพิจารณาผลการดำเนินงานตามที่แสดงในงบกำไรขาดทุนเบ็ดเสร็จ</w:t>
      </w:r>
    </w:p>
    <w:p w14:paraId="54003099" w14:textId="77777777" w:rsidR="00E74B79" w:rsidRPr="00A422C1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6553C5E" w14:textId="77777777" w:rsidR="00E74B79" w:rsidRPr="00010A74" w:rsidRDefault="00E74B79" w:rsidP="00E74B79">
      <w:pPr>
        <w:pStyle w:val="ListParagraph"/>
        <w:numPr>
          <w:ilvl w:val="1"/>
          <w:numId w:val="3"/>
        </w:numPr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010A74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2EF9B35F" w14:textId="77777777" w:rsidR="00E74B79" w:rsidRPr="00737469" w:rsidRDefault="00E74B79" w:rsidP="00E74B79">
      <w:pPr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C631974" w14:textId="641F3A6B" w:rsidR="00E74B79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</w:t>
      </w:r>
      <w:r w:rsidRPr="00353C8D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รายหนึ่ง</w:t>
      </w:r>
      <w:r w:rsidRPr="00353C8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ระหว่างงวดไตรมาส </w:t>
      </w:r>
      <w:r w:rsidR="00EB0706" w:rsidRPr="00353C8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353C8D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2568 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ของบริษัทเป็นเงินประมาณ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664DA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674.88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Pr="007F19F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ไตรมาส </w:t>
      </w:r>
      <w:r w:rsidR="00A51339"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3</w:t>
      </w:r>
      <w:r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7F19F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ปี </w:t>
      </w:r>
      <w:r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FF2065"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7</w:t>
      </w:r>
      <w:r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A51339"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322</w:t>
      </w:r>
      <w:r w:rsidR="008963AE"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.</w:t>
      </w:r>
      <w:r w:rsidR="00A51339"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96</w:t>
      </w:r>
      <w:r w:rsidR="008963AE"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Pr="007F19F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ล้านบาท)</w:t>
      </w:r>
      <w:r w:rsidRPr="007F19F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</w:t>
      </w:r>
      <w:r w:rsidRPr="00353C8D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รวมของบริษัท</w:t>
      </w:r>
    </w:p>
    <w:p w14:paraId="46A431BF" w14:textId="77777777" w:rsidR="00E33809" w:rsidRDefault="00E3380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2E2A883A" w14:textId="77777777" w:rsidR="00E74B79" w:rsidRPr="00010A74" w:rsidRDefault="00E74B79" w:rsidP="00E74B79">
      <w:pPr>
        <w:pStyle w:val="ListParagraph"/>
        <w:numPr>
          <w:ilvl w:val="1"/>
          <w:numId w:val="3"/>
        </w:numPr>
        <w:tabs>
          <w:tab w:val="left" w:pos="720"/>
        </w:tabs>
        <w:ind w:hanging="338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010A74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ยอดคงเหลือของสัญญา</w:t>
      </w:r>
    </w:p>
    <w:p w14:paraId="30B8D3D1" w14:textId="77777777" w:rsidR="00E74B79" w:rsidRPr="00737469" w:rsidRDefault="00E74B79" w:rsidP="00E74B79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24"/>
          <w:szCs w:val="24"/>
          <w:lang w:eastAsia="th-TH"/>
        </w:rPr>
      </w:pPr>
    </w:p>
    <w:p w14:paraId="779387B5" w14:textId="14CEABF0" w:rsidR="00981A3C" w:rsidRDefault="00E74B79" w:rsidP="00E74B79">
      <w:pPr>
        <w:pStyle w:val="ListParagraph"/>
        <w:widowControl w:val="0"/>
        <w:tabs>
          <w:tab w:val="left" w:pos="630"/>
        </w:tabs>
        <w:spacing w:line="240" w:lineRule="auto"/>
        <w:ind w:left="878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หนี้สินที่เกิดจากสัญญาได้แก่ เงินรับล่วงหน้าค่าสินค้า</w:t>
      </w:r>
      <w:r w:rsidRPr="00010A74">
        <w:rPr>
          <w:rFonts w:asciiTheme="majorBidi" w:hAnsiTheme="majorBidi" w:cstheme="majorBidi"/>
          <w:sz w:val="30"/>
          <w:szCs w:val="30"/>
        </w:rPr>
        <w:t xml:space="preserve"> </w:t>
      </w:r>
      <w:r w:rsidRPr="00010A74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ส่วนใหญ่เกิดจากการขายสินค้าซึ่งบริษัทจะรับรู้เป็นรายได้จากการขาย ณ วันที่มีการส่งมอบสินค้าให้กับลูกค้า</w:t>
      </w:r>
    </w:p>
    <w:p w14:paraId="15097950" w14:textId="3805AF05" w:rsidR="00C02184" w:rsidRDefault="001B0849" w:rsidP="00C0218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74B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ED688C"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02184" w:rsidRPr="00010A7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277F9ECC" w14:textId="77777777" w:rsidR="00C02184" w:rsidRDefault="00C02184" w:rsidP="00C0218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C248E34" w14:textId="2ACD21CB" w:rsidR="009B3CB1" w:rsidRPr="00E924C6" w:rsidRDefault="009B3CB1" w:rsidP="009B3CB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35FF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งวดสามเดือนและ</w:t>
      </w:r>
      <w:r w:rsidR="00FA4E5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235FF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235FF2">
        <w:rPr>
          <w:rFonts w:asciiTheme="majorBidi" w:hAnsiTheme="majorBidi" w:cstheme="majorBidi"/>
          <w:sz w:val="30"/>
          <w:szCs w:val="30"/>
        </w:rPr>
        <w:t xml:space="preserve">30 </w:t>
      </w:r>
      <w:r w:rsidR="00FA4E5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35FF2">
        <w:rPr>
          <w:rFonts w:asciiTheme="majorBidi" w:hAnsiTheme="majorBidi" w:cstheme="majorBidi"/>
          <w:sz w:val="30"/>
          <w:szCs w:val="30"/>
          <w:cs/>
        </w:rPr>
        <w:t xml:space="preserve"> คำนวณจากกำไรสำหรับ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FF2">
        <w:rPr>
          <w:rFonts w:asciiTheme="majorBidi" w:hAnsiTheme="majorBidi" w:cstheme="majorBidi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FF2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353C8D">
        <w:rPr>
          <w:rFonts w:asciiTheme="majorBidi" w:hAnsiTheme="majorBidi" w:cstheme="majorBidi"/>
          <w:sz w:val="30"/>
          <w:szCs w:val="30"/>
          <w:cs/>
        </w:rPr>
        <w:t xml:space="preserve">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เหตุข้อ </w:t>
      </w:r>
      <w:r w:rsidRPr="00353C8D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353C8D">
        <w:rPr>
          <w:rFonts w:asciiTheme="majorBidi" w:hAnsiTheme="majorBidi" w:cstheme="majorBidi"/>
          <w:sz w:val="30"/>
          <w:szCs w:val="30"/>
        </w:rPr>
        <w:t xml:space="preserve"> </w:t>
      </w:r>
      <w:r w:rsidRPr="00353C8D">
        <w:rPr>
          <w:rFonts w:asciiTheme="majorBidi" w:hAnsiTheme="majorBidi" w:cstheme="majorBidi"/>
          <w:sz w:val="30"/>
          <w:szCs w:val="30"/>
          <w:cs/>
        </w:rPr>
        <w:t>จำนวนหุ้นสามัญถัวเฉลี่ยถ่วงน้ำหนักที่นำมาใช้ในการคำนวณกำไรต่อหุ้นสำหรับ</w:t>
      </w:r>
      <w:r w:rsidRPr="00353C8D">
        <w:rPr>
          <w:rFonts w:asciiTheme="majorBidi" w:hAnsiTheme="majorBidi" w:cstheme="majorBidi" w:hint="cs"/>
          <w:sz w:val="30"/>
          <w:szCs w:val="30"/>
          <w:cs/>
        </w:rPr>
        <w:t>งวดสามเดือน</w:t>
      </w:r>
      <w:r w:rsidR="00DC5F38" w:rsidRPr="00353C8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B0706" w:rsidRPr="00353C8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DC5F38" w:rsidRPr="00353C8D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53C8D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353C8D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B0706" w:rsidRPr="00353C8D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Pr="00353C8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ยน </w:t>
      </w:r>
      <w:r w:rsidRPr="00353C8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C6323" w:rsidRPr="00353C8D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53C8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53C8D">
        <w:rPr>
          <w:rFonts w:asciiTheme="majorBidi" w:hAnsiTheme="majorBidi" w:cstheme="majorBidi"/>
          <w:sz w:val="30"/>
          <w:szCs w:val="30"/>
          <w:cs/>
        </w:rPr>
        <w:t>ได้</w:t>
      </w:r>
      <w:r w:rsidRPr="00235FF2">
        <w:rPr>
          <w:rFonts w:asciiTheme="majorBidi" w:hAnsiTheme="majorBidi" w:cstheme="majorBidi"/>
          <w:sz w:val="30"/>
          <w:szCs w:val="30"/>
          <w:cs/>
        </w:rPr>
        <w:t>ถูกปรับปรุงเสมือนว่าการเปลี่ยนแปลงนั้นได้เกิดขึ้นตั้งแต่วันต้น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235FF2">
        <w:rPr>
          <w:rFonts w:asciiTheme="majorBidi" w:hAnsiTheme="majorBidi" w:cstheme="majorBidi"/>
          <w:sz w:val="30"/>
          <w:szCs w:val="30"/>
          <w:cs/>
        </w:rPr>
        <w:t>ของงวดบัญชีดังกล่าว</w:t>
      </w:r>
      <w:r w:rsidR="00DC5F38" w:rsidRPr="00235F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35FF2">
        <w:rPr>
          <w:rFonts w:asciiTheme="majorBidi" w:hAnsiTheme="majorBidi" w:cstheme="majorBidi"/>
          <w:sz w:val="30"/>
          <w:szCs w:val="30"/>
          <w:cs/>
        </w:rPr>
        <w:t>โดยแสดงการคำนวณ ดังนี้</w:t>
      </w:r>
    </w:p>
    <w:p w14:paraId="7B63F673" w14:textId="77777777" w:rsidR="009B3CB1" w:rsidRPr="00540050" w:rsidRDefault="009B3CB1" w:rsidP="00C0218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429"/>
        <w:gridCol w:w="1200"/>
        <w:gridCol w:w="230"/>
        <w:gridCol w:w="7"/>
        <w:gridCol w:w="1224"/>
      </w:tblGrid>
      <w:tr w:rsidR="00C02184" w:rsidRPr="00010A74" w14:paraId="76866044" w14:textId="77777777" w:rsidTr="00E55B9B">
        <w:tc>
          <w:tcPr>
            <w:tcW w:w="6429" w:type="dxa"/>
            <w:vAlign w:val="bottom"/>
          </w:tcPr>
          <w:p w14:paraId="65FBC7F2" w14:textId="24DB670B" w:rsidR="00C02184" w:rsidRPr="00C00DFC" w:rsidRDefault="00C02184" w:rsidP="00E55B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0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00DF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00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00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EB07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00" w:type="dxa"/>
          </w:tcPr>
          <w:p w14:paraId="07326A38" w14:textId="024E1728" w:rsidR="00C02184" w:rsidRPr="00010A74" w:rsidRDefault="00C02184" w:rsidP="00E55B9B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  <w:gridSpan w:val="2"/>
          </w:tcPr>
          <w:p w14:paraId="3421934D" w14:textId="77777777" w:rsidR="00C02184" w:rsidRPr="00010A74" w:rsidRDefault="00C02184" w:rsidP="00E55B9B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24" w:type="dxa"/>
          </w:tcPr>
          <w:p w14:paraId="071CCA37" w14:textId="5674F890" w:rsidR="00C02184" w:rsidRPr="00010A74" w:rsidRDefault="00C02184" w:rsidP="00E55B9B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02184" w:rsidRPr="00010A74" w14:paraId="116BB76F" w14:textId="77777777" w:rsidTr="00E55B9B">
        <w:tc>
          <w:tcPr>
            <w:tcW w:w="6429" w:type="dxa"/>
          </w:tcPr>
          <w:p w14:paraId="1C280B10" w14:textId="77777777" w:rsidR="00C02184" w:rsidRPr="00010A74" w:rsidRDefault="00C02184" w:rsidP="00E55B9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4"/>
          </w:tcPr>
          <w:p w14:paraId="473D301E" w14:textId="77777777" w:rsidR="00C02184" w:rsidRPr="00010A74" w:rsidRDefault="00C02184" w:rsidP="00E55B9B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พันหุ้น)</w:t>
            </w:r>
          </w:p>
        </w:tc>
      </w:tr>
      <w:tr w:rsidR="00C02184" w:rsidRPr="00010A74" w14:paraId="1B4C0C60" w14:textId="77777777" w:rsidTr="00E55B9B">
        <w:trPr>
          <w:trHeight w:val="50"/>
        </w:trPr>
        <w:tc>
          <w:tcPr>
            <w:tcW w:w="6429" w:type="dxa"/>
          </w:tcPr>
          <w:p w14:paraId="6C68CA34" w14:textId="77777777" w:rsidR="00C02184" w:rsidRPr="00E52DC9" w:rsidRDefault="00C02184" w:rsidP="00C02184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52D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00" w:type="dxa"/>
          </w:tcPr>
          <w:p w14:paraId="0B222587" w14:textId="27E05C97" w:rsidR="00C02184" w:rsidRPr="00010A74" w:rsidRDefault="0074132B" w:rsidP="00456DFF">
            <w:pPr>
              <w:pStyle w:val="Footer"/>
              <w:tabs>
                <w:tab w:val="clear" w:pos="8505"/>
                <w:tab w:val="decimal" w:pos="9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37,011</w:t>
            </w:r>
          </w:p>
        </w:tc>
        <w:tc>
          <w:tcPr>
            <w:tcW w:w="230" w:type="dxa"/>
            <w:vAlign w:val="center"/>
          </w:tcPr>
          <w:p w14:paraId="3806709A" w14:textId="77777777" w:rsidR="00C02184" w:rsidRPr="00010A74" w:rsidRDefault="00C02184" w:rsidP="00C02184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6A1AA580" w14:textId="7ED219B1" w:rsidR="00C02184" w:rsidRPr="0014654B" w:rsidRDefault="0014654B" w:rsidP="008F2B90">
            <w:pPr>
              <w:pStyle w:val="Footer"/>
              <w:tabs>
                <w:tab w:val="clear" w:pos="8505"/>
                <w:tab w:val="decimal" w:pos="853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14,372</w:t>
            </w:r>
          </w:p>
        </w:tc>
      </w:tr>
      <w:tr w:rsidR="00C02184" w:rsidRPr="00010A74" w14:paraId="53661F26" w14:textId="77777777" w:rsidTr="00E55B9B">
        <w:trPr>
          <w:trHeight w:val="50"/>
        </w:trPr>
        <w:tc>
          <w:tcPr>
            <w:tcW w:w="6429" w:type="dxa"/>
          </w:tcPr>
          <w:p w14:paraId="4F836F6E" w14:textId="77777777" w:rsidR="00C02184" w:rsidRPr="00010A74" w:rsidRDefault="00C02184" w:rsidP="00C02184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00569D6A" w14:textId="77777777" w:rsidR="00C02184" w:rsidRPr="00010A74" w:rsidRDefault="00C02184" w:rsidP="00C02184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15E1A5CE" w14:textId="77777777" w:rsidR="00C02184" w:rsidRPr="00010A74" w:rsidRDefault="00C02184" w:rsidP="00C02184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0CA28F74" w14:textId="77777777" w:rsidR="00C02184" w:rsidRPr="00010A74" w:rsidRDefault="00C02184" w:rsidP="00C02184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2184" w:rsidRPr="00010A74" w14:paraId="69802597" w14:textId="77777777" w:rsidTr="00065443">
        <w:trPr>
          <w:trHeight w:val="50"/>
        </w:trPr>
        <w:tc>
          <w:tcPr>
            <w:tcW w:w="6429" w:type="dxa"/>
          </w:tcPr>
          <w:p w14:paraId="0FC5E82E" w14:textId="77777777" w:rsidR="00C02184" w:rsidRPr="00010A74" w:rsidRDefault="00C02184" w:rsidP="00C02184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0" w:type="dxa"/>
          </w:tcPr>
          <w:p w14:paraId="3668DD91" w14:textId="77777777" w:rsidR="00C02184" w:rsidRPr="00010A74" w:rsidRDefault="00C02184" w:rsidP="00C02184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7008C7A2" w14:textId="77777777" w:rsidR="00C02184" w:rsidRPr="00010A74" w:rsidRDefault="00C02184" w:rsidP="00C02184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1BDF8864" w14:textId="77777777" w:rsidR="00C02184" w:rsidRPr="00010A74" w:rsidRDefault="00C02184" w:rsidP="00C02184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02184" w:rsidRPr="00010A74" w14:paraId="0E37C765" w14:textId="77777777" w:rsidTr="00065443">
        <w:trPr>
          <w:trHeight w:val="50"/>
        </w:trPr>
        <w:tc>
          <w:tcPr>
            <w:tcW w:w="6429" w:type="dxa"/>
            <w:vAlign w:val="bottom"/>
          </w:tcPr>
          <w:p w14:paraId="742EF3B5" w14:textId="11CB8EA6" w:rsidR="00C02184" w:rsidRPr="00010A74" w:rsidRDefault="00C02184" w:rsidP="00C02184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10A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8486F7F" w14:textId="4C25CF0A" w:rsidR="00C02184" w:rsidRPr="00010A74" w:rsidRDefault="0074132B" w:rsidP="00456DFF">
            <w:pPr>
              <w:pStyle w:val="Footer"/>
              <w:tabs>
                <w:tab w:val="clear" w:pos="8505"/>
                <w:tab w:val="decimal" w:pos="9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30" w:type="dxa"/>
            <w:vAlign w:val="center"/>
          </w:tcPr>
          <w:p w14:paraId="1DEA4803" w14:textId="77777777" w:rsidR="00C02184" w:rsidRPr="00010A74" w:rsidRDefault="00C02184" w:rsidP="00C02184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3FD94BA5" w14:textId="61848161" w:rsidR="00C02184" w:rsidRPr="00010A74" w:rsidRDefault="0014654B" w:rsidP="008F2B90">
            <w:pPr>
              <w:pStyle w:val="Footer"/>
              <w:tabs>
                <w:tab w:val="clear" w:pos="8505"/>
                <w:tab w:val="decimal" w:pos="853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413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50134F" w:rsidRPr="00010A74" w14:paraId="54A78908" w14:textId="77777777" w:rsidTr="00065443">
        <w:tc>
          <w:tcPr>
            <w:tcW w:w="6429" w:type="dxa"/>
          </w:tcPr>
          <w:p w14:paraId="17FB27C8" w14:textId="5071676D" w:rsidR="0050134F" w:rsidRPr="00010A74" w:rsidRDefault="0050134F" w:rsidP="006413C0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931E692" w14:textId="799911B6" w:rsidR="0050134F" w:rsidRPr="00010A74" w:rsidRDefault="0074132B" w:rsidP="00456DFF">
            <w:pPr>
              <w:pStyle w:val="Footer"/>
              <w:tabs>
                <w:tab w:val="clear" w:pos="8505"/>
              </w:tabs>
              <w:spacing w:line="240" w:lineRule="auto"/>
              <w:ind w:left="-108" w:right="51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30" w:type="dxa"/>
            <w:vAlign w:val="center"/>
          </w:tcPr>
          <w:p w14:paraId="2A672A62" w14:textId="77777777" w:rsidR="0050134F" w:rsidRPr="00010A74" w:rsidRDefault="0050134F" w:rsidP="006413C0">
            <w:pPr>
              <w:pStyle w:val="BodyTextIndent2"/>
              <w:tabs>
                <w:tab w:val="decimal" w:pos="882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D1C60C" w14:textId="5019D3DF" w:rsidR="0050134F" w:rsidRPr="00010A74" w:rsidRDefault="0074132B" w:rsidP="0050134F">
            <w:pPr>
              <w:pStyle w:val="Footer"/>
              <w:tabs>
                <w:tab w:val="clear" w:pos="8505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140,000</w:t>
            </w:r>
          </w:p>
        </w:tc>
      </w:tr>
      <w:tr w:rsidR="004F4A09" w:rsidRPr="00010A74" w14:paraId="1B02D9E2" w14:textId="77777777" w:rsidTr="00E55B9B">
        <w:trPr>
          <w:trHeight w:val="50"/>
        </w:trPr>
        <w:tc>
          <w:tcPr>
            <w:tcW w:w="6429" w:type="dxa"/>
          </w:tcPr>
          <w:p w14:paraId="299AD86E" w14:textId="77777777" w:rsidR="004F4A09" w:rsidRPr="00010A74" w:rsidRDefault="004F4A09" w:rsidP="004F4A09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346DB154" w14:textId="77777777" w:rsidR="004F4A09" w:rsidRPr="00010A74" w:rsidRDefault="004F4A09" w:rsidP="004F4A09">
            <w:pPr>
              <w:pStyle w:val="Footer"/>
              <w:tabs>
                <w:tab w:val="clear" w:pos="8505"/>
                <w:tab w:val="decimal" w:pos="7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6F38BFCA" w14:textId="77777777" w:rsidR="004F4A09" w:rsidRPr="00010A74" w:rsidRDefault="004F4A09" w:rsidP="004F4A09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6F228986" w14:textId="77777777" w:rsidR="004F4A09" w:rsidRPr="00010A74" w:rsidRDefault="004F4A09" w:rsidP="004F4A09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F4A09" w:rsidRPr="00010A74" w14:paraId="773E7A99" w14:textId="77777777" w:rsidTr="00E55B9B">
        <w:tc>
          <w:tcPr>
            <w:tcW w:w="6429" w:type="dxa"/>
          </w:tcPr>
          <w:p w14:paraId="576D84D9" w14:textId="77777777" w:rsidR="004F4A09" w:rsidRPr="00010A74" w:rsidRDefault="004F4A09" w:rsidP="004F4A09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1F8E5931" w14:textId="644651DC" w:rsidR="004F4A09" w:rsidRPr="00010A74" w:rsidRDefault="0074132B" w:rsidP="00456DFF">
            <w:pPr>
              <w:pStyle w:val="Footer"/>
              <w:tabs>
                <w:tab w:val="clear" w:pos="8505"/>
              </w:tabs>
              <w:spacing w:line="240" w:lineRule="auto"/>
              <w:ind w:left="-108" w:right="51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0.26</w:t>
            </w:r>
          </w:p>
        </w:tc>
        <w:tc>
          <w:tcPr>
            <w:tcW w:w="230" w:type="dxa"/>
            <w:vAlign w:val="center"/>
          </w:tcPr>
          <w:p w14:paraId="330076E8" w14:textId="77777777" w:rsidR="004F4A09" w:rsidRPr="00010A74" w:rsidRDefault="004F4A09" w:rsidP="004F4A09">
            <w:pPr>
              <w:pStyle w:val="BodyTextIndent2"/>
              <w:tabs>
                <w:tab w:val="decimal" w:pos="882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bottom w:val="double" w:sz="4" w:space="0" w:color="auto"/>
            </w:tcBorders>
          </w:tcPr>
          <w:p w14:paraId="33DE6E69" w14:textId="3DB0EAD8" w:rsidR="004F4A09" w:rsidRPr="00010A74" w:rsidRDefault="0074132B" w:rsidP="00456DFF">
            <w:pPr>
              <w:pStyle w:val="Footer"/>
              <w:tabs>
                <w:tab w:val="clear" w:pos="8505"/>
              </w:tabs>
              <w:spacing w:line="240" w:lineRule="auto"/>
              <w:ind w:right="-3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4F4A09" w:rsidRPr="00010A74" w14:paraId="44F37140" w14:textId="77777777" w:rsidTr="00E55B9B">
        <w:tc>
          <w:tcPr>
            <w:tcW w:w="6429" w:type="dxa"/>
          </w:tcPr>
          <w:p w14:paraId="4C7FB776" w14:textId="77777777" w:rsidR="004F4A09" w:rsidRPr="00010A74" w:rsidRDefault="004F4A09" w:rsidP="004F4A09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5AADFBFD" w14:textId="77777777" w:rsidR="004F4A09" w:rsidRDefault="004F4A09" w:rsidP="004F4A09">
            <w:pPr>
              <w:pStyle w:val="Footer"/>
              <w:tabs>
                <w:tab w:val="clear" w:pos="8505"/>
              </w:tabs>
              <w:spacing w:line="240" w:lineRule="auto"/>
              <w:ind w:left="-108" w:right="144" w:firstLine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5FA8F5BF" w14:textId="77777777" w:rsidR="004F4A09" w:rsidRPr="00010A74" w:rsidRDefault="004F4A09" w:rsidP="004F4A09">
            <w:pPr>
              <w:pStyle w:val="BodyTextIndent2"/>
              <w:tabs>
                <w:tab w:val="decimal" w:pos="882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6FE87C3F" w14:textId="77777777" w:rsidR="004F4A09" w:rsidRDefault="004F4A09" w:rsidP="004F4A09">
            <w:pPr>
              <w:pStyle w:val="Footer"/>
              <w:tabs>
                <w:tab w:val="clear" w:pos="8505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F4A09" w:rsidRPr="00010A74" w14:paraId="0FFC0B5F" w14:textId="77777777" w:rsidTr="00E55B9B">
        <w:tc>
          <w:tcPr>
            <w:tcW w:w="6429" w:type="dxa"/>
            <w:vAlign w:val="bottom"/>
          </w:tcPr>
          <w:p w14:paraId="2F0AFEC3" w14:textId="3806B195" w:rsidR="004F4A09" w:rsidRPr="00C00DFC" w:rsidRDefault="004F4A09" w:rsidP="004F4A09">
            <w:pPr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0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07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00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00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A4E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00" w:type="dxa"/>
          </w:tcPr>
          <w:p w14:paraId="53DC3CBB" w14:textId="5B075719" w:rsidR="004F4A09" w:rsidRPr="00010A74" w:rsidRDefault="004F4A09" w:rsidP="004F4A09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  <w:gridSpan w:val="2"/>
          </w:tcPr>
          <w:p w14:paraId="4312AD1F" w14:textId="77777777" w:rsidR="004F4A09" w:rsidRPr="00010A74" w:rsidRDefault="004F4A09" w:rsidP="004F4A09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24" w:type="dxa"/>
          </w:tcPr>
          <w:p w14:paraId="3E885A46" w14:textId="36385A37" w:rsidR="004F4A09" w:rsidRPr="00010A74" w:rsidRDefault="004F4A09" w:rsidP="004F4A09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F4A09" w:rsidRPr="00010A74" w14:paraId="498F17A0" w14:textId="77777777" w:rsidTr="00E55B9B">
        <w:tc>
          <w:tcPr>
            <w:tcW w:w="6429" w:type="dxa"/>
          </w:tcPr>
          <w:p w14:paraId="534CEA1E" w14:textId="77777777" w:rsidR="004F4A09" w:rsidRPr="00010A74" w:rsidRDefault="004F4A09" w:rsidP="004F4A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1" w:type="dxa"/>
            <w:gridSpan w:val="4"/>
          </w:tcPr>
          <w:p w14:paraId="48BE59FD" w14:textId="77777777" w:rsidR="004F4A09" w:rsidRPr="00010A74" w:rsidRDefault="004F4A09" w:rsidP="004F4A09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พันหุ้น)</w:t>
            </w:r>
          </w:p>
        </w:tc>
      </w:tr>
      <w:tr w:rsidR="004F4A09" w:rsidRPr="00010A74" w14:paraId="6187D307" w14:textId="77777777" w:rsidTr="00E55B9B">
        <w:trPr>
          <w:trHeight w:val="50"/>
        </w:trPr>
        <w:tc>
          <w:tcPr>
            <w:tcW w:w="6429" w:type="dxa"/>
          </w:tcPr>
          <w:p w14:paraId="118A315D" w14:textId="77777777" w:rsidR="004F4A09" w:rsidRPr="00E52DC9" w:rsidRDefault="004F4A09" w:rsidP="004F4A09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E52D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00" w:type="dxa"/>
          </w:tcPr>
          <w:p w14:paraId="7D948743" w14:textId="06ACB53D" w:rsidR="004F4A09" w:rsidRPr="00010A74" w:rsidRDefault="0074132B" w:rsidP="00456DFF">
            <w:pPr>
              <w:pStyle w:val="Footer"/>
              <w:tabs>
                <w:tab w:val="clear" w:pos="8505"/>
                <w:tab w:val="decimal" w:pos="9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202,793</w:t>
            </w:r>
          </w:p>
        </w:tc>
        <w:tc>
          <w:tcPr>
            <w:tcW w:w="230" w:type="dxa"/>
            <w:vAlign w:val="center"/>
          </w:tcPr>
          <w:p w14:paraId="4616044F" w14:textId="77777777" w:rsidR="004F4A09" w:rsidRPr="00010A74" w:rsidRDefault="004F4A09" w:rsidP="004F4A09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55B024FD" w14:textId="4F3BAD89" w:rsidR="004F4A09" w:rsidRPr="00010A74" w:rsidRDefault="0014654B" w:rsidP="00456DFF">
            <w:pPr>
              <w:pStyle w:val="Footer"/>
              <w:tabs>
                <w:tab w:val="clear" w:pos="8505"/>
                <w:tab w:val="decimal" w:pos="855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57,716</w:t>
            </w:r>
          </w:p>
        </w:tc>
      </w:tr>
      <w:tr w:rsidR="004F4A09" w:rsidRPr="00010A74" w14:paraId="7DE53AA5" w14:textId="77777777" w:rsidTr="00E55B9B">
        <w:trPr>
          <w:trHeight w:val="50"/>
        </w:trPr>
        <w:tc>
          <w:tcPr>
            <w:tcW w:w="6429" w:type="dxa"/>
          </w:tcPr>
          <w:p w14:paraId="32B79A92" w14:textId="77777777" w:rsidR="004F4A09" w:rsidRPr="00010A74" w:rsidRDefault="004F4A09" w:rsidP="004F4A09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48B1A383" w14:textId="77777777" w:rsidR="004F4A09" w:rsidRPr="00010A74" w:rsidRDefault="004F4A09" w:rsidP="004F4A09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61DAB593" w14:textId="77777777" w:rsidR="004F4A09" w:rsidRPr="00010A74" w:rsidRDefault="004F4A09" w:rsidP="004F4A09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1E74B234" w14:textId="77777777" w:rsidR="004F4A09" w:rsidRPr="00010A74" w:rsidRDefault="004F4A09" w:rsidP="004F4A09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4A09" w:rsidRPr="004A58D0" w14:paraId="0A21815A" w14:textId="77777777" w:rsidTr="00E55B9B">
        <w:trPr>
          <w:trHeight w:val="50"/>
        </w:trPr>
        <w:tc>
          <w:tcPr>
            <w:tcW w:w="6429" w:type="dxa"/>
          </w:tcPr>
          <w:p w14:paraId="5E07D043" w14:textId="77777777" w:rsidR="004F4A09" w:rsidRPr="00010A74" w:rsidRDefault="004F4A09" w:rsidP="004F4A09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00" w:type="dxa"/>
          </w:tcPr>
          <w:p w14:paraId="6CCD9226" w14:textId="77777777" w:rsidR="004F4A09" w:rsidRPr="00010A74" w:rsidRDefault="004F4A09" w:rsidP="004F4A09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256CA6A8" w14:textId="77777777" w:rsidR="004F4A09" w:rsidRPr="00010A74" w:rsidRDefault="004F4A09" w:rsidP="004F4A09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54422F68" w14:textId="77777777" w:rsidR="004F4A09" w:rsidRPr="00010A74" w:rsidRDefault="004F4A09" w:rsidP="004F4A09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F4A09" w:rsidRPr="00010A74" w14:paraId="329634CC" w14:textId="77777777" w:rsidTr="00065443">
        <w:trPr>
          <w:trHeight w:val="50"/>
        </w:trPr>
        <w:tc>
          <w:tcPr>
            <w:tcW w:w="6429" w:type="dxa"/>
            <w:vAlign w:val="bottom"/>
          </w:tcPr>
          <w:p w14:paraId="426C01A2" w14:textId="77777777" w:rsidR="004F4A09" w:rsidRPr="00010A74" w:rsidRDefault="004F4A09" w:rsidP="004F4A09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10A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0" w:type="dxa"/>
          </w:tcPr>
          <w:p w14:paraId="44877693" w14:textId="0F7605EE" w:rsidR="004F4A09" w:rsidRPr="00DA2ACE" w:rsidRDefault="0074132B" w:rsidP="00456DFF">
            <w:pPr>
              <w:pStyle w:val="Footer"/>
              <w:tabs>
                <w:tab w:val="clear" w:pos="8505"/>
                <w:tab w:val="decimal" w:pos="9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30" w:type="dxa"/>
            <w:vAlign w:val="center"/>
          </w:tcPr>
          <w:p w14:paraId="1BDCAD43" w14:textId="77777777" w:rsidR="004F4A09" w:rsidRPr="00DA2ACE" w:rsidRDefault="004F4A09" w:rsidP="004F4A09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</w:tcPr>
          <w:p w14:paraId="7BEF9E3B" w14:textId="3DCE32C2" w:rsidR="004F4A09" w:rsidRPr="00DA2ACE" w:rsidRDefault="0014654B" w:rsidP="00F96BAF">
            <w:pPr>
              <w:pStyle w:val="Footer"/>
              <w:tabs>
                <w:tab w:val="clear" w:pos="8505"/>
                <w:tab w:val="decimal" w:pos="855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14,000</w:t>
            </w:r>
          </w:p>
        </w:tc>
      </w:tr>
      <w:tr w:rsidR="0014654B" w:rsidRPr="00010A74" w14:paraId="76FEB950" w14:textId="77777777" w:rsidTr="00065443">
        <w:trPr>
          <w:trHeight w:val="50"/>
        </w:trPr>
        <w:tc>
          <w:tcPr>
            <w:tcW w:w="6429" w:type="dxa"/>
            <w:vAlign w:val="bottom"/>
          </w:tcPr>
          <w:p w14:paraId="47743739" w14:textId="77777777" w:rsidR="0014654B" w:rsidRPr="00010A74" w:rsidRDefault="0014654B" w:rsidP="0014654B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07759A0" w14:textId="0042910E" w:rsidR="0014654B" w:rsidRPr="0074132B" w:rsidRDefault="0074132B" w:rsidP="0014654B">
            <w:pPr>
              <w:pStyle w:val="Footer"/>
              <w:tabs>
                <w:tab w:val="clear" w:pos="8505"/>
                <w:tab w:val="decimal" w:pos="933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32B">
              <w:rPr>
                <w:rFonts w:asciiTheme="majorBidi" w:hAnsiTheme="majorBidi" w:cstheme="majorBidi"/>
                <w:sz w:val="30"/>
                <w:szCs w:val="30"/>
              </w:rPr>
              <w:t>126,000</w:t>
            </w:r>
          </w:p>
        </w:tc>
        <w:tc>
          <w:tcPr>
            <w:tcW w:w="230" w:type="dxa"/>
            <w:vAlign w:val="center"/>
          </w:tcPr>
          <w:p w14:paraId="0DB639C0" w14:textId="77777777" w:rsidR="0014654B" w:rsidRPr="0074132B" w:rsidRDefault="0014654B" w:rsidP="0014654B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</w:tcPr>
          <w:p w14:paraId="22D2406F" w14:textId="0A502FDC" w:rsidR="0014654B" w:rsidRPr="0074132B" w:rsidRDefault="0014654B" w:rsidP="00F96BAF">
            <w:pPr>
              <w:pStyle w:val="Footer"/>
              <w:tabs>
                <w:tab w:val="clear" w:pos="8505"/>
              </w:tabs>
              <w:spacing w:line="240" w:lineRule="auto"/>
              <w:ind w:left="-108" w:right="162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132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74132B" w:rsidRPr="0074132B">
              <w:rPr>
                <w:rFonts w:asciiTheme="majorBidi" w:hAnsiTheme="majorBidi" w:cstheme="majorBidi"/>
                <w:sz w:val="30"/>
                <w:szCs w:val="30"/>
              </w:rPr>
              <w:t>126,000</w:t>
            </w:r>
          </w:p>
        </w:tc>
      </w:tr>
      <w:tr w:rsidR="0014654B" w:rsidRPr="00010A74" w14:paraId="707CEC18" w14:textId="77777777" w:rsidTr="00065443">
        <w:tc>
          <w:tcPr>
            <w:tcW w:w="6429" w:type="dxa"/>
          </w:tcPr>
          <w:p w14:paraId="5DE3CA09" w14:textId="48B6EEA5" w:rsidR="0014654B" w:rsidRPr="00010A74" w:rsidRDefault="0014654B" w:rsidP="0014654B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06CAA96B" w14:textId="42E7B723" w:rsidR="0014654B" w:rsidRPr="00010A74" w:rsidRDefault="0074132B" w:rsidP="0014654B">
            <w:pPr>
              <w:pStyle w:val="Footer"/>
              <w:tabs>
                <w:tab w:val="clear" w:pos="8505"/>
              </w:tabs>
              <w:spacing w:line="240" w:lineRule="auto"/>
              <w:ind w:left="-108" w:right="-309" w:firstLine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140,000</w:t>
            </w:r>
          </w:p>
        </w:tc>
        <w:tc>
          <w:tcPr>
            <w:tcW w:w="230" w:type="dxa"/>
            <w:vAlign w:val="center"/>
          </w:tcPr>
          <w:p w14:paraId="27D221CC" w14:textId="77777777" w:rsidR="0014654B" w:rsidRPr="00010A74" w:rsidRDefault="0014654B" w:rsidP="0014654B">
            <w:pPr>
              <w:pStyle w:val="BodyTextIndent2"/>
              <w:tabs>
                <w:tab w:val="decimal" w:pos="882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67643A" w14:textId="30C38D9E" w:rsidR="0014654B" w:rsidRPr="00A86953" w:rsidRDefault="00A86953" w:rsidP="0014654B">
            <w:pPr>
              <w:pStyle w:val="Footer"/>
              <w:tabs>
                <w:tab w:val="clear" w:pos="850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86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E171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A86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  <w:tr w:rsidR="0014654B" w:rsidRPr="00010A74" w14:paraId="40D7533E" w14:textId="77777777" w:rsidTr="00E55B9B">
        <w:trPr>
          <w:trHeight w:val="50"/>
        </w:trPr>
        <w:tc>
          <w:tcPr>
            <w:tcW w:w="6429" w:type="dxa"/>
          </w:tcPr>
          <w:p w14:paraId="6E704AA9" w14:textId="77777777" w:rsidR="0014654B" w:rsidRPr="00010A74" w:rsidRDefault="0014654B" w:rsidP="0014654B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64ED1DD8" w14:textId="77777777" w:rsidR="0014654B" w:rsidRPr="00010A74" w:rsidRDefault="0014654B" w:rsidP="0014654B">
            <w:pPr>
              <w:pStyle w:val="Footer"/>
              <w:tabs>
                <w:tab w:val="clear" w:pos="8505"/>
                <w:tab w:val="decimal" w:pos="7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779EC966" w14:textId="77777777" w:rsidR="0014654B" w:rsidRPr="00010A74" w:rsidRDefault="0014654B" w:rsidP="0014654B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</w:tcPr>
          <w:p w14:paraId="21A13768" w14:textId="77777777" w:rsidR="0014654B" w:rsidRPr="00010A74" w:rsidRDefault="0014654B" w:rsidP="0014654B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654B" w:rsidRPr="00010A74" w14:paraId="3186E365" w14:textId="77777777" w:rsidTr="00E55B9B">
        <w:tc>
          <w:tcPr>
            <w:tcW w:w="6429" w:type="dxa"/>
          </w:tcPr>
          <w:p w14:paraId="1FA14FC9" w14:textId="77777777" w:rsidR="0014654B" w:rsidRPr="00010A74" w:rsidRDefault="0014654B" w:rsidP="0014654B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0" w:type="dxa"/>
            <w:tcBorders>
              <w:bottom w:val="double" w:sz="4" w:space="0" w:color="auto"/>
            </w:tcBorders>
          </w:tcPr>
          <w:p w14:paraId="0A7E98D5" w14:textId="15853F98" w:rsidR="0014654B" w:rsidRPr="00010A74" w:rsidRDefault="0074132B" w:rsidP="0014654B">
            <w:pPr>
              <w:pStyle w:val="Footer"/>
              <w:tabs>
                <w:tab w:val="clear" w:pos="8505"/>
              </w:tabs>
              <w:spacing w:line="240" w:lineRule="auto"/>
              <w:ind w:left="-108" w:right="-579" w:firstLine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1.45</w:t>
            </w:r>
          </w:p>
        </w:tc>
        <w:tc>
          <w:tcPr>
            <w:tcW w:w="230" w:type="dxa"/>
            <w:vAlign w:val="center"/>
          </w:tcPr>
          <w:p w14:paraId="35B9C972" w14:textId="77777777" w:rsidR="0014654B" w:rsidRPr="00010A74" w:rsidRDefault="0014654B" w:rsidP="0014654B">
            <w:pPr>
              <w:pStyle w:val="BodyTextIndent2"/>
              <w:tabs>
                <w:tab w:val="decimal" w:pos="882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1" w:type="dxa"/>
            <w:gridSpan w:val="2"/>
            <w:tcBorders>
              <w:bottom w:val="double" w:sz="4" w:space="0" w:color="auto"/>
            </w:tcBorders>
          </w:tcPr>
          <w:p w14:paraId="3371D861" w14:textId="012CDA69" w:rsidR="0014654B" w:rsidRPr="00010A74" w:rsidRDefault="00E17194" w:rsidP="0014654B">
            <w:pPr>
              <w:pStyle w:val="Footer"/>
              <w:tabs>
                <w:tab w:val="clear" w:pos="8505"/>
              </w:tabs>
              <w:spacing w:line="240" w:lineRule="auto"/>
              <w:ind w:right="-3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</w:t>
            </w:r>
            <w:r w:rsidR="00A869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3E34DF9D" w14:textId="77777777" w:rsidR="00E412C7" w:rsidRDefault="00E412C7" w:rsidP="00C02184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799A9A1" w14:textId="34E30A48" w:rsidR="004049D3" w:rsidRPr="008D571E" w:rsidRDefault="00EC1AC3" w:rsidP="008D571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D571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D688C" w:rsidRPr="008D571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4049D3" w:rsidRPr="008D571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0D0D68EC" w14:textId="77777777" w:rsidR="004049D3" w:rsidRPr="00E412C7" w:rsidRDefault="004049D3" w:rsidP="004049D3">
      <w:pPr>
        <w:rPr>
          <w:rFonts w:asciiTheme="majorBidi" w:hAnsiTheme="majorBidi" w:cstheme="majorBidi"/>
          <w:sz w:val="28"/>
          <w:szCs w:val="28"/>
          <w:cs/>
        </w:rPr>
      </w:pPr>
    </w:p>
    <w:p w14:paraId="567EDAA2" w14:textId="77777777" w:rsidR="004049D3" w:rsidRPr="005B2FA9" w:rsidRDefault="004049D3" w:rsidP="004049D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5B965BD5" w14:textId="77777777" w:rsidR="004049D3" w:rsidRPr="00E412C7" w:rsidRDefault="004049D3" w:rsidP="004049D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90"/>
        <w:gridCol w:w="1530"/>
        <w:gridCol w:w="270"/>
        <w:gridCol w:w="1260"/>
      </w:tblGrid>
      <w:tr w:rsidR="004049D3" w:rsidRPr="005B2FA9" w:rsidDel="00D43E7A" w14:paraId="6283237E" w14:textId="77777777" w:rsidTr="00660637">
        <w:trPr>
          <w:trHeight w:val="443"/>
        </w:trPr>
        <w:tc>
          <w:tcPr>
            <w:tcW w:w="2610" w:type="dxa"/>
            <w:vAlign w:val="bottom"/>
          </w:tcPr>
          <w:p w14:paraId="324DD232" w14:textId="77777777" w:rsidR="004049D3" w:rsidRPr="005B2FA9" w:rsidRDefault="004049D3" w:rsidP="0096164F">
            <w:pPr>
              <w:spacing w:line="240" w:lineRule="auto"/>
              <w:ind w:right="15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F859CC" w14:textId="618F540D" w:rsidR="004049D3" w:rsidRPr="005B2FA9" w:rsidRDefault="004049D3" w:rsidP="0094499B">
            <w:pPr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32502132" w14:textId="1B34174D" w:rsidR="004049D3" w:rsidRPr="005B2FA9" w:rsidRDefault="004049D3" w:rsidP="004049D3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530" w:type="dxa"/>
            <w:vAlign w:val="bottom"/>
          </w:tcPr>
          <w:p w14:paraId="3E5A9DF3" w14:textId="052ECD36" w:rsidR="004049D3" w:rsidRPr="005B2FA9" w:rsidRDefault="004049D3" w:rsidP="004049D3">
            <w:pPr>
              <w:tabs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56A4FD1" w14:textId="77777777" w:rsidR="004049D3" w:rsidRPr="005B2FA9" w:rsidRDefault="004049D3" w:rsidP="004049D3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A84C4EA" w14:textId="77777777" w:rsidR="004049D3" w:rsidRPr="005B2FA9" w:rsidDel="00D43E7A" w:rsidRDefault="004049D3" w:rsidP="004049D3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049D3" w:rsidRPr="005B2FA9" w14:paraId="471B2DEB" w14:textId="77777777" w:rsidTr="009D5048">
        <w:tc>
          <w:tcPr>
            <w:tcW w:w="2610" w:type="dxa"/>
          </w:tcPr>
          <w:p w14:paraId="5BF5747C" w14:textId="77777777" w:rsidR="004049D3" w:rsidRPr="005B2FA9" w:rsidRDefault="004049D3" w:rsidP="0096164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2829F79" w14:textId="77777777" w:rsidR="004049D3" w:rsidRPr="005B2FA9" w:rsidRDefault="004049D3" w:rsidP="0094499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82CCA6A" w14:textId="77777777" w:rsidR="004049D3" w:rsidRPr="005B2FA9" w:rsidRDefault="004049D3" w:rsidP="0096164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5DF5E4" w14:textId="77777777" w:rsidR="004049D3" w:rsidRPr="005B2FA9" w:rsidRDefault="004049D3" w:rsidP="0096164F">
            <w:pPr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4AED3D6" w14:textId="77777777" w:rsidR="004049D3" w:rsidRPr="005B2FA9" w:rsidRDefault="004049D3" w:rsidP="0096164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01B8CB" w14:textId="77777777" w:rsidR="004049D3" w:rsidRPr="005B2FA9" w:rsidRDefault="004049D3" w:rsidP="0096164F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049D3" w:rsidRPr="005B2FA9" w14:paraId="44B8E61A" w14:textId="77777777" w:rsidTr="009D5048">
        <w:tc>
          <w:tcPr>
            <w:tcW w:w="2610" w:type="dxa"/>
          </w:tcPr>
          <w:p w14:paraId="78BD790B" w14:textId="005A364D" w:rsidR="004049D3" w:rsidRPr="00FA4E55" w:rsidRDefault="004049D3" w:rsidP="0096164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A4E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17D991AF" w14:textId="77777777" w:rsidR="004049D3" w:rsidRPr="00FA4E55" w:rsidRDefault="004049D3" w:rsidP="0094499B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B6B5A0" w14:textId="77777777" w:rsidR="004049D3" w:rsidRPr="00FA4E55" w:rsidRDefault="004049D3" w:rsidP="0096164F">
            <w:pPr>
              <w:tabs>
                <w:tab w:val="left" w:pos="54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6286CD" w14:textId="77777777" w:rsidR="004049D3" w:rsidRPr="00FA4E55" w:rsidRDefault="004049D3" w:rsidP="0096164F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A51D7" w14:textId="77777777" w:rsidR="004049D3" w:rsidRPr="00FA4E55" w:rsidRDefault="004049D3" w:rsidP="0096164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82B079" w14:textId="77777777" w:rsidR="004049D3" w:rsidRPr="00FA4E55" w:rsidRDefault="004049D3" w:rsidP="0096164F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9D3" w:rsidRPr="00F96BAF" w14:paraId="573822FC" w14:textId="77777777" w:rsidTr="009D5048">
        <w:tc>
          <w:tcPr>
            <w:tcW w:w="2610" w:type="dxa"/>
          </w:tcPr>
          <w:p w14:paraId="04604C9D" w14:textId="343C4503" w:rsidR="004049D3" w:rsidRPr="00FA4E55" w:rsidRDefault="004049D3" w:rsidP="00821BF6">
            <w:pPr>
              <w:spacing w:line="240" w:lineRule="auto"/>
              <w:ind w:left="-16" w:right="-5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E5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A4E55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70096" w:rsidRPr="00FA4E55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B70096"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</w:t>
            </w:r>
            <w:r w:rsidR="00821BF6"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821BF6" w:rsidRPr="00FA4E55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821BF6"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70096"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="00B70096" w:rsidRPr="00F96BA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7D67DC5A" w14:textId="1A62A12A" w:rsidR="004049D3" w:rsidRPr="00FA4E55" w:rsidRDefault="00F96BAF" w:rsidP="00F96BAF">
            <w:pPr>
              <w:spacing w:line="240" w:lineRule="auto"/>
              <w:ind w:left="-16" w:right="-52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 พฤษภาคม 2568</w:t>
            </w:r>
          </w:p>
        </w:tc>
        <w:tc>
          <w:tcPr>
            <w:tcW w:w="1890" w:type="dxa"/>
            <w:vAlign w:val="bottom"/>
          </w:tcPr>
          <w:p w14:paraId="147D672D" w14:textId="67C09C87" w:rsidR="004049D3" w:rsidRPr="00FA4E55" w:rsidRDefault="00F96BAF" w:rsidP="00F96BAF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 2568</w:t>
            </w:r>
          </w:p>
        </w:tc>
        <w:tc>
          <w:tcPr>
            <w:tcW w:w="1530" w:type="dxa"/>
            <w:vAlign w:val="bottom"/>
          </w:tcPr>
          <w:p w14:paraId="29EBF434" w14:textId="612257D4" w:rsidR="004049D3" w:rsidRPr="00F96BAF" w:rsidRDefault="00B70096" w:rsidP="00F96BAF">
            <w:pPr>
              <w:tabs>
                <w:tab w:val="left" w:pos="540"/>
              </w:tabs>
              <w:spacing w:line="240" w:lineRule="auto"/>
              <w:ind w:left="-17" w:right="-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6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049D3" w:rsidRPr="00F96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F96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049D3" w:rsidRPr="00F96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C0433F9" w14:textId="77777777" w:rsidR="004049D3" w:rsidRPr="00FA4E55" w:rsidRDefault="004049D3" w:rsidP="00F96BAF">
            <w:pPr>
              <w:spacing w:line="240" w:lineRule="auto"/>
              <w:ind w:left="-16" w:right="-52" w:firstLine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4AC36E" w14:textId="1BF2CFE0" w:rsidR="004049D3" w:rsidRPr="00F96BAF" w:rsidRDefault="00B70096" w:rsidP="00F96BAF">
            <w:pPr>
              <w:spacing w:line="240" w:lineRule="auto"/>
              <w:ind w:left="-156" w:right="-4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96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17.50</w:t>
            </w:r>
          </w:p>
        </w:tc>
      </w:tr>
      <w:tr w:rsidR="009D5048" w:rsidRPr="005B2FA9" w14:paraId="12CFBA23" w14:textId="77777777" w:rsidTr="009D5048">
        <w:tc>
          <w:tcPr>
            <w:tcW w:w="2610" w:type="dxa"/>
          </w:tcPr>
          <w:p w14:paraId="07985515" w14:textId="05BBB1C4" w:rsidR="009D5048" w:rsidRPr="00FA4E55" w:rsidRDefault="009D5048" w:rsidP="00821BF6">
            <w:pPr>
              <w:spacing w:line="240" w:lineRule="auto"/>
              <w:ind w:left="-16" w:right="-5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FA4E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7A04B54E" w14:textId="6A7F0786" w:rsidR="009D5048" w:rsidRPr="00FA4E55" w:rsidRDefault="009D5048" w:rsidP="00F96BAF">
            <w:pPr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13 สิงหาคม 2568</w:t>
            </w:r>
          </w:p>
        </w:tc>
        <w:tc>
          <w:tcPr>
            <w:tcW w:w="1890" w:type="dxa"/>
            <w:vAlign w:val="bottom"/>
          </w:tcPr>
          <w:p w14:paraId="21AC77C2" w14:textId="7ABB536F" w:rsidR="009D5048" w:rsidRPr="00FA4E55" w:rsidRDefault="009D5048" w:rsidP="0094499B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 2568</w:t>
            </w:r>
          </w:p>
        </w:tc>
        <w:tc>
          <w:tcPr>
            <w:tcW w:w="1530" w:type="dxa"/>
            <w:vAlign w:val="bottom"/>
          </w:tcPr>
          <w:p w14:paraId="707B2238" w14:textId="12ADC787" w:rsidR="009D5048" w:rsidRPr="00FA4E55" w:rsidRDefault="009D5048" w:rsidP="00925B24">
            <w:pPr>
              <w:tabs>
                <w:tab w:val="left" w:pos="540"/>
              </w:tabs>
              <w:spacing w:line="240" w:lineRule="auto"/>
              <w:ind w:left="-17" w:right="-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0.71</w:t>
            </w:r>
          </w:p>
        </w:tc>
        <w:tc>
          <w:tcPr>
            <w:tcW w:w="270" w:type="dxa"/>
            <w:vAlign w:val="bottom"/>
          </w:tcPr>
          <w:p w14:paraId="3EDCA8E4" w14:textId="77777777" w:rsidR="009D5048" w:rsidRPr="00FA4E55" w:rsidRDefault="009D5048" w:rsidP="0094499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48180F" w14:textId="7B4453CC" w:rsidR="009D5048" w:rsidRPr="00FA4E55" w:rsidRDefault="009D5048" w:rsidP="00F96BAF">
            <w:pPr>
              <w:spacing w:line="240" w:lineRule="auto"/>
              <w:ind w:left="-156" w:right="-3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100.00</w:t>
            </w:r>
          </w:p>
        </w:tc>
      </w:tr>
      <w:tr w:rsidR="009D5048" w:rsidRPr="005B2FA9" w14:paraId="69E28287" w14:textId="77777777" w:rsidTr="002F614C">
        <w:tc>
          <w:tcPr>
            <w:tcW w:w="2610" w:type="dxa"/>
            <w:vAlign w:val="bottom"/>
          </w:tcPr>
          <w:p w14:paraId="693E86DA" w14:textId="4436AD88" w:rsidR="009D5048" w:rsidRPr="00FA4E55" w:rsidRDefault="009D5048" w:rsidP="002F614C">
            <w:pPr>
              <w:spacing w:line="240" w:lineRule="auto"/>
              <w:ind w:left="-16" w:right="-5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FA4E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vAlign w:val="bottom"/>
          </w:tcPr>
          <w:p w14:paraId="1EC83B21" w14:textId="5C5741D0" w:rsidR="009D5048" w:rsidRPr="00FA4E55" w:rsidRDefault="009D5048" w:rsidP="002F614C">
            <w:pPr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29 กันยายน 2568</w:t>
            </w:r>
          </w:p>
        </w:tc>
        <w:tc>
          <w:tcPr>
            <w:tcW w:w="1890" w:type="dxa"/>
            <w:vAlign w:val="bottom"/>
          </w:tcPr>
          <w:p w14:paraId="4DD0CED3" w14:textId="0FE05B27" w:rsidR="009D5048" w:rsidRDefault="009D5048" w:rsidP="002F614C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="005623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42A7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029123FA" w14:textId="6457FC2D" w:rsidR="00342A7E" w:rsidRPr="00342A7E" w:rsidRDefault="00342A7E" w:rsidP="002F614C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151DF023" w14:textId="1C15EC95" w:rsidR="009D5048" w:rsidRPr="00FA4E55" w:rsidRDefault="009D5048" w:rsidP="002F614C">
            <w:pPr>
              <w:tabs>
                <w:tab w:val="left" w:pos="540"/>
              </w:tabs>
              <w:spacing w:line="240" w:lineRule="auto"/>
              <w:ind w:left="-17" w:right="-37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0.36</w:t>
            </w:r>
          </w:p>
        </w:tc>
        <w:tc>
          <w:tcPr>
            <w:tcW w:w="270" w:type="dxa"/>
            <w:vAlign w:val="bottom"/>
          </w:tcPr>
          <w:p w14:paraId="389218AE" w14:textId="77777777" w:rsidR="009D5048" w:rsidRPr="00FA4E55" w:rsidRDefault="009D5048" w:rsidP="002F61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98AE6" w14:textId="2398BB3F" w:rsidR="009D5048" w:rsidRPr="00FA4E55" w:rsidRDefault="009D5048" w:rsidP="002F614C">
            <w:pPr>
              <w:spacing w:line="240" w:lineRule="auto"/>
              <w:ind w:left="-156" w:right="-4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50.00</w:t>
            </w:r>
          </w:p>
        </w:tc>
      </w:tr>
      <w:tr w:rsidR="00752787" w:rsidRPr="005B2FA9" w14:paraId="46A9EC50" w14:textId="77777777" w:rsidTr="002F614C">
        <w:tc>
          <w:tcPr>
            <w:tcW w:w="2610" w:type="dxa"/>
            <w:vAlign w:val="bottom"/>
          </w:tcPr>
          <w:p w14:paraId="13B994D8" w14:textId="77777777" w:rsidR="00752787" w:rsidRPr="00FA4E55" w:rsidRDefault="00752787" w:rsidP="002F614C">
            <w:pPr>
              <w:spacing w:line="240" w:lineRule="auto"/>
              <w:ind w:left="-16" w:right="-52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18FDDBC" w14:textId="77777777" w:rsidR="00752787" w:rsidRDefault="00752787" w:rsidP="002F614C">
            <w:pPr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73A6924" w14:textId="77777777" w:rsidR="00752787" w:rsidRDefault="00752787" w:rsidP="002F614C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6E03683" w14:textId="77777777" w:rsidR="00752787" w:rsidRDefault="00752787" w:rsidP="002F614C">
            <w:pPr>
              <w:tabs>
                <w:tab w:val="left" w:pos="540"/>
              </w:tabs>
              <w:spacing w:line="240" w:lineRule="auto"/>
              <w:ind w:left="-17" w:right="-3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980E6A" w14:textId="77777777" w:rsidR="00752787" w:rsidRPr="00FA4E55" w:rsidRDefault="00752787" w:rsidP="002F614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DD5A5" w14:textId="77777777" w:rsidR="00752787" w:rsidRDefault="00752787" w:rsidP="002F614C">
            <w:pPr>
              <w:spacing w:line="240" w:lineRule="auto"/>
              <w:ind w:left="-156" w:right="-46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36850" w:rsidRPr="005B2FA9" w14:paraId="7FDC9B72" w14:textId="77777777" w:rsidTr="009D5048">
        <w:tc>
          <w:tcPr>
            <w:tcW w:w="2610" w:type="dxa"/>
          </w:tcPr>
          <w:p w14:paraId="66C69C88" w14:textId="77777777" w:rsidR="00636850" w:rsidRPr="00FA4E55" w:rsidRDefault="00636850" w:rsidP="00225B6A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A4E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FA4E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0" w:type="dxa"/>
          </w:tcPr>
          <w:p w14:paraId="6C6FEC1D" w14:textId="77777777" w:rsidR="00636850" w:rsidRPr="00FA4E55" w:rsidRDefault="00636850" w:rsidP="00225B6A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CC20528" w14:textId="77777777" w:rsidR="00636850" w:rsidRPr="00FA4E55" w:rsidRDefault="00636850" w:rsidP="00225B6A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C834E" w14:textId="77777777" w:rsidR="00636850" w:rsidRPr="00FA4E55" w:rsidRDefault="00636850" w:rsidP="00225B6A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5634E2" w14:textId="77777777" w:rsidR="00636850" w:rsidRPr="00FA4E55" w:rsidRDefault="00636850" w:rsidP="00225B6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78B02" w14:textId="77777777" w:rsidR="00636850" w:rsidRPr="00FA4E55" w:rsidRDefault="00636850" w:rsidP="00225B6A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850" w:rsidRPr="005B2FA9" w14:paraId="22C393AA" w14:textId="77777777" w:rsidTr="009D5048">
        <w:tc>
          <w:tcPr>
            <w:tcW w:w="2610" w:type="dxa"/>
          </w:tcPr>
          <w:p w14:paraId="4D446ECE" w14:textId="77777777" w:rsidR="00636850" w:rsidRPr="00FA4E55" w:rsidRDefault="00636850" w:rsidP="00225B6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E5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A4E55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555BC18E" w14:textId="77777777" w:rsidR="00636850" w:rsidRPr="00FA4E55" w:rsidRDefault="00636850" w:rsidP="00225B6A">
            <w:pPr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E55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A4E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3C1D53EE" w14:textId="77777777" w:rsidR="00636850" w:rsidRPr="00FA4E55" w:rsidRDefault="00636850" w:rsidP="00225B6A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4E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FA4E55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</w:tcPr>
          <w:p w14:paraId="4C29A827" w14:textId="77777777" w:rsidR="00636850" w:rsidRPr="00FA4E55" w:rsidRDefault="00636850" w:rsidP="00C8703B">
            <w:pPr>
              <w:spacing w:line="240" w:lineRule="auto"/>
              <w:ind w:left="-17" w:right="-3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E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1.53</w:t>
            </w:r>
          </w:p>
        </w:tc>
        <w:tc>
          <w:tcPr>
            <w:tcW w:w="270" w:type="dxa"/>
          </w:tcPr>
          <w:p w14:paraId="7524C013" w14:textId="77777777" w:rsidR="00636850" w:rsidRPr="00FA4E55" w:rsidRDefault="00636850" w:rsidP="00225B6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985ED" w14:textId="77777777" w:rsidR="00636850" w:rsidRPr="00FA4E55" w:rsidRDefault="00636850" w:rsidP="00C8703B">
            <w:pPr>
              <w:tabs>
                <w:tab w:val="left" w:pos="540"/>
              </w:tabs>
              <w:spacing w:line="240" w:lineRule="auto"/>
              <w:ind w:left="-156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E55">
              <w:rPr>
                <w:rFonts w:asciiTheme="majorBidi" w:hAnsiTheme="majorBidi" w:cstheme="majorBidi"/>
                <w:sz w:val="30"/>
                <w:szCs w:val="30"/>
              </w:rPr>
              <w:t>21.40</w:t>
            </w:r>
          </w:p>
        </w:tc>
      </w:tr>
      <w:tr w:rsidR="00254E3D" w:rsidRPr="005B2FA9" w14:paraId="394D4111" w14:textId="77777777" w:rsidTr="009D5048">
        <w:tc>
          <w:tcPr>
            <w:tcW w:w="2610" w:type="dxa"/>
          </w:tcPr>
          <w:p w14:paraId="6D0FF546" w14:textId="46CBB500" w:rsidR="00254E3D" w:rsidRPr="00254E3D" w:rsidRDefault="00254E3D" w:rsidP="00225B6A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18416409" w14:textId="75E36398" w:rsidR="00254E3D" w:rsidRPr="00311A48" w:rsidRDefault="00311A48" w:rsidP="00225B6A">
            <w:pPr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1FA76C70" w14:textId="37B821B8" w:rsidR="00254E3D" w:rsidRPr="00311A48" w:rsidRDefault="00311A48" w:rsidP="00225B6A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74F7BCE1" w14:textId="79A7D503" w:rsidR="00254E3D" w:rsidRPr="00FA4E55" w:rsidRDefault="00311A48" w:rsidP="00C8703B">
            <w:pPr>
              <w:spacing w:line="240" w:lineRule="auto"/>
              <w:ind w:left="-17" w:right="-3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2.94</w:t>
            </w:r>
          </w:p>
        </w:tc>
        <w:tc>
          <w:tcPr>
            <w:tcW w:w="270" w:type="dxa"/>
          </w:tcPr>
          <w:p w14:paraId="5F160CC8" w14:textId="16929754" w:rsidR="00254E3D" w:rsidRPr="00FA4E55" w:rsidRDefault="00254E3D" w:rsidP="00225B6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53709" w14:textId="11A55AA8" w:rsidR="00254E3D" w:rsidRPr="00FA4E55" w:rsidRDefault="00311A48" w:rsidP="00C8703B">
            <w:pPr>
              <w:tabs>
                <w:tab w:val="left" w:pos="540"/>
              </w:tabs>
              <w:spacing w:line="240" w:lineRule="auto"/>
              <w:ind w:left="-156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41.16</w:t>
            </w:r>
          </w:p>
        </w:tc>
      </w:tr>
    </w:tbl>
    <w:p w14:paraId="38B51EFC" w14:textId="77777777" w:rsidR="00636850" w:rsidRDefault="00636850" w:rsidP="00E74B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312771E" w14:textId="6A73DDA7" w:rsidR="00E74B79" w:rsidRPr="00E74B79" w:rsidRDefault="004049D3" w:rsidP="00E74B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74B79"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6707DDB" w14:textId="77777777" w:rsidR="00E74B79" w:rsidRPr="00E412C7" w:rsidRDefault="00E74B79" w:rsidP="00E74B7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54993119" w14:textId="77777777" w:rsidR="00E74B79" w:rsidRPr="00010A74" w:rsidRDefault="00E74B79" w:rsidP="00E74B79">
      <w:pPr>
        <w:tabs>
          <w:tab w:val="left" w:pos="810"/>
        </w:tabs>
        <w:spacing w:line="240" w:lineRule="atLeast"/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10A74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10A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3FD6447" w14:textId="77777777" w:rsidR="00E74B79" w:rsidRPr="00E412C7" w:rsidRDefault="00E74B79" w:rsidP="00E74B79">
      <w:p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14:paraId="7AFCA340" w14:textId="77777777" w:rsidR="00E74B79" w:rsidRDefault="00E74B79" w:rsidP="00E74B79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Pr="00235FF2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4A58D0">
        <w:rPr>
          <w:rFonts w:asciiTheme="majorBidi" w:hAnsiTheme="majorBidi" w:cstheme="majorBidi" w:hint="cs"/>
          <w:sz w:val="30"/>
          <w:szCs w:val="30"/>
          <w:cs/>
        </w:rPr>
        <w:t>ทางการเงินและ</w:t>
      </w:r>
      <w:r w:rsidRPr="004A58D0">
        <w:rPr>
          <w:rFonts w:asciiTheme="majorBidi" w:hAnsiTheme="majorBidi" w:cstheme="majorBidi"/>
          <w:sz w:val="30"/>
          <w:szCs w:val="30"/>
          <w:cs/>
        </w:rPr>
        <w:t>หนี้สินทางการเงินรวมถึง</w:t>
      </w:r>
      <w:r w:rsidRPr="004A58D0">
        <w:rPr>
          <w:rFonts w:asciiTheme="majorBidi" w:hAnsiTheme="majorBidi" w:cstheme="majorBidi"/>
          <w:spacing w:val="-4"/>
          <w:sz w:val="30"/>
          <w:szCs w:val="30"/>
          <w:cs/>
        </w:rPr>
        <w:t>ลำดับชั้นมูลค่ายุติธรรม</w:t>
      </w:r>
      <w:r w:rsidRPr="004A58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A58D0">
        <w:rPr>
          <w:rFonts w:asciiTheme="majorBidi" w:hAnsiTheme="majorBidi" w:cstheme="majorBidi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</w:t>
      </w:r>
      <w:r w:rsidRPr="004A58D0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สินทรัพย์ทางการเงินและ</w:t>
      </w:r>
      <w:r w:rsidRPr="004A58D0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</w:t>
      </w:r>
      <w:r w:rsidRPr="004A58D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F4191D0" w14:textId="77777777" w:rsidR="00E412C7" w:rsidRDefault="00E412C7" w:rsidP="00E74B79">
      <w:pPr>
        <w:ind w:left="540" w:right="200"/>
        <w:jc w:val="thaiDistribute"/>
        <w:rPr>
          <w:rFonts w:asciiTheme="majorBidi" w:hAnsiTheme="majorBidi" w:cstheme="majorBidi"/>
          <w:lang w:val="en-US"/>
        </w:rPr>
      </w:pPr>
    </w:p>
    <w:p w14:paraId="202620A3" w14:textId="77777777" w:rsidR="00E47AB1" w:rsidRDefault="00E47AB1" w:rsidP="00E74B79">
      <w:pPr>
        <w:ind w:left="540" w:right="200"/>
        <w:jc w:val="thaiDistribute"/>
        <w:rPr>
          <w:rFonts w:asciiTheme="majorBidi" w:hAnsiTheme="majorBidi" w:cstheme="majorBidi"/>
          <w:lang w:val="en-US"/>
        </w:rPr>
      </w:pPr>
    </w:p>
    <w:p w14:paraId="421D87FE" w14:textId="77777777" w:rsidR="00E47AB1" w:rsidRDefault="00E47AB1" w:rsidP="00E74B79">
      <w:pPr>
        <w:ind w:left="540" w:right="200"/>
        <w:jc w:val="thaiDistribute"/>
        <w:rPr>
          <w:rFonts w:asciiTheme="majorBidi" w:hAnsiTheme="majorBidi" w:cstheme="majorBidi"/>
          <w:lang w:val="en-US"/>
        </w:rPr>
      </w:pPr>
    </w:p>
    <w:p w14:paraId="7AEF6227" w14:textId="77777777" w:rsidR="00E47AB1" w:rsidRDefault="00E47AB1" w:rsidP="00E74B79">
      <w:pPr>
        <w:ind w:left="540" w:right="200"/>
        <w:jc w:val="thaiDistribute"/>
        <w:rPr>
          <w:rFonts w:asciiTheme="majorBidi" w:hAnsiTheme="majorBidi" w:cstheme="majorBidi"/>
          <w:lang w:val="en-US"/>
        </w:rPr>
      </w:pPr>
    </w:p>
    <w:p w14:paraId="1943B25E" w14:textId="77777777" w:rsidR="00E47AB1" w:rsidRDefault="00E47AB1" w:rsidP="00E74B79">
      <w:pPr>
        <w:ind w:left="540" w:right="200"/>
        <w:jc w:val="thaiDistribute"/>
        <w:rPr>
          <w:rFonts w:asciiTheme="majorBidi" w:hAnsiTheme="majorBidi" w:cstheme="majorBidi"/>
          <w:lang w:val="en-US"/>
        </w:rPr>
      </w:pPr>
    </w:p>
    <w:p w14:paraId="0C1B74BD" w14:textId="77777777" w:rsidR="00E47AB1" w:rsidRPr="00E412C7" w:rsidRDefault="00E47AB1" w:rsidP="00E74B79">
      <w:pPr>
        <w:ind w:left="540" w:right="200"/>
        <w:jc w:val="thaiDistribute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2250"/>
        <w:gridCol w:w="270"/>
        <w:gridCol w:w="1890"/>
        <w:gridCol w:w="360"/>
        <w:gridCol w:w="1710"/>
      </w:tblGrid>
      <w:tr w:rsidR="00E74B79" w:rsidRPr="009C661D" w14:paraId="62022C9B" w14:textId="77777777" w:rsidTr="00E412C7">
        <w:trPr>
          <w:trHeight w:val="261"/>
          <w:tblHeader/>
        </w:trPr>
        <w:tc>
          <w:tcPr>
            <w:tcW w:w="2700" w:type="dxa"/>
            <w:vAlign w:val="bottom"/>
          </w:tcPr>
          <w:p w14:paraId="7AB5B4D2" w14:textId="77777777" w:rsidR="00E74B79" w:rsidRPr="009C661D" w:rsidRDefault="00E74B79" w:rsidP="00460D3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</w:tcPr>
          <w:p w14:paraId="27E6D620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360" w:type="dxa"/>
          </w:tcPr>
          <w:p w14:paraId="5DB14A96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58748D6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74B79" w:rsidRPr="009C661D" w14:paraId="7465AE79" w14:textId="77777777" w:rsidTr="00E412C7">
        <w:trPr>
          <w:trHeight w:val="261"/>
          <w:tblHeader/>
        </w:trPr>
        <w:tc>
          <w:tcPr>
            <w:tcW w:w="2700" w:type="dxa"/>
            <w:vAlign w:val="bottom"/>
            <w:hideMark/>
          </w:tcPr>
          <w:p w14:paraId="087621AF" w14:textId="77777777" w:rsidR="00E74B79" w:rsidRPr="009C661D" w:rsidRDefault="00E74B79" w:rsidP="00460D3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50" w:type="dxa"/>
          </w:tcPr>
          <w:p w14:paraId="36F6F537" w14:textId="77777777" w:rsidR="00E74B79" w:rsidRPr="00EA14D9" w:rsidRDefault="00E74B79" w:rsidP="00460D30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3B2A1320" w14:textId="77777777" w:rsidR="00E74B79" w:rsidRPr="009C661D" w:rsidRDefault="00E74B79" w:rsidP="00460D30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4D9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82C8BCA" w14:textId="77777777" w:rsidR="00E74B79" w:rsidRPr="009C661D" w:rsidRDefault="00E74B79" w:rsidP="00460D30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3D1F84B" w14:textId="56162692" w:rsidR="00E74B79" w:rsidRPr="009C661D" w:rsidRDefault="00E74B79" w:rsidP="009D3DBB">
            <w:pPr>
              <w:tabs>
                <w:tab w:val="left" w:pos="72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360" w:type="dxa"/>
            <w:vAlign w:val="bottom"/>
          </w:tcPr>
          <w:p w14:paraId="192F201A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FEF4A88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0B0903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C66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66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74B79" w:rsidRPr="009C661D" w14:paraId="4DEB4273" w14:textId="77777777" w:rsidTr="00E1016F">
        <w:trPr>
          <w:trHeight w:val="261"/>
        </w:trPr>
        <w:tc>
          <w:tcPr>
            <w:tcW w:w="2700" w:type="dxa"/>
          </w:tcPr>
          <w:p w14:paraId="7BE357DB" w14:textId="77777777" w:rsidR="00E74B79" w:rsidRPr="009C661D" w:rsidRDefault="00E74B79" w:rsidP="00460D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6480" w:type="dxa"/>
            <w:gridSpan w:val="5"/>
          </w:tcPr>
          <w:p w14:paraId="5BAE6F28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66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74B79" w:rsidRPr="009C661D" w14:paraId="05F91985" w14:textId="77777777" w:rsidTr="00E1016F">
        <w:trPr>
          <w:trHeight w:val="261"/>
        </w:trPr>
        <w:tc>
          <w:tcPr>
            <w:tcW w:w="2700" w:type="dxa"/>
          </w:tcPr>
          <w:p w14:paraId="5561055A" w14:textId="7A802C4D" w:rsidR="00E74B79" w:rsidRPr="009C661D" w:rsidRDefault="00E74B79" w:rsidP="00460D3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4523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EB07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4523B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2250" w:type="dxa"/>
          </w:tcPr>
          <w:p w14:paraId="061723CB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4CAE8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A90DE8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8875F23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59A419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4B79" w:rsidRPr="009C661D" w14:paraId="0D61BDAF" w14:textId="77777777" w:rsidTr="00E1016F">
        <w:trPr>
          <w:trHeight w:val="261"/>
        </w:trPr>
        <w:tc>
          <w:tcPr>
            <w:tcW w:w="2700" w:type="dxa"/>
            <w:hideMark/>
          </w:tcPr>
          <w:p w14:paraId="4054ACE7" w14:textId="77777777" w:rsidR="00E74B79" w:rsidRPr="009C661D" w:rsidRDefault="00E74B79" w:rsidP="00460D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0B79EC7E" w14:textId="77777777" w:rsidR="00E74B79" w:rsidRPr="009C661D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257B1" w14:textId="77777777" w:rsidR="00E74B79" w:rsidRPr="009C661D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09B0ACD" w14:textId="77777777" w:rsidR="00E74B79" w:rsidRPr="009C661D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6FA2AB9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45C34A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B79" w:rsidRPr="009C661D" w14:paraId="5CD04A75" w14:textId="77777777" w:rsidTr="00E1016F">
        <w:trPr>
          <w:trHeight w:val="261"/>
        </w:trPr>
        <w:tc>
          <w:tcPr>
            <w:tcW w:w="2700" w:type="dxa"/>
            <w:hideMark/>
          </w:tcPr>
          <w:p w14:paraId="79B6A735" w14:textId="77777777" w:rsidR="00E74B79" w:rsidRPr="009C661D" w:rsidRDefault="00E74B79" w:rsidP="00460D30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6F3984C7" w14:textId="1879E6F2" w:rsidR="00E74B79" w:rsidRDefault="009D5048" w:rsidP="00F96BAF">
            <w:pPr>
              <w:pStyle w:val="acctfourfigures"/>
              <w:tabs>
                <w:tab w:val="clear" w:pos="765"/>
              </w:tabs>
              <w:spacing w:line="240" w:lineRule="atLeast"/>
              <w:ind w:left="-43" w:right="-13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A7AF1F" w14:textId="77777777" w:rsidR="00E74B79" w:rsidRDefault="00E74B79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17F5F03C" w14:textId="1922C405" w:rsidR="00E74B79" w:rsidRPr="009C661D" w:rsidRDefault="009D5048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263,406</w:t>
            </w:r>
          </w:p>
        </w:tc>
        <w:tc>
          <w:tcPr>
            <w:tcW w:w="360" w:type="dxa"/>
          </w:tcPr>
          <w:p w14:paraId="510DFB92" w14:textId="77777777" w:rsidR="00E74B79" w:rsidRPr="009C661D" w:rsidRDefault="00E74B79" w:rsidP="00460D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78FEB6" w14:textId="4B361771" w:rsidR="00E74B79" w:rsidRPr="009C661D" w:rsidRDefault="009D5048" w:rsidP="00460D30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263,406</w:t>
            </w:r>
          </w:p>
        </w:tc>
      </w:tr>
      <w:tr w:rsidR="00E74B79" w:rsidRPr="009C661D" w14:paraId="62891E98" w14:textId="77777777" w:rsidTr="00E1016F">
        <w:trPr>
          <w:trHeight w:val="261"/>
        </w:trPr>
        <w:tc>
          <w:tcPr>
            <w:tcW w:w="2700" w:type="dxa"/>
          </w:tcPr>
          <w:p w14:paraId="3DC54924" w14:textId="77777777" w:rsidR="00E74B79" w:rsidRPr="009C661D" w:rsidRDefault="00E74B79" w:rsidP="00460D30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2250" w:type="dxa"/>
          </w:tcPr>
          <w:p w14:paraId="5493AD5D" w14:textId="6CBCB7EB" w:rsidR="00E74B79" w:rsidRDefault="009D5048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2,697</w:t>
            </w:r>
          </w:p>
        </w:tc>
        <w:tc>
          <w:tcPr>
            <w:tcW w:w="270" w:type="dxa"/>
          </w:tcPr>
          <w:p w14:paraId="406EA6F8" w14:textId="77777777" w:rsidR="00E74B79" w:rsidRDefault="00E74B79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70085E4B" w14:textId="1EE8B160" w:rsidR="00E74B79" w:rsidRPr="009C661D" w:rsidRDefault="009D5048" w:rsidP="00F96BAF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C165A29" w14:textId="77777777" w:rsidR="00E74B79" w:rsidRPr="009C661D" w:rsidRDefault="00E74B79" w:rsidP="00460D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8D948F" w14:textId="51FE90BF" w:rsidR="00E74B79" w:rsidRPr="009C661D" w:rsidRDefault="009D5048" w:rsidP="00460D30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2,697</w:t>
            </w:r>
          </w:p>
        </w:tc>
      </w:tr>
      <w:tr w:rsidR="005623BB" w:rsidRPr="009C661D" w14:paraId="0656B130" w14:textId="77777777" w:rsidTr="00E1016F">
        <w:trPr>
          <w:trHeight w:val="261"/>
        </w:trPr>
        <w:tc>
          <w:tcPr>
            <w:tcW w:w="2700" w:type="dxa"/>
          </w:tcPr>
          <w:p w14:paraId="240DEAD6" w14:textId="77777777" w:rsidR="005623BB" w:rsidRDefault="005623BB" w:rsidP="00460D30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4F6E963" w14:textId="77777777" w:rsidR="005623BB" w:rsidRDefault="005623BB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64460B" w14:textId="77777777" w:rsidR="005623BB" w:rsidRDefault="005623BB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54DFEDFC" w14:textId="77777777" w:rsidR="005623BB" w:rsidRDefault="005623BB" w:rsidP="00F96BAF">
            <w:pPr>
              <w:pStyle w:val="acctfourfigures"/>
              <w:tabs>
                <w:tab w:val="clear" w:pos="765"/>
              </w:tabs>
              <w:spacing w:line="240" w:lineRule="atLeast"/>
              <w:ind w:left="-43" w:right="-10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2DB9BC28" w14:textId="77777777" w:rsidR="005623BB" w:rsidRPr="009C661D" w:rsidRDefault="005623BB" w:rsidP="00460D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741BAE" w14:textId="77777777" w:rsidR="005623BB" w:rsidRDefault="005623BB" w:rsidP="00460D30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4B79" w:rsidRPr="00010A74" w14:paraId="295C52B7" w14:textId="77777777" w:rsidTr="00E412C7">
        <w:trPr>
          <w:trHeight w:val="261"/>
        </w:trPr>
        <w:tc>
          <w:tcPr>
            <w:tcW w:w="2700" w:type="dxa"/>
            <w:vAlign w:val="bottom"/>
            <w:hideMark/>
          </w:tcPr>
          <w:p w14:paraId="5AA30EF5" w14:textId="77777777" w:rsidR="00E74B79" w:rsidRPr="009C661D" w:rsidRDefault="00E74B79" w:rsidP="00460D3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9C66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250" w:type="dxa"/>
          </w:tcPr>
          <w:p w14:paraId="3C81BDD9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5CF670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016700E8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679A6C11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A30B353" w14:textId="77777777" w:rsidR="00E74B79" w:rsidRPr="009C661D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74B79" w:rsidRPr="005B2FA9" w14:paraId="26E9BD7A" w14:textId="77777777" w:rsidTr="00E412C7">
        <w:trPr>
          <w:trHeight w:val="261"/>
        </w:trPr>
        <w:tc>
          <w:tcPr>
            <w:tcW w:w="2700" w:type="dxa"/>
          </w:tcPr>
          <w:p w14:paraId="55DE0EF8" w14:textId="77777777" w:rsidR="00E74B79" w:rsidRPr="00E73359" w:rsidRDefault="00E74B79" w:rsidP="00460D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33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  <w:r w:rsidRPr="00E733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250" w:type="dxa"/>
          </w:tcPr>
          <w:p w14:paraId="42F12DCA" w14:textId="77777777" w:rsidR="00E74B79" w:rsidRPr="005B2FA9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6753A" w14:textId="77777777" w:rsidR="00E74B79" w:rsidRPr="005B2FA9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107BF98E" w14:textId="4C7A81DD" w:rsidR="00E74B79" w:rsidRPr="005B2FA9" w:rsidRDefault="00DD4871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7F217AFF" w14:textId="77777777" w:rsidR="00E74B79" w:rsidRPr="005B2FA9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278949A" w14:textId="77777777" w:rsidR="00E74B79" w:rsidRPr="005B2FA9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B79" w:rsidRPr="00E73359" w14:paraId="02A9E138" w14:textId="77777777" w:rsidTr="00E412C7">
        <w:trPr>
          <w:trHeight w:val="261"/>
        </w:trPr>
        <w:tc>
          <w:tcPr>
            <w:tcW w:w="2700" w:type="dxa"/>
          </w:tcPr>
          <w:p w14:paraId="7016A984" w14:textId="77777777" w:rsidR="00E74B79" w:rsidRPr="00E73359" w:rsidRDefault="00E74B79" w:rsidP="00460D30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5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2250" w:type="dxa"/>
          </w:tcPr>
          <w:p w14:paraId="30720FA3" w14:textId="77777777" w:rsidR="00E74B79" w:rsidRPr="009D3DBB" w:rsidRDefault="00E74B79" w:rsidP="009D3DB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3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  <w:tc>
          <w:tcPr>
            <w:tcW w:w="270" w:type="dxa"/>
          </w:tcPr>
          <w:p w14:paraId="22CE9C3C" w14:textId="77777777" w:rsidR="00E74B79" w:rsidRPr="00E73359" w:rsidRDefault="00E74B79" w:rsidP="00460D30">
            <w:pPr>
              <w:ind w:left="-14" w:right="-831" w:firstLine="10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B4C703A" w14:textId="77777777" w:rsidR="00E74B79" w:rsidRPr="00E73359" w:rsidRDefault="00E74B79" w:rsidP="00F96BAF">
            <w:pPr>
              <w:ind w:left="-14" w:right="-1006" w:firstLine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  <w:vAlign w:val="bottom"/>
          </w:tcPr>
          <w:p w14:paraId="6E7A5761" w14:textId="77777777" w:rsidR="00E74B79" w:rsidRPr="00E73359" w:rsidRDefault="00E74B79" w:rsidP="00460D30">
            <w:pPr>
              <w:ind w:left="162" w:right="-90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771D3F" w14:textId="77777777" w:rsidR="00E74B79" w:rsidRPr="00E73359" w:rsidRDefault="00E74B79" w:rsidP="00460D30">
            <w:pPr>
              <w:ind w:left="162" w:right="-1010" w:firstLine="992"/>
              <w:rPr>
                <w:rFonts w:asciiTheme="majorBidi" w:hAnsiTheme="majorBidi" w:cstheme="majorBidi"/>
                <w:sz w:val="30"/>
                <w:szCs w:val="30"/>
              </w:rPr>
            </w:pPr>
            <w:r w:rsidRPr="00E73359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</w:tr>
      <w:tr w:rsidR="00E74B79" w:rsidRPr="00A5485B" w14:paraId="5E691E4E" w14:textId="77777777" w:rsidTr="00E412C7">
        <w:trPr>
          <w:trHeight w:val="261"/>
        </w:trPr>
        <w:tc>
          <w:tcPr>
            <w:tcW w:w="2700" w:type="dxa"/>
            <w:vAlign w:val="bottom"/>
          </w:tcPr>
          <w:p w14:paraId="4A31C0F7" w14:textId="77777777" w:rsidR="00E74B79" w:rsidRPr="00A5485B" w:rsidRDefault="00E74B79" w:rsidP="00460D3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</w:tcPr>
          <w:p w14:paraId="71C4903B" w14:textId="77777777" w:rsidR="00E74B79" w:rsidRPr="00A5485B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CDE29BD" w14:textId="77777777" w:rsidR="00E74B79" w:rsidRPr="00A5485B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11F3E658" w14:textId="77777777" w:rsidR="00E74B79" w:rsidRPr="00A5485B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54D877AA" w14:textId="77777777" w:rsidR="00E74B79" w:rsidRPr="00A5485B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10" w:type="dxa"/>
          </w:tcPr>
          <w:p w14:paraId="0F73895B" w14:textId="77777777" w:rsidR="00E74B79" w:rsidRPr="00A5485B" w:rsidRDefault="00E74B79" w:rsidP="00460D3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E74B79" w:rsidRPr="00010A74" w14:paraId="0B56EEAA" w14:textId="77777777" w:rsidTr="00E412C7">
        <w:trPr>
          <w:trHeight w:val="261"/>
        </w:trPr>
        <w:tc>
          <w:tcPr>
            <w:tcW w:w="2700" w:type="dxa"/>
            <w:hideMark/>
          </w:tcPr>
          <w:p w14:paraId="01BC83A9" w14:textId="77777777" w:rsidR="00E74B79" w:rsidRPr="009C661D" w:rsidRDefault="00E74B79" w:rsidP="00460D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2250" w:type="dxa"/>
          </w:tcPr>
          <w:p w14:paraId="38139E65" w14:textId="77777777" w:rsidR="00E74B79" w:rsidRPr="009C661D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064C7" w14:textId="77777777" w:rsidR="00E74B79" w:rsidRPr="009C661D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1172035" w14:textId="77777777" w:rsidR="00E74B79" w:rsidRPr="009C661D" w:rsidRDefault="00E74B79" w:rsidP="00460D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F3B32AB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D13CAC6" w14:textId="77777777" w:rsidR="00E74B79" w:rsidRPr="009C661D" w:rsidRDefault="00E74B79" w:rsidP="00460D3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B79" w:rsidRPr="00010A74" w14:paraId="02B9207F" w14:textId="77777777" w:rsidTr="00E412C7">
        <w:trPr>
          <w:trHeight w:val="261"/>
        </w:trPr>
        <w:tc>
          <w:tcPr>
            <w:tcW w:w="2700" w:type="dxa"/>
            <w:hideMark/>
          </w:tcPr>
          <w:p w14:paraId="210EB658" w14:textId="77777777" w:rsidR="00E74B79" w:rsidRPr="009C661D" w:rsidRDefault="00E74B79" w:rsidP="00460D30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661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250" w:type="dxa"/>
          </w:tcPr>
          <w:p w14:paraId="4C76057D" w14:textId="77777777" w:rsidR="00E74B79" w:rsidRPr="009D3DBB" w:rsidRDefault="00E74B79" w:rsidP="00F96BAF">
            <w:pPr>
              <w:pStyle w:val="acctfourfigures"/>
              <w:tabs>
                <w:tab w:val="clear" w:pos="765"/>
              </w:tabs>
              <w:spacing w:line="240" w:lineRule="atLeast"/>
              <w:ind w:left="-43" w:right="-136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3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BD7D1A" w14:textId="77777777" w:rsidR="00E74B79" w:rsidRDefault="00E74B79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14:paraId="0E752F7B" w14:textId="77777777" w:rsidR="00E74B79" w:rsidRPr="009C661D" w:rsidRDefault="00E74B79" w:rsidP="00460D3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  <w:tc>
          <w:tcPr>
            <w:tcW w:w="360" w:type="dxa"/>
          </w:tcPr>
          <w:p w14:paraId="40AB3DC7" w14:textId="77777777" w:rsidR="00E74B79" w:rsidRPr="009C661D" w:rsidRDefault="00E74B79" w:rsidP="00460D3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6DC8B3" w14:textId="77777777" w:rsidR="00E74B79" w:rsidRPr="009C661D" w:rsidRDefault="00E74B79" w:rsidP="00460D30">
            <w:pPr>
              <w:ind w:left="162" w:right="-1010" w:firstLine="6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</w:tr>
    </w:tbl>
    <w:p w14:paraId="132054B9" w14:textId="77777777" w:rsidR="00E74B79" w:rsidRPr="00A5485B" w:rsidRDefault="00E74B79" w:rsidP="00E74B7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5A5EF39B" w14:textId="77777777" w:rsidR="00E74B79" w:rsidRPr="00010A74" w:rsidRDefault="00E74B79" w:rsidP="00E74B79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10A7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010A74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Theme="majorBidi" w:hAnsiTheme="majorBidi" w:cstheme="majorBidi"/>
          <w:b/>
          <w:sz w:val="30"/>
          <w:szCs w:val="30"/>
          <w:cs/>
        </w:rPr>
        <w:br/>
      </w:r>
      <w:r w:rsidRPr="00010A74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</w:p>
    <w:p w14:paraId="07B46D36" w14:textId="77777777" w:rsidR="00E74B79" w:rsidRPr="00A5485B" w:rsidRDefault="00E74B79" w:rsidP="00E74B7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E74B79" w:rsidRPr="00010A74" w14:paraId="4069C2A6" w14:textId="77777777" w:rsidTr="00460D30">
        <w:trPr>
          <w:tblHeader/>
        </w:trPr>
        <w:tc>
          <w:tcPr>
            <w:tcW w:w="2250" w:type="dxa"/>
            <w:hideMark/>
          </w:tcPr>
          <w:p w14:paraId="2FCE534F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95EDB5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67123435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74B79" w:rsidRPr="00010A74" w14:paraId="2D0A7CAD" w14:textId="77777777" w:rsidTr="00460D30">
        <w:trPr>
          <w:trHeight w:val="236"/>
        </w:trPr>
        <w:tc>
          <w:tcPr>
            <w:tcW w:w="2250" w:type="dxa"/>
            <w:hideMark/>
          </w:tcPr>
          <w:p w14:paraId="345D3BA3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36" w:type="dxa"/>
          </w:tcPr>
          <w:p w14:paraId="77C5B42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769E2BFD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95CB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วัดมูลค่าด้วยกระแสเงินสดในอนาคตและคิดลดเป็นมูลค่าปัจจุบัน</w:t>
            </w:r>
          </w:p>
        </w:tc>
      </w:tr>
      <w:tr w:rsidR="00E74B79" w:rsidRPr="00010A74" w14:paraId="44399353" w14:textId="77777777" w:rsidTr="00460D30">
        <w:trPr>
          <w:trHeight w:val="236"/>
        </w:trPr>
        <w:tc>
          <w:tcPr>
            <w:tcW w:w="2250" w:type="dxa"/>
          </w:tcPr>
          <w:p w14:paraId="065DC4C1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5651D3AA" w14:textId="77777777" w:rsidR="00E74B79" w:rsidRPr="00010A74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</w:tcPr>
          <w:p w14:paraId="1C31F967" w14:textId="52FE9CF4" w:rsidR="00E74B79" w:rsidRPr="00595CB5" w:rsidRDefault="00E74B79" w:rsidP="00460D3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</w:t>
            </w: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br/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ซื้อขายเงินตราต่างประเทศล่วงหน้า ณ วันที่รายงาน</w:t>
            </w:r>
          </w:p>
        </w:tc>
      </w:tr>
    </w:tbl>
    <w:p w14:paraId="0AC9FDE5" w14:textId="77777777" w:rsidR="00E47AB1" w:rsidRDefault="00E47AB1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F9767AD" w14:textId="77777777" w:rsidR="00550419" w:rsidRDefault="00550419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48101A9" w14:textId="77777777" w:rsidR="00550419" w:rsidRDefault="00550419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437BCD17" w14:textId="77777777" w:rsidR="00550419" w:rsidRDefault="00550419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E03614C" w14:textId="77777777" w:rsidR="00550419" w:rsidRDefault="00550419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9F9628E" w14:textId="77777777" w:rsidR="00550419" w:rsidRDefault="00550419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512F2FC" w14:textId="77777777" w:rsidR="00550419" w:rsidRDefault="00550419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6F574F9E" w14:textId="1B7A786C" w:rsidR="00E74B79" w:rsidRPr="00E74B79" w:rsidRDefault="004049D3" w:rsidP="00A40AE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E74B79"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396434F" w14:textId="77777777" w:rsidR="00E74B79" w:rsidRPr="00010A74" w:rsidDel="007B4721" w:rsidRDefault="00E74B79" w:rsidP="00E74B79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59"/>
        <w:gridCol w:w="902"/>
        <w:gridCol w:w="1529"/>
      </w:tblGrid>
      <w:tr w:rsidR="00E74B79" w:rsidRPr="00010A74" w14:paraId="3F8E3126" w14:textId="77777777" w:rsidTr="00460D30">
        <w:trPr>
          <w:trHeight w:val="344"/>
          <w:tblHeader/>
        </w:trPr>
        <w:tc>
          <w:tcPr>
            <w:tcW w:w="3663" w:type="pct"/>
          </w:tcPr>
          <w:p w14:paraId="36A0D82F" w14:textId="6D1C22E9" w:rsidR="00E74B79" w:rsidRPr="00725408" w:rsidRDefault="00E74B79" w:rsidP="00460D3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54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B070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254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496" w:type="pct"/>
          </w:tcPr>
          <w:p w14:paraId="53925C8A" w14:textId="77777777" w:rsidR="00E74B79" w:rsidRPr="00010A74" w:rsidRDefault="00E74B79" w:rsidP="00460D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30F4EF54" w14:textId="77777777" w:rsidR="00E74B79" w:rsidRPr="00010A74" w:rsidRDefault="00E74B79" w:rsidP="00460D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B79" w:rsidRPr="00010A74" w14:paraId="16C67A54" w14:textId="77777777" w:rsidTr="00460D30">
        <w:trPr>
          <w:tblHeader/>
        </w:trPr>
        <w:tc>
          <w:tcPr>
            <w:tcW w:w="3663" w:type="pct"/>
            <w:vAlign w:val="center"/>
          </w:tcPr>
          <w:p w14:paraId="4D004B28" w14:textId="77777777" w:rsidR="00E74B79" w:rsidRPr="00010A74" w:rsidRDefault="00E74B79" w:rsidP="00460D3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</w:tcPr>
          <w:p w14:paraId="1F501AE5" w14:textId="77777777" w:rsidR="00E74B79" w:rsidRPr="00010A74" w:rsidRDefault="00E74B79" w:rsidP="00460D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pct"/>
          </w:tcPr>
          <w:p w14:paraId="5F24831B" w14:textId="77777777" w:rsidR="00E74B79" w:rsidRPr="00010A74" w:rsidRDefault="00E74B79" w:rsidP="00460D3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10A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74B79" w:rsidRPr="00010A74" w14:paraId="3ECCC7C8" w14:textId="77777777" w:rsidTr="00460D30">
        <w:tc>
          <w:tcPr>
            <w:tcW w:w="3663" w:type="pct"/>
          </w:tcPr>
          <w:p w14:paraId="574FA1FC" w14:textId="77777777" w:rsidR="00E74B79" w:rsidRPr="00E204B1" w:rsidRDefault="00E74B79" w:rsidP="00460D3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10A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496" w:type="pct"/>
          </w:tcPr>
          <w:p w14:paraId="2506269A" w14:textId="77777777" w:rsidR="00E74B79" w:rsidRPr="00010A74" w:rsidRDefault="00E74B79" w:rsidP="00460D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41" w:type="pct"/>
          </w:tcPr>
          <w:p w14:paraId="7803A48E" w14:textId="77777777" w:rsidR="00E74B79" w:rsidRPr="00010A74" w:rsidRDefault="00E74B79" w:rsidP="00460D30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74B79" w:rsidRPr="00010A74" w14:paraId="36816517" w14:textId="77777777" w:rsidTr="00460D30">
        <w:trPr>
          <w:trHeight w:val="164"/>
        </w:trPr>
        <w:tc>
          <w:tcPr>
            <w:tcW w:w="3663" w:type="pct"/>
          </w:tcPr>
          <w:p w14:paraId="51192895" w14:textId="77777777" w:rsidR="00E74B79" w:rsidRPr="00010A74" w:rsidRDefault="00E74B79" w:rsidP="00460D3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496" w:type="pct"/>
          </w:tcPr>
          <w:p w14:paraId="4D36CFAB" w14:textId="77777777" w:rsidR="00E74B79" w:rsidRPr="00EC1AC3" w:rsidRDefault="00E74B79" w:rsidP="00460D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</w:tcPr>
          <w:p w14:paraId="4AC9B068" w14:textId="54A05DAC" w:rsidR="00E74B79" w:rsidRPr="00E204B1" w:rsidRDefault="00353C8D" w:rsidP="003B64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E74B79" w:rsidRPr="00010A74" w14:paraId="3CA9C272" w14:textId="77777777" w:rsidTr="00460D30">
        <w:trPr>
          <w:trHeight w:val="164"/>
        </w:trPr>
        <w:tc>
          <w:tcPr>
            <w:tcW w:w="3663" w:type="pct"/>
          </w:tcPr>
          <w:p w14:paraId="1D0FFEFF" w14:textId="77777777" w:rsidR="00E74B79" w:rsidRPr="00010A74" w:rsidRDefault="00E74B79" w:rsidP="00460D30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สัญญาแต่งตั้งบริการวิชาชีพ</w:t>
            </w:r>
          </w:p>
        </w:tc>
        <w:tc>
          <w:tcPr>
            <w:tcW w:w="496" w:type="pct"/>
          </w:tcPr>
          <w:p w14:paraId="09B635BC" w14:textId="77777777" w:rsidR="00E74B79" w:rsidRPr="00EC1AC3" w:rsidRDefault="00E74B79" w:rsidP="00460D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</w:tcPr>
          <w:p w14:paraId="2E383082" w14:textId="6C6EBDB3" w:rsidR="00E74B79" w:rsidRPr="00E204B1" w:rsidRDefault="00E1016F" w:rsidP="003B6461">
            <w:pPr>
              <w:pStyle w:val="acctfourfigures"/>
              <w:tabs>
                <w:tab w:val="clear" w:pos="765"/>
              </w:tabs>
              <w:spacing w:line="240" w:lineRule="atLeast"/>
              <w:ind w:left="-43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</w:tr>
      <w:tr w:rsidR="00E74B79" w:rsidRPr="00010A74" w14:paraId="4FDA96A9" w14:textId="77777777" w:rsidTr="00460D30">
        <w:tc>
          <w:tcPr>
            <w:tcW w:w="3663" w:type="pct"/>
          </w:tcPr>
          <w:p w14:paraId="5795535F" w14:textId="77777777" w:rsidR="00E74B79" w:rsidRPr="00516966" w:rsidRDefault="00E74B79" w:rsidP="00460D30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10A7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496" w:type="pct"/>
          </w:tcPr>
          <w:p w14:paraId="16AC5A0D" w14:textId="77777777" w:rsidR="00E74B79" w:rsidRPr="00EC1AC3" w:rsidRDefault="00E74B79" w:rsidP="00460D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</w:tcPr>
          <w:p w14:paraId="6D0765D5" w14:textId="1D04743D" w:rsidR="00E74B79" w:rsidRPr="0014177C" w:rsidRDefault="00E1016F" w:rsidP="003B64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7765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724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E74B79" w:rsidRPr="00010A74" w14:paraId="104BA132" w14:textId="77777777" w:rsidTr="00460D30">
        <w:tc>
          <w:tcPr>
            <w:tcW w:w="3663" w:type="pct"/>
          </w:tcPr>
          <w:p w14:paraId="0FD2BC05" w14:textId="77777777" w:rsidR="00E74B79" w:rsidRPr="00010A74" w:rsidRDefault="00E74B79" w:rsidP="00460D3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A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6" w:type="pct"/>
          </w:tcPr>
          <w:p w14:paraId="2283D180" w14:textId="77777777" w:rsidR="00E74B79" w:rsidRPr="00EC1AC3" w:rsidRDefault="00E74B79" w:rsidP="00460D3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</w:tcPr>
          <w:p w14:paraId="3608F27E" w14:textId="1D6C4922" w:rsidR="00E74B79" w:rsidRPr="00EC1AC3" w:rsidRDefault="00E1016F" w:rsidP="003B6461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7765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</w:tbl>
    <w:p w14:paraId="507B9312" w14:textId="77777777" w:rsidR="00E47AB1" w:rsidRDefault="00E47AB1" w:rsidP="00C0769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ADAA3B4" w14:textId="48B532F4" w:rsidR="00E74B79" w:rsidRPr="00E74B79" w:rsidRDefault="00C0769E" w:rsidP="00C0769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74B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1</w:t>
      </w:r>
      <w:r w:rsidR="00AA708E">
        <w:rPr>
          <w:rFonts w:asciiTheme="majorBidi" w:hAnsiTheme="majorBidi" w:cstheme="majorBidi"/>
          <w:b/>
          <w:bCs/>
          <w:sz w:val="30"/>
          <w:szCs w:val="30"/>
          <w:lang w:val="en-US"/>
        </w:rPr>
        <w:t>7</w:t>
      </w:r>
      <w:r w:rsidRPr="00E74B7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E74B79" w:rsidRPr="00E74B7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046EB4E" w14:textId="77777777" w:rsidR="00B73FE7" w:rsidRDefault="00B73FE7" w:rsidP="00A52D6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4446C" w14:textId="16281922" w:rsidR="001A3661" w:rsidRPr="004A58D0" w:rsidRDefault="00E74B79" w:rsidP="00F96BAF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42B03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C42B03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 </w:t>
      </w:r>
      <w:r w:rsidRPr="00C42B0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C42B03">
        <w:rPr>
          <w:rFonts w:asciiTheme="majorBidi" w:hAnsiTheme="majorBidi" w:cstheme="majorBidi"/>
          <w:sz w:val="30"/>
          <w:szCs w:val="30"/>
        </w:rPr>
        <w:t> </w:t>
      </w:r>
      <w:r w:rsidR="00C42B03" w:rsidRPr="00C42B03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42B03">
        <w:rPr>
          <w:rFonts w:asciiTheme="majorBidi" w:hAnsiTheme="majorBidi" w:cstheme="majorBidi"/>
          <w:sz w:val="30"/>
          <w:szCs w:val="30"/>
        </w:rPr>
        <w:t xml:space="preserve"> </w:t>
      </w:r>
      <w:r w:rsidR="00C42B03" w:rsidRPr="00C42B03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C42B03">
        <w:rPr>
          <w:rFonts w:asciiTheme="majorBidi" w:hAnsiTheme="majorBidi" w:cstheme="majorBidi"/>
          <w:sz w:val="30"/>
          <w:szCs w:val="30"/>
        </w:rPr>
        <w:t xml:space="preserve"> 2568 </w:t>
      </w:r>
      <w:r w:rsidRPr="00C42B03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 w:rsidRPr="00C42B03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C42B03">
        <w:rPr>
          <w:rFonts w:asciiTheme="majorBidi" w:hAnsiTheme="majorBidi" w:cstheme="majorBidi"/>
          <w:sz w:val="30"/>
          <w:szCs w:val="30"/>
          <w:cs/>
        </w:rPr>
        <w:t>จ่าย</w:t>
      </w:r>
      <w:r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  <w:r w:rsidRPr="00C42B03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C42B03">
        <w:rPr>
          <w:rFonts w:asciiTheme="majorBidi" w:hAnsiTheme="majorBidi" w:cstheme="majorBidi"/>
          <w:sz w:val="30"/>
          <w:szCs w:val="30"/>
          <w:cs/>
        </w:rPr>
        <w:t>สำหรับผลการดำเนินงาน</w:t>
      </w:r>
      <w:r w:rsidRPr="00C42B03">
        <w:rPr>
          <w:rFonts w:asciiTheme="majorBidi" w:hAnsiTheme="majorBidi" w:cstheme="majorBidi" w:hint="cs"/>
          <w:sz w:val="30"/>
          <w:szCs w:val="30"/>
          <w:cs/>
        </w:rPr>
        <w:t>งวดสาม</w:t>
      </w:r>
      <w:r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Pr="00C42B03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4A58D0" w:rsidRPr="00C42B03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C42B0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42B03"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C42B0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C42B03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B67BA5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67BA5">
        <w:rPr>
          <w:rFonts w:asciiTheme="majorBidi" w:hAnsiTheme="majorBidi" w:cstheme="majorBidi"/>
          <w:sz w:val="30"/>
          <w:szCs w:val="30"/>
        </w:rPr>
        <w:t xml:space="preserve"> </w:t>
      </w:r>
      <w:r w:rsidR="0071067C" w:rsidRPr="00C65D43">
        <w:rPr>
          <w:rFonts w:asciiTheme="majorBidi" w:hAnsiTheme="majorBidi" w:cstheme="majorBidi"/>
          <w:sz w:val="30"/>
          <w:szCs w:val="30"/>
        </w:rPr>
        <w:t>0.29</w:t>
      </w:r>
      <w:r w:rsidR="00E333B8" w:rsidRPr="00B67B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7BA5">
        <w:rPr>
          <w:rFonts w:asciiTheme="majorBidi" w:hAnsiTheme="majorBidi" w:cstheme="majorBidi"/>
          <w:sz w:val="30"/>
          <w:szCs w:val="30"/>
          <w:cs/>
        </w:rPr>
        <w:t>บาทต่อหุ้น เป็นจำนวนเงินทั้งสิ้น</w:t>
      </w:r>
      <w:r w:rsidRPr="00B67BA5">
        <w:rPr>
          <w:rFonts w:asciiTheme="majorBidi" w:hAnsiTheme="majorBidi" w:cstheme="majorBidi"/>
          <w:sz w:val="30"/>
          <w:szCs w:val="30"/>
        </w:rPr>
        <w:t xml:space="preserve"> </w:t>
      </w:r>
      <w:r w:rsidR="00526F20" w:rsidRPr="00C65D43">
        <w:rPr>
          <w:rFonts w:asciiTheme="majorBidi" w:hAnsiTheme="majorBidi" w:cstheme="majorBidi"/>
          <w:sz w:val="30"/>
          <w:szCs w:val="30"/>
        </w:rPr>
        <w:t>40.21</w:t>
      </w:r>
      <w:r w:rsidR="00E333B8" w:rsidRPr="00B67B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67BA5">
        <w:rPr>
          <w:rFonts w:asciiTheme="majorBidi" w:hAnsiTheme="majorBidi" w:cstheme="majorBidi"/>
          <w:sz w:val="30"/>
          <w:szCs w:val="30"/>
          <w:cs/>
        </w:rPr>
        <w:t>ล้านบาท เงินปันผลดังกล่าวจะจ่ายให้แก่ผู้ถือหุ้น</w:t>
      </w:r>
      <w:r w:rsidRPr="00B67BA5">
        <w:rPr>
          <w:rFonts w:asciiTheme="majorBidi" w:hAnsiTheme="majorBidi" w:cstheme="majorBidi" w:hint="cs"/>
          <w:sz w:val="30"/>
          <w:szCs w:val="30"/>
          <w:cs/>
        </w:rPr>
        <w:t>ภาย</w:t>
      </w:r>
      <w:r w:rsidRPr="00B67BA5">
        <w:rPr>
          <w:rFonts w:asciiTheme="majorBidi" w:hAnsiTheme="majorBidi" w:cstheme="majorBidi"/>
          <w:sz w:val="30"/>
          <w:szCs w:val="30"/>
          <w:cs/>
        </w:rPr>
        <w:t>ใน</w:t>
      </w:r>
      <w:r w:rsidRPr="00B67BA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C42B03" w:rsidRPr="00B67BA5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B67BA5">
        <w:rPr>
          <w:rFonts w:asciiTheme="majorBidi" w:hAnsiTheme="majorBidi" w:cstheme="majorBidi"/>
          <w:sz w:val="30"/>
          <w:szCs w:val="30"/>
        </w:rPr>
        <w:t xml:space="preserve"> 2568</w:t>
      </w:r>
    </w:p>
    <w:sectPr w:rsidR="001A3661" w:rsidRPr="004A58D0" w:rsidSect="00556BE2">
      <w:headerReference w:type="default" r:id="rId10"/>
      <w:footerReference w:type="default" r:id="rId11"/>
      <w:pgSz w:w="11907" w:h="16840" w:code="9"/>
      <w:pgMar w:top="691" w:right="1152" w:bottom="540" w:left="1152" w:header="720" w:footer="474" w:gutter="0"/>
      <w:pgNumType w:start="1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B2A7" w14:textId="77777777" w:rsidR="002357C5" w:rsidRDefault="002357C5">
      <w:r>
        <w:separator/>
      </w:r>
    </w:p>
  </w:endnote>
  <w:endnote w:type="continuationSeparator" w:id="0">
    <w:p w14:paraId="3F8F7235" w14:textId="77777777" w:rsidR="002357C5" w:rsidRDefault="002357C5">
      <w:r>
        <w:continuationSeparator/>
      </w:r>
    </w:p>
  </w:endnote>
  <w:endnote w:type="continuationNotice" w:id="1">
    <w:p w14:paraId="66D51102" w14:textId="77777777" w:rsidR="002357C5" w:rsidRDefault="002357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8236" w14:textId="77777777" w:rsidR="00DF1F30" w:rsidRPr="00AA2509" w:rsidRDefault="00DF1F3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A2509">
      <w:rPr>
        <w:rFonts w:asciiTheme="majorBidi" w:hAnsiTheme="majorBidi" w:cstheme="majorBidi"/>
        <w:caps/>
        <w:sz w:val="30"/>
        <w:szCs w:val="30"/>
      </w:rPr>
      <w:fldChar w:fldCharType="begin"/>
    </w:r>
    <w:r w:rsidRPr="00AA250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A2509">
      <w:rPr>
        <w:rFonts w:asciiTheme="majorBidi" w:hAnsiTheme="majorBidi" w:cstheme="majorBidi"/>
        <w:caps/>
        <w:sz w:val="30"/>
        <w:szCs w:val="30"/>
      </w:rPr>
      <w:fldChar w:fldCharType="separate"/>
    </w:r>
    <w:r w:rsidRPr="00AA2509">
      <w:rPr>
        <w:rFonts w:asciiTheme="majorBidi" w:hAnsiTheme="majorBidi" w:cstheme="majorBidi"/>
        <w:caps/>
        <w:noProof/>
        <w:sz w:val="30"/>
        <w:szCs w:val="30"/>
      </w:rPr>
      <w:t>2</w:t>
    </w:r>
    <w:r w:rsidRPr="00AA250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0B168598" w14:textId="7CCCAA62" w:rsidR="009B109F" w:rsidRPr="00AA2509" w:rsidRDefault="009B109F" w:rsidP="00391EF1">
    <w:pPr>
      <w:pStyle w:val="Footer"/>
      <w:ind w:right="360"/>
      <w:rPr>
        <w:rFonts w:ascii="Angsana New" w:hAnsi="Angsana New"/>
        <w:i/>
        <w:iCs/>
        <w:sz w:val="26"/>
        <w:szCs w:val="2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02F2C" w14:textId="77777777" w:rsidR="002357C5" w:rsidRDefault="002357C5">
      <w:r>
        <w:separator/>
      </w:r>
    </w:p>
  </w:footnote>
  <w:footnote w:type="continuationSeparator" w:id="0">
    <w:p w14:paraId="64C1D984" w14:textId="77777777" w:rsidR="002357C5" w:rsidRDefault="002357C5">
      <w:r>
        <w:continuationSeparator/>
      </w:r>
    </w:p>
  </w:footnote>
  <w:footnote w:type="continuationNotice" w:id="1">
    <w:p w14:paraId="70D23EB4" w14:textId="77777777" w:rsidR="002357C5" w:rsidRDefault="002357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8269" w14:textId="77777777" w:rsidR="00546E6F" w:rsidRDefault="00546E6F" w:rsidP="00546E6F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512999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เอ็นทีเอฟ</w:t>
    </w:r>
    <w:r w:rsidRPr="00512999">
      <w:rPr>
        <w:rFonts w:ascii="Angsana New" w:hAnsi="Angsana New"/>
        <w:b/>
        <w:bCs/>
        <w:sz w:val="32"/>
        <w:szCs w:val="32"/>
        <w:cs/>
      </w:rPr>
      <w:t xml:space="preserve"> </w:t>
    </w:r>
    <w:r w:rsidRPr="00512999">
      <w:rPr>
        <w:rFonts w:ascii="Angsana New" w:hAnsi="Angsana New" w:hint="cs"/>
        <w:b/>
        <w:bCs/>
        <w:sz w:val="32"/>
        <w:szCs w:val="32"/>
        <w:cs/>
      </w:rPr>
      <w:t>อินเตอร์กรุ๊ป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512999">
      <w:rPr>
        <w:rFonts w:ascii="Angsana New" w:hAnsi="Angsana New"/>
        <w:b/>
        <w:bCs/>
        <w:sz w:val="32"/>
        <w:szCs w:val="32"/>
        <w:cs/>
      </w:rPr>
      <w:t xml:space="preserve">) </w:t>
    </w:r>
    <w:r w:rsidRPr="00512999">
      <w:rPr>
        <w:rFonts w:ascii="Angsana New" w:hAnsi="Angsana New" w:hint="cs"/>
        <w:b/>
        <w:bCs/>
        <w:sz w:val="32"/>
        <w:szCs w:val="32"/>
        <w:cs/>
      </w:rPr>
      <w:t>จำกัด</w:t>
    </w:r>
    <w:r w:rsidRPr="00512999">
      <w:rPr>
        <w:rFonts w:ascii="Angsana New" w:hAnsi="Angsana New"/>
        <w:b/>
        <w:bCs/>
        <w:sz w:val="32"/>
        <w:szCs w:val="32"/>
        <w:cs/>
      </w:rPr>
      <w:t xml:space="preserve"> (</w:t>
    </w:r>
    <w:r w:rsidRPr="00512999">
      <w:rPr>
        <w:rFonts w:ascii="Angsana New" w:hAnsi="Angsana New" w:hint="cs"/>
        <w:b/>
        <w:bCs/>
        <w:sz w:val="32"/>
        <w:szCs w:val="32"/>
        <w:cs/>
      </w:rPr>
      <w:t>มหาชน</w:t>
    </w:r>
    <w:r w:rsidRPr="00512999">
      <w:rPr>
        <w:rFonts w:ascii="Angsana New" w:hAnsi="Angsana New"/>
        <w:b/>
        <w:bCs/>
        <w:sz w:val="32"/>
        <w:szCs w:val="32"/>
        <w:cs/>
      </w:rPr>
      <w:t>)</w:t>
    </w:r>
  </w:p>
  <w:p w14:paraId="3FD59A43" w14:textId="77777777" w:rsidR="00546E6F" w:rsidRPr="00EE3688" w:rsidRDefault="00546E6F" w:rsidP="00546E6F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เดิมชื่อ </w:t>
    </w:r>
    <w:r>
      <w:rPr>
        <w:rFonts w:ascii="Angsana New" w:hAnsi="Angsana New"/>
        <w:b/>
        <w:bCs/>
        <w:sz w:val="32"/>
        <w:szCs w:val="32"/>
        <w:lang w:val="en-US"/>
      </w:rPr>
      <w:t>“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เอ็นทีเอฟ อินเตอร์กรุ๊ป(ประเทศไทย) จำกัด</w:t>
    </w:r>
    <w:r>
      <w:rPr>
        <w:rFonts w:ascii="Angsana New" w:hAnsi="Angsana New"/>
        <w:b/>
        <w:bCs/>
        <w:sz w:val="32"/>
        <w:szCs w:val="32"/>
        <w:lang w:val="en-US"/>
      </w:rPr>
      <w:t>”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)</w:t>
    </w:r>
  </w:p>
  <w:p w14:paraId="71F2A256" w14:textId="77777777" w:rsidR="001654D0" w:rsidRPr="001654D0" w:rsidRDefault="001654D0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1654D0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1654D0">
      <w:rPr>
        <w:rFonts w:ascii="Angsana New" w:hAnsi="Angsana New" w:hint="cs"/>
        <w:b/>
        <w:bCs/>
        <w:sz w:val="32"/>
        <w:szCs w:val="32"/>
        <w:cs/>
      </w:rPr>
      <w:t>งบ</w:t>
    </w:r>
    <w:r w:rsidRPr="001654D0">
      <w:rPr>
        <w:rFonts w:ascii="Angsana New" w:hAnsi="Angsana New"/>
        <w:b/>
        <w:bCs/>
        <w:sz w:val="32"/>
        <w:szCs w:val="32"/>
        <w:cs/>
      </w:rPr>
      <w:t>การเงินระหว่างกาลแบบย่อ</w:t>
    </w:r>
  </w:p>
  <w:p w14:paraId="37B9803B" w14:textId="6C1EBB9B" w:rsidR="009B109F" w:rsidRPr="0071683B" w:rsidRDefault="00A30672" w:rsidP="0071683B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 w:rsidRPr="00A30672">
      <w:rPr>
        <w:rFonts w:ascii="Angsana New" w:hAnsi="Angsana New"/>
        <w:b/>
        <w:bCs/>
        <w:sz w:val="32"/>
        <w:szCs w:val="32"/>
        <w:cs/>
      </w:rPr>
      <w:t>สำหรับงวด</w:t>
    </w:r>
    <w:r w:rsidR="0014329C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EB0706">
      <w:rPr>
        <w:rFonts w:ascii="Angsana New" w:hAnsi="Angsana New" w:hint="cs"/>
        <w:b/>
        <w:bCs/>
        <w:sz w:val="32"/>
        <w:szCs w:val="32"/>
        <w:cs/>
      </w:rPr>
      <w:t>เก้า</w:t>
    </w:r>
    <w:r w:rsidRPr="00A30672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 w:rsidRPr="00A30672">
      <w:rPr>
        <w:rFonts w:ascii="Angsana New" w:hAnsi="Angsana New"/>
        <w:b/>
        <w:bCs/>
        <w:sz w:val="32"/>
        <w:szCs w:val="32"/>
      </w:rPr>
      <w:t>3</w:t>
    </w:r>
    <w:r w:rsidR="00602826">
      <w:rPr>
        <w:rFonts w:ascii="Angsana New" w:hAnsi="Angsana New"/>
        <w:b/>
        <w:bCs/>
        <w:sz w:val="32"/>
        <w:szCs w:val="32"/>
        <w:lang w:val="en-US"/>
      </w:rPr>
      <w:t>0</w:t>
    </w:r>
    <w:r w:rsidRPr="00A30672">
      <w:rPr>
        <w:rFonts w:ascii="Angsana New" w:hAnsi="Angsana New"/>
        <w:b/>
        <w:bCs/>
        <w:sz w:val="32"/>
        <w:szCs w:val="32"/>
        <w:cs/>
      </w:rPr>
      <w:t xml:space="preserve"> </w:t>
    </w:r>
    <w:r w:rsidR="00EB0706"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A30672">
      <w:rPr>
        <w:rFonts w:ascii="Angsana New" w:hAnsi="Angsana New"/>
        <w:b/>
        <w:bCs/>
        <w:sz w:val="32"/>
        <w:szCs w:val="32"/>
        <w:cs/>
      </w:rPr>
      <w:t xml:space="preserve"> </w:t>
    </w:r>
    <w:r w:rsidRPr="00A30672">
      <w:rPr>
        <w:rFonts w:ascii="Angsana New" w:hAnsi="Angsana New"/>
        <w:b/>
        <w:bCs/>
        <w:sz w:val="32"/>
        <w:szCs w:val="32"/>
      </w:rPr>
      <w:t>256</w:t>
    </w:r>
    <w:r w:rsidR="0071683B">
      <w:rPr>
        <w:rFonts w:ascii="Angsana New" w:hAnsi="Angsana New"/>
        <w:b/>
        <w:bCs/>
        <w:sz w:val="32"/>
        <w:szCs w:val="32"/>
        <w:lang w:val="en-US"/>
      </w:rPr>
      <w:t>8</w:t>
    </w:r>
    <w:r w:rsidR="00EF35D8">
      <w:rPr>
        <w:rFonts w:ascii="Angsana New" w:hAnsi="Angsana New"/>
        <w:b/>
        <w:bCs/>
        <w:sz w:val="32"/>
        <w:szCs w:val="32"/>
      </w:rPr>
      <w:t xml:space="preserve"> </w:t>
    </w:r>
    <w:r w:rsidR="00DC382E" w:rsidRPr="006655DF">
      <w:rPr>
        <w:rFonts w:ascii="Angsana New" w:hAnsi="Angsana New"/>
        <w:b/>
        <w:bCs/>
        <w:sz w:val="32"/>
        <w:szCs w:val="32"/>
        <w:cs/>
      </w:rPr>
      <w:t>(</w:t>
    </w:r>
    <w:r w:rsidR="00EF35D8" w:rsidRPr="00666D8C">
      <w:rPr>
        <w:rFonts w:ascii="Angsana New" w:hAnsi="Angsana New"/>
        <w:bCs/>
        <w:sz w:val="30"/>
        <w:szCs w:val="30"/>
        <w:cs/>
      </w:rPr>
      <w:t>ไม่ได้ตรวจสอบ</w:t>
    </w:r>
    <w:r w:rsidR="00DC382E" w:rsidRPr="006655DF">
      <w:rPr>
        <w:rFonts w:ascii="Angsana New" w:hAnsi="Angsana New"/>
        <w:b/>
        <w:bCs/>
        <w:sz w:val="32"/>
        <w:szCs w:val="32"/>
        <w:cs/>
      </w:rPr>
      <w:t>)</w:t>
    </w:r>
  </w:p>
  <w:p w14:paraId="62791B64" w14:textId="77777777" w:rsidR="009B109F" w:rsidRPr="00DD3E61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E71C2"/>
    <w:multiLevelType w:val="hybridMultilevel"/>
    <w:tmpl w:val="A10261D6"/>
    <w:lvl w:ilvl="0" w:tplc="01C65D74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373EBAC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A4EA39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906D34"/>
    <w:multiLevelType w:val="hybridMultilevel"/>
    <w:tmpl w:val="5AACCD64"/>
    <w:lvl w:ilvl="0" w:tplc="ACEC865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12254"/>
    <w:multiLevelType w:val="multilevel"/>
    <w:tmpl w:val="F82C68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4D784B27"/>
    <w:multiLevelType w:val="hybridMultilevel"/>
    <w:tmpl w:val="31FC0D8C"/>
    <w:lvl w:ilvl="0" w:tplc="0409000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701518F"/>
    <w:multiLevelType w:val="hybridMultilevel"/>
    <w:tmpl w:val="8D48B022"/>
    <w:lvl w:ilvl="0" w:tplc="A0B82E5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29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8"/>
  </w:num>
  <w:num w:numId="2" w16cid:durableId="1062096752">
    <w:abstractNumId w:val="20"/>
  </w:num>
  <w:num w:numId="3" w16cid:durableId="2046253735">
    <w:abstractNumId w:val="10"/>
  </w:num>
  <w:num w:numId="4" w16cid:durableId="1302154899">
    <w:abstractNumId w:val="26"/>
  </w:num>
  <w:num w:numId="5" w16cid:durableId="1330258306">
    <w:abstractNumId w:val="0"/>
  </w:num>
  <w:num w:numId="6" w16cid:durableId="2080050631">
    <w:abstractNumId w:val="19"/>
  </w:num>
  <w:num w:numId="7" w16cid:durableId="1326518363">
    <w:abstractNumId w:val="4"/>
  </w:num>
  <w:num w:numId="8" w16cid:durableId="1408843558">
    <w:abstractNumId w:val="28"/>
  </w:num>
  <w:num w:numId="9" w16cid:durableId="340816848">
    <w:abstractNumId w:val="13"/>
  </w:num>
  <w:num w:numId="10" w16cid:durableId="1957053579">
    <w:abstractNumId w:val="25"/>
  </w:num>
  <w:num w:numId="11" w16cid:durableId="1893035457">
    <w:abstractNumId w:val="21"/>
  </w:num>
  <w:num w:numId="12" w16cid:durableId="1009406055">
    <w:abstractNumId w:val="27"/>
  </w:num>
  <w:num w:numId="13" w16cid:durableId="1155335063">
    <w:abstractNumId w:val="15"/>
  </w:num>
  <w:num w:numId="14" w16cid:durableId="1162772049">
    <w:abstractNumId w:val="14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5"/>
  </w:num>
  <w:num w:numId="18" w16cid:durableId="466122047">
    <w:abstractNumId w:val="18"/>
  </w:num>
  <w:num w:numId="19" w16cid:durableId="1988970903">
    <w:abstractNumId w:val="9"/>
  </w:num>
  <w:num w:numId="20" w16cid:durableId="1268849219">
    <w:abstractNumId w:val="12"/>
  </w:num>
  <w:num w:numId="21" w16cid:durableId="1510369478">
    <w:abstractNumId w:val="3"/>
  </w:num>
  <w:num w:numId="22" w16cid:durableId="1502548107">
    <w:abstractNumId w:val="11"/>
  </w:num>
  <w:num w:numId="23" w16cid:durableId="1586455357">
    <w:abstractNumId w:val="29"/>
  </w:num>
  <w:num w:numId="24" w16cid:durableId="1131052976">
    <w:abstractNumId w:val="24"/>
  </w:num>
  <w:num w:numId="25" w16cid:durableId="639193244">
    <w:abstractNumId w:val="8"/>
  </w:num>
  <w:num w:numId="26" w16cid:durableId="1693915949">
    <w:abstractNumId w:val="17"/>
  </w:num>
  <w:num w:numId="27" w16cid:durableId="247277047">
    <w:abstractNumId w:val="7"/>
  </w:num>
  <w:num w:numId="28" w16cid:durableId="358437135">
    <w:abstractNumId w:val="6"/>
  </w:num>
  <w:num w:numId="29" w16cid:durableId="1646739455">
    <w:abstractNumId w:val="23"/>
  </w:num>
  <w:num w:numId="30" w16cid:durableId="111099339">
    <w:abstractNumId w:val="16"/>
  </w:num>
  <w:num w:numId="31" w16cid:durableId="1019236072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5A5"/>
    <w:rsid w:val="000016E3"/>
    <w:rsid w:val="00001716"/>
    <w:rsid w:val="00001C47"/>
    <w:rsid w:val="0000219C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4D8"/>
    <w:rsid w:val="0000455C"/>
    <w:rsid w:val="00004588"/>
    <w:rsid w:val="00004A2E"/>
    <w:rsid w:val="00004B5A"/>
    <w:rsid w:val="000053AE"/>
    <w:rsid w:val="00005528"/>
    <w:rsid w:val="00005B84"/>
    <w:rsid w:val="00005EC3"/>
    <w:rsid w:val="000062F6"/>
    <w:rsid w:val="00006F96"/>
    <w:rsid w:val="0000746F"/>
    <w:rsid w:val="000074CE"/>
    <w:rsid w:val="00010599"/>
    <w:rsid w:val="00010922"/>
    <w:rsid w:val="00010A74"/>
    <w:rsid w:val="00010B54"/>
    <w:rsid w:val="00010CFC"/>
    <w:rsid w:val="0001113D"/>
    <w:rsid w:val="00011945"/>
    <w:rsid w:val="00011ADA"/>
    <w:rsid w:val="00012042"/>
    <w:rsid w:val="0001239C"/>
    <w:rsid w:val="00012585"/>
    <w:rsid w:val="0001259E"/>
    <w:rsid w:val="00012CE6"/>
    <w:rsid w:val="00012FDB"/>
    <w:rsid w:val="000134CD"/>
    <w:rsid w:val="0001350A"/>
    <w:rsid w:val="000136A6"/>
    <w:rsid w:val="00013F82"/>
    <w:rsid w:val="000140E3"/>
    <w:rsid w:val="00014C24"/>
    <w:rsid w:val="00014C4C"/>
    <w:rsid w:val="00014E85"/>
    <w:rsid w:val="0001580D"/>
    <w:rsid w:val="00015855"/>
    <w:rsid w:val="000159B9"/>
    <w:rsid w:val="00015A1A"/>
    <w:rsid w:val="00015E94"/>
    <w:rsid w:val="000165F9"/>
    <w:rsid w:val="0001697F"/>
    <w:rsid w:val="00017FD4"/>
    <w:rsid w:val="0002078E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DB0"/>
    <w:rsid w:val="0002540F"/>
    <w:rsid w:val="000257BB"/>
    <w:rsid w:val="000267B9"/>
    <w:rsid w:val="00026E71"/>
    <w:rsid w:val="00027000"/>
    <w:rsid w:val="00027BC8"/>
    <w:rsid w:val="00027E7A"/>
    <w:rsid w:val="00027FEA"/>
    <w:rsid w:val="0003030F"/>
    <w:rsid w:val="00030397"/>
    <w:rsid w:val="000304B8"/>
    <w:rsid w:val="00030FD8"/>
    <w:rsid w:val="0003115A"/>
    <w:rsid w:val="00031489"/>
    <w:rsid w:val="0003192C"/>
    <w:rsid w:val="00031D1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18F0"/>
    <w:rsid w:val="00042ED2"/>
    <w:rsid w:val="000435A1"/>
    <w:rsid w:val="00043BCD"/>
    <w:rsid w:val="00044014"/>
    <w:rsid w:val="00044572"/>
    <w:rsid w:val="00044771"/>
    <w:rsid w:val="0004482F"/>
    <w:rsid w:val="00044ABE"/>
    <w:rsid w:val="00044E62"/>
    <w:rsid w:val="0004552A"/>
    <w:rsid w:val="0004557C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8D4"/>
    <w:rsid w:val="00051BE4"/>
    <w:rsid w:val="000526B1"/>
    <w:rsid w:val="000526EC"/>
    <w:rsid w:val="000529D3"/>
    <w:rsid w:val="00052B46"/>
    <w:rsid w:val="00052D2F"/>
    <w:rsid w:val="00052ED9"/>
    <w:rsid w:val="00053A1A"/>
    <w:rsid w:val="0005458B"/>
    <w:rsid w:val="00054A08"/>
    <w:rsid w:val="00054A86"/>
    <w:rsid w:val="00054B8A"/>
    <w:rsid w:val="00054C73"/>
    <w:rsid w:val="00054D6D"/>
    <w:rsid w:val="00054DA3"/>
    <w:rsid w:val="00055A3B"/>
    <w:rsid w:val="00055C51"/>
    <w:rsid w:val="00055EF0"/>
    <w:rsid w:val="00055F94"/>
    <w:rsid w:val="000568AD"/>
    <w:rsid w:val="00056A27"/>
    <w:rsid w:val="00056D1F"/>
    <w:rsid w:val="00056EC1"/>
    <w:rsid w:val="00057143"/>
    <w:rsid w:val="00057206"/>
    <w:rsid w:val="00057408"/>
    <w:rsid w:val="00057590"/>
    <w:rsid w:val="0005761F"/>
    <w:rsid w:val="00057913"/>
    <w:rsid w:val="00057C01"/>
    <w:rsid w:val="00057D33"/>
    <w:rsid w:val="00057FAA"/>
    <w:rsid w:val="0006038E"/>
    <w:rsid w:val="00060444"/>
    <w:rsid w:val="00060C29"/>
    <w:rsid w:val="00060C94"/>
    <w:rsid w:val="00061425"/>
    <w:rsid w:val="00061982"/>
    <w:rsid w:val="00061AFD"/>
    <w:rsid w:val="00061EA9"/>
    <w:rsid w:val="00061EEF"/>
    <w:rsid w:val="0006239F"/>
    <w:rsid w:val="00062884"/>
    <w:rsid w:val="00062A2E"/>
    <w:rsid w:val="000632F5"/>
    <w:rsid w:val="00063F67"/>
    <w:rsid w:val="00064105"/>
    <w:rsid w:val="000643B5"/>
    <w:rsid w:val="00064879"/>
    <w:rsid w:val="00064882"/>
    <w:rsid w:val="00064AAB"/>
    <w:rsid w:val="00064C3E"/>
    <w:rsid w:val="00064E57"/>
    <w:rsid w:val="00065071"/>
    <w:rsid w:val="00065195"/>
    <w:rsid w:val="0006535F"/>
    <w:rsid w:val="00065443"/>
    <w:rsid w:val="00065532"/>
    <w:rsid w:val="000657DE"/>
    <w:rsid w:val="00065B89"/>
    <w:rsid w:val="00065DF6"/>
    <w:rsid w:val="0006625A"/>
    <w:rsid w:val="00066349"/>
    <w:rsid w:val="00066F57"/>
    <w:rsid w:val="00067414"/>
    <w:rsid w:val="00067787"/>
    <w:rsid w:val="00067D9F"/>
    <w:rsid w:val="00067F56"/>
    <w:rsid w:val="000707CE"/>
    <w:rsid w:val="00070CCB"/>
    <w:rsid w:val="00070F88"/>
    <w:rsid w:val="00071FAD"/>
    <w:rsid w:val="000724BB"/>
    <w:rsid w:val="0007279C"/>
    <w:rsid w:val="00072855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999"/>
    <w:rsid w:val="00075A68"/>
    <w:rsid w:val="00075B59"/>
    <w:rsid w:val="000760DE"/>
    <w:rsid w:val="00076349"/>
    <w:rsid w:val="0007639D"/>
    <w:rsid w:val="00076E57"/>
    <w:rsid w:val="00077850"/>
    <w:rsid w:val="00077AA4"/>
    <w:rsid w:val="00077AB0"/>
    <w:rsid w:val="00077D1A"/>
    <w:rsid w:val="000801AB"/>
    <w:rsid w:val="0008058A"/>
    <w:rsid w:val="000809AC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444"/>
    <w:rsid w:val="000829B1"/>
    <w:rsid w:val="00082A38"/>
    <w:rsid w:val="0008308C"/>
    <w:rsid w:val="00084379"/>
    <w:rsid w:val="0008446F"/>
    <w:rsid w:val="000847DD"/>
    <w:rsid w:val="00084C4C"/>
    <w:rsid w:val="00084E7B"/>
    <w:rsid w:val="0008515E"/>
    <w:rsid w:val="000858D7"/>
    <w:rsid w:val="00085A41"/>
    <w:rsid w:val="00085B3A"/>
    <w:rsid w:val="00085B92"/>
    <w:rsid w:val="00085D76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49A"/>
    <w:rsid w:val="00092AE4"/>
    <w:rsid w:val="00092C2A"/>
    <w:rsid w:val="00093026"/>
    <w:rsid w:val="000933B8"/>
    <w:rsid w:val="0009347A"/>
    <w:rsid w:val="000934D1"/>
    <w:rsid w:val="0009366C"/>
    <w:rsid w:val="00093701"/>
    <w:rsid w:val="0009370E"/>
    <w:rsid w:val="000945FF"/>
    <w:rsid w:val="000947DF"/>
    <w:rsid w:val="000949E1"/>
    <w:rsid w:val="00094BDC"/>
    <w:rsid w:val="0009512E"/>
    <w:rsid w:val="0009562C"/>
    <w:rsid w:val="00095BC3"/>
    <w:rsid w:val="00095BD6"/>
    <w:rsid w:val="0009634E"/>
    <w:rsid w:val="000964E8"/>
    <w:rsid w:val="0009654D"/>
    <w:rsid w:val="00096706"/>
    <w:rsid w:val="00096E53"/>
    <w:rsid w:val="00097863"/>
    <w:rsid w:val="00097DFE"/>
    <w:rsid w:val="00097F64"/>
    <w:rsid w:val="000A0D6B"/>
    <w:rsid w:val="000A1525"/>
    <w:rsid w:val="000A1575"/>
    <w:rsid w:val="000A1A28"/>
    <w:rsid w:val="000A1B6F"/>
    <w:rsid w:val="000A1FAE"/>
    <w:rsid w:val="000A2223"/>
    <w:rsid w:val="000A29FA"/>
    <w:rsid w:val="000A2D43"/>
    <w:rsid w:val="000A338E"/>
    <w:rsid w:val="000A3FF3"/>
    <w:rsid w:val="000A4138"/>
    <w:rsid w:val="000A4275"/>
    <w:rsid w:val="000A4C93"/>
    <w:rsid w:val="000A51A8"/>
    <w:rsid w:val="000A51E2"/>
    <w:rsid w:val="000A5D67"/>
    <w:rsid w:val="000A6222"/>
    <w:rsid w:val="000A62D5"/>
    <w:rsid w:val="000A6D34"/>
    <w:rsid w:val="000A6E65"/>
    <w:rsid w:val="000A718E"/>
    <w:rsid w:val="000B03D2"/>
    <w:rsid w:val="000B066A"/>
    <w:rsid w:val="000B0CFD"/>
    <w:rsid w:val="000B0F15"/>
    <w:rsid w:val="000B10AE"/>
    <w:rsid w:val="000B1211"/>
    <w:rsid w:val="000B12D8"/>
    <w:rsid w:val="000B1413"/>
    <w:rsid w:val="000B16B1"/>
    <w:rsid w:val="000B1BB4"/>
    <w:rsid w:val="000B2219"/>
    <w:rsid w:val="000B225D"/>
    <w:rsid w:val="000B226E"/>
    <w:rsid w:val="000B2426"/>
    <w:rsid w:val="000B2629"/>
    <w:rsid w:val="000B275C"/>
    <w:rsid w:val="000B329F"/>
    <w:rsid w:val="000B356A"/>
    <w:rsid w:val="000B399D"/>
    <w:rsid w:val="000B3AF9"/>
    <w:rsid w:val="000B4107"/>
    <w:rsid w:val="000B4381"/>
    <w:rsid w:val="000B462E"/>
    <w:rsid w:val="000B4D39"/>
    <w:rsid w:val="000B570F"/>
    <w:rsid w:val="000B57C7"/>
    <w:rsid w:val="000B5B15"/>
    <w:rsid w:val="000B61DA"/>
    <w:rsid w:val="000B6282"/>
    <w:rsid w:val="000B62CC"/>
    <w:rsid w:val="000B636F"/>
    <w:rsid w:val="000B6998"/>
    <w:rsid w:val="000B6AEB"/>
    <w:rsid w:val="000B6BA7"/>
    <w:rsid w:val="000B73C6"/>
    <w:rsid w:val="000B7ADF"/>
    <w:rsid w:val="000B7AF3"/>
    <w:rsid w:val="000C0051"/>
    <w:rsid w:val="000C0160"/>
    <w:rsid w:val="000C04EE"/>
    <w:rsid w:val="000C07E8"/>
    <w:rsid w:val="000C093E"/>
    <w:rsid w:val="000C0D59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5DF"/>
    <w:rsid w:val="000C3681"/>
    <w:rsid w:val="000C3743"/>
    <w:rsid w:val="000C3D49"/>
    <w:rsid w:val="000C40F8"/>
    <w:rsid w:val="000C434A"/>
    <w:rsid w:val="000C43CD"/>
    <w:rsid w:val="000C463A"/>
    <w:rsid w:val="000C4B41"/>
    <w:rsid w:val="000C5498"/>
    <w:rsid w:val="000C5825"/>
    <w:rsid w:val="000C598C"/>
    <w:rsid w:val="000C5E9F"/>
    <w:rsid w:val="000C6923"/>
    <w:rsid w:val="000C6CE2"/>
    <w:rsid w:val="000C7790"/>
    <w:rsid w:val="000C79EA"/>
    <w:rsid w:val="000D028C"/>
    <w:rsid w:val="000D02E1"/>
    <w:rsid w:val="000D03FF"/>
    <w:rsid w:val="000D0D1E"/>
    <w:rsid w:val="000D0EF9"/>
    <w:rsid w:val="000D10C2"/>
    <w:rsid w:val="000D1135"/>
    <w:rsid w:val="000D136F"/>
    <w:rsid w:val="000D16EE"/>
    <w:rsid w:val="000D1715"/>
    <w:rsid w:val="000D214C"/>
    <w:rsid w:val="000D2202"/>
    <w:rsid w:val="000D2392"/>
    <w:rsid w:val="000D25BE"/>
    <w:rsid w:val="000D2CBF"/>
    <w:rsid w:val="000D2F5B"/>
    <w:rsid w:val="000D3B07"/>
    <w:rsid w:val="000D3E13"/>
    <w:rsid w:val="000D49AA"/>
    <w:rsid w:val="000D4A0F"/>
    <w:rsid w:val="000D4A8E"/>
    <w:rsid w:val="000D4AC3"/>
    <w:rsid w:val="000D4ADB"/>
    <w:rsid w:val="000D4F88"/>
    <w:rsid w:val="000D607A"/>
    <w:rsid w:val="000D628E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6FC"/>
    <w:rsid w:val="000E1813"/>
    <w:rsid w:val="000E1975"/>
    <w:rsid w:val="000E1B29"/>
    <w:rsid w:val="000E1FC8"/>
    <w:rsid w:val="000E27D9"/>
    <w:rsid w:val="000E2BF6"/>
    <w:rsid w:val="000E3135"/>
    <w:rsid w:val="000E322D"/>
    <w:rsid w:val="000E3802"/>
    <w:rsid w:val="000E3BB4"/>
    <w:rsid w:val="000E483A"/>
    <w:rsid w:val="000E48C5"/>
    <w:rsid w:val="000E4DF0"/>
    <w:rsid w:val="000E561B"/>
    <w:rsid w:val="000E65B6"/>
    <w:rsid w:val="000E697E"/>
    <w:rsid w:val="000E69EB"/>
    <w:rsid w:val="000E6E85"/>
    <w:rsid w:val="000E6E9D"/>
    <w:rsid w:val="000E7FF8"/>
    <w:rsid w:val="000F01FB"/>
    <w:rsid w:val="000F090F"/>
    <w:rsid w:val="000F0A15"/>
    <w:rsid w:val="000F0A88"/>
    <w:rsid w:val="000F1624"/>
    <w:rsid w:val="000F163E"/>
    <w:rsid w:val="000F181A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797"/>
    <w:rsid w:val="000F49A8"/>
    <w:rsid w:val="000F4A0F"/>
    <w:rsid w:val="000F4E31"/>
    <w:rsid w:val="000F4F69"/>
    <w:rsid w:val="000F58C8"/>
    <w:rsid w:val="000F66A9"/>
    <w:rsid w:val="000F66C3"/>
    <w:rsid w:val="000F6DCA"/>
    <w:rsid w:val="000F6EC6"/>
    <w:rsid w:val="00100071"/>
    <w:rsid w:val="0010020F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B37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A5B"/>
    <w:rsid w:val="00106C24"/>
    <w:rsid w:val="00106EC4"/>
    <w:rsid w:val="00106F5E"/>
    <w:rsid w:val="0010707A"/>
    <w:rsid w:val="0010728F"/>
    <w:rsid w:val="00107310"/>
    <w:rsid w:val="0010774F"/>
    <w:rsid w:val="00107835"/>
    <w:rsid w:val="00110434"/>
    <w:rsid w:val="001105FF"/>
    <w:rsid w:val="00110A36"/>
    <w:rsid w:val="00110A86"/>
    <w:rsid w:val="00110E48"/>
    <w:rsid w:val="00111261"/>
    <w:rsid w:val="001114C6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18E"/>
    <w:rsid w:val="0011596F"/>
    <w:rsid w:val="00115CD7"/>
    <w:rsid w:val="001161E4"/>
    <w:rsid w:val="0011633B"/>
    <w:rsid w:val="001164EE"/>
    <w:rsid w:val="0011687C"/>
    <w:rsid w:val="00116A87"/>
    <w:rsid w:val="00116BAE"/>
    <w:rsid w:val="00116C12"/>
    <w:rsid w:val="00116D7C"/>
    <w:rsid w:val="00116F6B"/>
    <w:rsid w:val="00117087"/>
    <w:rsid w:val="00117753"/>
    <w:rsid w:val="0011793F"/>
    <w:rsid w:val="00117A1A"/>
    <w:rsid w:val="00120181"/>
    <w:rsid w:val="001206B6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320"/>
    <w:rsid w:val="0012541F"/>
    <w:rsid w:val="001254DA"/>
    <w:rsid w:val="0012556C"/>
    <w:rsid w:val="00125BD2"/>
    <w:rsid w:val="001261C8"/>
    <w:rsid w:val="001263A8"/>
    <w:rsid w:val="001265BA"/>
    <w:rsid w:val="00126741"/>
    <w:rsid w:val="001267DD"/>
    <w:rsid w:val="00127397"/>
    <w:rsid w:val="001276C9"/>
    <w:rsid w:val="00127950"/>
    <w:rsid w:val="00130B3A"/>
    <w:rsid w:val="00130CBF"/>
    <w:rsid w:val="00130F7B"/>
    <w:rsid w:val="0013108A"/>
    <w:rsid w:val="0013158B"/>
    <w:rsid w:val="001317E5"/>
    <w:rsid w:val="00131AA2"/>
    <w:rsid w:val="0013259A"/>
    <w:rsid w:val="00132653"/>
    <w:rsid w:val="001326DB"/>
    <w:rsid w:val="00133CBE"/>
    <w:rsid w:val="00135865"/>
    <w:rsid w:val="0013639C"/>
    <w:rsid w:val="001364D3"/>
    <w:rsid w:val="00137148"/>
    <w:rsid w:val="00137E55"/>
    <w:rsid w:val="00137E8B"/>
    <w:rsid w:val="001400DC"/>
    <w:rsid w:val="00140489"/>
    <w:rsid w:val="00140E56"/>
    <w:rsid w:val="0014149B"/>
    <w:rsid w:val="001416D8"/>
    <w:rsid w:val="0014177C"/>
    <w:rsid w:val="00141CD6"/>
    <w:rsid w:val="001424CF"/>
    <w:rsid w:val="00142A4C"/>
    <w:rsid w:val="00142BD6"/>
    <w:rsid w:val="00142E35"/>
    <w:rsid w:val="0014329C"/>
    <w:rsid w:val="00143569"/>
    <w:rsid w:val="00143D20"/>
    <w:rsid w:val="00144132"/>
    <w:rsid w:val="00146416"/>
    <w:rsid w:val="0014654B"/>
    <w:rsid w:val="00146C22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8C7"/>
    <w:rsid w:val="001536DA"/>
    <w:rsid w:val="001536F7"/>
    <w:rsid w:val="00153AAA"/>
    <w:rsid w:val="00153E28"/>
    <w:rsid w:val="00153E61"/>
    <w:rsid w:val="00154087"/>
    <w:rsid w:val="001542A4"/>
    <w:rsid w:val="001557B6"/>
    <w:rsid w:val="00156306"/>
    <w:rsid w:val="0015689C"/>
    <w:rsid w:val="00156AD5"/>
    <w:rsid w:val="00156B54"/>
    <w:rsid w:val="00156C19"/>
    <w:rsid w:val="00156C7A"/>
    <w:rsid w:val="00157123"/>
    <w:rsid w:val="00157486"/>
    <w:rsid w:val="001575D6"/>
    <w:rsid w:val="00157A4D"/>
    <w:rsid w:val="00157BE5"/>
    <w:rsid w:val="00157CAF"/>
    <w:rsid w:val="001603BA"/>
    <w:rsid w:val="00160611"/>
    <w:rsid w:val="001609D7"/>
    <w:rsid w:val="00161216"/>
    <w:rsid w:val="00161DC2"/>
    <w:rsid w:val="001620F8"/>
    <w:rsid w:val="0016236F"/>
    <w:rsid w:val="001625C6"/>
    <w:rsid w:val="001625CA"/>
    <w:rsid w:val="00162E55"/>
    <w:rsid w:val="00163DB6"/>
    <w:rsid w:val="0016423E"/>
    <w:rsid w:val="001647C3"/>
    <w:rsid w:val="0016482C"/>
    <w:rsid w:val="001654D0"/>
    <w:rsid w:val="0016587B"/>
    <w:rsid w:val="00165C14"/>
    <w:rsid w:val="00165E9D"/>
    <w:rsid w:val="00166203"/>
    <w:rsid w:val="00166245"/>
    <w:rsid w:val="00166511"/>
    <w:rsid w:val="0016659A"/>
    <w:rsid w:val="00166748"/>
    <w:rsid w:val="001667C1"/>
    <w:rsid w:val="0016779E"/>
    <w:rsid w:val="0016788D"/>
    <w:rsid w:val="00167BF4"/>
    <w:rsid w:val="00167DCE"/>
    <w:rsid w:val="00171046"/>
    <w:rsid w:val="0017140B"/>
    <w:rsid w:val="00171532"/>
    <w:rsid w:val="00171A56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B28"/>
    <w:rsid w:val="00173E4E"/>
    <w:rsid w:val="00174331"/>
    <w:rsid w:val="0017441B"/>
    <w:rsid w:val="001746F1"/>
    <w:rsid w:val="001748A2"/>
    <w:rsid w:val="00175062"/>
    <w:rsid w:val="00175640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37B3"/>
    <w:rsid w:val="00184255"/>
    <w:rsid w:val="001845E2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0B"/>
    <w:rsid w:val="00190EEA"/>
    <w:rsid w:val="00191362"/>
    <w:rsid w:val="00191CD4"/>
    <w:rsid w:val="001922C8"/>
    <w:rsid w:val="001924AC"/>
    <w:rsid w:val="00192B7D"/>
    <w:rsid w:val="00192E1F"/>
    <w:rsid w:val="001933E7"/>
    <w:rsid w:val="00193B6D"/>
    <w:rsid w:val="00193DAD"/>
    <w:rsid w:val="0019444D"/>
    <w:rsid w:val="001951AB"/>
    <w:rsid w:val="00195C32"/>
    <w:rsid w:val="00195F77"/>
    <w:rsid w:val="0019631C"/>
    <w:rsid w:val="001965D8"/>
    <w:rsid w:val="001967CE"/>
    <w:rsid w:val="0019704D"/>
    <w:rsid w:val="001971F7"/>
    <w:rsid w:val="00197B77"/>
    <w:rsid w:val="00197E0E"/>
    <w:rsid w:val="00197E87"/>
    <w:rsid w:val="001A01D4"/>
    <w:rsid w:val="001A0643"/>
    <w:rsid w:val="001A0AB1"/>
    <w:rsid w:val="001A0AFE"/>
    <w:rsid w:val="001A130E"/>
    <w:rsid w:val="001A1453"/>
    <w:rsid w:val="001A1530"/>
    <w:rsid w:val="001A3661"/>
    <w:rsid w:val="001A381E"/>
    <w:rsid w:val="001A3C25"/>
    <w:rsid w:val="001A3C32"/>
    <w:rsid w:val="001A3D2A"/>
    <w:rsid w:val="001A4067"/>
    <w:rsid w:val="001A4195"/>
    <w:rsid w:val="001A4821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849"/>
    <w:rsid w:val="001B0990"/>
    <w:rsid w:val="001B0B7B"/>
    <w:rsid w:val="001B0BF7"/>
    <w:rsid w:val="001B0CC6"/>
    <w:rsid w:val="001B1162"/>
    <w:rsid w:val="001B1C0E"/>
    <w:rsid w:val="001B1D67"/>
    <w:rsid w:val="001B239B"/>
    <w:rsid w:val="001B2BB9"/>
    <w:rsid w:val="001B2F09"/>
    <w:rsid w:val="001B4910"/>
    <w:rsid w:val="001B49B3"/>
    <w:rsid w:val="001B4A27"/>
    <w:rsid w:val="001B4C00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6DFE"/>
    <w:rsid w:val="001B7031"/>
    <w:rsid w:val="001B7B58"/>
    <w:rsid w:val="001B7DA6"/>
    <w:rsid w:val="001C04AD"/>
    <w:rsid w:val="001C0609"/>
    <w:rsid w:val="001C0F99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DD1"/>
    <w:rsid w:val="001C515F"/>
    <w:rsid w:val="001C5397"/>
    <w:rsid w:val="001C5B5E"/>
    <w:rsid w:val="001C6650"/>
    <w:rsid w:val="001C7334"/>
    <w:rsid w:val="001C7BB2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B6"/>
    <w:rsid w:val="001D1BCD"/>
    <w:rsid w:val="001D1F00"/>
    <w:rsid w:val="001D255D"/>
    <w:rsid w:val="001D31C4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0AE"/>
    <w:rsid w:val="001E3386"/>
    <w:rsid w:val="001E36BE"/>
    <w:rsid w:val="001E37E8"/>
    <w:rsid w:val="001E3DD9"/>
    <w:rsid w:val="001E411A"/>
    <w:rsid w:val="001E4171"/>
    <w:rsid w:val="001E468C"/>
    <w:rsid w:val="001E4A71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95"/>
    <w:rsid w:val="001E79C0"/>
    <w:rsid w:val="001E7A56"/>
    <w:rsid w:val="001E7AF8"/>
    <w:rsid w:val="001E7D74"/>
    <w:rsid w:val="001F0769"/>
    <w:rsid w:val="001F1197"/>
    <w:rsid w:val="001F1466"/>
    <w:rsid w:val="001F17AE"/>
    <w:rsid w:val="001F1A4E"/>
    <w:rsid w:val="001F21B0"/>
    <w:rsid w:val="001F231A"/>
    <w:rsid w:val="001F2341"/>
    <w:rsid w:val="001F2FAE"/>
    <w:rsid w:val="001F3308"/>
    <w:rsid w:val="001F369A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200329"/>
    <w:rsid w:val="002003A5"/>
    <w:rsid w:val="00200593"/>
    <w:rsid w:val="002007D7"/>
    <w:rsid w:val="00200BD1"/>
    <w:rsid w:val="00201485"/>
    <w:rsid w:val="00201845"/>
    <w:rsid w:val="00201857"/>
    <w:rsid w:val="00201FA2"/>
    <w:rsid w:val="00202237"/>
    <w:rsid w:val="002022B5"/>
    <w:rsid w:val="00202704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CEE"/>
    <w:rsid w:val="00206ECE"/>
    <w:rsid w:val="002070BD"/>
    <w:rsid w:val="00207244"/>
    <w:rsid w:val="00207629"/>
    <w:rsid w:val="00207C78"/>
    <w:rsid w:val="00210205"/>
    <w:rsid w:val="00210333"/>
    <w:rsid w:val="002105F7"/>
    <w:rsid w:val="0021076A"/>
    <w:rsid w:val="00210B33"/>
    <w:rsid w:val="00211254"/>
    <w:rsid w:val="0021259B"/>
    <w:rsid w:val="00212BAF"/>
    <w:rsid w:val="00212D58"/>
    <w:rsid w:val="00212ED5"/>
    <w:rsid w:val="00213101"/>
    <w:rsid w:val="0021359C"/>
    <w:rsid w:val="002137DA"/>
    <w:rsid w:val="002140AF"/>
    <w:rsid w:val="00214181"/>
    <w:rsid w:val="00214230"/>
    <w:rsid w:val="002146E1"/>
    <w:rsid w:val="00214BD8"/>
    <w:rsid w:val="00214D04"/>
    <w:rsid w:val="00214F5C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17F1E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3E94"/>
    <w:rsid w:val="002240C7"/>
    <w:rsid w:val="00224894"/>
    <w:rsid w:val="00224EF4"/>
    <w:rsid w:val="00225118"/>
    <w:rsid w:val="002253AE"/>
    <w:rsid w:val="002253E2"/>
    <w:rsid w:val="0022545F"/>
    <w:rsid w:val="00225542"/>
    <w:rsid w:val="00225765"/>
    <w:rsid w:val="002260D2"/>
    <w:rsid w:val="0022628B"/>
    <w:rsid w:val="0022629D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12B"/>
    <w:rsid w:val="0023166E"/>
    <w:rsid w:val="00231956"/>
    <w:rsid w:val="00231B27"/>
    <w:rsid w:val="00232098"/>
    <w:rsid w:val="002327CC"/>
    <w:rsid w:val="00232B9E"/>
    <w:rsid w:val="0023351C"/>
    <w:rsid w:val="00233541"/>
    <w:rsid w:val="00233658"/>
    <w:rsid w:val="0023368D"/>
    <w:rsid w:val="0023377E"/>
    <w:rsid w:val="00234091"/>
    <w:rsid w:val="0023446E"/>
    <w:rsid w:val="00234ED2"/>
    <w:rsid w:val="002351B6"/>
    <w:rsid w:val="00235680"/>
    <w:rsid w:val="00235720"/>
    <w:rsid w:val="002357C5"/>
    <w:rsid w:val="002359CE"/>
    <w:rsid w:val="00235FF2"/>
    <w:rsid w:val="00236029"/>
    <w:rsid w:val="00236311"/>
    <w:rsid w:val="00236313"/>
    <w:rsid w:val="0023654C"/>
    <w:rsid w:val="0023699D"/>
    <w:rsid w:val="00237A02"/>
    <w:rsid w:val="00237F92"/>
    <w:rsid w:val="002400AC"/>
    <w:rsid w:val="002406F0"/>
    <w:rsid w:val="002409E3"/>
    <w:rsid w:val="00240F73"/>
    <w:rsid w:val="002411B5"/>
    <w:rsid w:val="00241375"/>
    <w:rsid w:val="0024143C"/>
    <w:rsid w:val="0024159E"/>
    <w:rsid w:val="00241753"/>
    <w:rsid w:val="00241CD8"/>
    <w:rsid w:val="00242458"/>
    <w:rsid w:val="002425C4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23D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A8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4B"/>
    <w:rsid w:val="00252D41"/>
    <w:rsid w:val="00252E44"/>
    <w:rsid w:val="00254133"/>
    <w:rsid w:val="0025487A"/>
    <w:rsid w:val="00254E3D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236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3F7D"/>
    <w:rsid w:val="002744AB"/>
    <w:rsid w:val="002746E8"/>
    <w:rsid w:val="00274DE3"/>
    <w:rsid w:val="0027573A"/>
    <w:rsid w:val="00275CC6"/>
    <w:rsid w:val="00275F89"/>
    <w:rsid w:val="002761B2"/>
    <w:rsid w:val="00276AAF"/>
    <w:rsid w:val="00276F7B"/>
    <w:rsid w:val="0028017A"/>
    <w:rsid w:val="00280286"/>
    <w:rsid w:val="0028096E"/>
    <w:rsid w:val="0028130A"/>
    <w:rsid w:val="00281E20"/>
    <w:rsid w:val="00282AE9"/>
    <w:rsid w:val="00282E56"/>
    <w:rsid w:val="00283630"/>
    <w:rsid w:val="002841E0"/>
    <w:rsid w:val="0028490D"/>
    <w:rsid w:val="002849B0"/>
    <w:rsid w:val="00284AB2"/>
    <w:rsid w:val="00284D18"/>
    <w:rsid w:val="002850D7"/>
    <w:rsid w:val="0028512C"/>
    <w:rsid w:val="0028559B"/>
    <w:rsid w:val="00285919"/>
    <w:rsid w:val="0028596E"/>
    <w:rsid w:val="00285C77"/>
    <w:rsid w:val="00286809"/>
    <w:rsid w:val="00286A28"/>
    <w:rsid w:val="00286CD4"/>
    <w:rsid w:val="00286FB9"/>
    <w:rsid w:val="002873EF"/>
    <w:rsid w:val="002877E6"/>
    <w:rsid w:val="0028796C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C14"/>
    <w:rsid w:val="00296E78"/>
    <w:rsid w:val="00296ED5"/>
    <w:rsid w:val="00296F83"/>
    <w:rsid w:val="00297178"/>
    <w:rsid w:val="00297283"/>
    <w:rsid w:val="0029799B"/>
    <w:rsid w:val="00297C88"/>
    <w:rsid w:val="00297E2E"/>
    <w:rsid w:val="002A07EB"/>
    <w:rsid w:val="002A1376"/>
    <w:rsid w:val="002A1CDA"/>
    <w:rsid w:val="002A1F99"/>
    <w:rsid w:val="002A23DD"/>
    <w:rsid w:val="002A25CF"/>
    <w:rsid w:val="002A2B3B"/>
    <w:rsid w:val="002A2B57"/>
    <w:rsid w:val="002A3237"/>
    <w:rsid w:val="002A3356"/>
    <w:rsid w:val="002A3440"/>
    <w:rsid w:val="002A354A"/>
    <w:rsid w:val="002A3BD2"/>
    <w:rsid w:val="002A3CC2"/>
    <w:rsid w:val="002A4836"/>
    <w:rsid w:val="002A4866"/>
    <w:rsid w:val="002A4A49"/>
    <w:rsid w:val="002A4B00"/>
    <w:rsid w:val="002A4E81"/>
    <w:rsid w:val="002A5350"/>
    <w:rsid w:val="002A53CD"/>
    <w:rsid w:val="002A5A77"/>
    <w:rsid w:val="002A5C93"/>
    <w:rsid w:val="002A5F5B"/>
    <w:rsid w:val="002A6C7C"/>
    <w:rsid w:val="002A70B6"/>
    <w:rsid w:val="002A7289"/>
    <w:rsid w:val="002A7E70"/>
    <w:rsid w:val="002A7F2C"/>
    <w:rsid w:val="002B05FA"/>
    <w:rsid w:val="002B0683"/>
    <w:rsid w:val="002B0EA3"/>
    <w:rsid w:val="002B18B8"/>
    <w:rsid w:val="002B23A8"/>
    <w:rsid w:val="002B2404"/>
    <w:rsid w:val="002B2443"/>
    <w:rsid w:val="002B2572"/>
    <w:rsid w:val="002B2EFD"/>
    <w:rsid w:val="002B2F41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699"/>
    <w:rsid w:val="002B710A"/>
    <w:rsid w:val="002B71C5"/>
    <w:rsid w:val="002B7372"/>
    <w:rsid w:val="002B75CD"/>
    <w:rsid w:val="002B7C01"/>
    <w:rsid w:val="002C006A"/>
    <w:rsid w:val="002C0E15"/>
    <w:rsid w:val="002C0E91"/>
    <w:rsid w:val="002C14B8"/>
    <w:rsid w:val="002C1B28"/>
    <w:rsid w:val="002C1B77"/>
    <w:rsid w:val="002C1B78"/>
    <w:rsid w:val="002C2603"/>
    <w:rsid w:val="002C26C5"/>
    <w:rsid w:val="002C2C85"/>
    <w:rsid w:val="002C2D0F"/>
    <w:rsid w:val="002C2EB7"/>
    <w:rsid w:val="002C3034"/>
    <w:rsid w:val="002C3204"/>
    <w:rsid w:val="002C49CB"/>
    <w:rsid w:val="002C4EC5"/>
    <w:rsid w:val="002C4F55"/>
    <w:rsid w:val="002C5154"/>
    <w:rsid w:val="002C58B3"/>
    <w:rsid w:val="002C5998"/>
    <w:rsid w:val="002C6323"/>
    <w:rsid w:val="002C6521"/>
    <w:rsid w:val="002C6D2F"/>
    <w:rsid w:val="002C6DC5"/>
    <w:rsid w:val="002C7C52"/>
    <w:rsid w:val="002C7D10"/>
    <w:rsid w:val="002C7ED0"/>
    <w:rsid w:val="002D0164"/>
    <w:rsid w:val="002D01C2"/>
    <w:rsid w:val="002D02F5"/>
    <w:rsid w:val="002D03FE"/>
    <w:rsid w:val="002D127F"/>
    <w:rsid w:val="002D150A"/>
    <w:rsid w:val="002D1DF4"/>
    <w:rsid w:val="002D2030"/>
    <w:rsid w:val="002D2ADB"/>
    <w:rsid w:val="002D2F1E"/>
    <w:rsid w:val="002D2FB0"/>
    <w:rsid w:val="002D3103"/>
    <w:rsid w:val="002D343F"/>
    <w:rsid w:val="002D35AE"/>
    <w:rsid w:val="002D3C13"/>
    <w:rsid w:val="002D3C7D"/>
    <w:rsid w:val="002D43C0"/>
    <w:rsid w:val="002D4656"/>
    <w:rsid w:val="002D477F"/>
    <w:rsid w:val="002D47F1"/>
    <w:rsid w:val="002D49A3"/>
    <w:rsid w:val="002D4D34"/>
    <w:rsid w:val="002D51A2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47C"/>
    <w:rsid w:val="002E2858"/>
    <w:rsid w:val="002E291F"/>
    <w:rsid w:val="002E29E8"/>
    <w:rsid w:val="002E2C07"/>
    <w:rsid w:val="002E2FC3"/>
    <w:rsid w:val="002E2FE4"/>
    <w:rsid w:val="002E3015"/>
    <w:rsid w:val="002E41F4"/>
    <w:rsid w:val="002E420E"/>
    <w:rsid w:val="002E4653"/>
    <w:rsid w:val="002E476D"/>
    <w:rsid w:val="002E4C2D"/>
    <w:rsid w:val="002E52C0"/>
    <w:rsid w:val="002E5552"/>
    <w:rsid w:val="002E5F1D"/>
    <w:rsid w:val="002E621D"/>
    <w:rsid w:val="002E6323"/>
    <w:rsid w:val="002E72CB"/>
    <w:rsid w:val="002E7B9F"/>
    <w:rsid w:val="002F009C"/>
    <w:rsid w:val="002F11FB"/>
    <w:rsid w:val="002F1244"/>
    <w:rsid w:val="002F16CD"/>
    <w:rsid w:val="002F1B1E"/>
    <w:rsid w:val="002F1D78"/>
    <w:rsid w:val="002F2028"/>
    <w:rsid w:val="002F2C3B"/>
    <w:rsid w:val="002F2E4B"/>
    <w:rsid w:val="002F336A"/>
    <w:rsid w:val="002F4045"/>
    <w:rsid w:val="002F4089"/>
    <w:rsid w:val="002F437C"/>
    <w:rsid w:val="002F4550"/>
    <w:rsid w:val="002F504E"/>
    <w:rsid w:val="002F5169"/>
    <w:rsid w:val="002F53A3"/>
    <w:rsid w:val="002F57FD"/>
    <w:rsid w:val="002F5891"/>
    <w:rsid w:val="002F5B71"/>
    <w:rsid w:val="002F5FD6"/>
    <w:rsid w:val="002F614C"/>
    <w:rsid w:val="002F64E4"/>
    <w:rsid w:val="002F655F"/>
    <w:rsid w:val="002F68BE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B2"/>
    <w:rsid w:val="00306326"/>
    <w:rsid w:val="003066A6"/>
    <w:rsid w:val="00306C0E"/>
    <w:rsid w:val="00306C88"/>
    <w:rsid w:val="0030706F"/>
    <w:rsid w:val="00307382"/>
    <w:rsid w:val="00307A67"/>
    <w:rsid w:val="00307BD7"/>
    <w:rsid w:val="00307DA4"/>
    <w:rsid w:val="003106A4"/>
    <w:rsid w:val="003109A0"/>
    <w:rsid w:val="00310AB6"/>
    <w:rsid w:val="00310DA9"/>
    <w:rsid w:val="00310ED2"/>
    <w:rsid w:val="0031143E"/>
    <w:rsid w:val="003116BB"/>
    <w:rsid w:val="00311A48"/>
    <w:rsid w:val="00311A92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F5F"/>
    <w:rsid w:val="003160D4"/>
    <w:rsid w:val="00316112"/>
    <w:rsid w:val="00316341"/>
    <w:rsid w:val="003163A1"/>
    <w:rsid w:val="003165DD"/>
    <w:rsid w:val="00316828"/>
    <w:rsid w:val="00316CEE"/>
    <w:rsid w:val="00316FF4"/>
    <w:rsid w:val="00317204"/>
    <w:rsid w:val="00317C32"/>
    <w:rsid w:val="00317FFB"/>
    <w:rsid w:val="003202CF"/>
    <w:rsid w:val="00320506"/>
    <w:rsid w:val="00320EEA"/>
    <w:rsid w:val="00321216"/>
    <w:rsid w:val="00321630"/>
    <w:rsid w:val="0032187F"/>
    <w:rsid w:val="00321F16"/>
    <w:rsid w:val="003228D9"/>
    <w:rsid w:val="00322A6B"/>
    <w:rsid w:val="00322CF6"/>
    <w:rsid w:val="00322E86"/>
    <w:rsid w:val="00322F5C"/>
    <w:rsid w:val="0032310F"/>
    <w:rsid w:val="003246CB"/>
    <w:rsid w:val="00324C02"/>
    <w:rsid w:val="00324C4C"/>
    <w:rsid w:val="00324F11"/>
    <w:rsid w:val="00325127"/>
    <w:rsid w:val="003253F8"/>
    <w:rsid w:val="00325667"/>
    <w:rsid w:val="00325BDF"/>
    <w:rsid w:val="00325C2D"/>
    <w:rsid w:val="00325CE8"/>
    <w:rsid w:val="00325D39"/>
    <w:rsid w:val="00325EDA"/>
    <w:rsid w:val="003266A8"/>
    <w:rsid w:val="003268B9"/>
    <w:rsid w:val="00326C68"/>
    <w:rsid w:val="00327AC3"/>
    <w:rsid w:val="00327B69"/>
    <w:rsid w:val="003303EA"/>
    <w:rsid w:val="003309EB"/>
    <w:rsid w:val="00330D8D"/>
    <w:rsid w:val="0033105A"/>
    <w:rsid w:val="003310C8"/>
    <w:rsid w:val="00331152"/>
    <w:rsid w:val="00331AEC"/>
    <w:rsid w:val="00331FD4"/>
    <w:rsid w:val="003320A8"/>
    <w:rsid w:val="003332B8"/>
    <w:rsid w:val="003334B2"/>
    <w:rsid w:val="00333507"/>
    <w:rsid w:val="00333A0F"/>
    <w:rsid w:val="00335250"/>
    <w:rsid w:val="00336D2F"/>
    <w:rsid w:val="00336E9A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A7E"/>
    <w:rsid w:val="00342D6C"/>
    <w:rsid w:val="003433DF"/>
    <w:rsid w:val="00343961"/>
    <w:rsid w:val="00343DEC"/>
    <w:rsid w:val="003447E1"/>
    <w:rsid w:val="00344F0C"/>
    <w:rsid w:val="0034502D"/>
    <w:rsid w:val="003453F0"/>
    <w:rsid w:val="003454BA"/>
    <w:rsid w:val="0034594F"/>
    <w:rsid w:val="00345C91"/>
    <w:rsid w:val="003461B9"/>
    <w:rsid w:val="00346763"/>
    <w:rsid w:val="003468E6"/>
    <w:rsid w:val="00346F71"/>
    <w:rsid w:val="003477D3"/>
    <w:rsid w:val="00347C0C"/>
    <w:rsid w:val="00347CAE"/>
    <w:rsid w:val="00347E52"/>
    <w:rsid w:val="0035026C"/>
    <w:rsid w:val="00350667"/>
    <w:rsid w:val="003506BE"/>
    <w:rsid w:val="00350989"/>
    <w:rsid w:val="00350B72"/>
    <w:rsid w:val="00351805"/>
    <w:rsid w:val="00351ADD"/>
    <w:rsid w:val="00352041"/>
    <w:rsid w:val="00352050"/>
    <w:rsid w:val="00352343"/>
    <w:rsid w:val="00352C29"/>
    <w:rsid w:val="00352E3F"/>
    <w:rsid w:val="00352F06"/>
    <w:rsid w:val="00353662"/>
    <w:rsid w:val="00353731"/>
    <w:rsid w:val="00353C8D"/>
    <w:rsid w:val="00353E25"/>
    <w:rsid w:val="0035428D"/>
    <w:rsid w:val="003546F3"/>
    <w:rsid w:val="00354AAB"/>
    <w:rsid w:val="00354C06"/>
    <w:rsid w:val="003552F4"/>
    <w:rsid w:val="00355661"/>
    <w:rsid w:val="0035623E"/>
    <w:rsid w:val="0035635C"/>
    <w:rsid w:val="003563D3"/>
    <w:rsid w:val="00356C32"/>
    <w:rsid w:val="00356F65"/>
    <w:rsid w:val="0035701D"/>
    <w:rsid w:val="003570D9"/>
    <w:rsid w:val="003601E3"/>
    <w:rsid w:val="0036038B"/>
    <w:rsid w:val="00360587"/>
    <w:rsid w:val="00360838"/>
    <w:rsid w:val="00361CC4"/>
    <w:rsid w:val="003628E4"/>
    <w:rsid w:val="00362A09"/>
    <w:rsid w:val="00362B99"/>
    <w:rsid w:val="00362B9E"/>
    <w:rsid w:val="003643B3"/>
    <w:rsid w:val="00364562"/>
    <w:rsid w:val="00364788"/>
    <w:rsid w:val="00364B46"/>
    <w:rsid w:val="00364C69"/>
    <w:rsid w:val="00365281"/>
    <w:rsid w:val="003652F8"/>
    <w:rsid w:val="00365AB3"/>
    <w:rsid w:val="00365B03"/>
    <w:rsid w:val="00365FF1"/>
    <w:rsid w:val="003661A8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450E"/>
    <w:rsid w:val="003750BC"/>
    <w:rsid w:val="00375937"/>
    <w:rsid w:val="00375D85"/>
    <w:rsid w:val="00376704"/>
    <w:rsid w:val="003767D1"/>
    <w:rsid w:val="003778C1"/>
    <w:rsid w:val="00380212"/>
    <w:rsid w:val="00380454"/>
    <w:rsid w:val="00380EE4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61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87E9E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F6E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0B8E"/>
    <w:rsid w:val="003A16B0"/>
    <w:rsid w:val="003A1AA3"/>
    <w:rsid w:val="003A1C70"/>
    <w:rsid w:val="003A1E66"/>
    <w:rsid w:val="003A1FEC"/>
    <w:rsid w:val="003A271A"/>
    <w:rsid w:val="003A29A9"/>
    <w:rsid w:val="003A3043"/>
    <w:rsid w:val="003A30F9"/>
    <w:rsid w:val="003A3916"/>
    <w:rsid w:val="003A39D2"/>
    <w:rsid w:val="003A3C16"/>
    <w:rsid w:val="003A3D05"/>
    <w:rsid w:val="003A40E2"/>
    <w:rsid w:val="003A4417"/>
    <w:rsid w:val="003A46B5"/>
    <w:rsid w:val="003A48EA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860"/>
    <w:rsid w:val="003B28D8"/>
    <w:rsid w:val="003B2B93"/>
    <w:rsid w:val="003B301D"/>
    <w:rsid w:val="003B3260"/>
    <w:rsid w:val="003B3A0B"/>
    <w:rsid w:val="003B3D8D"/>
    <w:rsid w:val="003B4498"/>
    <w:rsid w:val="003B4B41"/>
    <w:rsid w:val="003B56E6"/>
    <w:rsid w:val="003B5913"/>
    <w:rsid w:val="003B5E56"/>
    <w:rsid w:val="003B5F62"/>
    <w:rsid w:val="003B6461"/>
    <w:rsid w:val="003B68B3"/>
    <w:rsid w:val="003B6AF4"/>
    <w:rsid w:val="003B6D58"/>
    <w:rsid w:val="003B7478"/>
    <w:rsid w:val="003B748D"/>
    <w:rsid w:val="003B7980"/>
    <w:rsid w:val="003B7DCD"/>
    <w:rsid w:val="003B7FD3"/>
    <w:rsid w:val="003C070F"/>
    <w:rsid w:val="003C0B8F"/>
    <w:rsid w:val="003C0DA2"/>
    <w:rsid w:val="003C115B"/>
    <w:rsid w:val="003C1A4B"/>
    <w:rsid w:val="003C27EE"/>
    <w:rsid w:val="003C2D9E"/>
    <w:rsid w:val="003C3302"/>
    <w:rsid w:val="003C38EA"/>
    <w:rsid w:val="003C39AB"/>
    <w:rsid w:val="003C39F3"/>
    <w:rsid w:val="003C3A44"/>
    <w:rsid w:val="003C4527"/>
    <w:rsid w:val="003C4B5C"/>
    <w:rsid w:val="003C59A3"/>
    <w:rsid w:val="003C5CB1"/>
    <w:rsid w:val="003C6076"/>
    <w:rsid w:val="003C63FB"/>
    <w:rsid w:val="003C661F"/>
    <w:rsid w:val="003C67DE"/>
    <w:rsid w:val="003C75DD"/>
    <w:rsid w:val="003C7F8E"/>
    <w:rsid w:val="003D0198"/>
    <w:rsid w:val="003D01FA"/>
    <w:rsid w:val="003D0A3B"/>
    <w:rsid w:val="003D1670"/>
    <w:rsid w:val="003D2697"/>
    <w:rsid w:val="003D300D"/>
    <w:rsid w:val="003D303B"/>
    <w:rsid w:val="003D3133"/>
    <w:rsid w:val="003D4BEA"/>
    <w:rsid w:val="003D4D3A"/>
    <w:rsid w:val="003D4D79"/>
    <w:rsid w:val="003D5726"/>
    <w:rsid w:val="003D68A7"/>
    <w:rsid w:val="003D692C"/>
    <w:rsid w:val="003D695C"/>
    <w:rsid w:val="003D723D"/>
    <w:rsid w:val="003D7382"/>
    <w:rsid w:val="003D752A"/>
    <w:rsid w:val="003D77B5"/>
    <w:rsid w:val="003D7C6C"/>
    <w:rsid w:val="003E03CE"/>
    <w:rsid w:val="003E071F"/>
    <w:rsid w:val="003E072D"/>
    <w:rsid w:val="003E07FD"/>
    <w:rsid w:val="003E13A2"/>
    <w:rsid w:val="003E1436"/>
    <w:rsid w:val="003E1B15"/>
    <w:rsid w:val="003E1D73"/>
    <w:rsid w:val="003E2064"/>
    <w:rsid w:val="003E21FB"/>
    <w:rsid w:val="003E2441"/>
    <w:rsid w:val="003E282B"/>
    <w:rsid w:val="003E2AE1"/>
    <w:rsid w:val="003E33E7"/>
    <w:rsid w:val="003E350B"/>
    <w:rsid w:val="003E3556"/>
    <w:rsid w:val="003E37DF"/>
    <w:rsid w:val="003E3A7E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BD3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AFA"/>
    <w:rsid w:val="003F1E03"/>
    <w:rsid w:val="003F2051"/>
    <w:rsid w:val="003F209F"/>
    <w:rsid w:val="003F22B7"/>
    <w:rsid w:val="003F3721"/>
    <w:rsid w:val="003F4A6E"/>
    <w:rsid w:val="003F516D"/>
    <w:rsid w:val="003F5567"/>
    <w:rsid w:val="003F5E87"/>
    <w:rsid w:val="003F642B"/>
    <w:rsid w:val="003F67FC"/>
    <w:rsid w:val="003F68E8"/>
    <w:rsid w:val="003F6B09"/>
    <w:rsid w:val="003F6F06"/>
    <w:rsid w:val="003F7355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9D3"/>
    <w:rsid w:val="00404BD3"/>
    <w:rsid w:val="00404FFA"/>
    <w:rsid w:val="00405000"/>
    <w:rsid w:val="00405501"/>
    <w:rsid w:val="004057B4"/>
    <w:rsid w:val="004059C1"/>
    <w:rsid w:val="00405C47"/>
    <w:rsid w:val="004065FD"/>
    <w:rsid w:val="00406656"/>
    <w:rsid w:val="0040684D"/>
    <w:rsid w:val="00407188"/>
    <w:rsid w:val="00407740"/>
    <w:rsid w:val="00407CD9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3902"/>
    <w:rsid w:val="0041408F"/>
    <w:rsid w:val="004140D3"/>
    <w:rsid w:val="0041429E"/>
    <w:rsid w:val="00414519"/>
    <w:rsid w:val="00414687"/>
    <w:rsid w:val="004149FE"/>
    <w:rsid w:val="0041510A"/>
    <w:rsid w:val="0041601A"/>
    <w:rsid w:val="004168BD"/>
    <w:rsid w:val="00416BC0"/>
    <w:rsid w:val="00417725"/>
    <w:rsid w:val="0041777E"/>
    <w:rsid w:val="00420137"/>
    <w:rsid w:val="004201B7"/>
    <w:rsid w:val="004205CC"/>
    <w:rsid w:val="00420A89"/>
    <w:rsid w:val="00420B93"/>
    <w:rsid w:val="00421076"/>
    <w:rsid w:val="0042186E"/>
    <w:rsid w:val="004222D1"/>
    <w:rsid w:val="004229CC"/>
    <w:rsid w:val="00422C7D"/>
    <w:rsid w:val="00422DBC"/>
    <w:rsid w:val="004231CB"/>
    <w:rsid w:val="004241BF"/>
    <w:rsid w:val="00424733"/>
    <w:rsid w:val="0042475C"/>
    <w:rsid w:val="00424C44"/>
    <w:rsid w:val="00425015"/>
    <w:rsid w:val="00425387"/>
    <w:rsid w:val="00425716"/>
    <w:rsid w:val="00425EF1"/>
    <w:rsid w:val="00426583"/>
    <w:rsid w:val="0042662B"/>
    <w:rsid w:val="00426BF5"/>
    <w:rsid w:val="00426E4B"/>
    <w:rsid w:val="0042712E"/>
    <w:rsid w:val="0042747F"/>
    <w:rsid w:val="00427A5E"/>
    <w:rsid w:val="00427B49"/>
    <w:rsid w:val="00427D14"/>
    <w:rsid w:val="00427ECF"/>
    <w:rsid w:val="00430441"/>
    <w:rsid w:val="00430486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1D5F"/>
    <w:rsid w:val="00432222"/>
    <w:rsid w:val="00432A48"/>
    <w:rsid w:val="00432E36"/>
    <w:rsid w:val="00433108"/>
    <w:rsid w:val="0043346B"/>
    <w:rsid w:val="004334D4"/>
    <w:rsid w:val="00433521"/>
    <w:rsid w:val="004339AD"/>
    <w:rsid w:val="00433A2A"/>
    <w:rsid w:val="00433C0B"/>
    <w:rsid w:val="00433E7F"/>
    <w:rsid w:val="00434307"/>
    <w:rsid w:val="00435B76"/>
    <w:rsid w:val="00435D05"/>
    <w:rsid w:val="0043604E"/>
    <w:rsid w:val="0043627A"/>
    <w:rsid w:val="004363ED"/>
    <w:rsid w:val="0043665E"/>
    <w:rsid w:val="004366C4"/>
    <w:rsid w:val="004366EF"/>
    <w:rsid w:val="00436D99"/>
    <w:rsid w:val="00436E3E"/>
    <w:rsid w:val="0043709E"/>
    <w:rsid w:val="004405B7"/>
    <w:rsid w:val="004408E6"/>
    <w:rsid w:val="00440953"/>
    <w:rsid w:val="00440DE1"/>
    <w:rsid w:val="00441991"/>
    <w:rsid w:val="00441C65"/>
    <w:rsid w:val="00442065"/>
    <w:rsid w:val="00442C27"/>
    <w:rsid w:val="00443458"/>
    <w:rsid w:val="00443E2B"/>
    <w:rsid w:val="00443E98"/>
    <w:rsid w:val="004444CA"/>
    <w:rsid w:val="004444E0"/>
    <w:rsid w:val="00445627"/>
    <w:rsid w:val="0044563A"/>
    <w:rsid w:val="00446183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35"/>
    <w:rsid w:val="00450F67"/>
    <w:rsid w:val="00450FBC"/>
    <w:rsid w:val="004515E5"/>
    <w:rsid w:val="00451836"/>
    <w:rsid w:val="004523BD"/>
    <w:rsid w:val="00452870"/>
    <w:rsid w:val="00452AE1"/>
    <w:rsid w:val="00452AF5"/>
    <w:rsid w:val="00452B30"/>
    <w:rsid w:val="00453AFD"/>
    <w:rsid w:val="00453CEE"/>
    <w:rsid w:val="00453DBB"/>
    <w:rsid w:val="00453E81"/>
    <w:rsid w:val="0045450F"/>
    <w:rsid w:val="0045476F"/>
    <w:rsid w:val="00454A79"/>
    <w:rsid w:val="00454BE5"/>
    <w:rsid w:val="004552F5"/>
    <w:rsid w:val="00455834"/>
    <w:rsid w:val="00456367"/>
    <w:rsid w:val="00456DFF"/>
    <w:rsid w:val="00457145"/>
    <w:rsid w:val="00460122"/>
    <w:rsid w:val="00460B5C"/>
    <w:rsid w:val="00461184"/>
    <w:rsid w:val="00461487"/>
    <w:rsid w:val="0046187F"/>
    <w:rsid w:val="00461ACC"/>
    <w:rsid w:val="00461F1F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4CFA"/>
    <w:rsid w:val="004653ED"/>
    <w:rsid w:val="00465468"/>
    <w:rsid w:val="0046554F"/>
    <w:rsid w:val="00465AA4"/>
    <w:rsid w:val="00465F6F"/>
    <w:rsid w:val="00466969"/>
    <w:rsid w:val="00466C34"/>
    <w:rsid w:val="0046757F"/>
    <w:rsid w:val="004676CB"/>
    <w:rsid w:val="0046771E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4AF"/>
    <w:rsid w:val="0047164D"/>
    <w:rsid w:val="0047167D"/>
    <w:rsid w:val="00471992"/>
    <w:rsid w:val="00471C60"/>
    <w:rsid w:val="0047221F"/>
    <w:rsid w:val="00472358"/>
    <w:rsid w:val="004727FE"/>
    <w:rsid w:val="00472DFA"/>
    <w:rsid w:val="004739BD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60D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748"/>
    <w:rsid w:val="00481D5B"/>
    <w:rsid w:val="00481EF0"/>
    <w:rsid w:val="00482EAD"/>
    <w:rsid w:val="00483118"/>
    <w:rsid w:val="0048393A"/>
    <w:rsid w:val="00483EBE"/>
    <w:rsid w:val="00484143"/>
    <w:rsid w:val="00484396"/>
    <w:rsid w:val="0048465C"/>
    <w:rsid w:val="00484B2D"/>
    <w:rsid w:val="00484BFB"/>
    <w:rsid w:val="004850E0"/>
    <w:rsid w:val="004852CD"/>
    <w:rsid w:val="00485E3E"/>
    <w:rsid w:val="00487579"/>
    <w:rsid w:val="004879D0"/>
    <w:rsid w:val="00490331"/>
    <w:rsid w:val="004904DB"/>
    <w:rsid w:val="00490873"/>
    <w:rsid w:val="004909B3"/>
    <w:rsid w:val="004909CE"/>
    <w:rsid w:val="004909FE"/>
    <w:rsid w:val="00490D4A"/>
    <w:rsid w:val="00490D4F"/>
    <w:rsid w:val="00490F42"/>
    <w:rsid w:val="00491A59"/>
    <w:rsid w:val="00491B00"/>
    <w:rsid w:val="00491D52"/>
    <w:rsid w:val="00491F70"/>
    <w:rsid w:val="004922EA"/>
    <w:rsid w:val="004924BE"/>
    <w:rsid w:val="00492C5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7EA"/>
    <w:rsid w:val="00496A27"/>
    <w:rsid w:val="00496A82"/>
    <w:rsid w:val="00496CB3"/>
    <w:rsid w:val="0049702B"/>
    <w:rsid w:val="00497082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8D0"/>
    <w:rsid w:val="004A5BA7"/>
    <w:rsid w:val="004A6313"/>
    <w:rsid w:val="004A64D1"/>
    <w:rsid w:val="004A67AE"/>
    <w:rsid w:val="004A68C6"/>
    <w:rsid w:val="004A6990"/>
    <w:rsid w:val="004A6991"/>
    <w:rsid w:val="004A739A"/>
    <w:rsid w:val="004A7D71"/>
    <w:rsid w:val="004B03B9"/>
    <w:rsid w:val="004B05B9"/>
    <w:rsid w:val="004B0723"/>
    <w:rsid w:val="004B0ADB"/>
    <w:rsid w:val="004B1454"/>
    <w:rsid w:val="004B1979"/>
    <w:rsid w:val="004B19EC"/>
    <w:rsid w:val="004B1C7F"/>
    <w:rsid w:val="004B1D12"/>
    <w:rsid w:val="004B1DEE"/>
    <w:rsid w:val="004B246F"/>
    <w:rsid w:val="004B32E2"/>
    <w:rsid w:val="004B3781"/>
    <w:rsid w:val="004B3F26"/>
    <w:rsid w:val="004B4327"/>
    <w:rsid w:val="004B49FA"/>
    <w:rsid w:val="004B4ED3"/>
    <w:rsid w:val="004B52F7"/>
    <w:rsid w:val="004B5495"/>
    <w:rsid w:val="004B5833"/>
    <w:rsid w:val="004B5A9A"/>
    <w:rsid w:val="004B675F"/>
    <w:rsid w:val="004B6830"/>
    <w:rsid w:val="004B6918"/>
    <w:rsid w:val="004B697E"/>
    <w:rsid w:val="004B6B5A"/>
    <w:rsid w:val="004B6F60"/>
    <w:rsid w:val="004B709D"/>
    <w:rsid w:val="004B7515"/>
    <w:rsid w:val="004B7B8B"/>
    <w:rsid w:val="004B7BA7"/>
    <w:rsid w:val="004C021D"/>
    <w:rsid w:val="004C052D"/>
    <w:rsid w:val="004C0C29"/>
    <w:rsid w:val="004C0DDB"/>
    <w:rsid w:val="004C0E52"/>
    <w:rsid w:val="004C0F4D"/>
    <w:rsid w:val="004C1CDC"/>
    <w:rsid w:val="004C1D02"/>
    <w:rsid w:val="004C2190"/>
    <w:rsid w:val="004C21F1"/>
    <w:rsid w:val="004C2346"/>
    <w:rsid w:val="004C2591"/>
    <w:rsid w:val="004C25DF"/>
    <w:rsid w:val="004C2A81"/>
    <w:rsid w:val="004C2BAE"/>
    <w:rsid w:val="004C2D3B"/>
    <w:rsid w:val="004C3356"/>
    <w:rsid w:val="004C34DE"/>
    <w:rsid w:val="004C3AEF"/>
    <w:rsid w:val="004C3CFB"/>
    <w:rsid w:val="004C4045"/>
    <w:rsid w:val="004C42F9"/>
    <w:rsid w:val="004C481F"/>
    <w:rsid w:val="004C48E8"/>
    <w:rsid w:val="004C4B36"/>
    <w:rsid w:val="004C51FF"/>
    <w:rsid w:val="004C626C"/>
    <w:rsid w:val="004C6772"/>
    <w:rsid w:val="004C6C41"/>
    <w:rsid w:val="004C7033"/>
    <w:rsid w:val="004C709E"/>
    <w:rsid w:val="004C729B"/>
    <w:rsid w:val="004C788F"/>
    <w:rsid w:val="004C78F7"/>
    <w:rsid w:val="004C7A59"/>
    <w:rsid w:val="004D0453"/>
    <w:rsid w:val="004D0C1E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4FF8"/>
    <w:rsid w:val="004D50D5"/>
    <w:rsid w:val="004D550C"/>
    <w:rsid w:val="004D57C6"/>
    <w:rsid w:val="004D5AFA"/>
    <w:rsid w:val="004D5E0D"/>
    <w:rsid w:val="004D666E"/>
    <w:rsid w:val="004D6A34"/>
    <w:rsid w:val="004D6C48"/>
    <w:rsid w:val="004D6C7D"/>
    <w:rsid w:val="004D6EF6"/>
    <w:rsid w:val="004D707F"/>
    <w:rsid w:val="004D71DC"/>
    <w:rsid w:val="004D73CE"/>
    <w:rsid w:val="004D7AEB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A09"/>
    <w:rsid w:val="004E2B6B"/>
    <w:rsid w:val="004E2C04"/>
    <w:rsid w:val="004E2E88"/>
    <w:rsid w:val="004E3069"/>
    <w:rsid w:val="004E3441"/>
    <w:rsid w:val="004E365D"/>
    <w:rsid w:val="004E36B9"/>
    <w:rsid w:val="004E38F5"/>
    <w:rsid w:val="004E4327"/>
    <w:rsid w:val="004E4403"/>
    <w:rsid w:val="004E4C2E"/>
    <w:rsid w:val="004E4D8C"/>
    <w:rsid w:val="004E51FF"/>
    <w:rsid w:val="004E5674"/>
    <w:rsid w:val="004E576C"/>
    <w:rsid w:val="004E5A7E"/>
    <w:rsid w:val="004E5CA8"/>
    <w:rsid w:val="004E64F3"/>
    <w:rsid w:val="004E6938"/>
    <w:rsid w:val="004E7B43"/>
    <w:rsid w:val="004F00C3"/>
    <w:rsid w:val="004F0119"/>
    <w:rsid w:val="004F037F"/>
    <w:rsid w:val="004F0A49"/>
    <w:rsid w:val="004F129B"/>
    <w:rsid w:val="004F191A"/>
    <w:rsid w:val="004F2A5D"/>
    <w:rsid w:val="004F318A"/>
    <w:rsid w:val="004F4298"/>
    <w:rsid w:val="004F4838"/>
    <w:rsid w:val="004F4A09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A32"/>
    <w:rsid w:val="004F7E7A"/>
    <w:rsid w:val="0050086E"/>
    <w:rsid w:val="005009B9"/>
    <w:rsid w:val="00500ED3"/>
    <w:rsid w:val="00500EF1"/>
    <w:rsid w:val="00501022"/>
    <w:rsid w:val="0050134F"/>
    <w:rsid w:val="005014A6"/>
    <w:rsid w:val="005021D2"/>
    <w:rsid w:val="005023CD"/>
    <w:rsid w:val="0050356C"/>
    <w:rsid w:val="00503D8E"/>
    <w:rsid w:val="005047BA"/>
    <w:rsid w:val="00504908"/>
    <w:rsid w:val="00504988"/>
    <w:rsid w:val="005049F3"/>
    <w:rsid w:val="00504E52"/>
    <w:rsid w:val="00505C1E"/>
    <w:rsid w:val="00505EB6"/>
    <w:rsid w:val="00505FD8"/>
    <w:rsid w:val="00506092"/>
    <w:rsid w:val="0050686E"/>
    <w:rsid w:val="0050689E"/>
    <w:rsid w:val="00506A89"/>
    <w:rsid w:val="00506CC6"/>
    <w:rsid w:val="0050705F"/>
    <w:rsid w:val="0050720C"/>
    <w:rsid w:val="0050736B"/>
    <w:rsid w:val="00507A29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3E49"/>
    <w:rsid w:val="005147C7"/>
    <w:rsid w:val="00514DE5"/>
    <w:rsid w:val="005157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89B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50CD"/>
    <w:rsid w:val="005256C7"/>
    <w:rsid w:val="005257AB"/>
    <w:rsid w:val="00525891"/>
    <w:rsid w:val="00526008"/>
    <w:rsid w:val="005263A8"/>
    <w:rsid w:val="00526B03"/>
    <w:rsid w:val="00526F20"/>
    <w:rsid w:val="005274ED"/>
    <w:rsid w:val="00527551"/>
    <w:rsid w:val="005277E2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6A2"/>
    <w:rsid w:val="00535966"/>
    <w:rsid w:val="00535BEE"/>
    <w:rsid w:val="00535DF7"/>
    <w:rsid w:val="00536045"/>
    <w:rsid w:val="0053726A"/>
    <w:rsid w:val="005372E4"/>
    <w:rsid w:val="00540050"/>
    <w:rsid w:val="0054021C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2807"/>
    <w:rsid w:val="005432A1"/>
    <w:rsid w:val="005434BA"/>
    <w:rsid w:val="00543AEE"/>
    <w:rsid w:val="00543C6E"/>
    <w:rsid w:val="005445FF"/>
    <w:rsid w:val="005449F7"/>
    <w:rsid w:val="00544C4D"/>
    <w:rsid w:val="00544E15"/>
    <w:rsid w:val="005455B0"/>
    <w:rsid w:val="00545D9C"/>
    <w:rsid w:val="00546389"/>
    <w:rsid w:val="005464A1"/>
    <w:rsid w:val="00546E6F"/>
    <w:rsid w:val="00546FB6"/>
    <w:rsid w:val="005473A4"/>
    <w:rsid w:val="00547536"/>
    <w:rsid w:val="005475B3"/>
    <w:rsid w:val="005478D0"/>
    <w:rsid w:val="00547C58"/>
    <w:rsid w:val="00547CA7"/>
    <w:rsid w:val="00547CB4"/>
    <w:rsid w:val="00550419"/>
    <w:rsid w:val="005507E3"/>
    <w:rsid w:val="00551B66"/>
    <w:rsid w:val="005520E3"/>
    <w:rsid w:val="00552428"/>
    <w:rsid w:val="00552869"/>
    <w:rsid w:val="00552A92"/>
    <w:rsid w:val="00552B50"/>
    <w:rsid w:val="00552E5E"/>
    <w:rsid w:val="0055363F"/>
    <w:rsid w:val="0055368A"/>
    <w:rsid w:val="00553C41"/>
    <w:rsid w:val="00553F69"/>
    <w:rsid w:val="0055417E"/>
    <w:rsid w:val="005541B6"/>
    <w:rsid w:val="00554785"/>
    <w:rsid w:val="00554C88"/>
    <w:rsid w:val="00554FEC"/>
    <w:rsid w:val="00554FF9"/>
    <w:rsid w:val="005555D9"/>
    <w:rsid w:val="00555D3E"/>
    <w:rsid w:val="00555FF6"/>
    <w:rsid w:val="005560DD"/>
    <w:rsid w:val="0055614E"/>
    <w:rsid w:val="00556BE2"/>
    <w:rsid w:val="00557038"/>
    <w:rsid w:val="0055763D"/>
    <w:rsid w:val="0055788F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3BB"/>
    <w:rsid w:val="00562CC8"/>
    <w:rsid w:val="00563BF3"/>
    <w:rsid w:val="00563CAA"/>
    <w:rsid w:val="00563D11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7958"/>
    <w:rsid w:val="00567CD7"/>
    <w:rsid w:val="00567FAD"/>
    <w:rsid w:val="005700BD"/>
    <w:rsid w:val="0057071D"/>
    <w:rsid w:val="00570769"/>
    <w:rsid w:val="00570DB5"/>
    <w:rsid w:val="00570E28"/>
    <w:rsid w:val="00570FC6"/>
    <w:rsid w:val="00571242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537"/>
    <w:rsid w:val="00574684"/>
    <w:rsid w:val="005749B0"/>
    <w:rsid w:val="0057533E"/>
    <w:rsid w:val="00575A6E"/>
    <w:rsid w:val="00575AA8"/>
    <w:rsid w:val="005760DA"/>
    <w:rsid w:val="0057659E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2C4"/>
    <w:rsid w:val="0058068F"/>
    <w:rsid w:val="00580997"/>
    <w:rsid w:val="0058101F"/>
    <w:rsid w:val="005817FB"/>
    <w:rsid w:val="00581A86"/>
    <w:rsid w:val="00581D16"/>
    <w:rsid w:val="005821DB"/>
    <w:rsid w:val="00582322"/>
    <w:rsid w:val="00582AC6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5B6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1C0"/>
    <w:rsid w:val="00593569"/>
    <w:rsid w:val="0059394E"/>
    <w:rsid w:val="00593CD4"/>
    <w:rsid w:val="00593F22"/>
    <w:rsid w:val="0059482B"/>
    <w:rsid w:val="005948A2"/>
    <w:rsid w:val="00594AD9"/>
    <w:rsid w:val="00594CA8"/>
    <w:rsid w:val="00594CEB"/>
    <w:rsid w:val="00594F22"/>
    <w:rsid w:val="005956A5"/>
    <w:rsid w:val="00595CB5"/>
    <w:rsid w:val="00595D0A"/>
    <w:rsid w:val="005960EC"/>
    <w:rsid w:val="0059681D"/>
    <w:rsid w:val="00596833"/>
    <w:rsid w:val="00596E26"/>
    <w:rsid w:val="00596EC2"/>
    <w:rsid w:val="00597815"/>
    <w:rsid w:val="00597C1B"/>
    <w:rsid w:val="005A005D"/>
    <w:rsid w:val="005A09DA"/>
    <w:rsid w:val="005A0A8D"/>
    <w:rsid w:val="005A0C0B"/>
    <w:rsid w:val="005A1F68"/>
    <w:rsid w:val="005A2099"/>
    <w:rsid w:val="005A298F"/>
    <w:rsid w:val="005A2EB7"/>
    <w:rsid w:val="005A3276"/>
    <w:rsid w:val="005A3763"/>
    <w:rsid w:val="005A3911"/>
    <w:rsid w:val="005A3F5B"/>
    <w:rsid w:val="005A4578"/>
    <w:rsid w:val="005A4841"/>
    <w:rsid w:val="005A49C6"/>
    <w:rsid w:val="005A4D77"/>
    <w:rsid w:val="005A5071"/>
    <w:rsid w:val="005A5914"/>
    <w:rsid w:val="005A59EC"/>
    <w:rsid w:val="005A6017"/>
    <w:rsid w:val="005A6333"/>
    <w:rsid w:val="005A6A19"/>
    <w:rsid w:val="005A6B29"/>
    <w:rsid w:val="005A6E90"/>
    <w:rsid w:val="005A7DDB"/>
    <w:rsid w:val="005B0F1F"/>
    <w:rsid w:val="005B1341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3B3A"/>
    <w:rsid w:val="005B3B6A"/>
    <w:rsid w:val="005B3BA9"/>
    <w:rsid w:val="005B4047"/>
    <w:rsid w:val="005B46D6"/>
    <w:rsid w:val="005B4E2E"/>
    <w:rsid w:val="005B5028"/>
    <w:rsid w:val="005B5037"/>
    <w:rsid w:val="005B586B"/>
    <w:rsid w:val="005B5C11"/>
    <w:rsid w:val="005B5F0B"/>
    <w:rsid w:val="005B6FDD"/>
    <w:rsid w:val="005B7250"/>
    <w:rsid w:val="005B729C"/>
    <w:rsid w:val="005B773A"/>
    <w:rsid w:val="005B79D4"/>
    <w:rsid w:val="005C0145"/>
    <w:rsid w:val="005C021C"/>
    <w:rsid w:val="005C03DD"/>
    <w:rsid w:val="005C0605"/>
    <w:rsid w:val="005C0A60"/>
    <w:rsid w:val="005C1B05"/>
    <w:rsid w:val="005C1DB4"/>
    <w:rsid w:val="005C2713"/>
    <w:rsid w:val="005C2812"/>
    <w:rsid w:val="005C362F"/>
    <w:rsid w:val="005C3C8A"/>
    <w:rsid w:val="005C5830"/>
    <w:rsid w:val="005C5FCD"/>
    <w:rsid w:val="005C60CB"/>
    <w:rsid w:val="005C63CF"/>
    <w:rsid w:val="005C65D4"/>
    <w:rsid w:val="005C683F"/>
    <w:rsid w:val="005C6ADE"/>
    <w:rsid w:val="005C6B8C"/>
    <w:rsid w:val="005C75E7"/>
    <w:rsid w:val="005C7AB8"/>
    <w:rsid w:val="005D0220"/>
    <w:rsid w:val="005D0424"/>
    <w:rsid w:val="005D04E1"/>
    <w:rsid w:val="005D051E"/>
    <w:rsid w:val="005D0AA0"/>
    <w:rsid w:val="005D0F42"/>
    <w:rsid w:val="005D1ADB"/>
    <w:rsid w:val="005D2069"/>
    <w:rsid w:val="005D21E5"/>
    <w:rsid w:val="005D2393"/>
    <w:rsid w:val="005D25C2"/>
    <w:rsid w:val="005D2D9C"/>
    <w:rsid w:val="005D2F72"/>
    <w:rsid w:val="005D3055"/>
    <w:rsid w:val="005D324D"/>
    <w:rsid w:val="005D3450"/>
    <w:rsid w:val="005D346C"/>
    <w:rsid w:val="005D3756"/>
    <w:rsid w:val="005D3808"/>
    <w:rsid w:val="005D3ABB"/>
    <w:rsid w:val="005D4376"/>
    <w:rsid w:val="005D5326"/>
    <w:rsid w:val="005D53D0"/>
    <w:rsid w:val="005D5B63"/>
    <w:rsid w:val="005D5D45"/>
    <w:rsid w:val="005D5EB1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7B0"/>
    <w:rsid w:val="005E49E1"/>
    <w:rsid w:val="005E49F2"/>
    <w:rsid w:val="005E5AF8"/>
    <w:rsid w:val="005E5D37"/>
    <w:rsid w:val="005E624B"/>
    <w:rsid w:val="005E6444"/>
    <w:rsid w:val="005E7869"/>
    <w:rsid w:val="005E797A"/>
    <w:rsid w:val="005E7A8F"/>
    <w:rsid w:val="005E7CD6"/>
    <w:rsid w:val="005F07F3"/>
    <w:rsid w:val="005F124C"/>
    <w:rsid w:val="005F13F3"/>
    <w:rsid w:val="005F1B33"/>
    <w:rsid w:val="005F1CBB"/>
    <w:rsid w:val="005F2002"/>
    <w:rsid w:val="005F2859"/>
    <w:rsid w:val="005F299E"/>
    <w:rsid w:val="005F412D"/>
    <w:rsid w:val="005F4158"/>
    <w:rsid w:val="005F4973"/>
    <w:rsid w:val="005F4CF1"/>
    <w:rsid w:val="005F4E1F"/>
    <w:rsid w:val="005F4E94"/>
    <w:rsid w:val="005F52E6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428"/>
    <w:rsid w:val="00601C3E"/>
    <w:rsid w:val="00602826"/>
    <w:rsid w:val="00602C00"/>
    <w:rsid w:val="00602C8A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E1B"/>
    <w:rsid w:val="00606F27"/>
    <w:rsid w:val="006075A1"/>
    <w:rsid w:val="006075E5"/>
    <w:rsid w:val="00607620"/>
    <w:rsid w:val="00607698"/>
    <w:rsid w:val="00607790"/>
    <w:rsid w:val="00607860"/>
    <w:rsid w:val="00607BCA"/>
    <w:rsid w:val="00610357"/>
    <w:rsid w:val="0061039E"/>
    <w:rsid w:val="00610536"/>
    <w:rsid w:val="006107A6"/>
    <w:rsid w:val="00610DDF"/>
    <w:rsid w:val="00611870"/>
    <w:rsid w:val="00611C94"/>
    <w:rsid w:val="00612089"/>
    <w:rsid w:val="00612209"/>
    <w:rsid w:val="00612357"/>
    <w:rsid w:val="00612C1D"/>
    <w:rsid w:val="00612D0F"/>
    <w:rsid w:val="006131E6"/>
    <w:rsid w:val="00613284"/>
    <w:rsid w:val="006132BD"/>
    <w:rsid w:val="0061395A"/>
    <w:rsid w:val="006139F8"/>
    <w:rsid w:val="0061405A"/>
    <w:rsid w:val="00614323"/>
    <w:rsid w:val="0061447F"/>
    <w:rsid w:val="0061463C"/>
    <w:rsid w:val="00614BE9"/>
    <w:rsid w:val="00614C38"/>
    <w:rsid w:val="006156FF"/>
    <w:rsid w:val="006158CF"/>
    <w:rsid w:val="00615960"/>
    <w:rsid w:val="00616610"/>
    <w:rsid w:val="00616ADA"/>
    <w:rsid w:val="006171DA"/>
    <w:rsid w:val="00617A82"/>
    <w:rsid w:val="00617CBE"/>
    <w:rsid w:val="00620468"/>
    <w:rsid w:val="00620724"/>
    <w:rsid w:val="00620BDF"/>
    <w:rsid w:val="00620CC4"/>
    <w:rsid w:val="00620FA7"/>
    <w:rsid w:val="00621114"/>
    <w:rsid w:val="00621601"/>
    <w:rsid w:val="00621EF5"/>
    <w:rsid w:val="00622A7B"/>
    <w:rsid w:val="00622DEB"/>
    <w:rsid w:val="00622F3F"/>
    <w:rsid w:val="00623108"/>
    <w:rsid w:val="00623668"/>
    <w:rsid w:val="00623DE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FE5"/>
    <w:rsid w:val="0062704F"/>
    <w:rsid w:val="006278B1"/>
    <w:rsid w:val="00627B20"/>
    <w:rsid w:val="00627C6F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AE3"/>
    <w:rsid w:val="00632F83"/>
    <w:rsid w:val="00633196"/>
    <w:rsid w:val="0063493C"/>
    <w:rsid w:val="00634DAD"/>
    <w:rsid w:val="00636850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9E1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6E2"/>
    <w:rsid w:val="00647989"/>
    <w:rsid w:val="00647B68"/>
    <w:rsid w:val="00650743"/>
    <w:rsid w:val="00650A04"/>
    <w:rsid w:val="00650AFA"/>
    <w:rsid w:val="00650CF7"/>
    <w:rsid w:val="00650EDC"/>
    <w:rsid w:val="006512C9"/>
    <w:rsid w:val="00651887"/>
    <w:rsid w:val="00651AD5"/>
    <w:rsid w:val="00651D93"/>
    <w:rsid w:val="00651FFA"/>
    <w:rsid w:val="0065260D"/>
    <w:rsid w:val="006526AC"/>
    <w:rsid w:val="006528B0"/>
    <w:rsid w:val="006528E2"/>
    <w:rsid w:val="00652B49"/>
    <w:rsid w:val="00652CEB"/>
    <w:rsid w:val="0065310C"/>
    <w:rsid w:val="00653118"/>
    <w:rsid w:val="00653E9A"/>
    <w:rsid w:val="00654089"/>
    <w:rsid w:val="006540BD"/>
    <w:rsid w:val="00654196"/>
    <w:rsid w:val="00654759"/>
    <w:rsid w:val="006547F9"/>
    <w:rsid w:val="00654C2F"/>
    <w:rsid w:val="0065537A"/>
    <w:rsid w:val="006553A6"/>
    <w:rsid w:val="00655512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637"/>
    <w:rsid w:val="00660945"/>
    <w:rsid w:val="006609E8"/>
    <w:rsid w:val="006615F2"/>
    <w:rsid w:val="00661923"/>
    <w:rsid w:val="006619B7"/>
    <w:rsid w:val="00661AAF"/>
    <w:rsid w:val="00663281"/>
    <w:rsid w:val="00663285"/>
    <w:rsid w:val="006638D0"/>
    <w:rsid w:val="00663A85"/>
    <w:rsid w:val="00663D07"/>
    <w:rsid w:val="0066468B"/>
    <w:rsid w:val="0066492D"/>
    <w:rsid w:val="00664C89"/>
    <w:rsid w:val="00664DAA"/>
    <w:rsid w:val="00664FCF"/>
    <w:rsid w:val="00665280"/>
    <w:rsid w:val="00665398"/>
    <w:rsid w:val="006655DF"/>
    <w:rsid w:val="006655E3"/>
    <w:rsid w:val="006656B9"/>
    <w:rsid w:val="0066581F"/>
    <w:rsid w:val="006658AC"/>
    <w:rsid w:val="006661A4"/>
    <w:rsid w:val="00666868"/>
    <w:rsid w:val="0066690D"/>
    <w:rsid w:val="00666E7F"/>
    <w:rsid w:val="00667031"/>
    <w:rsid w:val="00667117"/>
    <w:rsid w:val="00667442"/>
    <w:rsid w:val="0066769E"/>
    <w:rsid w:val="00670466"/>
    <w:rsid w:val="006706C1"/>
    <w:rsid w:val="0067071C"/>
    <w:rsid w:val="00670A16"/>
    <w:rsid w:val="00671031"/>
    <w:rsid w:val="006712A9"/>
    <w:rsid w:val="00671785"/>
    <w:rsid w:val="006719A2"/>
    <w:rsid w:val="00671E66"/>
    <w:rsid w:val="00672474"/>
    <w:rsid w:val="00672689"/>
    <w:rsid w:val="00672A21"/>
    <w:rsid w:val="00672BA3"/>
    <w:rsid w:val="00672C71"/>
    <w:rsid w:val="006731A1"/>
    <w:rsid w:val="006731A8"/>
    <w:rsid w:val="00673814"/>
    <w:rsid w:val="0067394B"/>
    <w:rsid w:val="006742C7"/>
    <w:rsid w:val="00674456"/>
    <w:rsid w:val="00674540"/>
    <w:rsid w:val="0067457D"/>
    <w:rsid w:val="00674722"/>
    <w:rsid w:val="00675055"/>
    <w:rsid w:val="0067597A"/>
    <w:rsid w:val="00675CF2"/>
    <w:rsid w:val="0067665B"/>
    <w:rsid w:val="006768DF"/>
    <w:rsid w:val="0067762C"/>
    <w:rsid w:val="00680263"/>
    <w:rsid w:val="00681047"/>
    <w:rsid w:val="006811E5"/>
    <w:rsid w:val="006812A6"/>
    <w:rsid w:val="0068176C"/>
    <w:rsid w:val="006819AA"/>
    <w:rsid w:val="006825C6"/>
    <w:rsid w:val="00682B2C"/>
    <w:rsid w:val="00683CE2"/>
    <w:rsid w:val="00684321"/>
    <w:rsid w:val="006850BF"/>
    <w:rsid w:val="006852E5"/>
    <w:rsid w:val="00685CAF"/>
    <w:rsid w:val="00685F4F"/>
    <w:rsid w:val="006864D5"/>
    <w:rsid w:val="0068676A"/>
    <w:rsid w:val="006869DA"/>
    <w:rsid w:val="00686FE8"/>
    <w:rsid w:val="0068712A"/>
    <w:rsid w:val="00687341"/>
    <w:rsid w:val="006873C5"/>
    <w:rsid w:val="00687C52"/>
    <w:rsid w:val="0069039B"/>
    <w:rsid w:val="00690D2B"/>
    <w:rsid w:val="006910D7"/>
    <w:rsid w:val="00691112"/>
    <w:rsid w:val="0069158E"/>
    <w:rsid w:val="00692942"/>
    <w:rsid w:val="00692B63"/>
    <w:rsid w:val="00692C93"/>
    <w:rsid w:val="00692CB6"/>
    <w:rsid w:val="00693811"/>
    <w:rsid w:val="00693E46"/>
    <w:rsid w:val="00694186"/>
    <w:rsid w:val="00694247"/>
    <w:rsid w:val="00694D82"/>
    <w:rsid w:val="00694EBD"/>
    <w:rsid w:val="006958BC"/>
    <w:rsid w:val="00695B8B"/>
    <w:rsid w:val="00695F48"/>
    <w:rsid w:val="00696905"/>
    <w:rsid w:val="00696C8D"/>
    <w:rsid w:val="00697089"/>
    <w:rsid w:val="00697091"/>
    <w:rsid w:val="0069765D"/>
    <w:rsid w:val="0069798F"/>
    <w:rsid w:val="006A062B"/>
    <w:rsid w:val="006A075E"/>
    <w:rsid w:val="006A13C0"/>
    <w:rsid w:val="006A149D"/>
    <w:rsid w:val="006A1DE9"/>
    <w:rsid w:val="006A21D2"/>
    <w:rsid w:val="006A228F"/>
    <w:rsid w:val="006A24BA"/>
    <w:rsid w:val="006A2722"/>
    <w:rsid w:val="006A28BE"/>
    <w:rsid w:val="006A3A56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6C3E"/>
    <w:rsid w:val="006A70E5"/>
    <w:rsid w:val="006A71B8"/>
    <w:rsid w:val="006A73EC"/>
    <w:rsid w:val="006B0347"/>
    <w:rsid w:val="006B0BCD"/>
    <w:rsid w:val="006B12BF"/>
    <w:rsid w:val="006B14E0"/>
    <w:rsid w:val="006B157D"/>
    <w:rsid w:val="006B18D6"/>
    <w:rsid w:val="006B1963"/>
    <w:rsid w:val="006B2035"/>
    <w:rsid w:val="006B24F2"/>
    <w:rsid w:val="006B2908"/>
    <w:rsid w:val="006B2D16"/>
    <w:rsid w:val="006B3B00"/>
    <w:rsid w:val="006B47BD"/>
    <w:rsid w:val="006B4A4F"/>
    <w:rsid w:val="006B4C02"/>
    <w:rsid w:val="006B4DBD"/>
    <w:rsid w:val="006B5195"/>
    <w:rsid w:val="006B52A9"/>
    <w:rsid w:val="006B533A"/>
    <w:rsid w:val="006B54E4"/>
    <w:rsid w:val="006B5BAD"/>
    <w:rsid w:val="006B60B0"/>
    <w:rsid w:val="006B6428"/>
    <w:rsid w:val="006B6563"/>
    <w:rsid w:val="006B66A0"/>
    <w:rsid w:val="006B68EF"/>
    <w:rsid w:val="006B6C30"/>
    <w:rsid w:val="006B6D97"/>
    <w:rsid w:val="006B6DA2"/>
    <w:rsid w:val="006B738B"/>
    <w:rsid w:val="006B789F"/>
    <w:rsid w:val="006B79E2"/>
    <w:rsid w:val="006B7A91"/>
    <w:rsid w:val="006B7BF4"/>
    <w:rsid w:val="006C0671"/>
    <w:rsid w:val="006C1583"/>
    <w:rsid w:val="006C16D3"/>
    <w:rsid w:val="006C1992"/>
    <w:rsid w:val="006C1B30"/>
    <w:rsid w:val="006C1CD0"/>
    <w:rsid w:val="006C22FB"/>
    <w:rsid w:val="006C28EC"/>
    <w:rsid w:val="006C296F"/>
    <w:rsid w:val="006C2DA3"/>
    <w:rsid w:val="006C2FB1"/>
    <w:rsid w:val="006C32A5"/>
    <w:rsid w:val="006C3585"/>
    <w:rsid w:val="006C4A8E"/>
    <w:rsid w:val="006C4BD0"/>
    <w:rsid w:val="006C52F1"/>
    <w:rsid w:val="006C5735"/>
    <w:rsid w:val="006C5F76"/>
    <w:rsid w:val="006C6001"/>
    <w:rsid w:val="006C62FC"/>
    <w:rsid w:val="006C6B2B"/>
    <w:rsid w:val="006C6B81"/>
    <w:rsid w:val="006C6D0C"/>
    <w:rsid w:val="006C7060"/>
    <w:rsid w:val="006C7492"/>
    <w:rsid w:val="006C793B"/>
    <w:rsid w:val="006C7AE1"/>
    <w:rsid w:val="006C7B6D"/>
    <w:rsid w:val="006D02E9"/>
    <w:rsid w:val="006D034C"/>
    <w:rsid w:val="006D03A0"/>
    <w:rsid w:val="006D0424"/>
    <w:rsid w:val="006D0544"/>
    <w:rsid w:val="006D08E2"/>
    <w:rsid w:val="006D0D69"/>
    <w:rsid w:val="006D10C6"/>
    <w:rsid w:val="006D1AB8"/>
    <w:rsid w:val="006D1ACE"/>
    <w:rsid w:val="006D1C40"/>
    <w:rsid w:val="006D279C"/>
    <w:rsid w:val="006D2873"/>
    <w:rsid w:val="006D2D52"/>
    <w:rsid w:val="006D38D0"/>
    <w:rsid w:val="006D3967"/>
    <w:rsid w:val="006D3A98"/>
    <w:rsid w:val="006D4729"/>
    <w:rsid w:val="006D5902"/>
    <w:rsid w:val="006D5FBF"/>
    <w:rsid w:val="006D6139"/>
    <w:rsid w:val="006D636D"/>
    <w:rsid w:val="006D6A19"/>
    <w:rsid w:val="006D712C"/>
    <w:rsid w:val="006D74E1"/>
    <w:rsid w:val="006D7DD4"/>
    <w:rsid w:val="006E006C"/>
    <w:rsid w:val="006E014E"/>
    <w:rsid w:val="006E0778"/>
    <w:rsid w:val="006E0BD5"/>
    <w:rsid w:val="006E0E89"/>
    <w:rsid w:val="006E1075"/>
    <w:rsid w:val="006E1202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4DA1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0E47"/>
    <w:rsid w:val="006F1C21"/>
    <w:rsid w:val="006F1FD7"/>
    <w:rsid w:val="006F242A"/>
    <w:rsid w:val="006F29ED"/>
    <w:rsid w:val="006F2CF4"/>
    <w:rsid w:val="006F3853"/>
    <w:rsid w:val="006F3F3E"/>
    <w:rsid w:val="006F3FEB"/>
    <w:rsid w:val="006F4358"/>
    <w:rsid w:val="006F458F"/>
    <w:rsid w:val="006F46C5"/>
    <w:rsid w:val="006F4ACB"/>
    <w:rsid w:val="006F4B16"/>
    <w:rsid w:val="006F4E8B"/>
    <w:rsid w:val="006F5135"/>
    <w:rsid w:val="006F51DD"/>
    <w:rsid w:val="006F52E5"/>
    <w:rsid w:val="006F5465"/>
    <w:rsid w:val="006F58BC"/>
    <w:rsid w:val="006F591B"/>
    <w:rsid w:val="006F5DE8"/>
    <w:rsid w:val="006F5E77"/>
    <w:rsid w:val="006F624C"/>
    <w:rsid w:val="006F6615"/>
    <w:rsid w:val="006F72D1"/>
    <w:rsid w:val="006F74C8"/>
    <w:rsid w:val="006F76DD"/>
    <w:rsid w:val="006F7748"/>
    <w:rsid w:val="006F7A28"/>
    <w:rsid w:val="006F7A60"/>
    <w:rsid w:val="007015A1"/>
    <w:rsid w:val="0070187C"/>
    <w:rsid w:val="00701AA6"/>
    <w:rsid w:val="00701C20"/>
    <w:rsid w:val="00701CC5"/>
    <w:rsid w:val="00702371"/>
    <w:rsid w:val="00702388"/>
    <w:rsid w:val="00702410"/>
    <w:rsid w:val="00702C0D"/>
    <w:rsid w:val="00702D13"/>
    <w:rsid w:val="007031E9"/>
    <w:rsid w:val="00703D59"/>
    <w:rsid w:val="0070536E"/>
    <w:rsid w:val="007055C3"/>
    <w:rsid w:val="00705DA1"/>
    <w:rsid w:val="007063BA"/>
    <w:rsid w:val="007068A2"/>
    <w:rsid w:val="00706C9D"/>
    <w:rsid w:val="00706D98"/>
    <w:rsid w:val="00706F89"/>
    <w:rsid w:val="007071C3"/>
    <w:rsid w:val="00707B10"/>
    <w:rsid w:val="0071067C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E59"/>
    <w:rsid w:val="0071683B"/>
    <w:rsid w:val="00716985"/>
    <w:rsid w:val="00716A57"/>
    <w:rsid w:val="00717339"/>
    <w:rsid w:val="0071784B"/>
    <w:rsid w:val="007179D2"/>
    <w:rsid w:val="00717B05"/>
    <w:rsid w:val="00717CB1"/>
    <w:rsid w:val="00720230"/>
    <w:rsid w:val="00720A24"/>
    <w:rsid w:val="00720D74"/>
    <w:rsid w:val="00721E42"/>
    <w:rsid w:val="007226AF"/>
    <w:rsid w:val="00723069"/>
    <w:rsid w:val="0072307D"/>
    <w:rsid w:val="00723352"/>
    <w:rsid w:val="007236CF"/>
    <w:rsid w:val="0072390F"/>
    <w:rsid w:val="007240FE"/>
    <w:rsid w:val="0072410C"/>
    <w:rsid w:val="00724926"/>
    <w:rsid w:val="00724DF3"/>
    <w:rsid w:val="00725408"/>
    <w:rsid w:val="007254D7"/>
    <w:rsid w:val="00725A55"/>
    <w:rsid w:val="00725E1D"/>
    <w:rsid w:val="00725F2C"/>
    <w:rsid w:val="007263B8"/>
    <w:rsid w:val="00726E90"/>
    <w:rsid w:val="00726EE1"/>
    <w:rsid w:val="00726FDF"/>
    <w:rsid w:val="007275E2"/>
    <w:rsid w:val="00727A17"/>
    <w:rsid w:val="00730397"/>
    <w:rsid w:val="0073076A"/>
    <w:rsid w:val="00730814"/>
    <w:rsid w:val="00730B84"/>
    <w:rsid w:val="00730F26"/>
    <w:rsid w:val="00730F38"/>
    <w:rsid w:val="007323E1"/>
    <w:rsid w:val="00732B94"/>
    <w:rsid w:val="007331BC"/>
    <w:rsid w:val="0073360D"/>
    <w:rsid w:val="0073397C"/>
    <w:rsid w:val="00733A8E"/>
    <w:rsid w:val="00733B2C"/>
    <w:rsid w:val="00734197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223"/>
    <w:rsid w:val="007404DE"/>
    <w:rsid w:val="00740A63"/>
    <w:rsid w:val="00740BEB"/>
    <w:rsid w:val="0074132B"/>
    <w:rsid w:val="007414D5"/>
    <w:rsid w:val="007414DA"/>
    <w:rsid w:val="007421CE"/>
    <w:rsid w:val="0074233E"/>
    <w:rsid w:val="00742670"/>
    <w:rsid w:val="007428AC"/>
    <w:rsid w:val="00742A9A"/>
    <w:rsid w:val="00742FAF"/>
    <w:rsid w:val="0074347D"/>
    <w:rsid w:val="00743639"/>
    <w:rsid w:val="00743ACB"/>
    <w:rsid w:val="007445D0"/>
    <w:rsid w:val="0074499E"/>
    <w:rsid w:val="00744E16"/>
    <w:rsid w:val="00745198"/>
    <w:rsid w:val="007453FC"/>
    <w:rsid w:val="00745B5A"/>
    <w:rsid w:val="00746431"/>
    <w:rsid w:val="007465D0"/>
    <w:rsid w:val="00746683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880"/>
    <w:rsid w:val="00751F36"/>
    <w:rsid w:val="007520B8"/>
    <w:rsid w:val="0075214C"/>
    <w:rsid w:val="00752787"/>
    <w:rsid w:val="00752875"/>
    <w:rsid w:val="00753093"/>
    <w:rsid w:val="007534CC"/>
    <w:rsid w:val="007535A1"/>
    <w:rsid w:val="00753D12"/>
    <w:rsid w:val="00753D29"/>
    <w:rsid w:val="00753DD5"/>
    <w:rsid w:val="00754D48"/>
    <w:rsid w:val="00754EB8"/>
    <w:rsid w:val="007550CC"/>
    <w:rsid w:val="00755438"/>
    <w:rsid w:val="00755513"/>
    <w:rsid w:val="00755BDC"/>
    <w:rsid w:val="00755CAA"/>
    <w:rsid w:val="00755FA4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6E3"/>
    <w:rsid w:val="00764CD1"/>
    <w:rsid w:val="00764D99"/>
    <w:rsid w:val="00765182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0"/>
    <w:rsid w:val="00766E56"/>
    <w:rsid w:val="00767D74"/>
    <w:rsid w:val="007702FC"/>
    <w:rsid w:val="00770A23"/>
    <w:rsid w:val="007710AD"/>
    <w:rsid w:val="00771416"/>
    <w:rsid w:val="0077197B"/>
    <w:rsid w:val="00771AE0"/>
    <w:rsid w:val="0077302F"/>
    <w:rsid w:val="00773445"/>
    <w:rsid w:val="0077382F"/>
    <w:rsid w:val="00773971"/>
    <w:rsid w:val="00773B4A"/>
    <w:rsid w:val="00773C53"/>
    <w:rsid w:val="00773D71"/>
    <w:rsid w:val="00774717"/>
    <w:rsid w:val="00774EA7"/>
    <w:rsid w:val="00775219"/>
    <w:rsid w:val="00775DC2"/>
    <w:rsid w:val="007761DA"/>
    <w:rsid w:val="00776549"/>
    <w:rsid w:val="007772AF"/>
    <w:rsid w:val="007772B9"/>
    <w:rsid w:val="007776EF"/>
    <w:rsid w:val="00777BF0"/>
    <w:rsid w:val="00777CC4"/>
    <w:rsid w:val="00777EDD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CF3"/>
    <w:rsid w:val="00783D5B"/>
    <w:rsid w:val="007843AF"/>
    <w:rsid w:val="00784545"/>
    <w:rsid w:val="00784716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7197"/>
    <w:rsid w:val="007873A5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2EF1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198"/>
    <w:rsid w:val="007A43D1"/>
    <w:rsid w:val="007A46FF"/>
    <w:rsid w:val="007A4798"/>
    <w:rsid w:val="007A5606"/>
    <w:rsid w:val="007A5BC0"/>
    <w:rsid w:val="007A5CE5"/>
    <w:rsid w:val="007A5EC7"/>
    <w:rsid w:val="007A6715"/>
    <w:rsid w:val="007A69F7"/>
    <w:rsid w:val="007A6AA6"/>
    <w:rsid w:val="007A6E1E"/>
    <w:rsid w:val="007A734A"/>
    <w:rsid w:val="007A7B48"/>
    <w:rsid w:val="007B02E4"/>
    <w:rsid w:val="007B035A"/>
    <w:rsid w:val="007B0561"/>
    <w:rsid w:val="007B06E8"/>
    <w:rsid w:val="007B084D"/>
    <w:rsid w:val="007B15FE"/>
    <w:rsid w:val="007B1637"/>
    <w:rsid w:val="007B16DD"/>
    <w:rsid w:val="007B1995"/>
    <w:rsid w:val="007B234E"/>
    <w:rsid w:val="007B255F"/>
    <w:rsid w:val="007B29D0"/>
    <w:rsid w:val="007B2AD0"/>
    <w:rsid w:val="007B2BD5"/>
    <w:rsid w:val="007B2F7C"/>
    <w:rsid w:val="007B3425"/>
    <w:rsid w:val="007B5478"/>
    <w:rsid w:val="007B5709"/>
    <w:rsid w:val="007B581F"/>
    <w:rsid w:val="007B59DE"/>
    <w:rsid w:val="007B5A08"/>
    <w:rsid w:val="007B5F4A"/>
    <w:rsid w:val="007B7650"/>
    <w:rsid w:val="007B7771"/>
    <w:rsid w:val="007B79FC"/>
    <w:rsid w:val="007B7CC8"/>
    <w:rsid w:val="007B7DAC"/>
    <w:rsid w:val="007C00C7"/>
    <w:rsid w:val="007C0613"/>
    <w:rsid w:val="007C0CDE"/>
    <w:rsid w:val="007C0F04"/>
    <w:rsid w:val="007C11D6"/>
    <w:rsid w:val="007C122D"/>
    <w:rsid w:val="007C12B3"/>
    <w:rsid w:val="007C1424"/>
    <w:rsid w:val="007C277D"/>
    <w:rsid w:val="007C34B9"/>
    <w:rsid w:val="007C37C1"/>
    <w:rsid w:val="007C3C61"/>
    <w:rsid w:val="007C4354"/>
    <w:rsid w:val="007C461E"/>
    <w:rsid w:val="007C4728"/>
    <w:rsid w:val="007C4735"/>
    <w:rsid w:val="007C485F"/>
    <w:rsid w:val="007C5157"/>
    <w:rsid w:val="007C54D7"/>
    <w:rsid w:val="007C5759"/>
    <w:rsid w:val="007C5CBB"/>
    <w:rsid w:val="007C5F74"/>
    <w:rsid w:val="007C6081"/>
    <w:rsid w:val="007C63F4"/>
    <w:rsid w:val="007C6867"/>
    <w:rsid w:val="007C6A3E"/>
    <w:rsid w:val="007C6AEE"/>
    <w:rsid w:val="007C6E7B"/>
    <w:rsid w:val="007C72A9"/>
    <w:rsid w:val="007C7623"/>
    <w:rsid w:val="007C7B17"/>
    <w:rsid w:val="007C7EEC"/>
    <w:rsid w:val="007D00A1"/>
    <w:rsid w:val="007D024A"/>
    <w:rsid w:val="007D0A3B"/>
    <w:rsid w:val="007D0C6C"/>
    <w:rsid w:val="007D0CC3"/>
    <w:rsid w:val="007D0F43"/>
    <w:rsid w:val="007D0F71"/>
    <w:rsid w:val="007D15ED"/>
    <w:rsid w:val="007D1D2B"/>
    <w:rsid w:val="007D1DB1"/>
    <w:rsid w:val="007D2368"/>
    <w:rsid w:val="007D316F"/>
    <w:rsid w:val="007D35E1"/>
    <w:rsid w:val="007D35EC"/>
    <w:rsid w:val="007D375F"/>
    <w:rsid w:val="007D40D7"/>
    <w:rsid w:val="007D413E"/>
    <w:rsid w:val="007D422E"/>
    <w:rsid w:val="007D46AD"/>
    <w:rsid w:val="007D481C"/>
    <w:rsid w:val="007D48C3"/>
    <w:rsid w:val="007D4F6B"/>
    <w:rsid w:val="007D53D4"/>
    <w:rsid w:val="007D57B7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1DDE"/>
    <w:rsid w:val="007E205D"/>
    <w:rsid w:val="007E24A1"/>
    <w:rsid w:val="007E258E"/>
    <w:rsid w:val="007E25F8"/>
    <w:rsid w:val="007E29FD"/>
    <w:rsid w:val="007E2F0C"/>
    <w:rsid w:val="007E3497"/>
    <w:rsid w:val="007E372F"/>
    <w:rsid w:val="007E3E65"/>
    <w:rsid w:val="007E5DB1"/>
    <w:rsid w:val="007E6336"/>
    <w:rsid w:val="007E6F6B"/>
    <w:rsid w:val="007E726C"/>
    <w:rsid w:val="007E73DB"/>
    <w:rsid w:val="007E7694"/>
    <w:rsid w:val="007E7779"/>
    <w:rsid w:val="007F0274"/>
    <w:rsid w:val="007F1850"/>
    <w:rsid w:val="007F19B3"/>
    <w:rsid w:val="007F19FA"/>
    <w:rsid w:val="007F1B90"/>
    <w:rsid w:val="007F2224"/>
    <w:rsid w:val="007F22F1"/>
    <w:rsid w:val="007F282C"/>
    <w:rsid w:val="007F2888"/>
    <w:rsid w:val="007F3095"/>
    <w:rsid w:val="007F35B0"/>
    <w:rsid w:val="007F3661"/>
    <w:rsid w:val="007F3CFA"/>
    <w:rsid w:val="007F3FCE"/>
    <w:rsid w:val="007F41A4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6E7C"/>
    <w:rsid w:val="007F728F"/>
    <w:rsid w:val="007F7513"/>
    <w:rsid w:val="007F770E"/>
    <w:rsid w:val="007F79BF"/>
    <w:rsid w:val="007F7AEB"/>
    <w:rsid w:val="008003F8"/>
    <w:rsid w:val="008006A3"/>
    <w:rsid w:val="008008B6"/>
    <w:rsid w:val="00800EA5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C0"/>
    <w:rsid w:val="008046C7"/>
    <w:rsid w:val="00804A3D"/>
    <w:rsid w:val="00804B43"/>
    <w:rsid w:val="00804B52"/>
    <w:rsid w:val="00804C5C"/>
    <w:rsid w:val="008052B3"/>
    <w:rsid w:val="00805C21"/>
    <w:rsid w:val="0080683F"/>
    <w:rsid w:val="0080754A"/>
    <w:rsid w:val="00807AC7"/>
    <w:rsid w:val="00807F5D"/>
    <w:rsid w:val="008107A3"/>
    <w:rsid w:val="008109A9"/>
    <w:rsid w:val="00810C52"/>
    <w:rsid w:val="00811A1F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567E"/>
    <w:rsid w:val="00815826"/>
    <w:rsid w:val="00816928"/>
    <w:rsid w:val="00816A4F"/>
    <w:rsid w:val="00817CD3"/>
    <w:rsid w:val="00817DF3"/>
    <w:rsid w:val="008203CF"/>
    <w:rsid w:val="00820757"/>
    <w:rsid w:val="00820D97"/>
    <w:rsid w:val="00820DC2"/>
    <w:rsid w:val="00820E41"/>
    <w:rsid w:val="008211B3"/>
    <w:rsid w:val="00821279"/>
    <w:rsid w:val="00821697"/>
    <w:rsid w:val="008219A9"/>
    <w:rsid w:val="00821A8A"/>
    <w:rsid w:val="00821BF6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E2C"/>
    <w:rsid w:val="00824F50"/>
    <w:rsid w:val="0082527F"/>
    <w:rsid w:val="00825AA4"/>
    <w:rsid w:val="008263EC"/>
    <w:rsid w:val="00826635"/>
    <w:rsid w:val="00826A97"/>
    <w:rsid w:val="00826AF7"/>
    <w:rsid w:val="00826B29"/>
    <w:rsid w:val="00826F3F"/>
    <w:rsid w:val="00826FE8"/>
    <w:rsid w:val="00827393"/>
    <w:rsid w:val="00827394"/>
    <w:rsid w:val="0082763B"/>
    <w:rsid w:val="00827CAC"/>
    <w:rsid w:val="00827F06"/>
    <w:rsid w:val="00830648"/>
    <w:rsid w:val="008309F5"/>
    <w:rsid w:val="00830C5E"/>
    <w:rsid w:val="00830E37"/>
    <w:rsid w:val="00831A6F"/>
    <w:rsid w:val="00831BE2"/>
    <w:rsid w:val="00832294"/>
    <w:rsid w:val="0083267C"/>
    <w:rsid w:val="00832B94"/>
    <w:rsid w:val="00833333"/>
    <w:rsid w:val="0083348D"/>
    <w:rsid w:val="00833583"/>
    <w:rsid w:val="008342C1"/>
    <w:rsid w:val="00834D83"/>
    <w:rsid w:val="0083595C"/>
    <w:rsid w:val="008359D4"/>
    <w:rsid w:val="00835CFF"/>
    <w:rsid w:val="00835F32"/>
    <w:rsid w:val="008367D1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CD8"/>
    <w:rsid w:val="00841F71"/>
    <w:rsid w:val="00842229"/>
    <w:rsid w:val="00842684"/>
    <w:rsid w:val="008438EE"/>
    <w:rsid w:val="00843E58"/>
    <w:rsid w:val="00843FA0"/>
    <w:rsid w:val="00844D7E"/>
    <w:rsid w:val="008450A7"/>
    <w:rsid w:val="008450C7"/>
    <w:rsid w:val="008456BF"/>
    <w:rsid w:val="00845C50"/>
    <w:rsid w:val="00846A20"/>
    <w:rsid w:val="00847446"/>
    <w:rsid w:val="0084778B"/>
    <w:rsid w:val="0084795C"/>
    <w:rsid w:val="00847ECE"/>
    <w:rsid w:val="00847F23"/>
    <w:rsid w:val="0085073B"/>
    <w:rsid w:val="00850848"/>
    <w:rsid w:val="008508F7"/>
    <w:rsid w:val="00851ACB"/>
    <w:rsid w:val="00851CC8"/>
    <w:rsid w:val="0085204A"/>
    <w:rsid w:val="008521F5"/>
    <w:rsid w:val="00852254"/>
    <w:rsid w:val="008523D8"/>
    <w:rsid w:val="008533D0"/>
    <w:rsid w:val="008533F2"/>
    <w:rsid w:val="008534A1"/>
    <w:rsid w:val="008538C8"/>
    <w:rsid w:val="00853955"/>
    <w:rsid w:val="00853C58"/>
    <w:rsid w:val="0085455A"/>
    <w:rsid w:val="008547DD"/>
    <w:rsid w:val="0085495C"/>
    <w:rsid w:val="00854B43"/>
    <w:rsid w:val="00854EBB"/>
    <w:rsid w:val="00854F62"/>
    <w:rsid w:val="00855EBF"/>
    <w:rsid w:val="00855F34"/>
    <w:rsid w:val="0085613A"/>
    <w:rsid w:val="008561E6"/>
    <w:rsid w:val="00856A63"/>
    <w:rsid w:val="00856C62"/>
    <w:rsid w:val="00856E5A"/>
    <w:rsid w:val="00857FE9"/>
    <w:rsid w:val="00860727"/>
    <w:rsid w:val="0086075E"/>
    <w:rsid w:val="00860DE0"/>
    <w:rsid w:val="00860FBA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1F"/>
    <w:rsid w:val="00867C75"/>
    <w:rsid w:val="00867FCB"/>
    <w:rsid w:val="00870876"/>
    <w:rsid w:val="008715BB"/>
    <w:rsid w:val="00871701"/>
    <w:rsid w:val="00871B1B"/>
    <w:rsid w:val="00872A60"/>
    <w:rsid w:val="00873143"/>
    <w:rsid w:val="008731E5"/>
    <w:rsid w:val="008732E2"/>
    <w:rsid w:val="00873992"/>
    <w:rsid w:val="0087499E"/>
    <w:rsid w:val="00874A43"/>
    <w:rsid w:val="00874C5C"/>
    <w:rsid w:val="0087511A"/>
    <w:rsid w:val="008755F4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511"/>
    <w:rsid w:val="00880E1B"/>
    <w:rsid w:val="008816FD"/>
    <w:rsid w:val="00881957"/>
    <w:rsid w:val="008822AC"/>
    <w:rsid w:val="00882407"/>
    <w:rsid w:val="00882680"/>
    <w:rsid w:val="00882D45"/>
    <w:rsid w:val="0088343C"/>
    <w:rsid w:val="00883E90"/>
    <w:rsid w:val="0088425B"/>
    <w:rsid w:val="00884D26"/>
    <w:rsid w:val="00885599"/>
    <w:rsid w:val="00885C6C"/>
    <w:rsid w:val="00887245"/>
    <w:rsid w:val="008877F9"/>
    <w:rsid w:val="0088780C"/>
    <w:rsid w:val="008878B7"/>
    <w:rsid w:val="00887D3A"/>
    <w:rsid w:val="008906CF"/>
    <w:rsid w:val="00890B9F"/>
    <w:rsid w:val="00890DD3"/>
    <w:rsid w:val="008912B6"/>
    <w:rsid w:val="008919FA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E2F"/>
    <w:rsid w:val="00894E87"/>
    <w:rsid w:val="008958ED"/>
    <w:rsid w:val="00896102"/>
    <w:rsid w:val="008963AE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28"/>
    <w:rsid w:val="008977B5"/>
    <w:rsid w:val="008A0200"/>
    <w:rsid w:val="008A0847"/>
    <w:rsid w:val="008A0C27"/>
    <w:rsid w:val="008A0CDE"/>
    <w:rsid w:val="008A0DE2"/>
    <w:rsid w:val="008A125C"/>
    <w:rsid w:val="008A16F9"/>
    <w:rsid w:val="008A1D95"/>
    <w:rsid w:val="008A1E8D"/>
    <w:rsid w:val="008A21E7"/>
    <w:rsid w:val="008A26FF"/>
    <w:rsid w:val="008A2DCF"/>
    <w:rsid w:val="008A354E"/>
    <w:rsid w:val="008A35C2"/>
    <w:rsid w:val="008A3965"/>
    <w:rsid w:val="008A3ED1"/>
    <w:rsid w:val="008A40FF"/>
    <w:rsid w:val="008A4743"/>
    <w:rsid w:val="008A4863"/>
    <w:rsid w:val="008A48F6"/>
    <w:rsid w:val="008A4D5E"/>
    <w:rsid w:val="008A4FB3"/>
    <w:rsid w:val="008A6280"/>
    <w:rsid w:val="008A654D"/>
    <w:rsid w:val="008A6AFC"/>
    <w:rsid w:val="008A760E"/>
    <w:rsid w:val="008A7AD9"/>
    <w:rsid w:val="008A7C86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3DE"/>
    <w:rsid w:val="008B48E3"/>
    <w:rsid w:val="008B4CFB"/>
    <w:rsid w:val="008B4FC8"/>
    <w:rsid w:val="008B4FF0"/>
    <w:rsid w:val="008B51ED"/>
    <w:rsid w:val="008B58A8"/>
    <w:rsid w:val="008B5ECD"/>
    <w:rsid w:val="008B6091"/>
    <w:rsid w:val="008B66D2"/>
    <w:rsid w:val="008B6BDD"/>
    <w:rsid w:val="008B72EC"/>
    <w:rsid w:val="008B7BFE"/>
    <w:rsid w:val="008B7C10"/>
    <w:rsid w:val="008C0236"/>
    <w:rsid w:val="008C09F0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A76"/>
    <w:rsid w:val="008C3782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7038"/>
    <w:rsid w:val="008D0019"/>
    <w:rsid w:val="008D03CE"/>
    <w:rsid w:val="008D04CA"/>
    <w:rsid w:val="008D0A48"/>
    <w:rsid w:val="008D1812"/>
    <w:rsid w:val="008D1963"/>
    <w:rsid w:val="008D1CDC"/>
    <w:rsid w:val="008D2734"/>
    <w:rsid w:val="008D2838"/>
    <w:rsid w:val="008D296E"/>
    <w:rsid w:val="008D2DA5"/>
    <w:rsid w:val="008D2DAA"/>
    <w:rsid w:val="008D32DF"/>
    <w:rsid w:val="008D3C29"/>
    <w:rsid w:val="008D3D50"/>
    <w:rsid w:val="008D3FF5"/>
    <w:rsid w:val="008D407A"/>
    <w:rsid w:val="008D430C"/>
    <w:rsid w:val="008D4978"/>
    <w:rsid w:val="008D52F5"/>
    <w:rsid w:val="008D571E"/>
    <w:rsid w:val="008D586D"/>
    <w:rsid w:val="008D59FA"/>
    <w:rsid w:val="008D6075"/>
    <w:rsid w:val="008D6140"/>
    <w:rsid w:val="008D64BD"/>
    <w:rsid w:val="008D6549"/>
    <w:rsid w:val="008D674C"/>
    <w:rsid w:val="008D6856"/>
    <w:rsid w:val="008D6EA5"/>
    <w:rsid w:val="008D7406"/>
    <w:rsid w:val="008D7907"/>
    <w:rsid w:val="008E0169"/>
    <w:rsid w:val="008E06CB"/>
    <w:rsid w:val="008E1128"/>
    <w:rsid w:val="008E15C0"/>
    <w:rsid w:val="008E1781"/>
    <w:rsid w:val="008E1C5E"/>
    <w:rsid w:val="008E1DE5"/>
    <w:rsid w:val="008E20D8"/>
    <w:rsid w:val="008E25C1"/>
    <w:rsid w:val="008E2630"/>
    <w:rsid w:val="008E2C8E"/>
    <w:rsid w:val="008E2D31"/>
    <w:rsid w:val="008E3114"/>
    <w:rsid w:val="008E322E"/>
    <w:rsid w:val="008E370E"/>
    <w:rsid w:val="008E3956"/>
    <w:rsid w:val="008E3E35"/>
    <w:rsid w:val="008E4423"/>
    <w:rsid w:val="008E4521"/>
    <w:rsid w:val="008E4751"/>
    <w:rsid w:val="008E492B"/>
    <w:rsid w:val="008E4F8D"/>
    <w:rsid w:val="008E594F"/>
    <w:rsid w:val="008E5F6E"/>
    <w:rsid w:val="008E605D"/>
    <w:rsid w:val="008E636B"/>
    <w:rsid w:val="008E63F4"/>
    <w:rsid w:val="008E660E"/>
    <w:rsid w:val="008E7305"/>
    <w:rsid w:val="008E7461"/>
    <w:rsid w:val="008E7B85"/>
    <w:rsid w:val="008E7EEE"/>
    <w:rsid w:val="008F007B"/>
    <w:rsid w:val="008F00B1"/>
    <w:rsid w:val="008F0802"/>
    <w:rsid w:val="008F158E"/>
    <w:rsid w:val="008F17C5"/>
    <w:rsid w:val="008F2530"/>
    <w:rsid w:val="008F2912"/>
    <w:rsid w:val="008F2B90"/>
    <w:rsid w:val="008F2BBA"/>
    <w:rsid w:val="008F309C"/>
    <w:rsid w:val="008F3187"/>
    <w:rsid w:val="008F321B"/>
    <w:rsid w:val="008F34B1"/>
    <w:rsid w:val="008F4571"/>
    <w:rsid w:val="008F4B47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15"/>
    <w:rsid w:val="00900ABF"/>
    <w:rsid w:val="00900BEB"/>
    <w:rsid w:val="00900C02"/>
    <w:rsid w:val="0090152E"/>
    <w:rsid w:val="00901924"/>
    <w:rsid w:val="00901FA2"/>
    <w:rsid w:val="009020F2"/>
    <w:rsid w:val="009021EA"/>
    <w:rsid w:val="00902C66"/>
    <w:rsid w:val="009035F8"/>
    <w:rsid w:val="00903CD6"/>
    <w:rsid w:val="0090409B"/>
    <w:rsid w:val="0090497A"/>
    <w:rsid w:val="00904A98"/>
    <w:rsid w:val="00905231"/>
    <w:rsid w:val="0090575D"/>
    <w:rsid w:val="009059FF"/>
    <w:rsid w:val="00906E2D"/>
    <w:rsid w:val="00907604"/>
    <w:rsid w:val="00907A0B"/>
    <w:rsid w:val="00910B94"/>
    <w:rsid w:val="00910D89"/>
    <w:rsid w:val="00910FE8"/>
    <w:rsid w:val="00911394"/>
    <w:rsid w:val="009113F8"/>
    <w:rsid w:val="009113FE"/>
    <w:rsid w:val="00911A87"/>
    <w:rsid w:val="009127B5"/>
    <w:rsid w:val="00912958"/>
    <w:rsid w:val="00912E8A"/>
    <w:rsid w:val="0091340C"/>
    <w:rsid w:val="00913C07"/>
    <w:rsid w:val="009145A5"/>
    <w:rsid w:val="00914895"/>
    <w:rsid w:val="00914EF2"/>
    <w:rsid w:val="009154B4"/>
    <w:rsid w:val="009158A0"/>
    <w:rsid w:val="009158F8"/>
    <w:rsid w:val="00915DC3"/>
    <w:rsid w:val="00915F50"/>
    <w:rsid w:val="009178A9"/>
    <w:rsid w:val="00920364"/>
    <w:rsid w:val="00920776"/>
    <w:rsid w:val="00920DCD"/>
    <w:rsid w:val="00921AEF"/>
    <w:rsid w:val="009228D1"/>
    <w:rsid w:val="00922FED"/>
    <w:rsid w:val="00923B3B"/>
    <w:rsid w:val="00923F3A"/>
    <w:rsid w:val="00923FB9"/>
    <w:rsid w:val="009249A9"/>
    <w:rsid w:val="00925608"/>
    <w:rsid w:val="00925758"/>
    <w:rsid w:val="009259DE"/>
    <w:rsid w:val="00925B24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7A"/>
    <w:rsid w:val="00932882"/>
    <w:rsid w:val="0093296E"/>
    <w:rsid w:val="00932B0E"/>
    <w:rsid w:val="00932F6F"/>
    <w:rsid w:val="009331F4"/>
    <w:rsid w:val="00933245"/>
    <w:rsid w:val="009341AE"/>
    <w:rsid w:val="009352FB"/>
    <w:rsid w:val="00935688"/>
    <w:rsid w:val="0093619A"/>
    <w:rsid w:val="0093651A"/>
    <w:rsid w:val="00936770"/>
    <w:rsid w:val="009369FB"/>
    <w:rsid w:val="00936B3E"/>
    <w:rsid w:val="00937499"/>
    <w:rsid w:val="00937A20"/>
    <w:rsid w:val="00937D5B"/>
    <w:rsid w:val="009404E6"/>
    <w:rsid w:val="009408E1"/>
    <w:rsid w:val="00941034"/>
    <w:rsid w:val="00941219"/>
    <w:rsid w:val="009416AD"/>
    <w:rsid w:val="009418C2"/>
    <w:rsid w:val="00941BF8"/>
    <w:rsid w:val="009424E2"/>
    <w:rsid w:val="009427A1"/>
    <w:rsid w:val="00942CA0"/>
    <w:rsid w:val="0094324F"/>
    <w:rsid w:val="00943335"/>
    <w:rsid w:val="00943BBE"/>
    <w:rsid w:val="009442D0"/>
    <w:rsid w:val="00944462"/>
    <w:rsid w:val="00944779"/>
    <w:rsid w:val="00944926"/>
    <w:rsid w:val="00944944"/>
    <w:rsid w:val="0094499B"/>
    <w:rsid w:val="0094585F"/>
    <w:rsid w:val="00945989"/>
    <w:rsid w:val="00946593"/>
    <w:rsid w:val="009469AC"/>
    <w:rsid w:val="00946B5A"/>
    <w:rsid w:val="00946E0E"/>
    <w:rsid w:val="009477D3"/>
    <w:rsid w:val="00947AF2"/>
    <w:rsid w:val="00947B8A"/>
    <w:rsid w:val="00947E4D"/>
    <w:rsid w:val="00950790"/>
    <w:rsid w:val="00950A82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9E4"/>
    <w:rsid w:val="00953A5F"/>
    <w:rsid w:val="00953B22"/>
    <w:rsid w:val="00953CD8"/>
    <w:rsid w:val="00953E6D"/>
    <w:rsid w:val="0095465A"/>
    <w:rsid w:val="00954907"/>
    <w:rsid w:val="00954CDF"/>
    <w:rsid w:val="00955156"/>
    <w:rsid w:val="009559A2"/>
    <w:rsid w:val="00955D92"/>
    <w:rsid w:val="009563C7"/>
    <w:rsid w:val="00956966"/>
    <w:rsid w:val="00956A7E"/>
    <w:rsid w:val="009573A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2176"/>
    <w:rsid w:val="0096226E"/>
    <w:rsid w:val="00962D8B"/>
    <w:rsid w:val="00962EA2"/>
    <w:rsid w:val="00962F47"/>
    <w:rsid w:val="009632A8"/>
    <w:rsid w:val="009632D4"/>
    <w:rsid w:val="00963736"/>
    <w:rsid w:val="00963B70"/>
    <w:rsid w:val="00964D42"/>
    <w:rsid w:val="00964E12"/>
    <w:rsid w:val="0096509B"/>
    <w:rsid w:val="00965164"/>
    <w:rsid w:val="00965391"/>
    <w:rsid w:val="009653A7"/>
    <w:rsid w:val="0096570C"/>
    <w:rsid w:val="009659EC"/>
    <w:rsid w:val="00965CA0"/>
    <w:rsid w:val="009664BA"/>
    <w:rsid w:val="009667B0"/>
    <w:rsid w:val="00966B95"/>
    <w:rsid w:val="00966BBD"/>
    <w:rsid w:val="00966BE5"/>
    <w:rsid w:val="009674B9"/>
    <w:rsid w:val="009678B6"/>
    <w:rsid w:val="00967A73"/>
    <w:rsid w:val="00967EDF"/>
    <w:rsid w:val="00967FA4"/>
    <w:rsid w:val="00970C58"/>
    <w:rsid w:val="00970DD7"/>
    <w:rsid w:val="00970F01"/>
    <w:rsid w:val="00971AA6"/>
    <w:rsid w:val="00971B1E"/>
    <w:rsid w:val="00972D72"/>
    <w:rsid w:val="00972DD3"/>
    <w:rsid w:val="0097330E"/>
    <w:rsid w:val="0097390F"/>
    <w:rsid w:val="00973EA1"/>
    <w:rsid w:val="00973ED4"/>
    <w:rsid w:val="009740CD"/>
    <w:rsid w:val="00974229"/>
    <w:rsid w:val="00974263"/>
    <w:rsid w:val="00974767"/>
    <w:rsid w:val="00975394"/>
    <w:rsid w:val="00975814"/>
    <w:rsid w:val="00975D16"/>
    <w:rsid w:val="009768EB"/>
    <w:rsid w:val="00976B61"/>
    <w:rsid w:val="00976C1E"/>
    <w:rsid w:val="00976CA6"/>
    <w:rsid w:val="00976CB6"/>
    <w:rsid w:val="00976DA9"/>
    <w:rsid w:val="00976F64"/>
    <w:rsid w:val="00977104"/>
    <w:rsid w:val="00977966"/>
    <w:rsid w:val="00977980"/>
    <w:rsid w:val="00977D58"/>
    <w:rsid w:val="00980191"/>
    <w:rsid w:val="00980266"/>
    <w:rsid w:val="00980860"/>
    <w:rsid w:val="00981137"/>
    <w:rsid w:val="00981705"/>
    <w:rsid w:val="00981A3C"/>
    <w:rsid w:val="009822E1"/>
    <w:rsid w:val="009823A4"/>
    <w:rsid w:val="00982802"/>
    <w:rsid w:val="00982C58"/>
    <w:rsid w:val="0098336D"/>
    <w:rsid w:val="009834B3"/>
    <w:rsid w:val="0098385E"/>
    <w:rsid w:val="00983D01"/>
    <w:rsid w:val="009842B5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40F"/>
    <w:rsid w:val="0099381D"/>
    <w:rsid w:val="00994F9E"/>
    <w:rsid w:val="00995172"/>
    <w:rsid w:val="009952ED"/>
    <w:rsid w:val="00995DB2"/>
    <w:rsid w:val="00995EA5"/>
    <w:rsid w:val="00996E31"/>
    <w:rsid w:val="00997D9B"/>
    <w:rsid w:val="00997DAC"/>
    <w:rsid w:val="009A03DD"/>
    <w:rsid w:val="009A1B0A"/>
    <w:rsid w:val="009A2030"/>
    <w:rsid w:val="009A20A1"/>
    <w:rsid w:val="009A20F2"/>
    <w:rsid w:val="009A2159"/>
    <w:rsid w:val="009A225B"/>
    <w:rsid w:val="009A2295"/>
    <w:rsid w:val="009A276C"/>
    <w:rsid w:val="009A2BBC"/>
    <w:rsid w:val="009A2C13"/>
    <w:rsid w:val="009A2F31"/>
    <w:rsid w:val="009A36A8"/>
    <w:rsid w:val="009A395D"/>
    <w:rsid w:val="009A3ADC"/>
    <w:rsid w:val="009A3E02"/>
    <w:rsid w:val="009A4002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58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CB1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C63"/>
    <w:rsid w:val="009C2637"/>
    <w:rsid w:val="009C2E6F"/>
    <w:rsid w:val="009C32FD"/>
    <w:rsid w:val="009C3CC0"/>
    <w:rsid w:val="009C452A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45C"/>
    <w:rsid w:val="009C7850"/>
    <w:rsid w:val="009C78AA"/>
    <w:rsid w:val="009C7B23"/>
    <w:rsid w:val="009D0DC8"/>
    <w:rsid w:val="009D0F2E"/>
    <w:rsid w:val="009D0FA3"/>
    <w:rsid w:val="009D1611"/>
    <w:rsid w:val="009D187E"/>
    <w:rsid w:val="009D1B60"/>
    <w:rsid w:val="009D2234"/>
    <w:rsid w:val="009D263B"/>
    <w:rsid w:val="009D2886"/>
    <w:rsid w:val="009D2A6B"/>
    <w:rsid w:val="009D2C18"/>
    <w:rsid w:val="009D2C22"/>
    <w:rsid w:val="009D2F23"/>
    <w:rsid w:val="009D3936"/>
    <w:rsid w:val="009D3AE7"/>
    <w:rsid w:val="009D3DBB"/>
    <w:rsid w:val="009D3F20"/>
    <w:rsid w:val="009D4398"/>
    <w:rsid w:val="009D461D"/>
    <w:rsid w:val="009D5048"/>
    <w:rsid w:val="009D50DE"/>
    <w:rsid w:val="009D5479"/>
    <w:rsid w:val="009D5A3E"/>
    <w:rsid w:val="009D5CFF"/>
    <w:rsid w:val="009D5E12"/>
    <w:rsid w:val="009D6634"/>
    <w:rsid w:val="009D66BF"/>
    <w:rsid w:val="009D66C1"/>
    <w:rsid w:val="009D6F62"/>
    <w:rsid w:val="009D74D3"/>
    <w:rsid w:val="009D765A"/>
    <w:rsid w:val="009D7B12"/>
    <w:rsid w:val="009E0256"/>
    <w:rsid w:val="009E0B51"/>
    <w:rsid w:val="009E0DED"/>
    <w:rsid w:val="009E0FDA"/>
    <w:rsid w:val="009E2011"/>
    <w:rsid w:val="009E209E"/>
    <w:rsid w:val="009E23DF"/>
    <w:rsid w:val="009E28B7"/>
    <w:rsid w:val="009E2FF6"/>
    <w:rsid w:val="009E351C"/>
    <w:rsid w:val="009E36FA"/>
    <w:rsid w:val="009E37D5"/>
    <w:rsid w:val="009E3BCD"/>
    <w:rsid w:val="009E3E9A"/>
    <w:rsid w:val="009E3EF9"/>
    <w:rsid w:val="009E40F5"/>
    <w:rsid w:val="009E41FF"/>
    <w:rsid w:val="009E4293"/>
    <w:rsid w:val="009E4401"/>
    <w:rsid w:val="009E4DC9"/>
    <w:rsid w:val="009E506A"/>
    <w:rsid w:val="009E52CB"/>
    <w:rsid w:val="009E5A73"/>
    <w:rsid w:val="009E5CB8"/>
    <w:rsid w:val="009E61D2"/>
    <w:rsid w:val="009E6356"/>
    <w:rsid w:val="009E65DA"/>
    <w:rsid w:val="009E67F7"/>
    <w:rsid w:val="009E6BE4"/>
    <w:rsid w:val="009E7215"/>
    <w:rsid w:val="009E7C52"/>
    <w:rsid w:val="009E7CB5"/>
    <w:rsid w:val="009F04A9"/>
    <w:rsid w:val="009F0CFE"/>
    <w:rsid w:val="009F110F"/>
    <w:rsid w:val="009F1304"/>
    <w:rsid w:val="009F1410"/>
    <w:rsid w:val="009F18AD"/>
    <w:rsid w:val="009F2289"/>
    <w:rsid w:val="009F2C6C"/>
    <w:rsid w:val="009F2F8D"/>
    <w:rsid w:val="009F3364"/>
    <w:rsid w:val="009F440C"/>
    <w:rsid w:val="009F45FE"/>
    <w:rsid w:val="009F4D9F"/>
    <w:rsid w:val="009F50FC"/>
    <w:rsid w:val="009F51F7"/>
    <w:rsid w:val="009F5271"/>
    <w:rsid w:val="009F5467"/>
    <w:rsid w:val="009F5537"/>
    <w:rsid w:val="009F5895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1B1F"/>
    <w:rsid w:val="00A1229B"/>
    <w:rsid w:val="00A1258F"/>
    <w:rsid w:val="00A129AA"/>
    <w:rsid w:val="00A12BAD"/>
    <w:rsid w:val="00A12D93"/>
    <w:rsid w:val="00A1306A"/>
    <w:rsid w:val="00A1359B"/>
    <w:rsid w:val="00A136DB"/>
    <w:rsid w:val="00A13C8E"/>
    <w:rsid w:val="00A14B47"/>
    <w:rsid w:val="00A15459"/>
    <w:rsid w:val="00A15D4D"/>
    <w:rsid w:val="00A15FC2"/>
    <w:rsid w:val="00A16046"/>
    <w:rsid w:val="00A164BF"/>
    <w:rsid w:val="00A170BD"/>
    <w:rsid w:val="00A172BA"/>
    <w:rsid w:val="00A172D6"/>
    <w:rsid w:val="00A174EB"/>
    <w:rsid w:val="00A17A2B"/>
    <w:rsid w:val="00A20A4E"/>
    <w:rsid w:val="00A20EFC"/>
    <w:rsid w:val="00A2145C"/>
    <w:rsid w:val="00A21620"/>
    <w:rsid w:val="00A21A72"/>
    <w:rsid w:val="00A21B95"/>
    <w:rsid w:val="00A21F9D"/>
    <w:rsid w:val="00A21FAA"/>
    <w:rsid w:val="00A22961"/>
    <w:rsid w:val="00A22BC1"/>
    <w:rsid w:val="00A22E16"/>
    <w:rsid w:val="00A2334D"/>
    <w:rsid w:val="00A24B23"/>
    <w:rsid w:val="00A24BA0"/>
    <w:rsid w:val="00A24BE3"/>
    <w:rsid w:val="00A24DFC"/>
    <w:rsid w:val="00A2520B"/>
    <w:rsid w:val="00A254D6"/>
    <w:rsid w:val="00A254DD"/>
    <w:rsid w:val="00A25544"/>
    <w:rsid w:val="00A25C9A"/>
    <w:rsid w:val="00A26F6D"/>
    <w:rsid w:val="00A27222"/>
    <w:rsid w:val="00A30672"/>
    <w:rsid w:val="00A30968"/>
    <w:rsid w:val="00A30AF3"/>
    <w:rsid w:val="00A30F87"/>
    <w:rsid w:val="00A30FBF"/>
    <w:rsid w:val="00A317B7"/>
    <w:rsid w:val="00A319C2"/>
    <w:rsid w:val="00A31AA6"/>
    <w:rsid w:val="00A324E9"/>
    <w:rsid w:val="00A32D22"/>
    <w:rsid w:val="00A32EE1"/>
    <w:rsid w:val="00A32EE6"/>
    <w:rsid w:val="00A3301F"/>
    <w:rsid w:val="00A336E0"/>
    <w:rsid w:val="00A34018"/>
    <w:rsid w:val="00A34B43"/>
    <w:rsid w:val="00A34DF9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0AEC"/>
    <w:rsid w:val="00A42229"/>
    <w:rsid w:val="00A426EB"/>
    <w:rsid w:val="00A430AA"/>
    <w:rsid w:val="00A43249"/>
    <w:rsid w:val="00A43346"/>
    <w:rsid w:val="00A4357E"/>
    <w:rsid w:val="00A43638"/>
    <w:rsid w:val="00A43DF9"/>
    <w:rsid w:val="00A4429F"/>
    <w:rsid w:val="00A44702"/>
    <w:rsid w:val="00A44A3B"/>
    <w:rsid w:val="00A45BF0"/>
    <w:rsid w:val="00A45E03"/>
    <w:rsid w:val="00A46385"/>
    <w:rsid w:val="00A46758"/>
    <w:rsid w:val="00A4682D"/>
    <w:rsid w:val="00A46A00"/>
    <w:rsid w:val="00A46F59"/>
    <w:rsid w:val="00A47032"/>
    <w:rsid w:val="00A4751C"/>
    <w:rsid w:val="00A47609"/>
    <w:rsid w:val="00A477C3"/>
    <w:rsid w:val="00A47902"/>
    <w:rsid w:val="00A47E80"/>
    <w:rsid w:val="00A51229"/>
    <w:rsid w:val="00A51339"/>
    <w:rsid w:val="00A516B9"/>
    <w:rsid w:val="00A5185A"/>
    <w:rsid w:val="00A51C8F"/>
    <w:rsid w:val="00A51F55"/>
    <w:rsid w:val="00A521EA"/>
    <w:rsid w:val="00A52250"/>
    <w:rsid w:val="00A52637"/>
    <w:rsid w:val="00A52AAE"/>
    <w:rsid w:val="00A52CD6"/>
    <w:rsid w:val="00A52D6B"/>
    <w:rsid w:val="00A53481"/>
    <w:rsid w:val="00A5366E"/>
    <w:rsid w:val="00A536A8"/>
    <w:rsid w:val="00A53994"/>
    <w:rsid w:val="00A53B68"/>
    <w:rsid w:val="00A53F76"/>
    <w:rsid w:val="00A548C5"/>
    <w:rsid w:val="00A54EAC"/>
    <w:rsid w:val="00A554DC"/>
    <w:rsid w:val="00A55A1A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1E48"/>
    <w:rsid w:val="00A620A1"/>
    <w:rsid w:val="00A62FDD"/>
    <w:rsid w:val="00A638D7"/>
    <w:rsid w:val="00A64169"/>
    <w:rsid w:val="00A642FC"/>
    <w:rsid w:val="00A647E7"/>
    <w:rsid w:val="00A64B15"/>
    <w:rsid w:val="00A65407"/>
    <w:rsid w:val="00A658F1"/>
    <w:rsid w:val="00A659F5"/>
    <w:rsid w:val="00A666F5"/>
    <w:rsid w:val="00A66978"/>
    <w:rsid w:val="00A66BFE"/>
    <w:rsid w:val="00A670EC"/>
    <w:rsid w:val="00A67C80"/>
    <w:rsid w:val="00A70060"/>
    <w:rsid w:val="00A7013E"/>
    <w:rsid w:val="00A706F1"/>
    <w:rsid w:val="00A708DA"/>
    <w:rsid w:val="00A70B66"/>
    <w:rsid w:val="00A71055"/>
    <w:rsid w:val="00A71553"/>
    <w:rsid w:val="00A7162E"/>
    <w:rsid w:val="00A71C22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292"/>
    <w:rsid w:val="00A76400"/>
    <w:rsid w:val="00A7648B"/>
    <w:rsid w:val="00A76881"/>
    <w:rsid w:val="00A76983"/>
    <w:rsid w:val="00A76B71"/>
    <w:rsid w:val="00A76CC9"/>
    <w:rsid w:val="00A77413"/>
    <w:rsid w:val="00A777AD"/>
    <w:rsid w:val="00A77A23"/>
    <w:rsid w:val="00A77C89"/>
    <w:rsid w:val="00A77CAB"/>
    <w:rsid w:val="00A77D8A"/>
    <w:rsid w:val="00A77E7D"/>
    <w:rsid w:val="00A77EA9"/>
    <w:rsid w:val="00A805FF"/>
    <w:rsid w:val="00A80611"/>
    <w:rsid w:val="00A81567"/>
    <w:rsid w:val="00A815E4"/>
    <w:rsid w:val="00A81776"/>
    <w:rsid w:val="00A81B83"/>
    <w:rsid w:val="00A81C51"/>
    <w:rsid w:val="00A82ACC"/>
    <w:rsid w:val="00A82ADA"/>
    <w:rsid w:val="00A82C84"/>
    <w:rsid w:val="00A82CEA"/>
    <w:rsid w:val="00A831E2"/>
    <w:rsid w:val="00A83B22"/>
    <w:rsid w:val="00A83F66"/>
    <w:rsid w:val="00A84957"/>
    <w:rsid w:val="00A85578"/>
    <w:rsid w:val="00A86241"/>
    <w:rsid w:val="00A862E9"/>
    <w:rsid w:val="00A86953"/>
    <w:rsid w:val="00A86CB7"/>
    <w:rsid w:val="00A870A1"/>
    <w:rsid w:val="00A8760B"/>
    <w:rsid w:val="00A87872"/>
    <w:rsid w:val="00A8799C"/>
    <w:rsid w:val="00A87BC2"/>
    <w:rsid w:val="00A87D0A"/>
    <w:rsid w:val="00A87E25"/>
    <w:rsid w:val="00A90958"/>
    <w:rsid w:val="00A90A17"/>
    <w:rsid w:val="00A90BFD"/>
    <w:rsid w:val="00A91E58"/>
    <w:rsid w:val="00A9341C"/>
    <w:rsid w:val="00A93793"/>
    <w:rsid w:val="00A944FB"/>
    <w:rsid w:val="00A94784"/>
    <w:rsid w:val="00A94996"/>
    <w:rsid w:val="00A9538F"/>
    <w:rsid w:val="00A954B5"/>
    <w:rsid w:val="00A95A8C"/>
    <w:rsid w:val="00A95DA1"/>
    <w:rsid w:val="00A95FBC"/>
    <w:rsid w:val="00A962E0"/>
    <w:rsid w:val="00A971B9"/>
    <w:rsid w:val="00A971E8"/>
    <w:rsid w:val="00A97B39"/>
    <w:rsid w:val="00AA065D"/>
    <w:rsid w:val="00AA08BE"/>
    <w:rsid w:val="00AA09AD"/>
    <w:rsid w:val="00AA1081"/>
    <w:rsid w:val="00AA116C"/>
    <w:rsid w:val="00AA1A15"/>
    <w:rsid w:val="00AA1A6F"/>
    <w:rsid w:val="00AA1E9D"/>
    <w:rsid w:val="00AA2176"/>
    <w:rsid w:val="00AA21ED"/>
    <w:rsid w:val="00AA2509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08E"/>
    <w:rsid w:val="00AA71E0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2C7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111"/>
    <w:rsid w:val="00AC0B12"/>
    <w:rsid w:val="00AC0DE7"/>
    <w:rsid w:val="00AC1D82"/>
    <w:rsid w:val="00AC1DFC"/>
    <w:rsid w:val="00AC1F59"/>
    <w:rsid w:val="00AC2E83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347"/>
    <w:rsid w:val="00AC73CA"/>
    <w:rsid w:val="00AC74A9"/>
    <w:rsid w:val="00AC75D9"/>
    <w:rsid w:val="00AC7765"/>
    <w:rsid w:val="00AD0005"/>
    <w:rsid w:val="00AD00E7"/>
    <w:rsid w:val="00AD0509"/>
    <w:rsid w:val="00AD06C1"/>
    <w:rsid w:val="00AD088B"/>
    <w:rsid w:val="00AD09FC"/>
    <w:rsid w:val="00AD0BCB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9C9"/>
    <w:rsid w:val="00AD4A46"/>
    <w:rsid w:val="00AD4A56"/>
    <w:rsid w:val="00AD4EF0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950"/>
    <w:rsid w:val="00AD6CFB"/>
    <w:rsid w:val="00AD7478"/>
    <w:rsid w:val="00AE0190"/>
    <w:rsid w:val="00AE084B"/>
    <w:rsid w:val="00AE096C"/>
    <w:rsid w:val="00AE0D78"/>
    <w:rsid w:val="00AE101E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B7"/>
    <w:rsid w:val="00AE4A4E"/>
    <w:rsid w:val="00AE4ABE"/>
    <w:rsid w:val="00AE5B3F"/>
    <w:rsid w:val="00AE5B93"/>
    <w:rsid w:val="00AE642E"/>
    <w:rsid w:val="00AE64FE"/>
    <w:rsid w:val="00AE66E3"/>
    <w:rsid w:val="00AE6BF5"/>
    <w:rsid w:val="00AE7E2B"/>
    <w:rsid w:val="00AF0070"/>
    <w:rsid w:val="00AF04A7"/>
    <w:rsid w:val="00AF0A5E"/>
    <w:rsid w:val="00AF101F"/>
    <w:rsid w:val="00AF11E8"/>
    <w:rsid w:val="00AF1530"/>
    <w:rsid w:val="00AF1B0D"/>
    <w:rsid w:val="00AF1CAA"/>
    <w:rsid w:val="00AF1F79"/>
    <w:rsid w:val="00AF2659"/>
    <w:rsid w:val="00AF2703"/>
    <w:rsid w:val="00AF28FF"/>
    <w:rsid w:val="00AF2B5D"/>
    <w:rsid w:val="00AF4007"/>
    <w:rsid w:val="00AF41BF"/>
    <w:rsid w:val="00AF4779"/>
    <w:rsid w:val="00AF4814"/>
    <w:rsid w:val="00AF4F55"/>
    <w:rsid w:val="00AF5890"/>
    <w:rsid w:val="00AF652C"/>
    <w:rsid w:val="00AF6576"/>
    <w:rsid w:val="00AF6647"/>
    <w:rsid w:val="00AF66E8"/>
    <w:rsid w:val="00AF6D52"/>
    <w:rsid w:val="00AF6E79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D7F"/>
    <w:rsid w:val="00B04E37"/>
    <w:rsid w:val="00B0523D"/>
    <w:rsid w:val="00B053EE"/>
    <w:rsid w:val="00B0568C"/>
    <w:rsid w:val="00B05937"/>
    <w:rsid w:val="00B05BE7"/>
    <w:rsid w:val="00B05DED"/>
    <w:rsid w:val="00B06099"/>
    <w:rsid w:val="00B06F4F"/>
    <w:rsid w:val="00B0737E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F85"/>
    <w:rsid w:val="00B113C6"/>
    <w:rsid w:val="00B116BB"/>
    <w:rsid w:val="00B11BAD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30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71FE"/>
    <w:rsid w:val="00B17FBB"/>
    <w:rsid w:val="00B201E2"/>
    <w:rsid w:val="00B2064E"/>
    <w:rsid w:val="00B20BDD"/>
    <w:rsid w:val="00B20D68"/>
    <w:rsid w:val="00B20DA8"/>
    <w:rsid w:val="00B20FE3"/>
    <w:rsid w:val="00B2148A"/>
    <w:rsid w:val="00B214C9"/>
    <w:rsid w:val="00B21ABD"/>
    <w:rsid w:val="00B21FFA"/>
    <w:rsid w:val="00B22841"/>
    <w:rsid w:val="00B22C20"/>
    <w:rsid w:val="00B22F3A"/>
    <w:rsid w:val="00B23625"/>
    <w:rsid w:val="00B238BF"/>
    <w:rsid w:val="00B23B07"/>
    <w:rsid w:val="00B23B68"/>
    <w:rsid w:val="00B243F5"/>
    <w:rsid w:val="00B244DB"/>
    <w:rsid w:val="00B24753"/>
    <w:rsid w:val="00B2476D"/>
    <w:rsid w:val="00B247BA"/>
    <w:rsid w:val="00B24AF3"/>
    <w:rsid w:val="00B24C0B"/>
    <w:rsid w:val="00B24DB1"/>
    <w:rsid w:val="00B24F55"/>
    <w:rsid w:val="00B25314"/>
    <w:rsid w:val="00B255DA"/>
    <w:rsid w:val="00B257B6"/>
    <w:rsid w:val="00B25F93"/>
    <w:rsid w:val="00B2715E"/>
    <w:rsid w:val="00B2735A"/>
    <w:rsid w:val="00B2783D"/>
    <w:rsid w:val="00B27A29"/>
    <w:rsid w:val="00B30052"/>
    <w:rsid w:val="00B300E3"/>
    <w:rsid w:val="00B305CF"/>
    <w:rsid w:val="00B30C7D"/>
    <w:rsid w:val="00B313D9"/>
    <w:rsid w:val="00B318B6"/>
    <w:rsid w:val="00B31D8F"/>
    <w:rsid w:val="00B3281D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74C9"/>
    <w:rsid w:val="00B376ED"/>
    <w:rsid w:val="00B37A73"/>
    <w:rsid w:val="00B37B62"/>
    <w:rsid w:val="00B402D2"/>
    <w:rsid w:val="00B4036F"/>
    <w:rsid w:val="00B4066E"/>
    <w:rsid w:val="00B40EA1"/>
    <w:rsid w:val="00B41486"/>
    <w:rsid w:val="00B41585"/>
    <w:rsid w:val="00B416DB"/>
    <w:rsid w:val="00B41C6E"/>
    <w:rsid w:val="00B4224B"/>
    <w:rsid w:val="00B42269"/>
    <w:rsid w:val="00B42952"/>
    <w:rsid w:val="00B42A52"/>
    <w:rsid w:val="00B434F6"/>
    <w:rsid w:val="00B44389"/>
    <w:rsid w:val="00B444B4"/>
    <w:rsid w:val="00B44EFB"/>
    <w:rsid w:val="00B44FAF"/>
    <w:rsid w:val="00B450F6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D50"/>
    <w:rsid w:val="00B47E08"/>
    <w:rsid w:val="00B47E51"/>
    <w:rsid w:val="00B47EC6"/>
    <w:rsid w:val="00B503FF"/>
    <w:rsid w:val="00B511C0"/>
    <w:rsid w:val="00B515AC"/>
    <w:rsid w:val="00B519DE"/>
    <w:rsid w:val="00B5218F"/>
    <w:rsid w:val="00B5255F"/>
    <w:rsid w:val="00B52C67"/>
    <w:rsid w:val="00B52CAD"/>
    <w:rsid w:val="00B52DDF"/>
    <w:rsid w:val="00B5303A"/>
    <w:rsid w:val="00B543BF"/>
    <w:rsid w:val="00B54A33"/>
    <w:rsid w:val="00B55275"/>
    <w:rsid w:val="00B5561D"/>
    <w:rsid w:val="00B55675"/>
    <w:rsid w:val="00B55980"/>
    <w:rsid w:val="00B567A4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1A7"/>
    <w:rsid w:val="00B6155C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5AB"/>
    <w:rsid w:val="00B667E6"/>
    <w:rsid w:val="00B66B75"/>
    <w:rsid w:val="00B66BFA"/>
    <w:rsid w:val="00B6700E"/>
    <w:rsid w:val="00B67314"/>
    <w:rsid w:val="00B673B3"/>
    <w:rsid w:val="00B67442"/>
    <w:rsid w:val="00B67779"/>
    <w:rsid w:val="00B67904"/>
    <w:rsid w:val="00B67AF2"/>
    <w:rsid w:val="00B67BA5"/>
    <w:rsid w:val="00B67FD9"/>
    <w:rsid w:val="00B70096"/>
    <w:rsid w:val="00B703B6"/>
    <w:rsid w:val="00B70BAA"/>
    <w:rsid w:val="00B713FD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3FE7"/>
    <w:rsid w:val="00B74436"/>
    <w:rsid w:val="00B74506"/>
    <w:rsid w:val="00B74BE6"/>
    <w:rsid w:val="00B74FA1"/>
    <w:rsid w:val="00B74FA4"/>
    <w:rsid w:val="00B753ED"/>
    <w:rsid w:val="00B75609"/>
    <w:rsid w:val="00B76603"/>
    <w:rsid w:val="00B767F6"/>
    <w:rsid w:val="00B7684F"/>
    <w:rsid w:val="00B7687F"/>
    <w:rsid w:val="00B76912"/>
    <w:rsid w:val="00B76999"/>
    <w:rsid w:val="00B76A15"/>
    <w:rsid w:val="00B76DB4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F26"/>
    <w:rsid w:val="00B83732"/>
    <w:rsid w:val="00B83A13"/>
    <w:rsid w:val="00B845BF"/>
    <w:rsid w:val="00B8550F"/>
    <w:rsid w:val="00B8581E"/>
    <w:rsid w:val="00B85D94"/>
    <w:rsid w:val="00B86562"/>
    <w:rsid w:val="00B867B6"/>
    <w:rsid w:val="00B86C04"/>
    <w:rsid w:val="00B86C0F"/>
    <w:rsid w:val="00B86CF8"/>
    <w:rsid w:val="00B871DB"/>
    <w:rsid w:val="00B876D6"/>
    <w:rsid w:val="00B8770D"/>
    <w:rsid w:val="00B87F32"/>
    <w:rsid w:val="00B902AA"/>
    <w:rsid w:val="00B90C34"/>
    <w:rsid w:val="00B9128F"/>
    <w:rsid w:val="00B91E54"/>
    <w:rsid w:val="00B92338"/>
    <w:rsid w:val="00B924CC"/>
    <w:rsid w:val="00B93381"/>
    <w:rsid w:val="00B934E6"/>
    <w:rsid w:val="00B9370F"/>
    <w:rsid w:val="00B93820"/>
    <w:rsid w:val="00B9382A"/>
    <w:rsid w:val="00B941F7"/>
    <w:rsid w:val="00B9481F"/>
    <w:rsid w:val="00B94F4C"/>
    <w:rsid w:val="00B95038"/>
    <w:rsid w:val="00B95209"/>
    <w:rsid w:val="00B9578C"/>
    <w:rsid w:val="00B95DF1"/>
    <w:rsid w:val="00B95F7A"/>
    <w:rsid w:val="00B963FC"/>
    <w:rsid w:val="00B964B3"/>
    <w:rsid w:val="00B96970"/>
    <w:rsid w:val="00B96AAA"/>
    <w:rsid w:val="00B96D2D"/>
    <w:rsid w:val="00B97452"/>
    <w:rsid w:val="00BA00D8"/>
    <w:rsid w:val="00BA06BA"/>
    <w:rsid w:val="00BA1945"/>
    <w:rsid w:val="00BA1CBC"/>
    <w:rsid w:val="00BA2647"/>
    <w:rsid w:val="00BA2946"/>
    <w:rsid w:val="00BA2A57"/>
    <w:rsid w:val="00BA2AF5"/>
    <w:rsid w:val="00BA2D81"/>
    <w:rsid w:val="00BA3541"/>
    <w:rsid w:val="00BA3659"/>
    <w:rsid w:val="00BA3C28"/>
    <w:rsid w:val="00BA3CCE"/>
    <w:rsid w:val="00BA4603"/>
    <w:rsid w:val="00BA47AE"/>
    <w:rsid w:val="00BA4BD2"/>
    <w:rsid w:val="00BA4D76"/>
    <w:rsid w:val="00BA53C6"/>
    <w:rsid w:val="00BA5FFD"/>
    <w:rsid w:val="00BA657B"/>
    <w:rsid w:val="00BA67B5"/>
    <w:rsid w:val="00BA6E50"/>
    <w:rsid w:val="00BA7341"/>
    <w:rsid w:val="00BA75BC"/>
    <w:rsid w:val="00BA7661"/>
    <w:rsid w:val="00BA779C"/>
    <w:rsid w:val="00BB052A"/>
    <w:rsid w:val="00BB080C"/>
    <w:rsid w:val="00BB0986"/>
    <w:rsid w:val="00BB0A2A"/>
    <w:rsid w:val="00BB0DF1"/>
    <w:rsid w:val="00BB1B3A"/>
    <w:rsid w:val="00BB1CE9"/>
    <w:rsid w:val="00BB234D"/>
    <w:rsid w:val="00BB28F0"/>
    <w:rsid w:val="00BB2ACB"/>
    <w:rsid w:val="00BB2B12"/>
    <w:rsid w:val="00BB336B"/>
    <w:rsid w:val="00BB3408"/>
    <w:rsid w:val="00BB39F0"/>
    <w:rsid w:val="00BB3ABA"/>
    <w:rsid w:val="00BB41AA"/>
    <w:rsid w:val="00BB4538"/>
    <w:rsid w:val="00BB4940"/>
    <w:rsid w:val="00BB4DEC"/>
    <w:rsid w:val="00BB539D"/>
    <w:rsid w:val="00BB541F"/>
    <w:rsid w:val="00BB5FDF"/>
    <w:rsid w:val="00BB6713"/>
    <w:rsid w:val="00BB6FE0"/>
    <w:rsid w:val="00BB7230"/>
    <w:rsid w:val="00BB7329"/>
    <w:rsid w:val="00BB7C05"/>
    <w:rsid w:val="00BB7CFF"/>
    <w:rsid w:val="00BC0150"/>
    <w:rsid w:val="00BC1E81"/>
    <w:rsid w:val="00BC20F9"/>
    <w:rsid w:val="00BC218E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52AB"/>
    <w:rsid w:val="00BC54D7"/>
    <w:rsid w:val="00BC567A"/>
    <w:rsid w:val="00BC58B3"/>
    <w:rsid w:val="00BC6CCC"/>
    <w:rsid w:val="00BC7260"/>
    <w:rsid w:val="00BC78A7"/>
    <w:rsid w:val="00BC7920"/>
    <w:rsid w:val="00BC7D8A"/>
    <w:rsid w:val="00BD087F"/>
    <w:rsid w:val="00BD0E64"/>
    <w:rsid w:val="00BD17CF"/>
    <w:rsid w:val="00BD1A45"/>
    <w:rsid w:val="00BD1CF9"/>
    <w:rsid w:val="00BD1FE2"/>
    <w:rsid w:val="00BD23CB"/>
    <w:rsid w:val="00BD27A3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5AE1"/>
    <w:rsid w:val="00BD6501"/>
    <w:rsid w:val="00BD659A"/>
    <w:rsid w:val="00BD65B7"/>
    <w:rsid w:val="00BD65E8"/>
    <w:rsid w:val="00BD6749"/>
    <w:rsid w:val="00BD6D19"/>
    <w:rsid w:val="00BD6E87"/>
    <w:rsid w:val="00BD6F8B"/>
    <w:rsid w:val="00BD73C4"/>
    <w:rsid w:val="00BD73CE"/>
    <w:rsid w:val="00BD7467"/>
    <w:rsid w:val="00BE0F01"/>
    <w:rsid w:val="00BE0FBC"/>
    <w:rsid w:val="00BE1B7C"/>
    <w:rsid w:val="00BE2934"/>
    <w:rsid w:val="00BE2A26"/>
    <w:rsid w:val="00BE2BBB"/>
    <w:rsid w:val="00BE343D"/>
    <w:rsid w:val="00BE35FF"/>
    <w:rsid w:val="00BE3898"/>
    <w:rsid w:val="00BE3B02"/>
    <w:rsid w:val="00BE4675"/>
    <w:rsid w:val="00BE5024"/>
    <w:rsid w:val="00BE5239"/>
    <w:rsid w:val="00BE55ED"/>
    <w:rsid w:val="00BE5E54"/>
    <w:rsid w:val="00BE63A2"/>
    <w:rsid w:val="00BF0786"/>
    <w:rsid w:val="00BF0A38"/>
    <w:rsid w:val="00BF0CD4"/>
    <w:rsid w:val="00BF16CF"/>
    <w:rsid w:val="00BF2380"/>
    <w:rsid w:val="00BF28C8"/>
    <w:rsid w:val="00BF2C03"/>
    <w:rsid w:val="00BF2FFC"/>
    <w:rsid w:val="00BF32DD"/>
    <w:rsid w:val="00BF32F1"/>
    <w:rsid w:val="00BF3E97"/>
    <w:rsid w:val="00BF482A"/>
    <w:rsid w:val="00BF4B03"/>
    <w:rsid w:val="00BF4E00"/>
    <w:rsid w:val="00BF4EF0"/>
    <w:rsid w:val="00BF5162"/>
    <w:rsid w:val="00BF5538"/>
    <w:rsid w:val="00BF656B"/>
    <w:rsid w:val="00BF6F61"/>
    <w:rsid w:val="00BF7168"/>
    <w:rsid w:val="00BF719F"/>
    <w:rsid w:val="00BF734A"/>
    <w:rsid w:val="00BF7741"/>
    <w:rsid w:val="00BF7AE0"/>
    <w:rsid w:val="00C00DFC"/>
    <w:rsid w:val="00C015F2"/>
    <w:rsid w:val="00C01743"/>
    <w:rsid w:val="00C01973"/>
    <w:rsid w:val="00C01B2B"/>
    <w:rsid w:val="00C02184"/>
    <w:rsid w:val="00C02994"/>
    <w:rsid w:val="00C02AE4"/>
    <w:rsid w:val="00C031B6"/>
    <w:rsid w:val="00C03776"/>
    <w:rsid w:val="00C03C9D"/>
    <w:rsid w:val="00C04277"/>
    <w:rsid w:val="00C04477"/>
    <w:rsid w:val="00C04619"/>
    <w:rsid w:val="00C049D9"/>
    <w:rsid w:val="00C04F60"/>
    <w:rsid w:val="00C057A4"/>
    <w:rsid w:val="00C05C75"/>
    <w:rsid w:val="00C05D27"/>
    <w:rsid w:val="00C05EC7"/>
    <w:rsid w:val="00C05F08"/>
    <w:rsid w:val="00C060B3"/>
    <w:rsid w:val="00C06F7B"/>
    <w:rsid w:val="00C06FC6"/>
    <w:rsid w:val="00C0769E"/>
    <w:rsid w:val="00C10092"/>
    <w:rsid w:val="00C118DE"/>
    <w:rsid w:val="00C11C56"/>
    <w:rsid w:val="00C11D4A"/>
    <w:rsid w:val="00C11ED2"/>
    <w:rsid w:val="00C12434"/>
    <w:rsid w:val="00C128AE"/>
    <w:rsid w:val="00C12F93"/>
    <w:rsid w:val="00C12F98"/>
    <w:rsid w:val="00C139FC"/>
    <w:rsid w:val="00C13B8D"/>
    <w:rsid w:val="00C13BBE"/>
    <w:rsid w:val="00C14227"/>
    <w:rsid w:val="00C14AE7"/>
    <w:rsid w:val="00C15397"/>
    <w:rsid w:val="00C15A3D"/>
    <w:rsid w:val="00C15FD8"/>
    <w:rsid w:val="00C1668C"/>
    <w:rsid w:val="00C16FA1"/>
    <w:rsid w:val="00C17550"/>
    <w:rsid w:val="00C17581"/>
    <w:rsid w:val="00C17709"/>
    <w:rsid w:val="00C2023A"/>
    <w:rsid w:val="00C205B6"/>
    <w:rsid w:val="00C206E0"/>
    <w:rsid w:val="00C206E6"/>
    <w:rsid w:val="00C20C26"/>
    <w:rsid w:val="00C20DBF"/>
    <w:rsid w:val="00C20E58"/>
    <w:rsid w:val="00C2111F"/>
    <w:rsid w:val="00C21170"/>
    <w:rsid w:val="00C2191B"/>
    <w:rsid w:val="00C219F2"/>
    <w:rsid w:val="00C21A40"/>
    <w:rsid w:val="00C21D5E"/>
    <w:rsid w:val="00C22064"/>
    <w:rsid w:val="00C22421"/>
    <w:rsid w:val="00C22594"/>
    <w:rsid w:val="00C22735"/>
    <w:rsid w:val="00C22B18"/>
    <w:rsid w:val="00C22FF1"/>
    <w:rsid w:val="00C2317F"/>
    <w:rsid w:val="00C23560"/>
    <w:rsid w:val="00C2370B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C22"/>
    <w:rsid w:val="00C25E84"/>
    <w:rsid w:val="00C25EBA"/>
    <w:rsid w:val="00C26127"/>
    <w:rsid w:val="00C26790"/>
    <w:rsid w:val="00C267BA"/>
    <w:rsid w:val="00C26A00"/>
    <w:rsid w:val="00C26CCF"/>
    <w:rsid w:val="00C26D25"/>
    <w:rsid w:val="00C2718F"/>
    <w:rsid w:val="00C27794"/>
    <w:rsid w:val="00C27D2D"/>
    <w:rsid w:val="00C27F5F"/>
    <w:rsid w:val="00C30494"/>
    <w:rsid w:val="00C30B34"/>
    <w:rsid w:val="00C30D3E"/>
    <w:rsid w:val="00C30FC9"/>
    <w:rsid w:val="00C31250"/>
    <w:rsid w:val="00C31310"/>
    <w:rsid w:val="00C3264E"/>
    <w:rsid w:val="00C32757"/>
    <w:rsid w:val="00C32F89"/>
    <w:rsid w:val="00C33242"/>
    <w:rsid w:val="00C33AC2"/>
    <w:rsid w:val="00C33D6A"/>
    <w:rsid w:val="00C33FB0"/>
    <w:rsid w:val="00C3414C"/>
    <w:rsid w:val="00C348A8"/>
    <w:rsid w:val="00C348C0"/>
    <w:rsid w:val="00C34C1F"/>
    <w:rsid w:val="00C34FF5"/>
    <w:rsid w:val="00C35FB0"/>
    <w:rsid w:val="00C3607A"/>
    <w:rsid w:val="00C3639F"/>
    <w:rsid w:val="00C3663D"/>
    <w:rsid w:val="00C36646"/>
    <w:rsid w:val="00C3666E"/>
    <w:rsid w:val="00C36761"/>
    <w:rsid w:val="00C36DA7"/>
    <w:rsid w:val="00C36EF1"/>
    <w:rsid w:val="00C36F01"/>
    <w:rsid w:val="00C370AB"/>
    <w:rsid w:val="00C374EC"/>
    <w:rsid w:val="00C40260"/>
    <w:rsid w:val="00C40293"/>
    <w:rsid w:val="00C41287"/>
    <w:rsid w:val="00C421F3"/>
    <w:rsid w:val="00C4223A"/>
    <w:rsid w:val="00C42380"/>
    <w:rsid w:val="00C4242A"/>
    <w:rsid w:val="00C429D6"/>
    <w:rsid w:val="00C42B03"/>
    <w:rsid w:val="00C42B6A"/>
    <w:rsid w:val="00C42BD0"/>
    <w:rsid w:val="00C42E82"/>
    <w:rsid w:val="00C43428"/>
    <w:rsid w:val="00C43FBC"/>
    <w:rsid w:val="00C44787"/>
    <w:rsid w:val="00C44D86"/>
    <w:rsid w:val="00C450C1"/>
    <w:rsid w:val="00C4535B"/>
    <w:rsid w:val="00C45A5B"/>
    <w:rsid w:val="00C4628F"/>
    <w:rsid w:val="00C46AF0"/>
    <w:rsid w:val="00C46E7E"/>
    <w:rsid w:val="00C46F4A"/>
    <w:rsid w:val="00C47228"/>
    <w:rsid w:val="00C47229"/>
    <w:rsid w:val="00C47241"/>
    <w:rsid w:val="00C47595"/>
    <w:rsid w:val="00C47902"/>
    <w:rsid w:val="00C47BBE"/>
    <w:rsid w:val="00C500EC"/>
    <w:rsid w:val="00C502DD"/>
    <w:rsid w:val="00C504A3"/>
    <w:rsid w:val="00C50510"/>
    <w:rsid w:val="00C50819"/>
    <w:rsid w:val="00C51E94"/>
    <w:rsid w:val="00C523AE"/>
    <w:rsid w:val="00C5321B"/>
    <w:rsid w:val="00C53593"/>
    <w:rsid w:val="00C5370B"/>
    <w:rsid w:val="00C53C8A"/>
    <w:rsid w:val="00C53C9E"/>
    <w:rsid w:val="00C53D0D"/>
    <w:rsid w:val="00C54183"/>
    <w:rsid w:val="00C545A8"/>
    <w:rsid w:val="00C553D3"/>
    <w:rsid w:val="00C555B4"/>
    <w:rsid w:val="00C558B4"/>
    <w:rsid w:val="00C55F39"/>
    <w:rsid w:val="00C56368"/>
    <w:rsid w:val="00C564B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1DB2"/>
    <w:rsid w:val="00C624D5"/>
    <w:rsid w:val="00C625D3"/>
    <w:rsid w:val="00C62DBA"/>
    <w:rsid w:val="00C630C9"/>
    <w:rsid w:val="00C633B3"/>
    <w:rsid w:val="00C636D9"/>
    <w:rsid w:val="00C65C73"/>
    <w:rsid w:val="00C65D43"/>
    <w:rsid w:val="00C66CB7"/>
    <w:rsid w:val="00C66FD8"/>
    <w:rsid w:val="00C67909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7D4"/>
    <w:rsid w:val="00C73ACB"/>
    <w:rsid w:val="00C73AE8"/>
    <w:rsid w:val="00C74507"/>
    <w:rsid w:val="00C74E43"/>
    <w:rsid w:val="00C753C1"/>
    <w:rsid w:val="00C75AAC"/>
    <w:rsid w:val="00C76264"/>
    <w:rsid w:val="00C7651A"/>
    <w:rsid w:val="00C76844"/>
    <w:rsid w:val="00C76E7D"/>
    <w:rsid w:val="00C7768D"/>
    <w:rsid w:val="00C77A8B"/>
    <w:rsid w:val="00C77D33"/>
    <w:rsid w:val="00C80679"/>
    <w:rsid w:val="00C80BF2"/>
    <w:rsid w:val="00C80C05"/>
    <w:rsid w:val="00C80DEB"/>
    <w:rsid w:val="00C81EF3"/>
    <w:rsid w:val="00C825F8"/>
    <w:rsid w:val="00C82CD4"/>
    <w:rsid w:val="00C830DA"/>
    <w:rsid w:val="00C831C6"/>
    <w:rsid w:val="00C8333C"/>
    <w:rsid w:val="00C83608"/>
    <w:rsid w:val="00C838FB"/>
    <w:rsid w:val="00C83CE8"/>
    <w:rsid w:val="00C84103"/>
    <w:rsid w:val="00C84148"/>
    <w:rsid w:val="00C842A1"/>
    <w:rsid w:val="00C84BB2"/>
    <w:rsid w:val="00C85A9F"/>
    <w:rsid w:val="00C85B92"/>
    <w:rsid w:val="00C85DDF"/>
    <w:rsid w:val="00C85FC2"/>
    <w:rsid w:val="00C8662A"/>
    <w:rsid w:val="00C868AF"/>
    <w:rsid w:val="00C86EC8"/>
    <w:rsid w:val="00C8703B"/>
    <w:rsid w:val="00C9078D"/>
    <w:rsid w:val="00C907CC"/>
    <w:rsid w:val="00C90820"/>
    <w:rsid w:val="00C90B55"/>
    <w:rsid w:val="00C90DE3"/>
    <w:rsid w:val="00C90F6C"/>
    <w:rsid w:val="00C9147B"/>
    <w:rsid w:val="00C91742"/>
    <w:rsid w:val="00C91FFF"/>
    <w:rsid w:val="00C92162"/>
    <w:rsid w:val="00C92273"/>
    <w:rsid w:val="00C92DFD"/>
    <w:rsid w:val="00C93D6D"/>
    <w:rsid w:val="00C93F54"/>
    <w:rsid w:val="00C94311"/>
    <w:rsid w:val="00C94637"/>
    <w:rsid w:val="00C94786"/>
    <w:rsid w:val="00C9494C"/>
    <w:rsid w:val="00C94FB4"/>
    <w:rsid w:val="00C9504A"/>
    <w:rsid w:val="00C95073"/>
    <w:rsid w:val="00C951FE"/>
    <w:rsid w:val="00C9539B"/>
    <w:rsid w:val="00C95912"/>
    <w:rsid w:val="00C95CB9"/>
    <w:rsid w:val="00C95F4D"/>
    <w:rsid w:val="00C968B0"/>
    <w:rsid w:val="00C96C78"/>
    <w:rsid w:val="00C96F2D"/>
    <w:rsid w:val="00C96FEB"/>
    <w:rsid w:val="00C973DB"/>
    <w:rsid w:val="00C9771A"/>
    <w:rsid w:val="00C9782A"/>
    <w:rsid w:val="00C979C1"/>
    <w:rsid w:val="00CA015C"/>
    <w:rsid w:val="00CA09A3"/>
    <w:rsid w:val="00CA0C3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632"/>
    <w:rsid w:val="00CA58B6"/>
    <w:rsid w:val="00CA5C7B"/>
    <w:rsid w:val="00CA6091"/>
    <w:rsid w:val="00CA625B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149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CD9"/>
    <w:rsid w:val="00CB4D0E"/>
    <w:rsid w:val="00CB5667"/>
    <w:rsid w:val="00CB56D6"/>
    <w:rsid w:val="00CB584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B33"/>
    <w:rsid w:val="00CB7CA4"/>
    <w:rsid w:val="00CB7D67"/>
    <w:rsid w:val="00CB7F3A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2F3"/>
    <w:rsid w:val="00CC55BF"/>
    <w:rsid w:val="00CC5F83"/>
    <w:rsid w:val="00CC60C1"/>
    <w:rsid w:val="00CC6A9F"/>
    <w:rsid w:val="00CC790F"/>
    <w:rsid w:val="00CC7DC8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5CE7"/>
    <w:rsid w:val="00CD5F73"/>
    <w:rsid w:val="00CD6016"/>
    <w:rsid w:val="00CD60A7"/>
    <w:rsid w:val="00CD61AC"/>
    <w:rsid w:val="00CD6DA9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DEB"/>
    <w:rsid w:val="00CE0EA9"/>
    <w:rsid w:val="00CE0FFF"/>
    <w:rsid w:val="00CE102A"/>
    <w:rsid w:val="00CE15FB"/>
    <w:rsid w:val="00CE1DEF"/>
    <w:rsid w:val="00CE2A13"/>
    <w:rsid w:val="00CE2B5A"/>
    <w:rsid w:val="00CE2D89"/>
    <w:rsid w:val="00CE2E80"/>
    <w:rsid w:val="00CE39FA"/>
    <w:rsid w:val="00CE3C14"/>
    <w:rsid w:val="00CE41F4"/>
    <w:rsid w:val="00CE46FE"/>
    <w:rsid w:val="00CE4977"/>
    <w:rsid w:val="00CE4B26"/>
    <w:rsid w:val="00CE4BD6"/>
    <w:rsid w:val="00CE53B4"/>
    <w:rsid w:val="00CE6062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217"/>
    <w:rsid w:val="00CF123F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4B3"/>
    <w:rsid w:val="00CF554B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0F"/>
    <w:rsid w:val="00D026F5"/>
    <w:rsid w:val="00D02E2A"/>
    <w:rsid w:val="00D02E6F"/>
    <w:rsid w:val="00D03267"/>
    <w:rsid w:val="00D03554"/>
    <w:rsid w:val="00D03566"/>
    <w:rsid w:val="00D04117"/>
    <w:rsid w:val="00D0483C"/>
    <w:rsid w:val="00D04A3A"/>
    <w:rsid w:val="00D04D08"/>
    <w:rsid w:val="00D04F5E"/>
    <w:rsid w:val="00D053BC"/>
    <w:rsid w:val="00D0557D"/>
    <w:rsid w:val="00D05687"/>
    <w:rsid w:val="00D062B3"/>
    <w:rsid w:val="00D06BC2"/>
    <w:rsid w:val="00D07050"/>
    <w:rsid w:val="00D07147"/>
    <w:rsid w:val="00D07177"/>
    <w:rsid w:val="00D109C4"/>
    <w:rsid w:val="00D111D5"/>
    <w:rsid w:val="00D1123B"/>
    <w:rsid w:val="00D113EA"/>
    <w:rsid w:val="00D115F3"/>
    <w:rsid w:val="00D129C1"/>
    <w:rsid w:val="00D14112"/>
    <w:rsid w:val="00D1570E"/>
    <w:rsid w:val="00D15A6E"/>
    <w:rsid w:val="00D15C63"/>
    <w:rsid w:val="00D1689B"/>
    <w:rsid w:val="00D168EB"/>
    <w:rsid w:val="00D17188"/>
    <w:rsid w:val="00D1734B"/>
    <w:rsid w:val="00D179FF"/>
    <w:rsid w:val="00D2006A"/>
    <w:rsid w:val="00D2048D"/>
    <w:rsid w:val="00D20570"/>
    <w:rsid w:val="00D20DD7"/>
    <w:rsid w:val="00D20E90"/>
    <w:rsid w:val="00D21080"/>
    <w:rsid w:val="00D21199"/>
    <w:rsid w:val="00D212DD"/>
    <w:rsid w:val="00D21703"/>
    <w:rsid w:val="00D21B0E"/>
    <w:rsid w:val="00D21DE4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975"/>
    <w:rsid w:val="00D26580"/>
    <w:rsid w:val="00D27106"/>
    <w:rsid w:val="00D276A6"/>
    <w:rsid w:val="00D279AE"/>
    <w:rsid w:val="00D27DC7"/>
    <w:rsid w:val="00D27F13"/>
    <w:rsid w:val="00D3100E"/>
    <w:rsid w:val="00D31589"/>
    <w:rsid w:val="00D315D2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CF0"/>
    <w:rsid w:val="00D37FD6"/>
    <w:rsid w:val="00D40498"/>
    <w:rsid w:val="00D404CE"/>
    <w:rsid w:val="00D4095D"/>
    <w:rsid w:val="00D40969"/>
    <w:rsid w:val="00D40C72"/>
    <w:rsid w:val="00D411B0"/>
    <w:rsid w:val="00D41AC9"/>
    <w:rsid w:val="00D41F70"/>
    <w:rsid w:val="00D423FD"/>
    <w:rsid w:val="00D42928"/>
    <w:rsid w:val="00D4297D"/>
    <w:rsid w:val="00D429DE"/>
    <w:rsid w:val="00D43988"/>
    <w:rsid w:val="00D43A2B"/>
    <w:rsid w:val="00D43B4E"/>
    <w:rsid w:val="00D43C14"/>
    <w:rsid w:val="00D44077"/>
    <w:rsid w:val="00D440AB"/>
    <w:rsid w:val="00D4415E"/>
    <w:rsid w:val="00D44E6E"/>
    <w:rsid w:val="00D44EA2"/>
    <w:rsid w:val="00D44F82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47550"/>
    <w:rsid w:val="00D50706"/>
    <w:rsid w:val="00D508AA"/>
    <w:rsid w:val="00D509C1"/>
    <w:rsid w:val="00D50F10"/>
    <w:rsid w:val="00D5164D"/>
    <w:rsid w:val="00D5172C"/>
    <w:rsid w:val="00D517E0"/>
    <w:rsid w:val="00D51C53"/>
    <w:rsid w:val="00D527C3"/>
    <w:rsid w:val="00D52AA4"/>
    <w:rsid w:val="00D52FD0"/>
    <w:rsid w:val="00D5317E"/>
    <w:rsid w:val="00D532C9"/>
    <w:rsid w:val="00D53701"/>
    <w:rsid w:val="00D53794"/>
    <w:rsid w:val="00D54BAA"/>
    <w:rsid w:val="00D55539"/>
    <w:rsid w:val="00D556E3"/>
    <w:rsid w:val="00D556F3"/>
    <w:rsid w:val="00D557C9"/>
    <w:rsid w:val="00D56338"/>
    <w:rsid w:val="00D56F72"/>
    <w:rsid w:val="00D576A4"/>
    <w:rsid w:val="00D57AD3"/>
    <w:rsid w:val="00D57D25"/>
    <w:rsid w:val="00D603BE"/>
    <w:rsid w:val="00D603DC"/>
    <w:rsid w:val="00D605F5"/>
    <w:rsid w:val="00D60C32"/>
    <w:rsid w:val="00D61023"/>
    <w:rsid w:val="00D6146E"/>
    <w:rsid w:val="00D61EDB"/>
    <w:rsid w:val="00D62596"/>
    <w:rsid w:val="00D6283B"/>
    <w:rsid w:val="00D62D54"/>
    <w:rsid w:val="00D6306F"/>
    <w:rsid w:val="00D63293"/>
    <w:rsid w:val="00D632A3"/>
    <w:rsid w:val="00D633F5"/>
    <w:rsid w:val="00D63519"/>
    <w:rsid w:val="00D636FB"/>
    <w:rsid w:val="00D6385A"/>
    <w:rsid w:val="00D63EB6"/>
    <w:rsid w:val="00D64398"/>
    <w:rsid w:val="00D648B8"/>
    <w:rsid w:val="00D64B48"/>
    <w:rsid w:val="00D64D55"/>
    <w:rsid w:val="00D65578"/>
    <w:rsid w:val="00D65A12"/>
    <w:rsid w:val="00D664B4"/>
    <w:rsid w:val="00D6680D"/>
    <w:rsid w:val="00D66B89"/>
    <w:rsid w:val="00D67195"/>
    <w:rsid w:val="00D67583"/>
    <w:rsid w:val="00D67E1F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2F34"/>
    <w:rsid w:val="00D73259"/>
    <w:rsid w:val="00D73B06"/>
    <w:rsid w:val="00D73B1E"/>
    <w:rsid w:val="00D740F5"/>
    <w:rsid w:val="00D742CB"/>
    <w:rsid w:val="00D74784"/>
    <w:rsid w:val="00D74A67"/>
    <w:rsid w:val="00D74F07"/>
    <w:rsid w:val="00D751D3"/>
    <w:rsid w:val="00D7604A"/>
    <w:rsid w:val="00D76286"/>
    <w:rsid w:val="00D762CF"/>
    <w:rsid w:val="00D76377"/>
    <w:rsid w:val="00D76615"/>
    <w:rsid w:val="00D76716"/>
    <w:rsid w:val="00D767CB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91"/>
    <w:rsid w:val="00D82DBE"/>
    <w:rsid w:val="00D82DDD"/>
    <w:rsid w:val="00D82EC5"/>
    <w:rsid w:val="00D831CC"/>
    <w:rsid w:val="00D8326E"/>
    <w:rsid w:val="00D83EDA"/>
    <w:rsid w:val="00D84078"/>
    <w:rsid w:val="00D84268"/>
    <w:rsid w:val="00D855CC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87B78"/>
    <w:rsid w:val="00D90272"/>
    <w:rsid w:val="00D902A8"/>
    <w:rsid w:val="00D9043B"/>
    <w:rsid w:val="00D90522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1F"/>
    <w:rsid w:val="00D9368F"/>
    <w:rsid w:val="00D93759"/>
    <w:rsid w:val="00D940E9"/>
    <w:rsid w:val="00D941AE"/>
    <w:rsid w:val="00D94783"/>
    <w:rsid w:val="00D954B2"/>
    <w:rsid w:val="00D954E2"/>
    <w:rsid w:val="00D967D3"/>
    <w:rsid w:val="00D96812"/>
    <w:rsid w:val="00D96862"/>
    <w:rsid w:val="00D96AD2"/>
    <w:rsid w:val="00D96EAC"/>
    <w:rsid w:val="00D975D7"/>
    <w:rsid w:val="00D97C56"/>
    <w:rsid w:val="00D97DEF"/>
    <w:rsid w:val="00DA0B2C"/>
    <w:rsid w:val="00DA169C"/>
    <w:rsid w:val="00DA17EB"/>
    <w:rsid w:val="00DA2332"/>
    <w:rsid w:val="00DA258F"/>
    <w:rsid w:val="00DA2680"/>
    <w:rsid w:val="00DA2ACE"/>
    <w:rsid w:val="00DA2DF6"/>
    <w:rsid w:val="00DA301E"/>
    <w:rsid w:val="00DA31CE"/>
    <w:rsid w:val="00DA3666"/>
    <w:rsid w:val="00DA3B99"/>
    <w:rsid w:val="00DA3EB7"/>
    <w:rsid w:val="00DA447F"/>
    <w:rsid w:val="00DA4B59"/>
    <w:rsid w:val="00DA54B0"/>
    <w:rsid w:val="00DA54C6"/>
    <w:rsid w:val="00DA55EC"/>
    <w:rsid w:val="00DA627F"/>
    <w:rsid w:val="00DA62BA"/>
    <w:rsid w:val="00DA6666"/>
    <w:rsid w:val="00DA6C35"/>
    <w:rsid w:val="00DA767E"/>
    <w:rsid w:val="00DA77A1"/>
    <w:rsid w:val="00DA7BD9"/>
    <w:rsid w:val="00DA7DF2"/>
    <w:rsid w:val="00DB0421"/>
    <w:rsid w:val="00DB0775"/>
    <w:rsid w:val="00DB0E48"/>
    <w:rsid w:val="00DB120C"/>
    <w:rsid w:val="00DB1599"/>
    <w:rsid w:val="00DB1629"/>
    <w:rsid w:val="00DB1A6A"/>
    <w:rsid w:val="00DB1A81"/>
    <w:rsid w:val="00DB1A91"/>
    <w:rsid w:val="00DB2969"/>
    <w:rsid w:val="00DB335F"/>
    <w:rsid w:val="00DB3553"/>
    <w:rsid w:val="00DB377B"/>
    <w:rsid w:val="00DB37E2"/>
    <w:rsid w:val="00DB3816"/>
    <w:rsid w:val="00DB42E0"/>
    <w:rsid w:val="00DB4415"/>
    <w:rsid w:val="00DB4597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E37"/>
    <w:rsid w:val="00DB78EC"/>
    <w:rsid w:val="00DB7C63"/>
    <w:rsid w:val="00DB7FC5"/>
    <w:rsid w:val="00DC018B"/>
    <w:rsid w:val="00DC08A6"/>
    <w:rsid w:val="00DC0A8A"/>
    <w:rsid w:val="00DC0FED"/>
    <w:rsid w:val="00DC1BB1"/>
    <w:rsid w:val="00DC1C6E"/>
    <w:rsid w:val="00DC209E"/>
    <w:rsid w:val="00DC2762"/>
    <w:rsid w:val="00DC2DB3"/>
    <w:rsid w:val="00DC33B1"/>
    <w:rsid w:val="00DC3415"/>
    <w:rsid w:val="00DC382E"/>
    <w:rsid w:val="00DC3AEE"/>
    <w:rsid w:val="00DC3C25"/>
    <w:rsid w:val="00DC3E01"/>
    <w:rsid w:val="00DC419D"/>
    <w:rsid w:val="00DC4710"/>
    <w:rsid w:val="00DC5C5C"/>
    <w:rsid w:val="00DC5F38"/>
    <w:rsid w:val="00DC62FE"/>
    <w:rsid w:val="00DC64B1"/>
    <w:rsid w:val="00DC67AD"/>
    <w:rsid w:val="00DC6890"/>
    <w:rsid w:val="00DC68D9"/>
    <w:rsid w:val="00DC6931"/>
    <w:rsid w:val="00DC6AD5"/>
    <w:rsid w:val="00DC72BD"/>
    <w:rsid w:val="00DC7593"/>
    <w:rsid w:val="00DD0297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246F"/>
    <w:rsid w:val="00DD304F"/>
    <w:rsid w:val="00DD356F"/>
    <w:rsid w:val="00DD3632"/>
    <w:rsid w:val="00DD3A3E"/>
    <w:rsid w:val="00DD3E61"/>
    <w:rsid w:val="00DD4002"/>
    <w:rsid w:val="00DD4871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95E"/>
    <w:rsid w:val="00DE0C36"/>
    <w:rsid w:val="00DE10DD"/>
    <w:rsid w:val="00DE1600"/>
    <w:rsid w:val="00DE1683"/>
    <w:rsid w:val="00DE1736"/>
    <w:rsid w:val="00DE1F07"/>
    <w:rsid w:val="00DE21A1"/>
    <w:rsid w:val="00DE22A4"/>
    <w:rsid w:val="00DE2695"/>
    <w:rsid w:val="00DE2A65"/>
    <w:rsid w:val="00DE2A91"/>
    <w:rsid w:val="00DE2ADC"/>
    <w:rsid w:val="00DE2D32"/>
    <w:rsid w:val="00DE2FA0"/>
    <w:rsid w:val="00DE4176"/>
    <w:rsid w:val="00DE44AC"/>
    <w:rsid w:val="00DE47FB"/>
    <w:rsid w:val="00DE4AF5"/>
    <w:rsid w:val="00DE4E7E"/>
    <w:rsid w:val="00DE4FA2"/>
    <w:rsid w:val="00DE524F"/>
    <w:rsid w:val="00DE5457"/>
    <w:rsid w:val="00DE55AB"/>
    <w:rsid w:val="00DE5650"/>
    <w:rsid w:val="00DE5996"/>
    <w:rsid w:val="00DE5B19"/>
    <w:rsid w:val="00DE5E4D"/>
    <w:rsid w:val="00DE61CB"/>
    <w:rsid w:val="00DE61D0"/>
    <w:rsid w:val="00DE68F6"/>
    <w:rsid w:val="00DE6F0B"/>
    <w:rsid w:val="00DE7701"/>
    <w:rsid w:val="00DE7C0C"/>
    <w:rsid w:val="00DE7C9C"/>
    <w:rsid w:val="00DF008E"/>
    <w:rsid w:val="00DF016F"/>
    <w:rsid w:val="00DF019C"/>
    <w:rsid w:val="00DF15D2"/>
    <w:rsid w:val="00DF1F30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9AC"/>
    <w:rsid w:val="00DF5FE3"/>
    <w:rsid w:val="00DF6643"/>
    <w:rsid w:val="00DF68A2"/>
    <w:rsid w:val="00DF6947"/>
    <w:rsid w:val="00DF6E29"/>
    <w:rsid w:val="00DF6EA1"/>
    <w:rsid w:val="00DF727C"/>
    <w:rsid w:val="00DF73FB"/>
    <w:rsid w:val="00DF752A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9A"/>
    <w:rsid w:val="00E0610F"/>
    <w:rsid w:val="00E0618C"/>
    <w:rsid w:val="00E062BD"/>
    <w:rsid w:val="00E063F8"/>
    <w:rsid w:val="00E06A1B"/>
    <w:rsid w:val="00E06B5F"/>
    <w:rsid w:val="00E071BA"/>
    <w:rsid w:val="00E07BDB"/>
    <w:rsid w:val="00E10138"/>
    <w:rsid w:val="00E1016F"/>
    <w:rsid w:val="00E101AA"/>
    <w:rsid w:val="00E10667"/>
    <w:rsid w:val="00E10B77"/>
    <w:rsid w:val="00E10C8B"/>
    <w:rsid w:val="00E11189"/>
    <w:rsid w:val="00E1163E"/>
    <w:rsid w:val="00E11B86"/>
    <w:rsid w:val="00E12153"/>
    <w:rsid w:val="00E122E2"/>
    <w:rsid w:val="00E12ECA"/>
    <w:rsid w:val="00E130AC"/>
    <w:rsid w:val="00E13810"/>
    <w:rsid w:val="00E13ECB"/>
    <w:rsid w:val="00E1501F"/>
    <w:rsid w:val="00E1514F"/>
    <w:rsid w:val="00E15477"/>
    <w:rsid w:val="00E16023"/>
    <w:rsid w:val="00E16389"/>
    <w:rsid w:val="00E166B1"/>
    <w:rsid w:val="00E167E9"/>
    <w:rsid w:val="00E16BB2"/>
    <w:rsid w:val="00E16F60"/>
    <w:rsid w:val="00E17058"/>
    <w:rsid w:val="00E17194"/>
    <w:rsid w:val="00E171E3"/>
    <w:rsid w:val="00E17F71"/>
    <w:rsid w:val="00E2000D"/>
    <w:rsid w:val="00E20369"/>
    <w:rsid w:val="00E204B1"/>
    <w:rsid w:val="00E20AF8"/>
    <w:rsid w:val="00E2110A"/>
    <w:rsid w:val="00E211E9"/>
    <w:rsid w:val="00E21303"/>
    <w:rsid w:val="00E21374"/>
    <w:rsid w:val="00E213E3"/>
    <w:rsid w:val="00E2147D"/>
    <w:rsid w:val="00E216EF"/>
    <w:rsid w:val="00E2187A"/>
    <w:rsid w:val="00E21CA5"/>
    <w:rsid w:val="00E21E6C"/>
    <w:rsid w:val="00E21F23"/>
    <w:rsid w:val="00E21F65"/>
    <w:rsid w:val="00E222A1"/>
    <w:rsid w:val="00E222FA"/>
    <w:rsid w:val="00E22611"/>
    <w:rsid w:val="00E226E9"/>
    <w:rsid w:val="00E22884"/>
    <w:rsid w:val="00E22C1D"/>
    <w:rsid w:val="00E22F05"/>
    <w:rsid w:val="00E2349D"/>
    <w:rsid w:val="00E236E7"/>
    <w:rsid w:val="00E23A4A"/>
    <w:rsid w:val="00E23B78"/>
    <w:rsid w:val="00E23D6C"/>
    <w:rsid w:val="00E23FA7"/>
    <w:rsid w:val="00E24494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F26"/>
    <w:rsid w:val="00E32521"/>
    <w:rsid w:val="00E32535"/>
    <w:rsid w:val="00E32685"/>
    <w:rsid w:val="00E3272F"/>
    <w:rsid w:val="00E333B8"/>
    <w:rsid w:val="00E3358B"/>
    <w:rsid w:val="00E33809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2C7"/>
    <w:rsid w:val="00E41475"/>
    <w:rsid w:val="00E41C53"/>
    <w:rsid w:val="00E41F01"/>
    <w:rsid w:val="00E420CF"/>
    <w:rsid w:val="00E4224E"/>
    <w:rsid w:val="00E423D0"/>
    <w:rsid w:val="00E42513"/>
    <w:rsid w:val="00E425DC"/>
    <w:rsid w:val="00E42EBD"/>
    <w:rsid w:val="00E432BC"/>
    <w:rsid w:val="00E44002"/>
    <w:rsid w:val="00E449C5"/>
    <w:rsid w:val="00E4551B"/>
    <w:rsid w:val="00E45EA8"/>
    <w:rsid w:val="00E462F8"/>
    <w:rsid w:val="00E4667C"/>
    <w:rsid w:val="00E475DF"/>
    <w:rsid w:val="00E47AB1"/>
    <w:rsid w:val="00E47DC2"/>
    <w:rsid w:val="00E5016D"/>
    <w:rsid w:val="00E50537"/>
    <w:rsid w:val="00E50980"/>
    <w:rsid w:val="00E50CAF"/>
    <w:rsid w:val="00E51F3A"/>
    <w:rsid w:val="00E51FA9"/>
    <w:rsid w:val="00E526C8"/>
    <w:rsid w:val="00E527C7"/>
    <w:rsid w:val="00E52DC9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60C31"/>
    <w:rsid w:val="00E61E31"/>
    <w:rsid w:val="00E61F49"/>
    <w:rsid w:val="00E6256F"/>
    <w:rsid w:val="00E627C4"/>
    <w:rsid w:val="00E63182"/>
    <w:rsid w:val="00E63CB4"/>
    <w:rsid w:val="00E63FAE"/>
    <w:rsid w:val="00E64416"/>
    <w:rsid w:val="00E64442"/>
    <w:rsid w:val="00E644B1"/>
    <w:rsid w:val="00E6458F"/>
    <w:rsid w:val="00E64618"/>
    <w:rsid w:val="00E65475"/>
    <w:rsid w:val="00E658C0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FA2"/>
    <w:rsid w:val="00E730D8"/>
    <w:rsid w:val="00E731FC"/>
    <w:rsid w:val="00E733DD"/>
    <w:rsid w:val="00E733FE"/>
    <w:rsid w:val="00E73812"/>
    <w:rsid w:val="00E73A1B"/>
    <w:rsid w:val="00E7409C"/>
    <w:rsid w:val="00E7438C"/>
    <w:rsid w:val="00E743A0"/>
    <w:rsid w:val="00E74B79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E2E"/>
    <w:rsid w:val="00E80500"/>
    <w:rsid w:val="00E80AA4"/>
    <w:rsid w:val="00E813ED"/>
    <w:rsid w:val="00E818BD"/>
    <w:rsid w:val="00E83286"/>
    <w:rsid w:val="00E8371F"/>
    <w:rsid w:val="00E84421"/>
    <w:rsid w:val="00E8448A"/>
    <w:rsid w:val="00E85839"/>
    <w:rsid w:val="00E85EF1"/>
    <w:rsid w:val="00E863A0"/>
    <w:rsid w:val="00E868DD"/>
    <w:rsid w:val="00E86DBB"/>
    <w:rsid w:val="00E86EE6"/>
    <w:rsid w:val="00E8716C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CD8"/>
    <w:rsid w:val="00E91D81"/>
    <w:rsid w:val="00E9241D"/>
    <w:rsid w:val="00E92D95"/>
    <w:rsid w:val="00E93168"/>
    <w:rsid w:val="00E93571"/>
    <w:rsid w:val="00E935B1"/>
    <w:rsid w:val="00E936A7"/>
    <w:rsid w:val="00E9397C"/>
    <w:rsid w:val="00E93A51"/>
    <w:rsid w:val="00E93A6D"/>
    <w:rsid w:val="00E93F04"/>
    <w:rsid w:val="00E94471"/>
    <w:rsid w:val="00E945B0"/>
    <w:rsid w:val="00E94833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7C7"/>
    <w:rsid w:val="00EA0FC3"/>
    <w:rsid w:val="00EA1272"/>
    <w:rsid w:val="00EA1716"/>
    <w:rsid w:val="00EA192E"/>
    <w:rsid w:val="00EA1CA1"/>
    <w:rsid w:val="00EA1D8A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6CB"/>
    <w:rsid w:val="00EA4C54"/>
    <w:rsid w:val="00EA4EAB"/>
    <w:rsid w:val="00EA64A0"/>
    <w:rsid w:val="00EA6529"/>
    <w:rsid w:val="00EA6BFE"/>
    <w:rsid w:val="00EA7BB8"/>
    <w:rsid w:val="00EA7BEF"/>
    <w:rsid w:val="00EB0254"/>
    <w:rsid w:val="00EB05F9"/>
    <w:rsid w:val="00EB0706"/>
    <w:rsid w:val="00EB087D"/>
    <w:rsid w:val="00EB0B90"/>
    <w:rsid w:val="00EB0BA7"/>
    <w:rsid w:val="00EB0DA1"/>
    <w:rsid w:val="00EB117E"/>
    <w:rsid w:val="00EB12AD"/>
    <w:rsid w:val="00EB1603"/>
    <w:rsid w:val="00EB168D"/>
    <w:rsid w:val="00EB1B37"/>
    <w:rsid w:val="00EB1DC2"/>
    <w:rsid w:val="00EB203F"/>
    <w:rsid w:val="00EB2284"/>
    <w:rsid w:val="00EB2C51"/>
    <w:rsid w:val="00EB2E18"/>
    <w:rsid w:val="00EB33D2"/>
    <w:rsid w:val="00EB3627"/>
    <w:rsid w:val="00EB4507"/>
    <w:rsid w:val="00EB4A05"/>
    <w:rsid w:val="00EB4C53"/>
    <w:rsid w:val="00EB5096"/>
    <w:rsid w:val="00EB5108"/>
    <w:rsid w:val="00EB5190"/>
    <w:rsid w:val="00EB535A"/>
    <w:rsid w:val="00EB6342"/>
    <w:rsid w:val="00EB6FB3"/>
    <w:rsid w:val="00EB749D"/>
    <w:rsid w:val="00EB7940"/>
    <w:rsid w:val="00EC010A"/>
    <w:rsid w:val="00EC03C1"/>
    <w:rsid w:val="00EC0982"/>
    <w:rsid w:val="00EC14DC"/>
    <w:rsid w:val="00EC1575"/>
    <w:rsid w:val="00EC1579"/>
    <w:rsid w:val="00EC1796"/>
    <w:rsid w:val="00EC1AC3"/>
    <w:rsid w:val="00EC1BE1"/>
    <w:rsid w:val="00EC1E4D"/>
    <w:rsid w:val="00EC2CFC"/>
    <w:rsid w:val="00EC32E2"/>
    <w:rsid w:val="00EC34B8"/>
    <w:rsid w:val="00EC35B2"/>
    <w:rsid w:val="00EC3C34"/>
    <w:rsid w:val="00EC40BD"/>
    <w:rsid w:val="00EC40F8"/>
    <w:rsid w:val="00EC432D"/>
    <w:rsid w:val="00EC43AF"/>
    <w:rsid w:val="00EC4ADE"/>
    <w:rsid w:val="00EC52B9"/>
    <w:rsid w:val="00EC5AC9"/>
    <w:rsid w:val="00EC5D0F"/>
    <w:rsid w:val="00EC5DDC"/>
    <w:rsid w:val="00EC619A"/>
    <w:rsid w:val="00EC6F43"/>
    <w:rsid w:val="00EC720C"/>
    <w:rsid w:val="00EC76A4"/>
    <w:rsid w:val="00EC77A5"/>
    <w:rsid w:val="00EC7F8A"/>
    <w:rsid w:val="00ED0104"/>
    <w:rsid w:val="00ED067F"/>
    <w:rsid w:val="00ED0976"/>
    <w:rsid w:val="00ED0BA7"/>
    <w:rsid w:val="00ED0E0C"/>
    <w:rsid w:val="00ED0E45"/>
    <w:rsid w:val="00ED1147"/>
    <w:rsid w:val="00ED1391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F7B"/>
    <w:rsid w:val="00ED626B"/>
    <w:rsid w:val="00ED688C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D45"/>
    <w:rsid w:val="00EE1ECE"/>
    <w:rsid w:val="00EE22C1"/>
    <w:rsid w:val="00EE2D04"/>
    <w:rsid w:val="00EE3336"/>
    <w:rsid w:val="00EE3F76"/>
    <w:rsid w:val="00EE4148"/>
    <w:rsid w:val="00EE4597"/>
    <w:rsid w:val="00EE4A39"/>
    <w:rsid w:val="00EE4C48"/>
    <w:rsid w:val="00EE538B"/>
    <w:rsid w:val="00EE572B"/>
    <w:rsid w:val="00EE5D41"/>
    <w:rsid w:val="00EE5E96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033"/>
    <w:rsid w:val="00EF12EB"/>
    <w:rsid w:val="00EF15CB"/>
    <w:rsid w:val="00EF1A59"/>
    <w:rsid w:val="00EF1CFC"/>
    <w:rsid w:val="00EF1ED1"/>
    <w:rsid w:val="00EF29F6"/>
    <w:rsid w:val="00EF2CCB"/>
    <w:rsid w:val="00EF31A6"/>
    <w:rsid w:val="00EF3209"/>
    <w:rsid w:val="00EF35D8"/>
    <w:rsid w:val="00EF40A7"/>
    <w:rsid w:val="00EF4A1C"/>
    <w:rsid w:val="00EF4AEE"/>
    <w:rsid w:val="00EF51DA"/>
    <w:rsid w:val="00EF5B87"/>
    <w:rsid w:val="00EF61B7"/>
    <w:rsid w:val="00EF6E8A"/>
    <w:rsid w:val="00EF7557"/>
    <w:rsid w:val="00EF7594"/>
    <w:rsid w:val="00EF76DB"/>
    <w:rsid w:val="00EF7E9B"/>
    <w:rsid w:val="00EF7EDD"/>
    <w:rsid w:val="00EF7FF6"/>
    <w:rsid w:val="00F0004B"/>
    <w:rsid w:val="00F00ABB"/>
    <w:rsid w:val="00F00C8D"/>
    <w:rsid w:val="00F00F94"/>
    <w:rsid w:val="00F020D7"/>
    <w:rsid w:val="00F020F9"/>
    <w:rsid w:val="00F022E3"/>
    <w:rsid w:val="00F022F1"/>
    <w:rsid w:val="00F0260A"/>
    <w:rsid w:val="00F02843"/>
    <w:rsid w:val="00F029C7"/>
    <w:rsid w:val="00F02B8A"/>
    <w:rsid w:val="00F03229"/>
    <w:rsid w:val="00F03739"/>
    <w:rsid w:val="00F03807"/>
    <w:rsid w:val="00F03D95"/>
    <w:rsid w:val="00F044AF"/>
    <w:rsid w:val="00F05152"/>
    <w:rsid w:val="00F053F2"/>
    <w:rsid w:val="00F05A82"/>
    <w:rsid w:val="00F05F6B"/>
    <w:rsid w:val="00F06B62"/>
    <w:rsid w:val="00F06B86"/>
    <w:rsid w:val="00F06F83"/>
    <w:rsid w:val="00F06F98"/>
    <w:rsid w:val="00F07C56"/>
    <w:rsid w:val="00F1003C"/>
    <w:rsid w:val="00F101A0"/>
    <w:rsid w:val="00F10492"/>
    <w:rsid w:val="00F108BC"/>
    <w:rsid w:val="00F108DA"/>
    <w:rsid w:val="00F11092"/>
    <w:rsid w:val="00F110E1"/>
    <w:rsid w:val="00F1189D"/>
    <w:rsid w:val="00F11C7C"/>
    <w:rsid w:val="00F11FD8"/>
    <w:rsid w:val="00F11FDE"/>
    <w:rsid w:val="00F12830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0E38"/>
    <w:rsid w:val="00F21038"/>
    <w:rsid w:val="00F22697"/>
    <w:rsid w:val="00F22C81"/>
    <w:rsid w:val="00F2351B"/>
    <w:rsid w:val="00F23D64"/>
    <w:rsid w:val="00F24B69"/>
    <w:rsid w:val="00F24F1C"/>
    <w:rsid w:val="00F2557B"/>
    <w:rsid w:val="00F256ED"/>
    <w:rsid w:val="00F25C08"/>
    <w:rsid w:val="00F25E59"/>
    <w:rsid w:val="00F261DD"/>
    <w:rsid w:val="00F266A4"/>
    <w:rsid w:val="00F2716C"/>
    <w:rsid w:val="00F271C0"/>
    <w:rsid w:val="00F27235"/>
    <w:rsid w:val="00F27A07"/>
    <w:rsid w:val="00F3052B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2CF7"/>
    <w:rsid w:val="00F333C4"/>
    <w:rsid w:val="00F3343A"/>
    <w:rsid w:val="00F335DB"/>
    <w:rsid w:val="00F339E5"/>
    <w:rsid w:val="00F33B37"/>
    <w:rsid w:val="00F33DA6"/>
    <w:rsid w:val="00F3482C"/>
    <w:rsid w:val="00F34B0C"/>
    <w:rsid w:val="00F352E8"/>
    <w:rsid w:val="00F35ED9"/>
    <w:rsid w:val="00F3636B"/>
    <w:rsid w:val="00F36575"/>
    <w:rsid w:val="00F36D96"/>
    <w:rsid w:val="00F36F27"/>
    <w:rsid w:val="00F37BE8"/>
    <w:rsid w:val="00F37C96"/>
    <w:rsid w:val="00F37E4F"/>
    <w:rsid w:val="00F4046C"/>
    <w:rsid w:val="00F406BC"/>
    <w:rsid w:val="00F408E1"/>
    <w:rsid w:val="00F4104C"/>
    <w:rsid w:val="00F41105"/>
    <w:rsid w:val="00F4117E"/>
    <w:rsid w:val="00F41318"/>
    <w:rsid w:val="00F413BE"/>
    <w:rsid w:val="00F41912"/>
    <w:rsid w:val="00F420DF"/>
    <w:rsid w:val="00F420E1"/>
    <w:rsid w:val="00F422EF"/>
    <w:rsid w:val="00F423BF"/>
    <w:rsid w:val="00F42B34"/>
    <w:rsid w:val="00F42C0B"/>
    <w:rsid w:val="00F42D5A"/>
    <w:rsid w:val="00F42D71"/>
    <w:rsid w:val="00F42F01"/>
    <w:rsid w:val="00F43AFF"/>
    <w:rsid w:val="00F43B0C"/>
    <w:rsid w:val="00F43B2B"/>
    <w:rsid w:val="00F43B4A"/>
    <w:rsid w:val="00F44BA0"/>
    <w:rsid w:val="00F451C8"/>
    <w:rsid w:val="00F453C4"/>
    <w:rsid w:val="00F456AE"/>
    <w:rsid w:val="00F459F4"/>
    <w:rsid w:val="00F46757"/>
    <w:rsid w:val="00F46E37"/>
    <w:rsid w:val="00F475E3"/>
    <w:rsid w:val="00F47665"/>
    <w:rsid w:val="00F477BA"/>
    <w:rsid w:val="00F4782D"/>
    <w:rsid w:val="00F47955"/>
    <w:rsid w:val="00F47B1A"/>
    <w:rsid w:val="00F503C7"/>
    <w:rsid w:val="00F50490"/>
    <w:rsid w:val="00F50493"/>
    <w:rsid w:val="00F507AB"/>
    <w:rsid w:val="00F50C4E"/>
    <w:rsid w:val="00F50F74"/>
    <w:rsid w:val="00F51A8D"/>
    <w:rsid w:val="00F51F20"/>
    <w:rsid w:val="00F52943"/>
    <w:rsid w:val="00F52BAF"/>
    <w:rsid w:val="00F52CD2"/>
    <w:rsid w:val="00F52DC5"/>
    <w:rsid w:val="00F53156"/>
    <w:rsid w:val="00F53329"/>
    <w:rsid w:val="00F54241"/>
    <w:rsid w:val="00F54460"/>
    <w:rsid w:val="00F54837"/>
    <w:rsid w:val="00F54DD1"/>
    <w:rsid w:val="00F55E4D"/>
    <w:rsid w:val="00F562FB"/>
    <w:rsid w:val="00F567FF"/>
    <w:rsid w:val="00F56904"/>
    <w:rsid w:val="00F5714D"/>
    <w:rsid w:val="00F57268"/>
    <w:rsid w:val="00F57995"/>
    <w:rsid w:val="00F57A10"/>
    <w:rsid w:val="00F57ACA"/>
    <w:rsid w:val="00F57CE9"/>
    <w:rsid w:val="00F6019C"/>
    <w:rsid w:val="00F6034B"/>
    <w:rsid w:val="00F603D0"/>
    <w:rsid w:val="00F627C9"/>
    <w:rsid w:val="00F62C90"/>
    <w:rsid w:val="00F62D40"/>
    <w:rsid w:val="00F63191"/>
    <w:rsid w:val="00F631FA"/>
    <w:rsid w:val="00F639C8"/>
    <w:rsid w:val="00F63D8A"/>
    <w:rsid w:val="00F63FFC"/>
    <w:rsid w:val="00F640FE"/>
    <w:rsid w:val="00F642F9"/>
    <w:rsid w:val="00F647BF"/>
    <w:rsid w:val="00F64944"/>
    <w:rsid w:val="00F64C6C"/>
    <w:rsid w:val="00F64E02"/>
    <w:rsid w:val="00F64E37"/>
    <w:rsid w:val="00F64F4E"/>
    <w:rsid w:val="00F651C0"/>
    <w:rsid w:val="00F656D4"/>
    <w:rsid w:val="00F65B1F"/>
    <w:rsid w:val="00F65BD5"/>
    <w:rsid w:val="00F6634E"/>
    <w:rsid w:val="00F66FC9"/>
    <w:rsid w:val="00F672D2"/>
    <w:rsid w:val="00F67770"/>
    <w:rsid w:val="00F677BD"/>
    <w:rsid w:val="00F67C43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A6F"/>
    <w:rsid w:val="00F75CE5"/>
    <w:rsid w:val="00F75F1A"/>
    <w:rsid w:val="00F76A7E"/>
    <w:rsid w:val="00F76CB8"/>
    <w:rsid w:val="00F7772E"/>
    <w:rsid w:val="00F777EB"/>
    <w:rsid w:val="00F80720"/>
    <w:rsid w:val="00F80925"/>
    <w:rsid w:val="00F80B93"/>
    <w:rsid w:val="00F80BEC"/>
    <w:rsid w:val="00F8172F"/>
    <w:rsid w:val="00F81781"/>
    <w:rsid w:val="00F8186C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2C"/>
    <w:rsid w:val="00F846EF"/>
    <w:rsid w:val="00F84EED"/>
    <w:rsid w:val="00F85879"/>
    <w:rsid w:val="00F85BE6"/>
    <w:rsid w:val="00F861C3"/>
    <w:rsid w:val="00F864E1"/>
    <w:rsid w:val="00F8695B"/>
    <w:rsid w:val="00F8697D"/>
    <w:rsid w:val="00F87389"/>
    <w:rsid w:val="00F87880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BAF"/>
    <w:rsid w:val="00F975D0"/>
    <w:rsid w:val="00F9765A"/>
    <w:rsid w:val="00F97B2E"/>
    <w:rsid w:val="00FA04F8"/>
    <w:rsid w:val="00FA054B"/>
    <w:rsid w:val="00FA07AB"/>
    <w:rsid w:val="00FA0C77"/>
    <w:rsid w:val="00FA114D"/>
    <w:rsid w:val="00FA153A"/>
    <w:rsid w:val="00FA1D30"/>
    <w:rsid w:val="00FA1DCD"/>
    <w:rsid w:val="00FA22BB"/>
    <w:rsid w:val="00FA2A35"/>
    <w:rsid w:val="00FA3550"/>
    <w:rsid w:val="00FA3C2F"/>
    <w:rsid w:val="00FA4356"/>
    <w:rsid w:val="00FA4369"/>
    <w:rsid w:val="00FA4549"/>
    <w:rsid w:val="00FA4842"/>
    <w:rsid w:val="00FA48F9"/>
    <w:rsid w:val="00FA49F5"/>
    <w:rsid w:val="00FA4E55"/>
    <w:rsid w:val="00FA5174"/>
    <w:rsid w:val="00FA532D"/>
    <w:rsid w:val="00FA5389"/>
    <w:rsid w:val="00FA53F1"/>
    <w:rsid w:val="00FA5A2D"/>
    <w:rsid w:val="00FA5AB8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ADC"/>
    <w:rsid w:val="00FB1D36"/>
    <w:rsid w:val="00FB251A"/>
    <w:rsid w:val="00FB35AB"/>
    <w:rsid w:val="00FB37B1"/>
    <w:rsid w:val="00FB38BE"/>
    <w:rsid w:val="00FB3977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881"/>
    <w:rsid w:val="00FB7B06"/>
    <w:rsid w:val="00FC01DB"/>
    <w:rsid w:val="00FC07E5"/>
    <w:rsid w:val="00FC0D6F"/>
    <w:rsid w:val="00FC0FDA"/>
    <w:rsid w:val="00FC1C7E"/>
    <w:rsid w:val="00FC1DFC"/>
    <w:rsid w:val="00FC2257"/>
    <w:rsid w:val="00FC240D"/>
    <w:rsid w:val="00FC2731"/>
    <w:rsid w:val="00FC2A98"/>
    <w:rsid w:val="00FC41CB"/>
    <w:rsid w:val="00FC515D"/>
    <w:rsid w:val="00FC6280"/>
    <w:rsid w:val="00FC6986"/>
    <w:rsid w:val="00FC7CCA"/>
    <w:rsid w:val="00FD00A6"/>
    <w:rsid w:val="00FD04AD"/>
    <w:rsid w:val="00FD17A4"/>
    <w:rsid w:val="00FD1B96"/>
    <w:rsid w:val="00FD22D7"/>
    <w:rsid w:val="00FD287A"/>
    <w:rsid w:val="00FD29F4"/>
    <w:rsid w:val="00FD2C51"/>
    <w:rsid w:val="00FD2CDA"/>
    <w:rsid w:val="00FD4186"/>
    <w:rsid w:val="00FD43EB"/>
    <w:rsid w:val="00FD46E4"/>
    <w:rsid w:val="00FD4CD4"/>
    <w:rsid w:val="00FD4D82"/>
    <w:rsid w:val="00FD5289"/>
    <w:rsid w:val="00FD54F7"/>
    <w:rsid w:val="00FD55E3"/>
    <w:rsid w:val="00FD5A94"/>
    <w:rsid w:val="00FD5AFE"/>
    <w:rsid w:val="00FD66C2"/>
    <w:rsid w:val="00FD6FFB"/>
    <w:rsid w:val="00FD719A"/>
    <w:rsid w:val="00FD7432"/>
    <w:rsid w:val="00FD7F00"/>
    <w:rsid w:val="00FE0330"/>
    <w:rsid w:val="00FE0472"/>
    <w:rsid w:val="00FE053C"/>
    <w:rsid w:val="00FE0600"/>
    <w:rsid w:val="00FE0973"/>
    <w:rsid w:val="00FE0A2D"/>
    <w:rsid w:val="00FE0A5E"/>
    <w:rsid w:val="00FE1289"/>
    <w:rsid w:val="00FE1670"/>
    <w:rsid w:val="00FE183D"/>
    <w:rsid w:val="00FE190A"/>
    <w:rsid w:val="00FE1ACE"/>
    <w:rsid w:val="00FE1B34"/>
    <w:rsid w:val="00FE2692"/>
    <w:rsid w:val="00FE27C2"/>
    <w:rsid w:val="00FE2D45"/>
    <w:rsid w:val="00FE376A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6CB"/>
    <w:rsid w:val="00FE58FA"/>
    <w:rsid w:val="00FE59CA"/>
    <w:rsid w:val="00FE5C29"/>
    <w:rsid w:val="00FE664D"/>
    <w:rsid w:val="00FE6708"/>
    <w:rsid w:val="00FE6B7C"/>
    <w:rsid w:val="00FE6D7F"/>
    <w:rsid w:val="00FF0243"/>
    <w:rsid w:val="00FF0838"/>
    <w:rsid w:val="00FF1641"/>
    <w:rsid w:val="00FF2065"/>
    <w:rsid w:val="00FF246B"/>
    <w:rsid w:val="00FF2B39"/>
    <w:rsid w:val="00FF2C56"/>
    <w:rsid w:val="00FF2E1F"/>
    <w:rsid w:val="00FF33F1"/>
    <w:rsid w:val="00FF34D8"/>
    <w:rsid w:val="00FF3D82"/>
    <w:rsid w:val="00FF426A"/>
    <w:rsid w:val="00FF4B0E"/>
    <w:rsid w:val="00FF501F"/>
    <w:rsid w:val="00FF5101"/>
    <w:rsid w:val="00FF5710"/>
    <w:rsid w:val="00FF5E16"/>
    <w:rsid w:val="00FF5E80"/>
    <w:rsid w:val="00FF66C5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8D452C64-802E-4915-883E-1865D1914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0DBF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743ACB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1611</TotalTime>
  <Pages>13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Jitpanu Naksuppamit</cp:lastModifiedBy>
  <cp:revision>114</cp:revision>
  <cp:lastPrinted>2025-10-30T07:38:00Z</cp:lastPrinted>
  <dcterms:created xsi:type="dcterms:W3CDTF">2025-10-14T09:49:00Z</dcterms:created>
  <dcterms:modified xsi:type="dcterms:W3CDTF">2025-12-03T06:58:00Z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ca05a913f4c88d6babd86a95322dd89a83228b28c327d4a7d061b86bb525a617</vt:lpwstr>
  </property>
</Properties>
</file>