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AB0C24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B62A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00C635" w14:textId="77777777" w:rsid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3F7B16F" w14:textId="77777777" w:rsidR="00CF3245" w:rsidRPr="00CF3245" w:rsidRDefault="00CF3245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40C09BDF" w14:textId="77777777" w:rsidR="003C0B96" w:rsidRPr="00AB0C24" w:rsidRDefault="00C0516B" w:rsidP="00CF3245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552"/>
        <w:rPr>
          <w:rFonts w:asciiTheme="majorBidi" w:hAnsiTheme="majorBidi" w:cstheme="majorBidi"/>
          <w:sz w:val="32"/>
          <w:szCs w:val="32"/>
          <w:cs/>
        </w:rPr>
      </w:pPr>
      <w:r w:rsidRPr="00AB0C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AB0C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53D" w:rsidRPr="00AB0C24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AB0C24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0B353D" w:rsidRPr="00AB0C24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</w:p>
    <w:p w14:paraId="79746A2C" w14:textId="066953E5" w:rsidR="000C4185" w:rsidRPr="00AB0C24" w:rsidRDefault="00FD151D" w:rsidP="00CF3245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552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B0C24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0C4185" w:rsidRPr="00AB0C24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14:paraId="021A0A02" w14:textId="4D8D6ADC" w:rsidR="000C4185" w:rsidRPr="00AB0C24" w:rsidRDefault="000C4185" w:rsidP="00CF3245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552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B0C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B7F7F" w:rsidRPr="000737AC">
        <w:rPr>
          <w:rFonts w:asciiTheme="majorBidi" w:hAnsiTheme="majorBidi" w:cstheme="majorBidi"/>
          <w:sz w:val="32"/>
          <w:szCs w:val="32"/>
        </w:rPr>
        <w:t>3</w:t>
      </w:r>
      <w:r w:rsidR="00335328">
        <w:rPr>
          <w:rFonts w:asciiTheme="majorBidi" w:hAnsiTheme="majorBidi" w:cstheme="majorBidi"/>
          <w:sz w:val="32"/>
          <w:szCs w:val="32"/>
        </w:rPr>
        <w:t>1</w:t>
      </w:r>
      <w:r w:rsidR="00335328" w:rsidRPr="00AB0C24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B7F7F" w:rsidRPr="00AB0C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7F7F" w:rsidRPr="000737AC">
        <w:rPr>
          <w:rFonts w:asciiTheme="majorBidi" w:hAnsiTheme="majorBidi" w:cstheme="majorBidi" w:hint="cs"/>
          <w:sz w:val="32"/>
          <w:szCs w:val="32"/>
        </w:rPr>
        <w:t>256</w:t>
      </w:r>
      <w:r w:rsidR="00B90395">
        <w:rPr>
          <w:rFonts w:asciiTheme="majorBidi" w:hAnsiTheme="majorBidi" w:cstheme="majorBidi"/>
          <w:sz w:val="32"/>
          <w:szCs w:val="32"/>
        </w:rPr>
        <w:t>8</w:t>
      </w:r>
    </w:p>
    <w:p w14:paraId="3012140D" w14:textId="7B0F352B" w:rsidR="000C4185" w:rsidRPr="00AB0C24" w:rsidRDefault="000C4185" w:rsidP="00CF3245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552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AB0C24">
        <w:rPr>
          <w:rFonts w:asciiTheme="majorBidi" w:hAnsiTheme="majorBidi" w:cstheme="majorBidi"/>
          <w:sz w:val="32"/>
          <w:szCs w:val="32"/>
          <w:cs/>
        </w:rPr>
        <w:t>และ</w:t>
      </w:r>
      <w:r w:rsidR="005062E7" w:rsidRPr="00AB0C24">
        <w:rPr>
          <w:rFonts w:asciiTheme="majorBidi" w:hAnsiTheme="majorBidi" w:cstheme="majorBidi" w:hint="cs"/>
          <w:sz w:val="32"/>
          <w:szCs w:val="32"/>
          <w:cs/>
        </w:rPr>
        <w:t>รายงานของผู้สอบบัญชีรับอนุญาต</w:t>
      </w:r>
    </w:p>
    <w:p w14:paraId="723B02B5" w14:textId="77777777" w:rsidR="003C0B96" w:rsidRPr="00AB0C24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4A0C37C2" w14:textId="77777777" w:rsidR="00F12FC1" w:rsidRDefault="00F12FC1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  <w:cs/>
        </w:rPr>
        <w:sectPr w:rsidR="00F12FC1" w:rsidSect="00F12FC1">
          <w:footerReference w:type="default" r:id="rId8"/>
          <w:headerReference w:type="first" r:id="rId9"/>
          <w:footerReference w:type="first" r:id="rId10"/>
          <w:pgSz w:w="11909" w:h="16834" w:code="9"/>
          <w:pgMar w:top="1440" w:right="992" w:bottom="284" w:left="1440" w:header="476" w:footer="437" w:gutter="0"/>
          <w:pgNumType w:start="1"/>
          <w:cols w:space="720"/>
          <w:docGrid w:linePitch="245"/>
        </w:sect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C7DD1FC" w14:textId="77777777" w:rsidR="008D63D4" w:rsidRPr="0087290E" w:rsidRDefault="008D63D4" w:rsidP="000249CF">
      <w:pPr>
        <w:pStyle w:val="Heading5"/>
        <w:spacing w:line="240" w:lineRule="auto"/>
        <w:jc w:val="both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5E1FD7C4" w14:textId="77777777" w:rsidR="0087290E" w:rsidRDefault="0087290E" w:rsidP="0087290E">
      <w:pPr>
        <w:rPr>
          <w:rFonts w:ascii="Angsana New" w:hAnsi="Angsana New"/>
          <w:sz w:val="28"/>
          <w:szCs w:val="28"/>
        </w:rPr>
      </w:pPr>
    </w:p>
    <w:p w14:paraId="39091C45" w14:textId="77777777" w:rsidR="0087290E" w:rsidRPr="0087290E" w:rsidRDefault="0087290E" w:rsidP="0087290E">
      <w:pPr>
        <w:rPr>
          <w:rFonts w:ascii="Angsana New" w:hAnsi="Angsana New"/>
          <w:sz w:val="28"/>
          <w:szCs w:val="28"/>
        </w:rPr>
      </w:pPr>
    </w:p>
    <w:p w14:paraId="32530B3A" w14:textId="01BDE16D" w:rsidR="000249CF" w:rsidRDefault="000249CF" w:rsidP="000249CF">
      <w:pPr>
        <w:pStyle w:val="Heading5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AB0C24">
        <w:rPr>
          <w:rFonts w:ascii="Angsana New" w:hAnsi="Angsana New" w:cs="Angsana New"/>
          <w:sz w:val="28"/>
          <w:szCs w:val="28"/>
          <w:cs/>
        </w:rPr>
        <w:t>รายงาน</w:t>
      </w:r>
      <w:r w:rsidRPr="00AB0C24">
        <w:rPr>
          <w:rFonts w:ascii="Angsana New" w:hAnsi="Angsana New" w:cs="Angsana New" w:hint="cs"/>
          <w:sz w:val="28"/>
          <w:szCs w:val="28"/>
          <w:cs/>
        </w:rPr>
        <w:t>ของ</w:t>
      </w:r>
      <w:r w:rsidRPr="00AB0C24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06EF766F" w14:textId="0E017E3A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B0C24">
        <w:rPr>
          <w:rFonts w:asciiTheme="majorBidi" w:hAnsiTheme="majorBidi" w:hint="cs"/>
          <w:sz w:val="28"/>
          <w:szCs w:val="28"/>
          <w:cs/>
        </w:rPr>
        <w:t>เสนอ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ผู้ถือหุ้นของบริษัท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นิวซิตี้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กรุงเทพฯ</w:t>
      </w:r>
      <w:r w:rsidRPr="00AB0C24">
        <w:rPr>
          <w:rFonts w:asciiTheme="majorBidi" w:hAnsiTheme="majorBidi"/>
          <w:sz w:val="28"/>
          <w:szCs w:val="28"/>
          <w:cs/>
        </w:rPr>
        <w:t xml:space="preserve">) </w:t>
      </w:r>
      <w:r w:rsidRPr="00AB0C24">
        <w:rPr>
          <w:rFonts w:asciiTheme="majorBidi" w:hAnsiTheme="majorBidi" w:hint="cs"/>
          <w:sz w:val="28"/>
          <w:szCs w:val="28"/>
          <w:cs/>
        </w:rPr>
        <w:t>จำกัด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มหาชน</w:t>
      </w:r>
      <w:r w:rsidRPr="00AB0C24">
        <w:rPr>
          <w:rFonts w:asciiTheme="majorBidi" w:hAnsiTheme="majorBidi"/>
          <w:sz w:val="28"/>
          <w:szCs w:val="28"/>
          <w:cs/>
        </w:rPr>
        <w:t>)</w:t>
      </w:r>
    </w:p>
    <w:p w14:paraId="2B9F30F4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B0C24">
        <w:rPr>
          <w:rFonts w:asciiTheme="majorBidi" w:hAnsiTheme="majorBidi" w:hint="cs"/>
          <w:b/>
          <w:bCs/>
          <w:sz w:val="28"/>
          <w:szCs w:val="28"/>
          <w:cs/>
        </w:rPr>
        <w:t>ความเห็น</w:t>
      </w:r>
    </w:p>
    <w:p w14:paraId="1525D610" w14:textId="78C0524C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B0C24">
        <w:rPr>
          <w:rFonts w:asciiTheme="majorBidi" w:hAnsiTheme="majorBidi" w:hint="cs"/>
          <w:sz w:val="28"/>
          <w:szCs w:val="28"/>
          <w:cs/>
        </w:rPr>
        <w:t>ข้าพเจ้าได้ตรวจสอบงบการเงินของ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บริษัท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นิวซิตี้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กรุงเทพฯ</w:t>
      </w:r>
      <w:r w:rsidRPr="00AB0C24">
        <w:rPr>
          <w:rFonts w:asciiTheme="majorBidi" w:hAnsiTheme="majorBidi"/>
          <w:sz w:val="28"/>
          <w:szCs w:val="28"/>
          <w:cs/>
        </w:rPr>
        <w:t xml:space="preserve">) </w:t>
      </w:r>
      <w:r w:rsidRPr="00AB0C24">
        <w:rPr>
          <w:rFonts w:asciiTheme="majorBidi" w:hAnsiTheme="majorBidi" w:hint="cs"/>
          <w:sz w:val="28"/>
          <w:szCs w:val="28"/>
          <w:cs/>
        </w:rPr>
        <w:t>จำกัด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มหาชน</w:t>
      </w:r>
      <w:r w:rsidRPr="00AB0C24">
        <w:rPr>
          <w:rFonts w:asciiTheme="majorBidi" w:hAnsiTheme="majorBidi"/>
          <w:sz w:val="28"/>
          <w:szCs w:val="28"/>
          <w:cs/>
        </w:rPr>
        <w:t xml:space="preserve">) </w:t>
      </w:r>
      <w:r w:rsidRPr="00AB0C24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ณ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วันที่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31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ธันวาคม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256</w:t>
      </w:r>
      <w:r w:rsidR="00B90395">
        <w:rPr>
          <w:rFonts w:asciiTheme="majorBidi" w:hAnsiTheme="majorBidi" w:cstheme="majorBidi"/>
          <w:sz w:val="28"/>
          <w:szCs w:val="28"/>
        </w:rPr>
        <w:t>8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="00AB0C24">
        <w:rPr>
          <w:rFonts w:asciiTheme="majorBidi" w:hAnsiTheme="majorBidi"/>
          <w:sz w:val="28"/>
          <w:szCs w:val="28"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สำหรับปีสิ้นสุดวันเดียวกันและหมายเหตุประกอบงบการเงิน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รวมถึง</w:t>
      </w:r>
      <w:r w:rsidR="00A42DC5" w:rsidRPr="00AB0C24">
        <w:rPr>
          <w:rFonts w:asciiTheme="majorBidi" w:hAnsiTheme="majorBidi" w:hint="cs"/>
          <w:sz w:val="28"/>
          <w:szCs w:val="28"/>
          <w:cs/>
        </w:rPr>
        <w:t>ข้อมูล</w:t>
      </w:r>
      <w:r w:rsidRPr="00AB0C24">
        <w:rPr>
          <w:rFonts w:asciiTheme="majorBidi" w:hAnsiTheme="majorBidi" w:hint="cs"/>
          <w:sz w:val="28"/>
          <w:szCs w:val="28"/>
          <w:cs/>
        </w:rPr>
        <w:t>นโยบายการบัญชีที่</w:t>
      </w:r>
      <w:r w:rsidR="00A42DC5" w:rsidRPr="00AB0C24">
        <w:rPr>
          <w:rFonts w:asciiTheme="majorBidi" w:hAnsiTheme="majorBidi" w:hint="cs"/>
          <w:sz w:val="28"/>
          <w:szCs w:val="28"/>
          <w:cs/>
        </w:rPr>
        <w:t>มีสาระ</w:t>
      </w:r>
      <w:r w:rsidRPr="00AB0C24">
        <w:rPr>
          <w:rFonts w:asciiTheme="majorBidi" w:hAnsiTheme="majorBidi" w:hint="cs"/>
          <w:sz w:val="28"/>
          <w:szCs w:val="28"/>
          <w:cs/>
        </w:rPr>
        <w:t>สำคัญ</w:t>
      </w:r>
    </w:p>
    <w:p w14:paraId="6791D9FC" w14:textId="7EC5CB7E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B0C24">
        <w:rPr>
          <w:rFonts w:asciiTheme="majorBidi" w:hAnsiTheme="majorBidi" w:hint="cs"/>
          <w:sz w:val="28"/>
          <w:szCs w:val="28"/>
          <w:cs/>
        </w:rPr>
        <w:t>ข้าพเจ้าเห็นว่า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งบการเงินข้างต้นนี้</w:t>
      </w:r>
      <w:r w:rsidR="000D0A31">
        <w:rPr>
          <w:rFonts w:asciiTheme="majorBidi" w:hAnsiTheme="majorBidi"/>
          <w:sz w:val="28"/>
          <w:szCs w:val="28"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แสดงฐานะการเงิน</w:t>
      </w:r>
      <w:r w:rsidR="00D35521" w:rsidRPr="00AB0C24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ที่แสดงเงินลงทุนตามวิธีส่วนได้เสียและงบฐานะการเงินเฉพาะกิจการ</w:t>
      </w:r>
      <w:r w:rsidRPr="00AB0C24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นิวซิตี้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กรุงเทพฯ</w:t>
      </w:r>
      <w:r w:rsidRPr="00AB0C24">
        <w:rPr>
          <w:rFonts w:asciiTheme="majorBidi" w:hAnsiTheme="majorBidi"/>
          <w:sz w:val="28"/>
          <w:szCs w:val="28"/>
          <w:cs/>
        </w:rPr>
        <w:t xml:space="preserve">) </w:t>
      </w:r>
      <w:r w:rsidRPr="00AB0C24">
        <w:rPr>
          <w:rFonts w:asciiTheme="majorBidi" w:hAnsiTheme="majorBidi" w:hint="cs"/>
          <w:sz w:val="28"/>
          <w:szCs w:val="28"/>
          <w:cs/>
        </w:rPr>
        <w:t>จำกัด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มหาชน</w:t>
      </w:r>
      <w:r w:rsidRPr="00AB0C24">
        <w:rPr>
          <w:rFonts w:asciiTheme="majorBidi" w:hAnsiTheme="majorBidi"/>
          <w:sz w:val="28"/>
          <w:szCs w:val="28"/>
          <w:cs/>
        </w:rPr>
        <w:t xml:space="preserve">)  </w:t>
      </w:r>
      <w:r w:rsidRPr="00AB0C24">
        <w:rPr>
          <w:rFonts w:asciiTheme="majorBidi" w:hAnsiTheme="majorBidi" w:hint="cs"/>
          <w:sz w:val="28"/>
          <w:szCs w:val="28"/>
          <w:cs/>
        </w:rPr>
        <w:t>ณ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วันที่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31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ธันวาคม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256</w:t>
      </w:r>
      <w:r w:rsidR="00B90395">
        <w:rPr>
          <w:rFonts w:asciiTheme="majorBidi" w:hAnsiTheme="majorBidi" w:cstheme="majorBidi"/>
          <w:sz w:val="28"/>
          <w:szCs w:val="28"/>
        </w:rPr>
        <w:t>8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และผลการดำเนินงานที่แสดงเงินลงทุนตามวิธีส่วนได้เสียและผลการดำเนินงานเฉพาะกิจการ</w:t>
      </w:r>
      <w:r w:rsidRPr="00AB0C24">
        <w:rPr>
          <w:rFonts w:asciiTheme="majorBidi" w:hAnsiTheme="majorBidi"/>
          <w:sz w:val="28"/>
          <w:szCs w:val="28"/>
          <w:cs/>
        </w:rPr>
        <w:t xml:space="preserve">  </w:t>
      </w:r>
      <w:r w:rsidRPr="00AB0C24">
        <w:rPr>
          <w:rFonts w:asciiTheme="majorBidi" w:hAnsiTheme="majorBidi" w:hint="cs"/>
          <w:sz w:val="28"/>
          <w:szCs w:val="28"/>
          <w:cs/>
        </w:rPr>
        <w:t>และกระแสเงินสดที่แสดงเงินลงทุนตามวิธีส่วนได้เสียและกระแสเงินสดเฉพาะกิจการสำหรับปีสิ้นสุดวันเดียวกัน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1647EE6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B0C24">
        <w:rPr>
          <w:rFonts w:asciiTheme="majorBidi" w:hAnsiTheme="majorBidi" w:hint="cs"/>
          <w:b/>
          <w:bCs/>
          <w:sz w:val="28"/>
          <w:szCs w:val="28"/>
          <w:cs/>
        </w:rPr>
        <w:t>เกณฑ์ในการแสดงความเห็น</w:t>
      </w:r>
      <w:r w:rsidRPr="00AB0C24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67651C0A" w14:textId="2258F22E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B0C24">
        <w:rPr>
          <w:rFonts w:asciiTheme="majorBidi" w:hAnsiTheme="majorBidi" w:hint="cs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ในรายงานของข้าพเจ้า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ข้าพเจ้ามีความเป็นอิสระจากบริษัทตามประมวลจรรยาบรรณของผู้ประกอบวิชาชีพบัญชี</w:t>
      </w:r>
      <w:r w:rsidR="00A42DC5" w:rsidRPr="00AB0C24">
        <w:rPr>
          <w:rFonts w:asciiTheme="majorBidi" w:hAnsiTheme="majorBidi" w:hint="cs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รวมถึงมาตรฐานเรื่องความเป็นอิสระที่กำหนดโดยสภาวิชาชีพบัญชี</w:t>
      </w:r>
      <w:r w:rsidR="00FF3602">
        <w:rPr>
          <w:rFonts w:asciiTheme="majorBidi" w:hAnsiTheme="majorBidi"/>
          <w:sz w:val="28"/>
          <w:szCs w:val="28"/>
        </w:rPr>
        <w:t xml:space="preserve"> </w:t>
      </w:r>
      <w:r w:rsidRPr="00AB0C24">
        <w:rPr>
          <w:rFonts w:asciiTheme="majorBidi" w:hAnsiTheme="majorBidi"/>
          <w:sz w:val="28"/>
          <w:szCs w:val="28"/>
        </w:rPr>
        <w:t>(</w:t>
      </w:r>
      <w:r w:rsidRPr="00AB0C24">
        <w:rPr>
          <w:rFonts w:asciiTheme="majorBidi" w:hAnsiTheme="majorBidi" w:hint="cs"/>
          <w:sz w:val="28"/>
          <w:szCs w:val="28"/>
          <w:cs/>
        </w:rPr>
        <w:t>ประมวลจรรยาบรรณของผู้ประกอบวิชาชีพบัญชี</w:t>
      </w:r>
      <w:r w:rsidRPr="00AB0C24">
        <w:rPr>
          <w:rFonts w:asciiTheme="majorBidi" w:hAnsiTheme="majorBidi"/>
          <w:sz w:val="28"/>
          <w:szCs w:val="28"/>
          <w:cs/>
        </w:rPr>
        <w:t>)</w:t>
      </w:r>
      <w:r w:rsidRPr="00AB0C24">
        <w:rPr>
          <w:rFonts w:asciiTheme="majorBidi" w:hAnsiTheme="majorBidi" w:hint="cs"/>
          <w:sz w:val="28"/>
          <w:szCs w:val="28"/>
          <w:cs/>
        </w:rPr>
        <w:t>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</w:t>
      </w:r>
      <w:r w:rsidR="00A42DC5" w:rsidRPr="00AB0C24">
        <w:rPr>
          <w:rFonts w:asciiTheme="majorBidi" w:hAnsiTheme="majorBidi" w:hint="cs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และข้าพเจ้าได้ปฏิบัติตามความรับผิดชอบด้านจรรยาบรรณอื่นๆตามประมวลจรรยาบรรณ</w:t>
      </w:r>
      <w:r w:rsidR="00A42DC5" w:rsidRPr="00AB0C24">
        <w:rPr>
          <w:rFonts w:asciiTheme="majorBidi" w:hAnsiTheme="majorBidi" w:hint="cs"/>
          <w:sz w:val="28"/>
          <w:szCs w:val="28"/>
          <w:cs/>
        </w:rPr>
        <w:t>ของ</w:t>
      </w:r>
      <w:r w:rsidRPr="00AB0C24">
        <w:rPr>
          <w:rFonts w:asciiTheme="majorBidi" w:hAnsiTheme="majorBidi" w:hint="cs"/>
          <w:sz w:val="28"/>
          <w:szCs w:val="28"/>
          <w:cs/>
        </w:rPr>
        <w:t>ผู้ประกอบวิชาชีพบัญชี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A19E22" w14:textId="77777777" w:rsidR="00AB0C24" w:rsidRPr="00AB0C24" w:rsidRDefault="00AB0C24" w:rsidP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AB0C24">
        <w:rPr>
          <w:rFonts w:asciiTheme="majorBidi" w:hAnsiTheme="majorBidi" w:hint="cs"/>
          <w:b/>
          <w:bCs/>
          <w:sz w:val="28"/>
          <w:szCs w:val="28"/>
          <w:cs/>
        </w:rPr>
        <w:t>เรื่องอื่น</w:t>
      </w:r>
    </w:p>
    <w:p w14:paraId="637EF3B3" w14:textId="77777777" w:rsidR="00AB0C24" w:rsidRDefault="00AB0C24" w:rsidP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/>
          <w:sz w:val="28"/>
          <w:szCs w:val="28"/>
        </w:rPr>
      </w:pPr>
      <w:r w:rsidRPr="00AB0C24">
        <w:rPr>
          <w:rFonts w:asciiTheme="majorBidi" w:hAnsiTheme="majorBidi" w:hint="cs"/>
          <w:sz w:val="28"/>
          <w:szCs w:val="28"/>
          <w:cs/>
        </w:rPr>
        <w:t>งบฐานะการเงินที่แสดงเงินลงทุนตามวิธีส่วนได้เสียและงบฐานะการเงินเฉพาะกิจการของบริษัท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นิวซิตี้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กรุงเทพฯ</w:t>
      </w:r>
      <w:r w:rsidRPr="00AB0C24">
        <w:rPr>
          <w:rFonts w:asciiTheme="majorBidi" w:hAnsiTheme="majorBidi"/>
          <w:sz w:val="28"/>
          <w:szCs w:val="28"/>
          <w:cs/>
        </w:rPr>
        <w:t xml:space="preserve">) </w:t>
      </w:r>
      <w:r w:rsidRPr="00AB0C24">
        <w:rPr>
          <w:rFonts w:asciiTheme="majorBidi" w:hAnsiTheme="majorBidi" w:hint="cs"/>
          <w:sz w:val="28"/>
          <w:szCs w:val="28"/>
          <w:cs/>
        </w:rPr>
        <w:t>จำกัด</w:t>
      </w:r>
      <w:r w:rsidRPr="00AB0C24">
        <w:rPr>
          <w:rFonts w:asciiTheme="majorBidi" w:hAnsiTheme="majorBidi"/>
          <w:sz w:val="28"/>
          <w:szCs w:val="28"/>
          <w:cs/>
        </w:rPr>
        <w:t xml:space="preserve"> (</w:t>
      </w:r>
      <w:r w:rsidRPr="00AB0C24">
        <w:rPr>
          <w:rFonts w:asciiTheme="majorBidi" w:hAnsiTheme="majorBidi" w:hint="cs"/>
          <w:sz w:val="28"/>
          <w:szCs w:val="28"/>
          <w:cs/>
        </w:rPr>
        <w:t>มหาชน</w:t>
      </w:r>
      <w:r w:rsidRPr="00AB0C24">
        <w:rPr>
          <w:rFonts w:asciiTheme="majorBidi" w:hAnsiTheme="majorBidi"/>
          <w:sz w:val="28"/>
          <w:szCs w:val="28"/>
          <w:cs/>
        </w:rPr>
        <w:t xml:space="preserve">) </w:t>
      </w:r>
      <w:r w:rsidRPr="00AB0C24">
        <w:rPr>
          <w:rFonts w:asciiTheme="majorBidi" w:hAnsiTheme="majorBidi" w:hint="cs"/>
          <w:sz w:val="28"/>
          <w:szCs w:val="28"/>
          <w:cs/>
        </w:rPr>
        <w:t>ณ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วันที่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/>
          <w:sz w:val="28"/>
          <w:szCs w:val="28"/>
        </w:rPr>
        <w:t xml:space="preserve">31 </w:t>
      </w:r>
      <w:r w:rsidRPr="00AB0C24">
        <w:rPr>
          <w:rFonts w:asciiTheme="majorBidi" w:hAnsiTheme="majorBidi" w:hint="cs"/>
          <w:sz w:val="28"/>
          <w:szCs w:val="28"/>
          <w:cs/>
        </w:rPr>
        <w:t>ธันวาคม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/>
          <w:sz w:val="28"/>
          <w:szCs w:val="28"/>
        </w:rPr>
        <w:t xml:space="preserve">2567 </w:t>
      </w:r>
      <w:r w:rsidRPr="00AB0C24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สำหรับปีสิ้นสุดวันเดียวกัน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ซึ่งแสดงความเห็นอย่างไม่มีเงื่อนไข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ตามรายงานลงวันที่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/>
          <w:sz w:val="28"/>
          <w:szCs w:val="28"/>
        </w:rPr>
        <w:t xml:space="preserve">21 </w:t>
      </w:r>
      <w:r w:rsidRPr="00AB0C24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/>
          <w:sz w:val="28"/>
          <w:szCs w:val="28"/>
        </w:rPr>
        <w:t>2568</w:t>
      </w:r>
    </w:p>
    <w:p w14:paraId="039D6185" w14:textId="77777777" w:rsidR="00AB0C24" w:rsidRDefault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100F5EFC" w14:textId="3EF571CE" w:rsidR="00AB0C24" w:rsidRPr="00AB0C24" w:rsidRDefault="00AB0C24" w:rsidP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/>
          <w:sz w:val="28"/>
          <w:szCs w:val="28"/>
          <w:cs/>
        </w:rPr>
      </w:pPr>
      <w:r w:rsidRPr="00AB0C24">
        <w:rPr>
          <w:rFonts w:asciiTheme="majorBidi" w:hAnsiTheme="majorBidi"/>
          <w:sz w:val="28"/>
          <w:szCs w:val="28"/>
        </w:rPr>
        <w:t>****/2</w:t>
      </w:r>
      <w:r w:rsidRPr="00AB0C24">
        <w:rPr>
          <w:rFonts w:asciiTheme="majorBidi" w:hAnsiTheme="majorBidi"/>
          <w:sz w:val="28"/>
          <w:szCs w:val="28"/>
        </w:rPr>
        <w:br w:type="page"/>
      </w:r>
    </w:p>
    <w:p w14:paraId="2BD98DEF" w14:textId="77777777" w:rsidR="00AB0C24" w:rsidRDefault="00AB0C24" w:rsidP="00AB0C24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</w:rPr>
        <w:lastRenderedPageBreak/>
        <w:t>-2-</w:t>
      </w:r>
    </w:p>
    <w:p w14:paraId="2CF18759" w14:textId="5A6B0EC2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B0C24">
        <w:rPr>
          <w:rFonts w:asciiTheme="majorBidi" w:hAnsiTheme="maj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FFCF1E9" w14:textId="2F689418" w:rsidR="000C4185" w:rsidRPr="00AB0C24" w:rsidRDefault="000249CF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 w:rsidRPr="00AB0C24">
        <w:rPr>
          <w:rFonts w:asciiTheme="majorBidi" w:hAnsiTheme="majorBidi" w:hint="cs"/>
          <w:sz w:val="28"/>
          <w:szCs w:val="28"/>
          <w:cs/>
        </w:rPr>
        <w:t>เรื่องสำคัญในการตรวจสอบ</w:t>
      </w:r>
      <w:r w:rsidR="00A42DC5" w:rsidRPr="00AB0C24">
        <w:rPr>
          <w:rFonts w:asciiTheme="majorBidi" w:hAnsiTheme="majorBidi" w:hint="cs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คือ</w:t>
      </w:r>
      <w:r w:rsidR="00A42DC5" w:rsidRPr="00AB0C24">
        <w:rPr>
          <w:rFonts w:asciiTheme="majorBidi" w:hAnsiTheme="majorBidi" w:hint="cs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</w:t>
      </w:r>
      <w:r w:rsidR="00A42DC5" w:rsidRPr="00AB0C24">
        <w:rPr>
          <w:rFonts w:asciiTheme="majorBidi" w:hAnsiTheme="majorBidi" w:hint="cs"/>
          <w:sz w:val="28"/>
          <w:szCs w:val="28"/>
          <w:cs/>
        </w:rPr>
        <w:t>ปี</w:t>
      </w:r>
      <w:r w:rsidRPr="00AB0C24">
        <w:rPr>
          <w:rFonts w:asciiTheme="majorBidi" w:hAnsiTheme="majorBidi" w:hint="cs"/>
          <w:sz w:val="28"/>
          <w:szCs w:val="28"/>
          <w:cs/>
        </w:rPr>
        <w:t>ปัจจุบัน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Pr="00AB0C24">
        <w:rPr>
          <w:rFonts w:asciiTheme="majorBidi" w:hAnsiTheme="majorBidi"/>
          <w:sz w:val="28"/>
          <w:szCs w:val="28"/>
          <w:cs/>
        </w:rPr>
        <w:t xml:space="preserve"> </w:t>
      </w:r>
      <w:r w:rsidRPr="00AB0C24">
        <w:rPr>
          <w:rFonts w:asciiTheme="majorBidi" w:hAnsiTheme="majorBidi" w:hint="cs"/>
          <w:sz w:val="28"/>
          <w:szCs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57B2E77B" w14:textId="77777777" w:rsidR="00A42DC5" w:rsidRPr="00A42DC5" w:rsidRDefault="00A42DC5" w:rsidP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AB0C24">
        <w:rPr>
          <w:rFonts w:ascii="Angsana New" w:eastAsia="Calibri" w:hAnsi="Angsana New" w:hint="cs"/>
          <w:b/>
          <w:bCs/>
          <w:sz w:val="28"/>
          <w:szCs w:val="28"/>
          <w:cs/>
        </w:rPr>
        <w:t>การวัดมูลค่าสินค้าคงเหลือ</w:t>
      </w:r>
    </w:p>
    <w:p w14:paraId="056739AC" w14:textId="33C49E51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 w:rsidRPr="00094DA7">
        <w:rPr>
          <w:rFonts w:ascii="Angsana New" w:eastAsia="Calibri" w:hAnsi="Angsana New"/>
          <w:sz w:val="28"/>
          <w:szCs w:val="28"/>
        </w:rPr>
        <w:t xml:space="preserve">3.6 </w:t>
      </w:r>
      <w:r w:rsidRPr="00AB0C24">
        <w:rPr>
          <w:rFonts w:ascii="Angsana New" w:eastAsia="Calibri" w:hAnsi="Angsana New"/>
          <w:sz w:val="28"/>
          <w:szCs w:val="28"/>
          <w:cs/>
        </w:rPr>
        <w:t xml:space="preserve">และข้อ </w:t>
      </w:r>
      <w:r w:rsidRPr="00094DA7">
        <w:rPr>
          <w:rFonts w:ascii="Angsana New" w:eastAsia="Calibri" w:hAnsi="Angsana New"/>
          <w:sz w:val="28"/>
          <w:szCs w:val="28"/>
        </w:rPr>
        <w:t>7</w:t>
      </w:r>
      <w:r w:rsidRPr="00AB0C24">
        <w:rPr>
          <w:rFonts w:ascii="Angsana New" w:eastAsia="Calibri" w:hAnsi="Angsana New"/>
          <w:sz w:val="28"/>
          <w:szCs w:val="28"/>
          <w:cs/>
        </w:rPr>
        <w:t xml:space="preserve"> ณ วันที่ </w:t>
      </w:r>
      <w:r w:rsidRPr="00094DA7">
        <w:rPr>
          <w:rFonts w:ascii="Angsana New" w:eastAsia="Calibri" w:hAnsi="Angsana New"/>
          <w:sz w:val="28"/>
          <w:szCs w:val="28"/>
        </w:rPr>
        <w:t xml:space="preserve">31 </w:t>
      </w:r>
      <w:r w:rsidRPr="00AB0C24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Pr="00094DA7">
        <w:rPr>
          <w:rFonts w:ascii="Angsana New" w:eastAsia="Calibri" w:hAnsi="Angsana New"/>
          <w:sz w:val="28"/>
          <w:szCs w:val="28"/>
        </w:rPr>
        <w:t>256</w:t>
      </w:r>
      <w:r w:rsidR="00B90395" w:rsidRPr="00094DA7">
        <w:rPr>
          <w:rFonts w:ascii="Angsana New" w:eastAsia="Calibri" w:hAnsi="Angsana New"/>
          <w:sz w:val="28"/>
          <w:szCs w:val="28"/>
        </w:rPr>
        <w:t>8</w:t>
      </w:r>
      <w:r w:rsidRPr="00094DA7">
        <w:rPr>
          <w:rFonts w:ascii="Angsana New" w:eastAsia="Calibri" w:hAnsi="Angsana New"/>
          <w:sz w:val="28"/>
          <w:szCs w:val="28"/>
        </w:rPr>
        <w:t xml:space="preserve"> </w:t>
      </w:r>
      <w:r w:rsidRPr="00AB0C24">
        <w:rPr>
          <w:rFonts w:ascii="Angsana New" w:eastAsia="Calibri" w:hAnsi="Angsana New"/>
          <w:sz w:val="28"/>
          <w:szCs w:val="28"/>
          <w:cs/>
        </w:rPr>
        <w:t>บริษัท</w:t>
      </w:r>
      <w:r w:rsidR="00C60ABB" w:rsidRPr="00AB0C24">
        <w:rPr>
          <w:rFonts w:ascii="Angsana New" w:eastAsia="Calibri" w:hAnsi="Angsana New" w:hint="cs"/>
          <w:sz w:val="28"/>
          <w:szCs w:val="28"/>
          <w:cs/>
        </w:rPr>
        <w:t>มี</w:t>
      </w:r>
      <w:r w:rsidRPr="00AB0C24">
        <w:rPr>
          <w:rFonts w:ascii="Angsana New" w:eastAsia="Calibri" w:hAnsi="Angsana New"/>
          <w:sz w:val="28"/>
          <w:szCs w:val="28"/>
          <w:cs/>
        </w:rPr>
        <w:t>สินค้าคงเหลือจำนวน</w:t>
      </w:r>
      <w:r w:rsidR="00B90395" w:rsidRPr="00094DA7">
        <w:rPr>
          <w:rFonts w:ascii="Angsana New" w:eastAsia="Calibri" w:hAnsi="Angsana New"/>
          <w:sz w:val="28"/>
          <w:szCs w:val="28"/>
        </w:rPr>
        <w:t xml:space="preserve"> </w:t>
      </w:r>
      <w:r w:rsidR="00094DA7" w:rsidRPr="00094DA7">
        <w:rPr>
          <w:rFonts w:ascii="Angsana New" w:eastAsia="Calibri" w:hAnsi="Angsana New"/>
          <w:sz w:val="28"/>
          <w:szCs w:val="28"/>
        </w:rPr>
        <w:t xml:space="preserve">346.23 </w:t>
      </w:r>
      <w:r w:rsidRPr="00AB0C24">
        <w:rPr>
          <w:rFonts w:ascii="Angsana New" w:eastAsia="Calibri" w:hAnsi="Angsana New"/>
          <w:sz w:val="28"/>
          <w:szCs w:val="28"/>
          <w:cs/>
        </w:rPr>
        <w:t xml:space="preserve">ล้านบาท (คิดเป็นร้อยละ </w:t>
      </w:r>
      <w:r w:rsidR="00094DA7" w:rsidRPr="00094DA7">
        <w:rPr>
          <w:rFonts w:ascii="Angsana New" w:eastAsia="Calibri" w:hAnsi="Angsana New"/>
          <w:sz w:val="28"/>
          <w:szCs w:val="28"/>
        </w:rPr>
        <w:t>41</w:t>
      </w:r>
      <w:r w:rsidRPr="00094DA7">
        <w:rPr>
          <w:rFonts w:ascii="Angsana New" w:eastAsia="Calibri" w:hAnsi="Angsana New"/>
          <w:sz w:val="28"/>
          <w:szCs w:val="28"/>
        </w:rPr>
        <w:t xml:space="preserve"> </w:t>
      </w:r>
      <w:r w:rsidRPr="00AB0C24">
        <w:rPr>
          <w:rFonts w:ascii="Angsana New" w:eastAsia="Calibri" w:hAnsi="Angsana New"/>
          <w:sz w:val="28"/>
          <w:szCs w:val="28"/>
          <w:cs/>
        </w:rPr>
        <w:t>ของสินทรัพย์รวม)</w:t>
      </w:r>
      <w:r w:rsidRPr="00094DA7">
        <w:rPr>
          <w:rFonts w:ascii="Angsana New" w:eastAsia="Calibri" w:hAnsi="Angsana New"/>
          <w:sz w:val="28"/>
          <w:szCs w:val="28"/>
        </w:rPr>
        <w:t xml:space="preserve"> </w:t>
      </w:r>
      <w:r w:rsidR="00C60ABB" w:rsidRPr="00AB0C24">
        <w:rPr>
          <w:rFonts w:ascii="Angsana New" w:eastAsia="Calibri" w:hAnsi="Angsana New" w:hint="cs"/>
          <w:sz w:val="28"/>
          <w:szCs w:val="28"/>
          <w:cs/>
        </w:rPr>
        <w:t>ซึ่ง</w:t>
      </w:r>
      <w:r w:rsidRPr="00AB0C24">
        <w:rPr>
          <w:rFonts w:ascii="Angsana New" w:eastAsia="Calibri" w:hAnsi="Angsana New"/>
          <w:sz w:val="28"/>
          <w:szCs w:val="28"/>
          <w:cs/>
        </w:rPr>
        <w:t xml:space="preserve">เป็นจำนวนที่มีนัยสำคัญ </w:t>
      </w:r>
      <w:r w:rsidR="00C60ABB" w:rsidRPr="00AB0C24">
        <w:rPr>
          <w:rFonts w:ascii="Angsana New" w:eastAsia="Calibri" w:hAnsi="Angsana New" w:hint="cs"/>
          <w:sz w:val="28"/>
          <w:szCs w:val="28"/>
          <w:cs/>
        </w:rPr>
        <w:t>สินค้าคงเหลือ</w:t>
      </w:r>
      <w:r w:rsidRPr="00AB0C24">
        <w:rPr>
          <w:rFonts w:ascii="Angsana New" w:eastAsia="Calibri" w:hAnsi="Angsana New"/>
          <w:sz w:val="28"/>
          <w:szCs w:val="28"/>
          <w:cs/>
        </w:rPr>
        <w:t>แสดงมูลค่าตามวิธีราคาทุนหรือมูลค่าสุทธิที่จะได้รับแล้วแต่ราคาใดจะต่ำกว่า บริษัทดำเนินธุรกิจหลักในการจำหน่ายถุงน่อง เครื่องสำอาง ชุดชั้นในสตรี และชุดกายบริหาร ผู้บริหารต้องใช้ดุลยพินิจในการพิจารณาค่าเผื่อการลดลงของมูลค่าสินค้าคงเหลือ และใช้ข้อมูลจากรายงานการเคลื่อนไหวของสินค้าในแต่ละช่วงอายุของสินค้าแต่ละประเภทเพื่อวิเคราะห์สินค้าที่ล้าสมัยและเสื่อมสภาพ ในส่วน</w:t>
      </w:r>
      <w:r w:rsidR="00C60ABB" w:rsidRPr="00AB0C24">
        <w:rPr>
          <w:rFonts w:ascii="Angsana New" w:eastAsia="Calibri" w:hAnsi="Angsana New" w:hint="cs"/>
          <w:sz w:val="28"/>
          <w:szCs w:val="28"/>
          <w:cs/>
        </w:rPr>
        <w:t>ของ</w:t>
      </w:r>
      <w:r w:rsidRPr="00AB0C24">
        <w:rPr>
          <w:rFonts w:ascii="Angsana New" w:eastAsia="Calibri" w:hAnsi="Angsana New"/>
          <w:sz w:val="28"/>
          <w:szCs w:val="28"/>
          <w:cs/>
        </w:rPr>
        <w:t>มูลค่าสุทธิที่</w:t>
      </w:r>
      <w:r w:rsidRPr="00AB0C24">
        <w:rPr>
          <w:rFonts w:ascii="Angsana New" w:eastAsia="Calibri" w:hAnsi="Angsana New" w:hint="cs"/>
          <w:sz w:val="28"/>
          <w:szCs w:val="28"/>
          <w:cs/>
        </w:rPr>
        <w:t>คาดว่า</w:t>
      </w:r>
      <w:r w:rsidRPr="00AB0C24">
        <w:rPr>
          <w:rFonts w:ascii="Angsana New" w:eastAsia="Calibri" w:hAnsi="Angsana New"/>
          <w:sz w:val="28"/>
          <w:szCs w:val="28"/>
          <w:cs/>
        </w:rPr>
        <w:t>จะได้รับผู้บริหารพิจารณาจากราคา</w:t>
      </w:r>
      <w:r w:rsidR="00BB42E3" w:rsidRPr="00AB0C24">
        <w:rPr>
          <w:rFonts w:ascii="Angsana New" w:eastAsia="Calibri" w:hAnsi="Angsana New" w:hint="cs"/>
          <w:sz w:val="28"/>
          <w:szCs w:val="28"/>
          <w:cs/>
        </w:rPr>
        <w:t>ขายหลังวันสิ้นงวด</w:t>
      </w:r>
    </w:p>
    <w:p w14:paraId="641C22BF" w14:textId="77777777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eastAsia="Calibri" w:hAnsi="Angsana New"/>
          <w:sz w:val="28"/>
          <w:szCs w:val="28"/>
          <w:u w:val="single"/>
        </w:rPr>
      </w:pPr>
      <w:r w:rsidRPr="00AB0C24">
        <w:rPr>
          <w:rFonts w:ascii="Angsana New" w:eastAsia="Calibri" w:hAnsi="Angsana New" w:hint="cs"/>
          <w:sz w:val="28"/>
          <w:szCs w:val="28"/>
          <w:u w:val="single"/>
          <w:cs/>
        </w:rPr>
        <w:t>วิธีการตรวจสอบของข้าพเจ้า</w:t>
      </w:r>
    </w:p>
    <w:p w14:paraId="266DDA1F" w14:textId="2328C30F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สอบถามฝ่ายบริหารและพิจารณาความเหมาะสมของนโยบายการตั้งค่าเผื่อการลดลงของมูลค่าสินค้า</w:t>
      </w:r>
      <w:r w:rsidR="005F5F9B" w:rsidRPr="00AB0C24">
        <w:rPr>
          <w:rFonts w:ascii="Angsana New" w:eastAsia="Calibri" w:hAnsi="Angsana New" w:hint="cs"/>
          <w:sz w:val="28"/>
          <w:szCs w:val="28"/>
          <w:cs/>
        </w:rPr>
        <w:t>คงเหลือ</w:t>
      </w:r>
    </w:p>
    <w:p w14:paraId="5F559DD8" w14:textId="0BDB2F52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สุ่มทดสอบการตั้งค่าเผื่อการลดลงของมูลค่าสินค้า</w:t>
      </w:r>
      <w:r w:rsidR="005F5F9B" w:rsidRPr="00AB0C24">
        <w:rPr>
          <w:rFonts w:ascii="Angsana New" w:eastAsia="Calibri" w:hAnsi="Angsana New" w:hint="cs"/>
          <w:sz w:val="28"/>
          <w:szCs w:val="28"/>
          <w:cs/>
        </w:rPr>
        <w:t>คงเหลือ</w:t>
      </w:r>
      <w:r w:rsidRPr="00AB0C24">
        <w:rPr>
          <w:rFonts w:ascii="Angsana New" w:eastAsia="Calibri" w:hAnsi="Angsana New" w:hint="cs"/>
          <w:sz w:val="28"/>
          <w:szCs w:val="28"/>
          <w:cs/>
        </w:rPr>
        <w:t>ว่ามีความสอดคล้องกับนโยบายที่กำหนด</w:t>
      </w:r>
    </w:p>
    <w:p w14:paraId="7295455A" w14:textId="77777777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ทดสอบมูลค่าสินค้าคงเหลือโดยการเปรียบเทียบต้นทุนของสินค้าคงเหลือกับมูลค่าสุทธิที่คาดว่าจะได้รับ</w:t>
      </w:r>
    </w:p>
    <w:p w14:paraId="63927E63" w14:textId="47B82470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ตรวจสอบการจัดทำรายงานวิเคราะห์อายุของสินค้า</w:t>
      </w:r>
      <w:r w:rsidR="005F5F9B" w:rsidRPr="00AB0C24">
        <w:rPr>
          <w:rFonts w:ascii="Angsana New" w:eastAsia="Calibri" w:hAnsi="Angsana New" w:hint="cs"/>
          <w:sz w:val="28"/>
          <w:szCs w:val="28"/>
          <w:cs/>
        </w:rPr>
        <w:t>คงเหลือ</w:t>
      </w:r>
    </w:p>
    <w:p w14:paraId="06077D00" w14:textId="77777777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ทดสอบการควบคุมภายในเกี่ยวกับการคำนวณต้นทุนสินค้า</w:t>
      </w:r>
    </w:p>
    <w:p w14:paraId="68532517" w14:textId="402662BD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เข้าร่วมสังเกตการณ์ตรวจนับสินค้า</w:t>
      </w:r>
      <w:r w:rsidR="005F5F9B" w:rsidRPr="00AB0C24">
        <w:rPr>
          <w:rFonts w:ascii="Angsana New" w:eastAsia="Calibri" w:hAnsi="Angsana New" w:hint="cs"/>
          <w:sz w:val="28"/>
          <w:szCs w:val="28"/>
          <w:cs/>
        </w:rPr>
        <w:t>คงเหลือ</w:t>
      </w:r>
    </w:p>
    <w:p w14:paraId="358072E6" w14:textId="25C8CBD1" w:rsidR="00A42DC5" w:rsidRPr="00F4231A" w:rsidRDefault="00A42DC5" w:rsidP="00AB0C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contextualSpacing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พิจารณาถึงความเพียงพอในการเปิดเผยข้อมูลเกี่ยวกับการวัดมูลค่าสินค้าคงเหลือ</w:t>
      </w:r>
    </w:p>
    <w:p w14:paraId="5AF2A9BE" w14:textId="77777777" w:rsidR="00A42DC5" w:rsidRPr="00A42DC5" w:rsidRDefault="00A42DC5" w:rsidP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AB0C24">
        <w:rPr>
          <w:rFonts w:ascii="Angsana New" w:eastAsia="Calibri" w:hAnsi="Angsana New" w:hint="cs"/>
          <w:b/>
          <w:bCs/>
          <w:sz w:val="28"/>
          <w:szCs w:val="28"/>
          <w:cs/>
        </w:rPr>
        <w:t>การรับรู้รายได้</w:t>
      </w:r>
    </w:p>
    <w:p w14:paraId="2A66D5FC" w14:textId="77777777" w:rsidR="00A42DC5" w:rsidRDefault="00A42DC5" w:rsidP="00FF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  <w:r w:rsidRPr="00AB0C24">
        <w:rPr>
          <w:rFonts w:ascii="Angsana New" w:eastAsia="Calibri" w:hAnsi="Angsana New"/>
          <w:sz w:val="28"/>
          <w:szCs w:val="28"/>
          <w:cs/>
        </w:rPr>
        <w:t>บริษัทดำเนินธุรกิจหลักในการจำหน่ายถุงน่อง เครื่องสำอาง ชุดชั้นในสตรี และชุดกายบริหาร</w:t>
      </w:r>
      <w:r w:rsidRPr="00AB0C24">
        <w:rPr>
          <w:rFonts w:ascii="Angsana New" w:eastAsia="Calibri" w:hAnsi="Angsana New" w:hint="cs"/>
          <w:sz w:val="28"/>
          <w:szCs w:val="28"/>
          <w:cs/>
        </w:rPr>
        <w:t xml:space="preserve"> โดยมีลักษณะการขายสินค้าในหลายรูปแบบ ได้แก่ ขายปกติโดยให้เครดิตเทอม ขายส่งให้กับลูกค้าค้าส่ง ฝากขาย ขายให้กับลูกค้าโดยตรง และขายออนไลน์ ในการขายสินค้ารูปแบบต่างๆ บริษัทจะรับรู้</w:t>
      </w:r>
      <w:r w:rsidRPr="00AB0C24">
        <w:rPr>
          <w:rFonts w:ascii="Angsana New" w:eastAsia="Times New Roman" w:hAnsi="Angsana New"/>
          <w:color w:val="000000"/>
          <w:sz w:val="28"/>
          <w:szCs w:val="28"/>
          <w:cs/>
        </w:rPr>
        <w:t>รายได้เมื่อบริษัทได้โอนอำนาจควบคุมในสินค้าให้แก่ลูกค้าแล้ว และจะไม่รับรู้รายได้ถ้าฝ่ายบริหารยังมีการควบคุมหรือบริหารสินค้าที่ขายไปแล้วนั้น</w:t>
      </w:r>
      <w:r w:rsidRPr="00AB0C24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 การรับรู้รายได้มีนัยสำคัญเนื่องจากจำนวนและขนาดรายการที่มาก ข้าพเจ้าจึงเห็นว่าเรื่องดังกล่าวเป็นเรื่องสำคัญในการตรวจสอบ</w:t>
      </w:r>
    </w:p>
    <w:p w14:paraId="46A83A0A" w14:textId="77777777" w:rsidR="00AB0C24" w:rsidRDefault="00AB0C24" w:rsidP="00FF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p w14:paraId="019B67D8" w14:textId="77777777" w:rsidR="00AB0C24" w:rsidRDefault="00AB0C24" w:rsidP="00FF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p w14:paraId="7FE07BB5" w14:textId="77777777" w:rsidR="00AB0C24" w:rsidRDefault="00AB0C24" w:rsidP="00FF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p w14:paraId="545A3F95" w14:textId="77777777" w:rsidR="00AB0C24" w:rsidRDefault="00AB0C24" w:rsidP="00FF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p w14:paraId="0A877CF8" w14:textId="77777777" w:rsidR="00AB0C24" w:rsidRDefault="00AB0C24" w:rsidP="00FF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p w14:paraId="338FA57A" w14:textId="58C6805E" w:rsidR="00AB0C24" w:rsidRPr="00A42DC5" w:rsidRDefault="00AB0C24" w:rsidP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contextualSpacing/>
        <w:jc w:val="right"/>
        <w:rPr>
          <w:rFonts w:ascii="Angsana New" w:eastAsia="Times New Roman" w:hAnsi="Angsana New"/>
          <w:color w:val="000000"/>
          <w:sz w:val="28"/>
          <w:szCs w:val="28"/>
        </w:rPr>
      </w:pPr>
      <w:r w:rsidRPr="00AB0C24">
        <w:rPr>
          <w:rFonts w:ascii="Angsana New" w:eastAsia="Times New Roman" w:hAnsi="Angsana New"/>
          <w:color w:val="000000"/>
          <w:sz w:val="28"/>
          <w:szCs w:val="28"/>
        </w:rPr>
        <w:t>****/3</w:t>
      </w:r>
    </w:p>
    <w:p w14:paraId="434AB6F3" w14:textId="77777777" w:rsidR="00AB0C24" w:rsidRDefault="00AB0C24" w:rsidP="00AB0C24">
      <w:pPr>
        <w:spacing w:before="240" w:after="240" w:line="240" w:lineRule="auto"/>
        <w:ind w:right="28"/>
        <w:jc w:val="center"/>
        <w:rPr>
          <w:rFonts w:ascii="Angsana New" w:hAnsi="Angsana New"/>
          <w:b/>
          <w:bCs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</w:rPr>
        <w:lastRenderedPageBreak/>
        <w:t>-</w:t>
      </w:r>
      <w:r>
        <w:rPr>
          <w:rFonts w:ascii="Angsana New" w:hAnsi="Angsana New"/>
          <w:sz w:val="28"/>
          <w:szCs w:val="28"/>
        </w:rPr>
        <w:t>3</w:t>
      </w:r>
      <w:r w:rsidRPr="00AB0C24">
        <w:rPr>
          <w:rFonts w:ascii="Angsana New" w:hAnsi="Angsana New" w:hint="cs"/>
          <w:sz w:val="28"/>
          <w:szCs w:val="28"/>
        </w:rPr>
        <w:t>-</w:t>
      </w:r>
    </w:p>
    <w:p w14:paraId="462BF6F8" w14:textId="18FA57F4" w:rsidR="00A42DC5" w:rsidRPr="00A42DC5" w:rsidRDefault="00A42DC5" w:rsidP="00FF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eastAsia="Calibri" w:hAnsi="Angsana New"/>
          <w:sz w:val="28"/>
          <w:szCs w:val="28"/>
          <w:u w:val="single"/>
        </w:rPr>
      </w:pPr>
      <w:r w:rsidRPr="00AB0C24">
        <w:rPr>
          <w:rFonts w:ascii="Angsana New" w:eastAsia="Calibri" w:hAnsi="Angsana New" w:hint="cs"/>
          <w:sz w:val="28"/>
          <w:szCs w:val="28"/>
          <w:u w:val="single"/>
          <w:cs/>
        </w:rPr>
        <w:t>วิธีการตรวจสอบของข้าพเจ้า</w:t>
      </w:r>
    </w:p>
    <w:p w14:paraId="1FAE5A71" w14:textId="242CBDEC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hanging="72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สอบถาม</w:t>
      </w:r>
      <w:r w:rsidR="007D084B" w:rsidRPr="00AB0C24">
        <w:rPr>
          <w:rFonts w:ascii="Angsana New" w:eastAsia="Calibri" w:hAnsi="Angsana New" w:hint="cs"/>
          <w:sz w:val="28"/>
          <w:szCs w:val="28"/>
          <w:cs/>
        </w:rPr>
        <w:t>และทำความเข้าใจ</w:t>
      </w:r>
      <w:r w:rsidRPr="00AB0C24">
        <w:rPr>
          <w:rFonts w:ascii="Angsana New" w:eastAsia="Calibri" w:hAnsi="Angsana New" w:hint="cs"/>
          <w:sz w:val="28"/>
          <w:szCs w:val="28"/>
          <w:cs/>
        </w:rPr>
        <w:t>เกี่ยวกับรูปแบบการขายของบริษัท</w:t>
      </w:r>
    </w:p>
    <w:p w14:paraId="7ED06C6D" w14:textId="7C1BEA62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ประเมินการออกแบบและทดสอบ</w:t>
      </w:r>
      <w:r w:rsidR="00AB0C24" w:rsidRPr="00AB0C24">
        <w:rPr>
          <w:rFonts w:ascii="Angsana New" w:eastAsia="Calibri" w:hAnsi="Angsana New" w:hint="cs"/>
          <w:sz w:val="28"/>
          <w:szCs w:val="28"/>
          <w:cs/>
        </w:rPr>
        <w:t>ระบบ</w:t>
      </w:r>
      <w:r w:rsidRPr="00AB0C24">
        <w:rPr>
          <w:rFonts w:ascii="Angsana New" w:eastAsia="Calibri" w:hAnsi="Angsana New" w:hint="cs"/>
          <w:sz w:val="28"/>
          <w:szCs w:val="28"/>
          <w:cs/>
        </w:rPr>
        <w:t>การควบคุมภายใน</w:t>
      </w:r>
      <w:r w:rsidR="00AB0C24" w:rsidRPr="00AB0C24">
        <w:rPr>
          <w:rFonts w:ascii="Angsana New" w:eastAsia="Calibri" w:hAnsi="Angsana New" w:hint="cs"/>
          <w:sz w:val="28"/>
          <w:szCs w:val="28"/>
          <w:cs/>
        </w:rPr>
        <w:t>ของบริษัทที่เกี่ยวข้องกับการรับรู้รายได้</w:t>
      </w:r>
    </w:p>
    <w:p w14:paraId="1CDC8776" w14:textId="77777777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สุ่มตรวจสอบเนื้อหาสาระของรายการขายที่เกิดขึ้นในปี</w:t>
      </w:r>
    </w:p>
    <w:p w14:paraId="53458911" w14:textId="0E3C9ABA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ตรวจตัดยอดขาย</w:t>
      </w:r>
    </w:p>
    <w:p w14:paraId="2DA82ACB" w14:textId="77777777" w:rsidR="00A42DC5" w:rsidRPr="00B93DF6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B93DF6">
        <w:rPr>
          <w:rFonts w:ascii="Angsana New" w:eastAsia="Calibri" w:hAnsi="Angsana New" w:hint="cs"/>
          <w:sz w:val="28"/>
          <w:szCs w:val="28"/>
          <w:cs/>
        </w:rPr>
        <w:t>สุ่มส่งหนังสือยืนยันยอดขาย</w:t>
      </w:r>
    </w:p>
    <w:p w14:paraId="5DE656BA" w14:textId="2CF5C520" w:rsidR="00A14A56" w:rsidRPr="00E227A9" w:rsidRDefault="00814B64" w:rsidP="00AB0C2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240" w:line="240" w:lineRule="auto"/>
        <w:ind w:left="360"/>
        <w:contextualSpacing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eastAsia="Calibri" w:hAnsi="Angsana New" w:hint="cs"/>
          <w:sz w:val="28"/>
          <w:szCs w:val="28"/>
          <w:cs/>
        </w:rPr>
        <w:t>พิจารณาความเพียงพอ</w:t>
      </w:r>
      <w:r w:rsidR="00AB0C24" w:rsidRPr="00AB0C24">
        <w:rPr>
          <w:rFonts w:ascii="Angsana New" w:eastAsia="Calibri" w:hAnsi="Angsana New" w:hint="cs"/>
          <w:sz w:val="28"/>
          <w:szCs w:val="28"/>
          <w:cs/>
        </w:rPr>
        <w:t>ของ</w:t>
      </w:r>
      <w:r w:rsidRPr="00AB0C24">
        <w:rPr>
          <w:rFonts w:ascii="Angsana New" w:eastAsia="Calibri" w:hAnsi="Angsana New" w:hint="cs"/>
          <w:sz w:val="28"/>
          <w:szCs w:val="28"/>
          <w:cs/>
        </w:rPr>
        <w:t>การเปิดเผยข้อมูล</w:t>
      </w:r>
      <w:r w:rsidR="00AB0C24" w:rsidRPr="00AB0C24">
        <w:rPr>
          <w:rFonts w:ascii="Angsana New" w:eastAsia="Calibri" w:hAnsi="Angsana New" w:hint="cs"/>
          <w:sz w:val="28"/>
          <w:szCs w:val="28"/>
          <w:cs/>
        </w:rPr>
        <w:t>ตามมาตรฐานรายงานทางการเงิน</w:t>
      </w:r>
    </w:p>
    <w:p w14:paraId="6B9834E3" w14:textId="77777777" w:rsidR="00E227A9" w:rsidRPr="00AB0C24" w:rsidRDefault="00E227A9" w:rsidP="00E2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240" w:line="240" w:lineRule="auto"/>
        <w:ind w:left="36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2106BBA0" w14:textId="637EC11A" w:rsidR="00937CCF" w:rsidRPr="007465BB" w:rsidRDefault="00937CCF" w:rsidP="00AB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B0C24"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1A58A96B" w14:textId="77777777" w:rsidR="00937CCF" w:rsidRPr="007465BB" w:rsidRDefault="00937CCF" w:rsidP="00937CCF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ประจำปีนั้น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3282D49" w14:textId="344718CB" w:rsidR="00937CCF" w:rsidRPr="007465BB" w:rsidRDefault="00937CCF" w:rsidP="00937CCF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คือ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A42DC5" w:rsidRPr="00AB0C24">
        <w:rPr>
          <w:rFonts w:ascii="Angsana New" w:hAnsi="Angsana New" w:hint="cs"/>
          <w:sz w:val="28"/>
          <w:szCs w:val="28"/>
          <w:cs/>
        </w:rPr>
        <w:t>ที่</w:t>
      </w:r>
      <w:r w:rsidR="00A42DC5" w:rsidRPr="00AB0C24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AB0C24">
        <w:rPr>
          <w:rFonts w:ascii="Angsana New" w:hAnsi="Angsana New" w:hint="cs"/>
          <w:sz w:val="28"/>
          <w:szCs w:val="28"/>
          <w:cs/>
        </w:rPr>
        <w:t>หรือความรู้ที่ได้รับจากการตรวจสอบของข้าพเจ้า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794EBD2" w14:textId="76DC3796" w:rsidR="003165F9" w:rsidRPr="00937CCF" w:rsidRDefault="00937CCF" w:rsidP="00937CCF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เมื่อข้าพเจ้าได้อ่านรายงานประจำปี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14F1558" w14:textId="7D41464D" w:rsidR="007465BB" w:rsidRPr="00A42DC5" w:rsidRDefault="007465BB" w:rsidP="00036E82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AB0C24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A42DC5" w:rsidRPr="00AB0C24"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="00A42DC5" w:rsidRPr="00AB0C24">
        <w:rPr>
          <w:rFonts w:asciiTheme="majorBidi" w:hAnsiTheme="majorBidi" w:hint="cs"/>
          <w:b/>
          <w:bCs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</w:p>
    <w:p w14:paraId="61F2BCCA" w14:textId="1C781336" w:rsidR="007465BB" w:rsidRPr="007465BB" w:rsidRDefault="007465BB" w:rsidP="007465B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</w:t>
      </w:r>
      <w:r w:rsidR="00A42DC5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4179D5" w14:textId="77777777" w:rsidR="007465BB" w:rsidRPr="007465BB" w:rsidRDefault="007465BB" w:rsidP="00036E8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AB0C24">
        <w:rPr>
          <w:rFonts w:ascii="Angsana New" w:hAnsi="Angsana New"/>
          <w:sz w:val="28"/>
          <w:szCs w:val="28"/>
          <w:cs/>
        </w:rPr>
        <w:t xml:space="preserve"> (</w:t>
      </w:r>
      <w:r w:rsidRPr="00AB0C24">
        <w:rPr>
          <w:rFonts w:ascii="Angsana New" w:hAnsi="Angsana New" w:hint="cs"/>
          <w:sz w:val="28"/>
          <w:szCs w:val="28"/>
          <w:cs/>
        </w:rPr>
        <w:t>ตามความเหมาะสม</w:t>
      </w:r>
      <w:r w:rsidRPr="00AB0C24">
        <w:rPr>
          <w:rFonts w:ascii="Angsana New" w:hAnsi="Angsana New"/>
          <w:sz w:val="28"/>
          <w:szCs w:val="28"/>
          <w:cs/>
        </w:rPr>
        <w:t xml:space="preserve">) </w:t>
      </w:r>
      <w:r w:rsidRPr="00AB0C24">
        <w:rPr>
          <w:rFonts w:ascii="Angsana New" w:hAnsi="Angsana New" w:hint="cs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2EBC229" w14:textId="092503CB" w:rsidR="007465BB" w:rsidRDefault="007465BB" w:rsidP="0087290E">
      <w:pPr>
        <w:spacing w:before="120" w:after="120" w:line="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A42DC5" w:rsidRPr="00AB0C24">
        <w:rPr>
          <w:rFonts w:ascii="Angsana New" w:hAnsi="Angsana New" w:hint="cs"/>
          <w:sz w:val="28"/>
          <w:szCs w:val="28"/>
          <w:cs/>
        </w:rPr>
        <w:t>กำกับ</w:t>
      </w:r>
      <w:r w:rsidRPr="00AB0C24">
        <w:rPr>
          <w:rFonts w:ascii="Angsana New" w:hAnsi="Angsana New" w:hint="cs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3AD45282" w14:textId="6F7B79E3" w:rsidR="00B534C4" w:rsidRDefault="00B534C4" w:rsidP="0087290E">
      <w:pPr>
        <w:spacing w:before="120" w:after="120" w:line="20" w:lineRule="atLeast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/>
          <w:sz w:val="28"/>
          <w:szCs w:val="28"/>
        </w:rPr>
        <w:t>4</w:t>
      </w:r>
    </w:p>
    <w:p w14:paraId="3B669A82" w14:textId="30709DDD" w:rsidR="00B534C4" w:rsidRPr="00B534C4" w:rsidRDefault="00B534C4" w:rsidP="00B534C4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</w:rPr>
        <w:lastRenderedPageBreak/>
        <w:t>-</w:t>
      </w:r>
      <w:r>
        <w:rPr>
          <w:rFonts w:ascii="Angsana New" w:hAnsi="Angsana New"/>
          <w:sz w:val="28"/>
          <w:szCs w:val="28"/>
        </w:rPr>
        <w:t>4</w:t>
      </w:r>
      <w:r w:rsidRPr="00AB0C24">
        <w:rPr>
          <w:rFonts w:ascii="Angsana New" w:hAnsi="Angsana New" w:hint="cs"/>
          <w:sz w:val="28"/>
          <w:szCs w:val="28"/>
        </w:rPr>
        <w:t>-</w:t>
      </w:r>
    </w:p>
    <w:p w14:paraId="39C08E13" w14:textId="24FDE5D3" w:rsidR="00A42DC5" w:rsidRPr="00A42DC5" w:rsidRDefault="007465BB" w:rsidP="00A42DC5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AB0C24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A42DC5" w:rsidRPr="00AB0C24">
        <w:rPr>
          <w:rFonts w:ascii="Angsana New" w:hAnsi="Angsana New" w:hint="cs"/>
          <w:b/>
          <w:bCs/>
          <w:sz w:val="28"/>
          <w:szCs w:val="28"/>
          <w:cs/>
        </w:rPr>
        <w:t>งบการเงินที่</w:t>
      </w:r>
      <w:r w:rsidR="00A42DC5" w:rsidRPr="00AB0C24">
        <w:rPr>
          <w:rFonts w:asciiTheme="majorBidi" w:hAnsiTheme="majorBidi" w:hint="cs"/>
          <w:b/>
          <w:bCs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</w:p>
    <w:p w14:paraId="241116E6" w14:textId="5A6A8D80" w:rsidR="003165F9" w:rsidRDefault="007465BB" w:rsidP="00D9394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การตรวจสอบของข้าพเจ้ามีวัตถุประสงค์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 w:rsidR="00A42DC5" w:rsidRPr="00AB0C24">
        <w:rPr>
          <w:rFonts w:ascii="Angsana New" w:hAnsi="Angsana New" w:hint="cs"/>
          <w:sz w:val="28"/>
          <w:szCs w:val="28"/>
          <w:cs/>
        </w:rPr>
        <w:t>ที่</w:t>
      </w:r>
      <w:r w:rsidR="00A42DC5" w:rsidRPr="00AB0C24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AB0C24">
        <w:rPr>
          <w:rFonts w:ascii="Angsana New" w:hAnsi="Angsana New" w:hint="cs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D67CD6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ความเชื่อมั่นอย่างสมเหตุสมผล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="00D67CD6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A42DC5" w:rsidRPr="00AB0C24">
        <w:rPr>
          <w:rFonts w:ascii="Angsana New" w:hAnsi="Angsana New" w:hint="cs"/>
          <w:sz w:val="28"/>
          <w:szCs w:val="28"/>
          <w:cs/>
        </w:rPr>
        <w:t>ที่</w:t>
      </w:r>
      <w:r w:rsidR="00A42DC5" w:rsidRPr="00AB0C24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AB0C24">
        <w:rPr>
          <w:rFonts w:ascii="Angsana New" w:hAnsi="Angsana New" w:hint="cs"/>
          <w:sz w:val="28"/>
          <w:szCs w:val="28"/>
          <w:cs/>
        </w:rPr>
        <w:t>เหล่านี้</w:t>
      </w:r>
    </w:p>
    <w:p w14:paraId="5CC6643C" w14:textId="3C45CBA7" w:rsidR="00D67CD6" w:rsidRPr="002614B6" w:rsidRDefault="00D67CD6" w:rsidP="00D67CD6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การปฏิบัติงานของข้าพเจ้ารวมถึง</w:t>
      </w:r>
    </w:p>
    <w:p w14:paraId="42003933" w14:textId="17C8DAA9" w:rsidR="00D67CD6" w:rsidRPr="00723808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Calibri" w:hAnsi="Calibri" w:cs="Calibri"/>
          <w:sz w:val="28"/>
          <w:szCs w:val="28"/>
        </w:rPr>
        <w:t>●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Pr="00AB0C24">
        <w:rPr>
          <w:rFonts w:ascii="Angsana New" w:hAnsi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87360A" w:rsidRPr="00AB0C24">
        <w:rPr>
          <w:rFonts w:ascii="Angsana New" w:hAnsi="Angsana New" w:hint="cs"/>
          <w:sz w:val="28"/>
          <w:szCs w:val="28"/>
          <w:cs/>
        </w:rPr>
        <w:t>งบการเงินที่</w:t>
      </w:r>
      <w:r w:rsidR="0087360A" w:rsidRPr="00AB0C24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การปลอมแปลงเอกสารหลักฐาน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การตั้งใจละเว้นการแสดงข้อมูล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08E0E5" w14:textId="05DAFDA5" w:rsidR="00D67CD6" w:rsidRPr="00447BF0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Calibri" w:hAnsi="Calibri" w:cs="Calibri"/>
          <w:sz w:val="28"/>
          <w:szCs w:val="28"/>
        </w:rPr>
      </w:pPr>
      <w:r w:rsidRPr="00AB0C24">
        <w:rPr>
          <w:rFonts w:ascii="Calibri" w:hAnsi="Calibri" w:cs="Calibri"/>
          <w:sz w:val="28"/>
          <w:szCs w:val="28"/>
        </w:rPr>
        <w:t>●</w:t>
      </w:r>
      <w:r w:rsidRPr="00E31700">
        <w:rPr>
          <w:rFonts w:ascii="Calibri" w:hAnsi="Calibri" w:cs="Calibri"/>
          <w:sz w:val="28"/>
          <w:szCs w:val="28"/>
        </w:rPr>
        <w:tab/>
      </w:r>
      <w:r w:rsidRPr="00E31700">
        <w:rPr>
          <w:rFonts w:ascii="Calibri" w:hAnsi="Calibri" w:cs="Calibri"/>
          <w:sz w:val="28"/>
          <w:szCs w:val="28"/>
        </w:rPr>
        <w:tab/>
      </w:r>
      <w:r w:rsidRPr="00AB0C24">
        <w:rPr>
          <w:rFonts w:asciiTheme="majorBid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Pr="00AB0C24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Pr="00AB0C24">
        <w:rPr>
          <w:rFonts w:asciiTheme="majorBidi" w:hAnsiTheme="majorBidi" w:cstheme="majorBidi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5EA875C0" w14:textId="77777777" w:rsidR="00D67CD6" w:rsidRPr="00583BCA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●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AB0C24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3900D24" w14:textId="65F8E6D6" w:rsidR="002614B6" w:rsidRPr="002614B6" w:rsidRDefault="000B0C37" w:rsidP="00237BBA">
      <w:pPr>
        <w:spacing w:before="120" w:after="120" w:line="240" w:lineRule="auto"/>
        <w:ind w:left="448" w:right="28" w:hanging="44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Calibri" w:hAnsi="Calibri" w:cs="Calibri"/>
          <w:sz w:val="28"/>
          <w:szCs w:val="28"/>
        </w:rPr>
        <w:t>●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หรือถ้าการเปิดเผยดังกล่าวไม่เพียงพอ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854EFD4" w14:textId="44AB7467" w:rsidR="002614B6" w:rsidRDefault="00C21167" w:rsidP="0087290E">
      <w:pPr>
        <w:spacing w:before="120" w:after="120" w:line="240" w:lineRule="auto"/>
        <w:ind w:left="450" w:right="28" w:hanging="450"/>
        <w:jc w:val="thaiDistribute"/>
        <w:rPr>
          <w:rFonts w:ascii="Calibri" w:hAnsi="Calibri" w:cs="Calibri"/>
          <w:sz w:val="28"/>
          <w:szCs w:val="28"/>
        </w:rPr>
      </w:pPr>
      <w:r w:rsidRPr="00AB0C24">
        <w:rPr>
          <w:rFonts w:ascii="Calibri" w:hAnsi="Calibri" w:cs="Calibri"/>
          <w:sz w:val="28"/>
          <w:szCs w:val="28"/>
        </w:rPr>
        <w:t>●</w:t>
      </w: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Browallia New" w:hAnsi="Browallia New" w:cs="Browallia New"/>
          <w:sz w:val="28"/>
          <w:szCs w:val="28"/>
        </w:rPr>
        <w:tab/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ประเมินการนำเสนอ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โครงสร้างและเนื้อหาของ</w:t>
      </w:r>
      <w:r w:rsidR="0087360A" w:rsidRPr="00AB0C24">
        <w:rPr>
          <w:rFonts w:ascii="Angsana New" w:hAnsi="Angsana New" w:cstheme="majorBidi" w:hint="cs"/>
          <w:sz w:val="28"/>
          <w:szCs w:val="28"/>
          <w:cs/>
        </w:rPr>
        <w:t>งบการเงินที่</w:t>
      </w:r>
      <w:r w:rsidR="0087360A" w:rsidRPr="00AB0C24">
        <w:rPr>
          <w:rFonts w:asciiTheme="majorBidi" w:hAnsiTheme="majorBidi" w:cs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>โดยรวม รวมถึงการเปิดเผยข้อมูลว่า</w:t>
      </w:r>
      <w:bookmarkStart w:id="1" w:name="_Hlk190783492"/>
      <w:r w:rsidR="0087360A" w:rsidRPr="00AB0C24">
        <w:rPr>
          <w:rFonts w:ascii="Angsana New" w:hAnsi="Angsana New" w:cstheme="majorBidi" w:hint="cs"/>
          <w:sz w:val="28"/>
          <w:szCs w:val="28"/>
          <w:cs/>
        </w:rPr>
        <w:t>งบการเงินที่</w:t>
      </w:r>
      <w:r w:rsidR="0087360A" w:rsidRPr="00AB0C24">
        <w:rPr>
          <w:rFonts w:asciiTheme="majorBidi" w:hAnsiTheme="majorBidi" w:cs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bookmarkEnd w:id="1"/>
      <w:r w:rsidR="002614B6" w:rsidRPr="00AB0C24">
        <w:rPr>
          <w:rFonts w:asciiTheme="majorBidi" w:hAnsiTheme="majorBidi" w:cstheme="majorBidi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E80BFEC" w14:textId="77777777" w:rsidR="00B534C4" w:rsidRDefault="00B534C4" w:rsidP="0087290E">
      <w:pPr>
        <w:spacing w:before="120" w:after="120" w:line="240" w:lineRule="auto"/>
        <w:ind w:left="450" w:right="28" w:hanging="450"/>
        <w:jc w:val="thaiDistribute"/>
        <w:rPr>
          <w:rFonts w:ascii="Angsana New" w:hAnsi="Angsana New"/>
          <w:sz w:val="28"/>
          <w:szCs w:val="28"/>
        </w:rPr>
      </w:pPr>
    </w:p>
    <w:p w14:paraId="24B2C75A" w14:textId="77777777" w:rsidR="0087290E" w:rsidRPr="0087290E" w:rsidRDefault="0087290E" w:rsidP="0087290E">
      <w:pPr>
        <w:spacing w:before="120" w:after="120" w:line="240" w:lineRule="auto"/>
        <w:ind w:left="450" w:right="28" w:hanging="450"/>
        <w:jc w:val="thaiDistribute"/>
        <w:rPr>
          <w:rFonts w:ascii="Angsana New" w:hAnsi="Angsana New"/>
          <w:sz w:val="16"/>
          <w:szCs w:val="16"/>
        </w:rPr>
      </w:pPr>
    </w:p>
    <w:p w14:paraId="479AC00C" w14:textId="0D43EB18" w:rsidR="0087290E" w:rsidRDefault="0087290E" w:rsidP="0087290E">
      <w:pPr>
        <w:spacing w:before="240" w:after="240" w:line="240" w:lineRule="auto"/>
        <w:ind w:right="28"/>
        <w:jc w:val="right"/>
        <w:rPr>
          <w:rFonts w:ascii="Angsana New" w:hAnsi="Angsana New"/>
          <w:sz w:val="28"/>
          <w:szCs w:val="28"/>
        </w:rPr>
      </w:pPr>
      <w:r w:rsidRPr="0087290E">
        <w:rPr>
          <w:rFonts w:ascii="Angsana New" w:hAnsi="Angsana New"/>
          <w:sz w:val="28"/>
          <w:szCs w:val="28"/>
        </w:rPr>
        <w:t>****/</w:t>
      </w:r>
      <w:r>
        <w:rPr>
          <w:rFonts w:ascii="Angsana New" w:hAnsi="Angsana New"/>
          <w:sz w:val="28"/>
          <w:szCs w:val="28"/>
        </w:rPr>
        <w:t>5</w:t>
      </w:r>
    </w:p>
    <w:p w14:paraId="57E4510F" w14:textId="4A194C8E" w:rsidR="00B534C4" w:rsidRPr="00CE7E5A" w:rsidRDefault="00B534C4" w:rsidP="00AB0C24">
      <w:pPr>
        <w:spacing w:before="240" w:after="240" w:line="240" w:lineRule="auto"/>
        <w:ind w:right="28"/>
        <w:jc w:val="center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</w:rPr>
        <w:lastRenderedPageBreak/>
        <w:t>-</w:t>
      </w:r>
      <w:r>
        <w:rPr>
          <w:rFonts w:ascii="Angsana New" w:hAnsi="Angsana New"/>
          <w:sz w:val="28"/>
          <w:szCs w:val="28"/>
        </w:rPr>
        <w:t>5</w:t>
      </w:r>
      <w:r w:rsidRPr="00AB0C24">
        <w:rPr>
          <w:rFonts w:ascii="Angsana New" w:hAnsi="Angsana New" w:hint="cs"/>
          <w:sz w:val="28"/>
          <w:szCs w:val="28"/>
        </w:rPr>
        <w:t>-</w:t>
      </w:r>
    </w:p>
    <w:p w14:paraId="3D815203" w14:textId="34EEB758" w:rsidR="002614B6" w:rsidRPr="00237BBA" w:rsidRDefault="00237BBA" w:rsidP="00AB0C24">
      <w:pPr>
        <w:tabs>
          <w:tab w:val="clear" w:pos="454"/>
          <w:tab w:val="left" w:pos="426"/>
        </w:tabs>
        <w:spacing w:before="120" w:after="120" w:line="240" w:lineRule="auto"/>
        <w:ind w:left="425" w:right="28" w:hanging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●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2614B6" w:rsidRPr="00AB0C24">
        <w:rPr>
          <w:rFonts w:asciiTheme="majorBidi" w:hAnsiTheme="majorBidi" w:cstheme="majorBidi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14B6" w:rsidRPr="00AB0C24">
        <w:rPr>
          <w:rFonts w:asciiTheme="majorBidi" w:hAnsiTheme="majorBidi" w:cstheme="majorBidi" w:hint="cs"/>
          <w:sz w:val="28"/>
          <w:szCs w:val="28"/>
          <w:cs/>
        </w:rPr>
        <w:t>ข้าพเจ้ารับผิดชอบต่อการกำหนดแนวทาง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AB0C24">
        <w:rPr>
          <w:rFonts w:asciiTheme="majorBidi" w:hAnsiTheme="majorBidi" w:cstheme="majorBidi" w:hint="cs"/>
          <w:sz w:val="28"/>
          <w:szCs w:val="28"/>
          <w:cs/>
        </w:rPr>
        <w:t>การควบคุมดูแลและการปฏิบัติงานตรวจสอบ</w:t>
      </w:r>
      <w:r w:rsidR="005A4D48" w:rsidRPr="00AB0C2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614B6" w:rsidRPr="00AB0C2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2614B6" w:rsidRPr="00AB0C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14B6" w:rsidRPr="00AB0C24">
        <w:rPr>
          <w:rFonts w:asciiTheme="majorBidi" w:hAnsiTheme="majorBidi" w:cstheme="majorBidi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EA43F79" w14:textId="4FF3B87B" w:rsidR="00D9394B" w:rsidRDefault="002614B6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ที่สำคัญ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</w:t>
      </w:r>
      <w:r w:rsidR="005A4D48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ประเด็นที่มีนัยสำคัญที่พบจากการตรวจสอบ</w:t>
      </w:r>
      <w:r w:rsidR="0087360A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146C4E5" w14:textId="53F937B6" w:rsidR="00BF1822" w:rsidRDefault="00BF1822" w:rsidP="00BF1822">
      <w:pPr>
        <w:spacing w:before="24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FC69BF" w14:textId="3AE7C84A" w:rsidR="00BF1822" w:rsidRPr="00CE7E5A" w:rsidRDefault="00BF1822" w:rsidP="00BF182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5A4D48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</w:t>
      </w:r>
      <w:r w:rsidR="0087360A" w:rsidRPr="00AB0C24">
        <w:rPr>
          <w:rFonts w:ascii="Angsana New" w:hAnsi="Angsana New" w:hint="cs"/>
          <w:sz w:val="28"/>
          <w:szCs w:val="28"/>
          <w:cs/>
        </w:rPr>
        <w:t>งบการเงินที่</w:t>
      </w:r>
      <w:r w:rsidR="0087360A" w:rsidRPr="00AB0C24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AB0C24">
        <w:rPr>
          <w:rFonts w:ascii="Angsana New" w:hAnsi="Angsana New" w:hint="cs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5A4D48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5A4D48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หรือในสถานการณ์ที่ยากที่จะเกิดขึ้น</w:t>
      </w:r>
      <w:r w:rsidR="005A4D48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719516" w14:textId="2C628706" w:rsidR="00BF1822" w:rsidRPr="00AB0C24" w:rsidRDefault="00BF1822" w:rsidP="00BF1822">
      <w:pPr>
        <w:spacing w:before="120" w:after="120" w:line="240" w:lineRule="auto"/>
        <w:ind w:right="28"/>
        <w:rPr>
          <w:rFonts w:ascii="Angsana New" w:hAnsi="Angsana New"/>
          <w:sz w:val="28"/>
          <w:szCs w:val="28"/>
          <w:cs/>
        </w:rPr>
      </w:pPr>
      <w:r w:rsidRPr="00AB0C24">
        <w:rPr>
          <w:rFonts w:ascii="Angsana New" w:hAnsi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5A4D48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นางสาว</w:t>
      </w:r>
      <w:r w:rsidR="00B90395" w:rsidRPr="00AB0C24">
        <w:rPr>
          <w:rFonts w:ascii="Angsana New" w:hAnsi="Angsana New" w:hint="cs"/>
          <w:sz w:val="28"/>
          <w:szCs w:val="28"/>
          <w:cs/>
        </w:rPr>
        <w:t>คณิตา สว่างวงษ์</w:t>
      </w:r>
    </w:p>
    <w:p w14:paraId="57BB657D" w14:textId="77777777" w:rsidR="00D05266" w:rsidRDefault="00D05266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7474198F" w14:textId="77777777" w:rsidR="00BF1822" w:rsidRDefault="00BF1822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1DFD80DC" w14:textId="2CBEBCEC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/>
          <w:sz w:val="28"/>
          <w:szCs w:val="28"/>
        </w:rPr>
        <w:t>(</w:t>
      </w:r>
      <w:r w:rsidRPr="00AB0C24">
        <w:rPr>
          <w:rFonts w:ascii="Angsana New" w:hAnsi="Angsana New" w:hint="cs"/>
          <w:sz w:val="28"/>
          <w:szCs w:val="28"/>
          <w:cs/>
        </w:rPr>
        <w:t>นางสาว</w:t>
      </w:r>
      <w:r w:rsidR="00B90395" w:rsidRPr="00AB0C24">
        <w:rPr>
          <w:rFonts w:ascii="Angsana New" w:hAnsi="Angsana New" w:hint="cs"/>
          <w:sz w:val="28"/>
          <w:szCs w:val="28"/>
          <w:cs/>
        </w:rPr>
        <w:t>คณิตา</w:t>
      </w:r>
      <w:r w:rsidR="00FF1A1E" w:rsidRPr="00AB0C24">
        <w:rPr>
          <w:rFonts w:ascii="Angsana New" w:hAnsi="Angsana New" w:hint="cs"/>
          <w:sz w:val="28"/>
          <w:szCs w:val="28"/>
          <w:cs/>
        </w:rPr>
        <w:t xml:space="preserve"> </w:t>
      </w:r>
      <w:r w:rsidR="00B90395" w:rsidRPr="00AB0C24">
        <w:rPr>
          <w:rFonts w:ascii="Angsana New" w:hAnsi="Angsana New" w:hint="cs"/>
          <w:sz w:val="28"/>
          <w:szCs w:val="28"/>
          <w:cs/>
        </w:rPr>
        <w:t>สว่างวงษ์</w:t>
      </w:r>
      <w:r w:rsidRPr="00AB0C24">
        <w:rPr>
          <w:rFonts w:ascii="Angsana New" w:hAnsi="Angsana New"/>
          <w:sz w:val="28"/>
          <w:szCs w:val="28"/>
          <w:cs/>
        </w:rPr>
        <w:t>)</w:t>
      </w:r>
    </w:p>
    <w:p w14:paraId="214538BD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</w:p>
    <w:p w14:paraId="779E62B4" w14:textId="13D3052F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ทะเบียนเลขทะเบียน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/>
          <w:sz w:val="28"/>
          <w:szCs w:val="28"/>
        </w:rPr>
        <w:t>1</w:t>
      </w:r>
      <w:r w:rsidR="00B90395">
        <w:rPr>
          <w:rFonts w:ascii="Angsana New" w:hAnsi="Angsana New"/>
          <w:sz w:val="28"/>
          <w:szCs w:val="28"/>
        </w:rPr>
        <w:t>4943</w:t>
      </w:r>
    </w:p>
    <w:p w14:paraId="123D8E80" w14:textId="77777777" w:rsidR="00BF1822" w:rsidRPr="00CE7E5A" w:rsidRDefault="00BF1822" w:rsidP="00BF1822">
      <w:pPr>
        <w:spacing w:before="240" w:line="240" w:lineRule="auto"/>
        <w:ind w:right="28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บริษัท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กรินทร์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ออดิท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จำกัด</w:t>
      </w:r>
    </w:p>
    <w:p w14:paraId="5E9088C2" w14:textId="77777777" w:rsidR="00BF1822" w:rsidRPr="00094DA7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p w14:paraId="3BBFDE2A" w14:textId="7D56055E" w:rsidR="00D05266" w:rsidRPr="00D9394B" w:rsidRDefault="00BF1822" w:rsidP="00442BC4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AB0C24">
        <w:rPr>
          <w:rFonts w:ascii="Angsana New" w:hAnsi="Angsana New" w:hint="cs"/>
          <w:sz w:val="28"/>
          <w:szCs w:val="28"/>
          <w:cs/>
        </w:rPr>
        <w:t>วันที่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="00094DA7" w:rsidRPr="00094DA7">
        <w:rPr>
          <w:rFonts w:ascii="Angsana New" w:hAnsi="Angsana New"/>
          <w:sz w:val="28"/>
          <w:szCs w:val="28"/>
        </w:rPr>
        <w:t>27</w:t>
      </w:r>
      <w:r w:rsidRPr="00094DA7">
        <w:rPr>
          <w:rFonts w:ascii="Angsana New" w:hAnsi="Angsana New"/>
          <w:sz w:val="28"/>
          <w:szCs w:val="28"/>
        </w:rPr>
        <w:t xml:space="preserve"> </w:t>
      </w:r>
      <w:r w:rsidRPr="00AB0C24">
        <w:rPr>
          <w:rFonts w:ascii="Angsana New" w:hAnsi="Angsana New" w:hint="cs"/>
          <w:sz w:val="28"/>
          <w:szCs w:val="28"/>
          <w:cs/>
        </w:rPr>
        <w:t>กุมภาพันธ์</w:t>
      </w:r>
      <w:r w:rsidRPr="00AB0C24">
        <w:rPr>
          <w:rFonts w:ascii="Angsana New" w:hAnsi="Angsana New"/>
          <w:sz w:val="28"/>
          <w:szCs w:val="28"/>
          <w:cs/>
        </w:rPr>
        <w:t xml:space="preserve"> </w:t>
      </w:r>
      <w:r w:rsidRPr="00094DA7">
        <w:rPr>
          <w:rFonts w:ascii="Angsana New" w:hAnsi="Angsana New"/>
          <w:sz w:val="28"/>
          <w:szCs w:val="28"/>
        </w:rPr>
        <w:t>256</w:t>
      </w:r>
      <w:r w:rsidR="00B90395" w:rsidRPr="00094DA7">
        <w:rPr>
          <w:rFonts w:ascii="Angsana New" w:hAnsi="Angsana New"/>
          <w:sz w:val="28"/>
          <w:szCs w:val="28"/>
        </w:rPr>
        <w:t>9</w:t>
      </w:r>
    </w:p>
    <w:sectPr w:rsidR="00D05266" w:rsidRPr="00D9394B" w:rsidSect="00F12FC1">
      <w:headerReference w:type="default" r:id="rId11"/>
      <w:pgSz w:w="11909" w:h="16834" w:code="9"/>
      <w:pgMar w:top="1440" w:right="992" w:bottom="284" w:left="1440" w:header="476" w:footer="437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3A26C" w14:textId="77777777" w:rsidR="002F7369" w:rsidRDefault="002F7369">
      <w:r>
        <w:separator/>
      </w:r>
    </w:p>
  </w:endnote>
  <w:endnote w:type="continuationSeparator" w:id="0">
    <w:p w14:paraId="338AB6F9" w14:textId="77777777" w:rsidR="002F7369" w:rsidRDefault="002F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219E" w14:textId="31C9A858" w:rsidR="00F12FC1" w:rsidRDefault="00F12FC1">
    <w:pPr>
      <w:pStyle w:val="Footer"/>
    </w:pPr>
    <w:r w:rsidRPr="009069FD">
      <w:rPr>
        <w:noProof/>
      </w:rPr>
      <w:drawing>
        <wp:inline distT="0" distB="0" distL="0" distR="0" wp14:anchorId="204C12B6" wp14:editId="21768252">
          <wp:extent cx="5781675" cy="230684"/>
          <wp:effectExtent l="0" t="0" r="0" b="0"/>
          <wp:docPr id="17174564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C6593" w14:textId="77777777" w:rsidR="002F7369" w:rsidRDefault="002F7369">
      <w:r>
        <w:separator/>
      </w:r>
    </w:p>
  </w:footnote>
  <w:footnote w:type="continuationSeparator" w:id="0">
    <w:p w14:paraId="3261402D" w14:textId="77777777" w:rsidR="002F7369" w:rsidRDefault="002F7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022DA" w14:textId="7E61E982" w:rsidR="00F12FC1" w:rsidRDefault="00F12FC1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8752" behindDoc="0" locked="0" layoutInCell="1" allowOverlap="1" wp14:anchorId="1799973B" wp14:editId="2068A300">
          <wp:simplePos x="0" y="0"/>
          <wp:positionH relativeFrom="column">
            <wp:posOffset>4356100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85942449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6B691CE6" wp14:editId="3A86839D">
          <wp:extent cx="950259" cy="325042"/>
          <wp:effectExtent l="0" t="0" r="2540" b="0"/>
          <wp:docPr id="12566021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5855C" w14:textId="77777777" w:rsidR="003F084C" w:rsidRDefault="003F084C">
    <w:pPr>
      <w:pStyle w:val="Header"/>
    </w:pPr>
    <w:r w:rsidRPr="00730C5D">
      <w:rPr>
        <w:noProof/>
      </w:rPr>
      <w:drawing>
        <wp:inline distT="0" distB="0" distL="0" distR="0" wp14:anchorId="7F8A1587" wp14:editId="6F68C697">
          <wp:extent cx="950259" cy="325042"/>
          <wp:effectExtent l="0" t="0" r="2540" b="0"/>
          <wp:docPr id="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37510"/>
    <w:multiLevelType w:val="hybridMultilevel"/>
    <w:tmpl w:val="84A4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BA4F4F"/>
    <w:multiLevelType w:val="hybridMultilevel"/>
    <w:tmpl w:val="A9D8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8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0E1A5F"/>
    <w:multiLevelType w:val="hybridMultilevel"/>
    <w:tmpl w:val="79D68D04"/>
    <w:lvl w:ilvl="0" w:tplc="690669D8">
      <w:numFmt w:val="bullet"/>
      <w:lvlText w:val="•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497383799">
    <w:abstractNumId w:val="6"/>
  </w:num>
  <w:num w:numId="2" w16cid:durableId="69736522">
    <w:abstractNumId w:val="5"/>
  </w:num>
  <w:num w:numId="3" w16cid:durableId="1959484984">
    <w:abstractNumId w:val="9"/>
  </w:num>
  <w:num w:numId="4" w16cid:durableId="1542159721">
    <w:abstractNumId w:val="7"/>
  </w:num>
  <w:num w:numId="5" w16cid:durableId="496111875">
    <w:abstractNumId w:val="8"/>
  </w:num>
  <w:num w:numId="6" w16cid:durableId="966549085">
    <w:abstractNumId w:val="3"/>
  </w:num>
  <w:num w:numId="7" w16cid:durableId="487601291">
    <w:abstractNumId w:val="2"/>
  </w:num>
  <w:num w:numId="8" w16cid:durableId="1752315542">
    <w:abstractNumId w:val="0"/>
  </w:num>
  <w:num w:numId="9" w16cid:durableId="566692672">
    <w:abstractNumId w:val="1"/>
  </w:num>
  <w:num w:numId="10" w16cid:durableId="1665205828">
    <w:abstractNumId w:val="4"/>
  </w:num>
  <w:num w:numId="11" w16cid:durableId="45833226">
    <w:abstractNumId w:val="14"/>
  </w:num>
  <w:num w:numId="12" w16cid:durableId="1917662592">
    <w:abstractNumId w:val="12"/>
  </w:num>
  <w:num w:numId="13" w16cid:durableId="983044599">
    <w:abstractNumId w:val="20"/>
  </w:num>
  <w:num w:numId="14" w16cid:durableId="1833641109">
    <w:abstractNumId w:val="13"/>
  </w:num>
  <w:num w:numId="15" w16cid:durableId="9070254">
    <w:abstractNumId w:val="16"/>
  </w:num>
  <w:num w:numId="16" w16cid:durableId="532570332">
    <w:abstractNumId w:val="17"/>
  </w:num>
  <w:num w:numId="17" w16cid:durableId="1000307422">
    <w:abstractNumId w:val="18"/>
  </w:num>
  <w:num w:numId="18" w16cid:durableId="1439644879">
    <w:abstractNumId w:val="10"/>
  </w:num>
  <w:num w:numId="19" w16cid:durableId="1853569266">
    <w:abstractNumId w:val="19"/>
  </w:num>
  <w:num w:numId="20" w16cid:durableId="1441802934">
    <w:abstractNumId w:val="15"/>
  </w:num>
  <w:num w:numId="21" w16cid:durableId="150269342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49CF"/>
    <w:rsid w:val="00025445"/>
    <w:rsid w:val="0002575C"/>
    <w:rsid w:val="00027205"/>
    <w:rsid w:val="00030341"/>
    <w:rsid w:val="00030D8A"/>
    <w:rsid w:val="00031447"/>
    <w:rsid w:val="0003401B"/>
    <w:rsid w:val="00034E87"/>
    <w:rsid w:val="00035B12"/>
    <w:rsid w:val="00035B54"/>
    <w:rsid w:val="00036E82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57B1C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1E8B"/>
    <w:rsid w:val="000737AC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4DA7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0C37"/>
    <w:rsid w:val="000B353D"/>
    <w:rsid w:val="000B3C60"/>
    <w:rsid w:val="000B43A8"/>
    <w:rsid w:val="000B79CA"/>
    <w:rsid w:val="000C0183"/>
    <w:rsid w:val="000C03EF"/>
    <w:rsid w:val="000C0DA8"/>
    <w:rsid w:val="000C1B1C"/>
    <w:rsid w:val="000C2A53"/>
    <w:rsid w:val="000C4185"/>
    <w:rsid w:val="000C5976"/>
    <w:rsid w:val="000C6723"/>
    <w:rsid w:val="000C7FE8"/>
    <w:rsid w:val="000D0A31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80317"/>
    <w:rsid w:val="001831CD"/>
    <w:rsid w:val="001838C3"/>
    <w:rsid w:val="00184451"/>
    <w:rsid w:val="00186348"/>
    <w:rsid w:val="00196230"/>
    <w:rsid w:val="001B2519"/>
    <w:rsid w:val="001B28DF"/>
    <w:rsid w:val="001B4711"/>
    <w:rsid w:val="001B749A"/>
    <w:rsid w:val="001B7E1A"/>
    <w:rsid w:val="001B7F7F"/>
    <w:rsid w:val="001C1CF1"/>
    <w:rsid w:val="001D0EC3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2D10"/>
    <w:rsid w:val="00213CF5"/>
    <w:rsid w:val="00216126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37BBA"/>
    <w:rsid w:val="002418CF"/>
    <w:rsid w:val="0024632A"/>
    <w:rsid w:val="002463FE"/>
    <w:rsid w:val="0025013C"/>
    <w:rsid w:val="002514AC"/>
    <w:rsid w:val="0025184B"/>
    <w:rsid w:val="00252C2C"/>
    <w:rsid w:val="002614B6"/>
    <w:rsid w:val="00263493"/>
    <w:rsid w:val="002636AC"/>
    <w:rsid w:val="002642FC"/>
    <w:rsid w:val="002652C8"/>
    <w:rsid w:val="002710ED"/>
    <w:rsid w:val="0027221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5A57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2AB6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2F7369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165F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5328"/>
    <w:rsid w:val="00335711"/>
    <w:rsid w:val="003368E9"/>
    <w:rsid w:val="003376C3"/>
    <w:rsid w:val="00341F02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2DE"/>
    <w:rsid w:val="00377A3C"/>
    <w:rsid w:val="003805F7"/>
    <w:rsid w:val="003828DD"/>
    <w:rsid w:val="00383D60"/>
    <w:rsid w:val="00384253"/>
    <w:rsid w:val="00384900"/>
    <w:rsid w:val="0038616B"/>
    <w:rsid w:val="00387844"/>
    <w:rsid w:val="00390A4B"/>
    <w:rsid w:val="003914C2"/>
    <w:rsid w:val="0039350B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B62A1"/>
    <w:rsid w:val="003C0B96"/>
    <w:rsid w:val="003C0D22"/>
    <w:rsid w:val="003C175B"/>
    <w:rsid w:val="003C220F"/>
    <w:rsid w:val="003C2D7F"/>
    <w:rsid w:val="003C2DB5"/>
    <w:rsid w:val="003C3617"/>
    <w:rsid w:val="003C5BE3"/>
    <w:rsid w:val="003C663D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84C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2BC4"/>
    <w:rsid w:val="0044331D"/>
    <w:rsid w:val="00446386"/>
    <w:rsid w:val="004469A7"/>
    <w:rsid w:val="00447BF0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24D8"/>
    <w:rsid w:val="004D6825"/>
    <w:rsid w:val="004E0587"/>
    <w:rsid w:val="004E06AA"/>
    <w:rsid w:val="004E1BF0"/>
    <w:rsid w:val="004E2450"/>
    <w:rsid w:val="004E2737"/>
    <w:rsid w:val="004E2C62"/>
    <w:rsid w:val="004E2EF4"/>
    <w:rsid w:val="004E39B8"/>
    <w:rsid w:val="004E5B60"/>
    <w:rsid w:val="004E6423"/>
    <w:rsid w:val="004E69B4"/>
    <w:rsid w:val="004F2C5D"/>
    <w:rsid w:val="004F3647"/>
    <w:rsid w:val="004F4E04"/>
    <w:rsid w:val="004F76AB"/>
    <w:rsid w:val="005003B3"/>
    <w:rsid w:val="005012EB"/>
    <w:rsid w:val="00502497"/>
    <w:rsid w:val="00502C2D"/>
    <w:rsid w:val="00504B52"/>
    <w:rsid w:val="005062E7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0883"/>
    <w:rsid w:val="0052448A"/>
    <w:rsid w:val="0053053B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0C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3BCA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4907"/>
    <w:rsid w:val="005A4D48"/>
    <w:rsid w:val="005A5D9A"/>
    <w:rsid w:val="005A78CE"/>
    <w:rsid w:val="005A7C5F"/>
    <w:rsid w:val="005B5F01"/>
    <w:rsid w:val="005B65FE"/>
    <w:rsid w:val="005B7C7C"/>
    <w:rsid w:val="005B7F19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2CE3"/>
    <w:rsid w:val="005F4184"/>
    <w:rsid w:val="005F5F41"/>
    <w:rsid w:val="005F5F9B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1804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3D67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0A3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CCA"/>
    <w:rsid w:val="00714F8B"/>
    <w:rsid w:val="00716A74"/>
    <w:rsid w:val="007176A1"/>
    <w:rsid w:val="00717DEC"/>
    <w:rsid w:val="00721F6E"/>
    <w:rsid w:val="0072213C"/>
    <w:rsid w:val="00723808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5BB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0D74"/>
    <w:rsid w:val="00791988"/>
    <w:rsid w:val="00792972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6B3"/>
    <w:rsid w:val="007C08AE"/>
    <w:rsid w:val="007C1CF9"/>
    <w:rsid w:val="007C263D"/>
    <w:rsid w:val="007C31E5"/>
    <w:rsid w:val="007C3C5F"/>
    <w:rsid w:val="007C3F00"/>
    <w:rsid w:val="007C4BEE"/>
    <w:rsid w:val="007D084B"/>
    <w:rsid w:val="007D6964"/>
    <w:rsid w:val="007D7426"/>
    <w:rsid w:val="007E0169"/>
    <w:rsid w:val="007E1357"/>
    <w:rsid w:val="007E2A9A"/>
    <w:rsid w:val="007E54BA"/>
    <w:rsid w:val="007E7BDA"/>
    <w:rsid w:val="007F0E78"/>
    <w:rsid w:val="007F3038"/>
    <w:rsid w:val="007F45B6"/>
    <w:rsid w:val="007F5FDE"/>
    <w:rsid w:val="008017F2"/>
    <w:rsid w:val="0080341E"/>
    <w:rsid w:val="00803DD9"/>
    <w:rsid w:val="0080678C"/>
    <w:rsid w:val="008074F4"/>
    <w:rsid w:val="00807FBF"/>
    <w:rsid w:val="008135A3"/>
    <w:rsid w:val="00813B2A"/>
    <w:rsid w:val="00813E0E"/>
    <w:rsid w:val="00813F8E"/>
    <w:rsid w:val="00814B64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1D3A"/>
    <w:rsid w:val="0084246E"/>
    <w:rsid w:val="0084346A"/>
    <w:rsid w:val="00843A85"/>
    <w:rsid w:val="00843BD2"/>
    <w:rsid w:val="00845663"/>
    <w:rsid w:val="008476FF"/>
    <w:rsid w:val="0085128C"/>
    <w:rsid w:val="00854B6E"/>
    <w:rsid w:val="0085663E"/>
    <w:rsid w:val="00857601"/>
    <w:rsid w:val="0086041D"/>
    <w:rsid w:val="008622FA"/>
    <w:rsid w:val="00863E15"/>
    <w:rsid w:val="008652BB"/>
    <w:rsid w:val="0086652D"/>
    <w:rsid w:val="0087133C"/>
    <w:rsid w:val="0087290E"/>
    <w:rsid w:val="00872C2B"/>
    <w:rsid w:val="0087360A"/>
    <w:rsid w:val="00880617"/>
    <w:rsid w:val="008808AD"/>
    <w:rsid w:val="00881EDE"/>
    <w:rsid w:val="00885E70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63D4"/>
    <w:rsid w:val="008D74F9"/>
    <w:rsid w:val="008E1ABF"/>
    <w:rsid w:val="008E2F78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4B78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37CC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0938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92C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19B2"/>
    <w:rsid w:val="00A13417"/>
    <w:rsid w:val="00A14A56"/>
    <w:rsid w:val="00A15E2E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2DC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4E7B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0C24"/>
    <w:rsid w:val="00AB1E61"/>
    <w:rsid w:val="00AC201B"/>
    <w:rsid w:val="00AC2183"/>
    <w:rsid w:val="00AC49C6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0785F"/>
    <w:rsid w:val="00B10CEA"/>
    <w:rsid w:val="00B13581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3FDB"/>
    <w:rsid w:val="00B46B9A"/>
    <w:rsid w:val="00B5140B"/>
    <w:rsid w:val="00B522E0"/>
    <w:rsid w:val="00B52AEF"/>
    <w:rsid w:val="00B534C4"/>
    <w:rsid w:val="00B5455D"/>
    <w:rsid w:val="00B550ED"/>
    <w:rsid w:val="00B55F38"/>
    <w:rsid w:val="00B56FA5"/>
    <w:rsid w:val="00B60782"/>
    <w:rsid w:val="00B64E7A"/>
    <w:rsid w:val="00B66AEF"/>
    <w:rsid w:val="00B67E02"/>
    <w:rsid w:val="00B704AE"/>
    <w:rsid w:val="00B73829"/>
    <w:rsid w:val="00B7525D"/>
    <w:rsid w:val="00B754BA"/>
    <w:rsid w:val="00B768E7"/>
    <w:rsid w:val="00B8062F"/>
    <w:rsid w:val="00B81A76"/>
    <w:rsid w:val="00B8242D"/>
    <w:rsid w:val="00B82B5F"/>
    <w:rsid w:val="00B83868"/>
    <w:rsid w:val="00B90395"/>
    <w:rsid w:val="00B904AF"/>
    <w:rsid w:val="00B90A26"/>
    <w:rsid w:val="00B91194"/>
    <w:rsid w:val="00B9390A"/>
    <w:rsid w:val="00B93DF6"/>
    <w:rsid w:val="00B94A8F"/>
    <w:rsid w:val="00B95054"/>
    <w:rsid w:val="00B950B9"/>
    <w:rsid w:val="00BA0C79"/>
    <w:rsid w:val="00BA2269"/>
    <w:rsid w:val="00BA3FF9"/>
    <w:rsid w:val="00BB42E3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2360"/>
    <w:rsid w:val="00BD23D9"/>
    <w:rsid w:val="00BD4B36"/>
    <w:rsid w:val="00BD5BD5"/>
    <w:rsid w:val="00BD72BF"/>
    <w:rsid w:val="00BD761B"/>
    <w:rsid w:val="00BD7EE5"/>
    <w:rsid w:val="00BE13E5"/>
    <w:rsid w:val="00BE557C"/>
    <w:rsid w:val="00BE57FA"/>
    <w:rsid w:val="00BF1583"/>
    <w:rsid w:val="00BF1822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167"/>
    <w:rsid w:val="00C21D65"/>
    <w:rsid w:val="00C23604"/>
    <w:rsid w:val="00C240A9"/>
    <w:rsid w:val="00C25A02"/>
    <w:rsid w:val="00C261EB"/>
    <w:rsid w:val="00C306B8"/>
    <w:rsid w:val="00C30FCC"/>
    <w:rsid w:val="00C31744"/>
    <w:rsid w:val="00C32484"/>
    <w:rsid w:val="00C32637"/>
    <w:rsid w:val="00C3304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0ABB"/>
    <w:rsid w:val="00C61A81"/>
    <w:rsid w:val="00C647C8"/>
    <w:rsid w:val="00C64CFE"/>
    <w:rsid w:val="00C66A49"/>
    <w:rsid w:val="00C67290"/>
    <w:rsid w:val="00C6777F"/>
    <w:rsid w:val="00C70FC1"/>
    <w:rsid w:val="00C74307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2C9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5BA"/>
    <w:rsid w:val="00CB4AA3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E7E5A"/>
    <w:rsid w:val="00CF27A1"/>
    <w:rsid w:val="00CF3245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05266"/>
    <w:rsid w:val="00D1106B"/>
    <w:rsid w:val="00D124CE"/>
    <w:rsid w:val="00D13537"/>
    <w:rsid w:val="00D151EF"/>
    <w:rsid w:val="00D159C5"/>
    <w:rsid w:val="00D17E56"/>
    <w:rsid w:val="00D22345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5521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67CD6"/>
    <w:rsid w:val="00D71521"/>
    <w:rsid w:val="00D76E6D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394B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0342E"/>
    <w:rsid w:val="00E11180"/>
    <w:rsid w:val="00E13BFA"/>
    <w:rsid w:val="00E145CF"/>
    <w:rsid w:val="00E154E6"/>
    <w:rsid w:val="00E17D21"/>
    <w:rsid w:val="00E21FC2"/>
    <w:rsid w:val="00E227A9"/>
    <w:rsid w:val="00E230B7"/>
    <w:rsid w:val="00E23651"/>
    <w:rsid w:val="00E27881"/>
    <w:rsid w:val="00E30501"/>
    <w:rsid w:val="00E31700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6F65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0CE5"/>
    <w:rsid w:val="00E91C91"/>
    <w:rsid w:val="00E91FDA"/>
    <w:rsid w:val="00E9232B"/>
    <w:rsid w:val="00E92CF9"/>
    <w:rsid w:val="00E94F54"/>
    <w:rsid w:val="00E959B9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067F"/>
    <w:rsid w:val="00EC27A9"/>
    <w:rsid w:val="00EC58F2"/>
    <w:rsid w:val="00EC593D"/>
    <w:rsid w:val="00EC5A9D"/>
    <w:rsid w:val="00EC7C8A"/>
    <w:rsid w:val="00ED06CF"/>
    <w:rsid w:val="00ED0DCC"/>
    <w:rsid w:val="00ED156A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485"/>
    <w:rsid w:val="00EF756F"/>
    <w:rsid w:val="00F00452"/>
    <w:rsid w:val="00F0241F"/>
    <w:rsid w:val="00F078FA"/>
    <w:rsid w:val="00F106A3"/>
    <w:rsid w:val="00F128A4"/>
    <w:rsid w:val="00F12FC1"/>
    <w:rsid w:val="00F13B32"/>
    <w:rsid w:val="00F145F6"/>
    <w:rsid w:val="00F1586B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09D7"/>
    <w:rsid w:val="00F41531"/>
    <w:rsid w:val="00F4231A"/>
    <w:rsid w:val="00F43E84"/>
    <w:rsid w:val="00F45118"/>
    <w:rsid w:val="00F47C72"/>
    <w:rsid w:val="00F51C75"/>
    <w:rsid w:val="00F51D0B"/>
    <w:rsid w:val="00F5435E"/>
    <w:rsid w:val="00F56B35"/>
    <w:rsid w:val="00F61421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4355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C5917"/>
    <w:rsid w:val="00FD151D"/>
    <w:rsid w:val="00FD16E8"/>
    <w:rsid w:val="00FD3391"/>
    <w:rsid w:val="00FD392C"/>
    <w:rsid w:val="00FD3E4E"/>
    <w:rsid w:val="00FE34E8"/>
    <w:rsid w:val="00FE6F5D"/>
    <w:rsid w:val="00FE7C17"/>
    <w:rsid w:val="00FF1A1E"/>
    <w:rsid w:val="00FF3242"/>
    <w:rsid w:val="00FF3602"/>
    <w:rsid w:val="00FF3E05"/>
    <w:rsid w:val="00FF539F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47BD39DE-C3BD-47BE-BBBC-FF4A2873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69DA-275A-4A7A-853D-6C13EC45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251</TotalTime>
  <Pages>6</Pages>
  <Words>1779</Words>
  <Characters>10145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669 - Napa Thongruengroj</cp:lastModifiedBy>
  <cp:revision>145</cp:revision>
  <cp:lastPrinted>2026-02-25T06:04:00Z</cp:lastPrinted>
  <dcterms:created xsi:type="dcterms:W3CDTF">2022-12-08T03:28:00Z</dcterms:created>
  <dcterms:modified xsi:type="dcterms:W3CDTF">2026-02-25T09:41:00Z</dcterms:modified>
</cp:coreProperties>
</file>