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92012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092012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62CEB" w:rsidRPr="00092012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694D883E" w:rsidR="00562CEB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092012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092012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607D76F5" w:rsidR="00DC0EB3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092012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092012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092012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177D18D3" w:rsidR="00A93483" w:rsidRPr="00092012" w:rsidRDefault="00B0078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092012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092012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092012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42220757" w:rsidR="00EC310E" w:rsidRPr="00092012" w:rsidRDefault="00B0078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092012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3AF75F73" w:rsidR="00EC310E" w:rsidRPr="00092012" w:rsidRDefault="00B0078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7043C" w:rsidRPr="00092012" w14:paraId="3FDD35B3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992723" w14:textId="0E4CB6F4" w:rsidR="0047043C" w:rsidRPr="002A7AB9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F3876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4A60367" w14:textId="2461DF1C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04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7043C" w:rsidRPr="00092012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200D12" w14:textId="760363E6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A22EA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EE57318" w14:textId="550843F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47043C" w:rsidRPr="00092012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192F50EE" w14:textId="0C1142D1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407AF9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A8B5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7043C" w:rsidRPr="00092012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2B016492" w14:textId="2E88D540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7C01D7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35F8CEB" w14:textId="4867FDF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D97E87" w:rsidRPr="00092012" w14:paraId="1B132F3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600C3CD8" w14:textId="3E96E615" w:rsidR="00D97E87" w:rsidRDefault="00D97E87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007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871697" w14:textId="77777777" w:rsidR="00D97E87" w:rsidRPr="00092012" w:rsidRDefault="00D97E87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97A7CD0" w14:textId="71F6C19B" w:rsidR="00D97E87" w:rsidRPr="00092012" w:rsidRDefault="00D97E87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7043C" w:rsidRPr="00092012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75E30855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007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B13153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9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043C" w:rsidRPr="00092012" w14:paraId="77782BC4" w14:textId="77777777" w:rsidTr="00374A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7F199F63" w14:textId="67F1BBC6" w:rsidR="0047043C" w:rsidRPr="00A463CA" w:rsidRDefault="001D55F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63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0078E" w:rsidRPr="00A463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048C0F" w14:textId="77777777" w:rsidR="0047043C" w:rsidRPr="00A463CA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7DCEEC" w14:textId="452222C2" w:rsidR="0047043C" w:rsidRPr="00A463CA" w:rsidRDefault="00374A1C" w:rsidP="001D55F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</w:tbl>
    <w:p w14:paraId="16DE6107" w14:textId="77777777" w:rsidR="00562CEB" w:rsidRPr="00B557D8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6C3D1A63" w14:textId="77777777" w:rsidR="00562CEB" w:rsidRPr="00092012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7F2A47CA" w14:textId="77777777" w:rsidR="00562CEB" w:rsidRPr="00092012" w:rsidRDefault="00562CEB" w:rsidP="00562CEB">
      <w:pPr>
        <w:rPr>
          <w:rFonts w:ascii="Angsana New" w:hAnsi="Angsana New"/>
          <w:sz w:val="30"/>
          <w:szCs w:val="30"/>
        </w:rPr>
      </w:pPr>
    </w:p>
    <w:p w14:paraId="14110C18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z w:val="30"/>
          <w:szCs w:val="30"/>
        </w:rPr>
        <w:br w:type="page"/>
      </w:r>
      <w:r w:rsidRPr="00832E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E55F15" w14:textId="1C78A99B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4F37FB" w:rsidRPr="00832EFA">
        <w:rPr>
          <w:rFonts w:ascii="Angsana New" w:hAnsi="Angsana New" w:hint="cs"/>
          <w:sz w:val="30"/>
          <w:szCs w:val="30"/>
          <w:cs/>
        </w:rPr>
        <w:t>คณะ</w:t>
      </w:r>
      <w:r w:rsidRPr="00832EFA">
        <w:rPr>
          <w:rFonts w:ascii="Angsana New" w:hAnsi="Angsana New"/>
          <w:sz w:val="30"/>
          <w:szCs w:val="30"/>
          <w:cs/>
        </w:rPr>
        <w:t>กรรมการเมื่อ</w:t>
      </w:r>
      <w:r w:rsidRPr="00155A8B">
        <w:rPr>
          <w:rFonts w:ascii="Angsana New" w:hAnsi="Angsana New"/>
          <w:sz w:val="30"/>
          <w:szCs w:val="30"/>
          <w:cs/>
        </w:rPr>
        <w:t>วันที่</w:t>
      </w:r>
      <w:r w:rsidR="008B6C3E" w:rsidRPr="00155A8B">
        <w:rPr>
          <w:rFonts w:ascii="Angsana New" w:hAnsi="Angsana New"/>
          <w:sz w:val="30"/>
          <w:szCs w:val="30"/>
        </w:rPr>
        <w:t xml:space="preserve"> </w:t>
      </w:r>
      <w:r w:rsidR="00A463CA">
        <w:rPr>
          <w:rFonts w:ascii="Angsana New" w:hAnsi="Angsana New"/>
          <w:sz w:val="30"/>
          <w:szCs w:val="30"/>
        </w:rPr>
        <w:t>13</w:t>
      </w:r>
      <w:r w:rsidR="00674466">
        <w:rPr>
          <w:rFonts w:ascii="Angsana New" w:hAnsi="Angsana New"/>
          <w:sz w:val="30"/>
          <w:szCs w:val="30"/>
        </w:rPr>
        <w:t xml:space="preserve"> </w:t>
      </w:r>
      <w:r w:rsidR="008A6DFF" w:rsidRPr="008A6DFF">
        <w:rPr>
          <w:rFonts w:ascii="Angsana New" w:hAnsi="Angsana New" w:hint="cs"/>
          <w:sz w:val="30"/>
          <w:szCs w:val="30"/>
          <w:cs/>
        </w:rPr>
        <w:t>กุมภาพันธ์</w:t>
      </w:r>
      <w:r w:rsidR="00674466">
        <w:rPr>
          <w:rFonts w:ascii="Angsana New" w:hAnsi="Angsana New" w:hint="cs"/>
          <w:sz w:val="30"/>
          <w:szCs w:val="30"/>
          <w:cs/>
        </w:rPr>
        <w:t xml:space="preserve"> </w:t>
      </w:r>
      <w:r w:rsidR="002C2B65" w:rsidRPr="00155A8B">
        <w:rPr>
          <w:rFonts w:ascii="Angsana New" w:hAnsi="Angsana New"/>
          <w:sz w:val="30"/>
          <w:szCs w:val="30"/>
        </w:rPr>
        <w:t>256</w:t>
      </w:r>
      <w:r w:rsidR="008A6DFF">
        <w:rPr>
          <w:rFonts w:ascii="Angsana New" w:hAnsi="Angsana New"/>
          <w:sz w:val="30"/>
          <w:szCs w:val="30"/>
        </w:rPr>
        <w:t>9</w:t>
      </w:r>
    </w:p>
    <w:p w14:paraId="6B7D5C67" w14:textId="77777777" w:rsidR="00562CEB" w:rsidRPr="00832EFA" w:rsidRDefault="00562CEB" w:rsidP="002F44C5">
      <w:pPr>
        <w:rPr>
          <w:rFonts w:ascii="Angsana New" w:hAnsi="Angsana New"/>
          <w:sz w:val="30"/>
          <w:szCs w:val="30"/>
        </w:rPr>
      </w:pPr>
    </w:p>
    <w:p w14:paraId="434EC8F7" w14:textId="77777777" w:rsidR="00562CEB" w:rsidRPr="00832EFA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832EFA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highlight w:val="yellow"/>
        </w:rPr>
      </w:pPr>
      <w:bookmarkStart w:id="0" w:name="_Hlk66464858"/>
    </w:p>
    <w:p w14:paraId="1B0D20AF" w14:textId="5AA6417E" w:rsidR="0078355B" w:rsidRPr="00832EFA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31901">
        <w:rPr>
          <w:rFonts w:ascii="Angsana New" w:hAnsi="Angsana New"/>
          <w:sz w:val="30"/>
          <w:szCs w:val="30"/>
        </w:rPr>
        <w:br/>
      </w:r>
      <w:r w:rsidRPr="00931901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7AB9" w:rsidRPr="00931901">
        <w:rPr>
          <w:rFonts w:ascii="Angsana New" w:hAnsi="Angsana New"/>
          <w:spacing w:val="-2"/>
          <w:sz w:val="30"/>
          <w:szCs w:val="30"/>
        </w:rPr>
        <w:t>34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 xml:space="preserve">เรื่อง </w:t>
      </w:r>
      <w:r w:rsidRPr="00832E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2EF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832E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2EF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D3ACA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ACA">
        <w:rPr>
          <w:rFonts w:ascii="Angsana New" w:hAnsi="Angsana New"/>
          <w:spacing w:val="-2"/>
          <w:sz w:val="30"/>
          <w:szCs w:val="30"/>
        </w:rPr>
        <w:t xml:space="preserve"> </w:t>
      </w:r>
      <w:r w:rsidRPr="00BD3ACA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D3AC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832EFA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Pr="00BD4FBC">
        <w:rPr>
          <w:rFonts w:ascii="Angsana New" w:hAnsi="Angsana New"/>
          <w:spacing w:val="-2"/>
          <w:sz w:val="30"/>
          <w:szCs w:val="30"/>
          <w:cs/>
        </w:rPr>
        <w:t>แล้วในงบการเงินประจำปี</w:t>
      </w:r>
      <w:r w:rsidRP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4FBC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832EFA">
        <w:rPr>
          <w:rFonts w:ascii="Angsana New" w:hAnsi="Angsana New"/>
          <w:sz w:val="30"/>
          <w:szCs w:val="30"/>
          <w:cs/>
        </w:rPr>
        <w:t>สิ้นสุดวันที่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มีนาคม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674466">
        <w:rPr>
          <w:rFonts w:ascii="Angsana New" w:hAnsi="Angsana New"/>
          <w:sz w:val="30"/>
          <w:szCs w:val="30"/>
        </w:rPr>
        <w:t>8</w:t>
      </w:r>
    </w:p>
    <w:p w14:paraId="61AB8EFF" w14:textId="77777777" w:rsidR="003B4E6E" w:rsidRPr="00832EFA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99BA09" w14:textId="3E2186A7" w:rsidR="003B4E6E" w:rsidRPr="00832EFA" w:rsidRDefault="0078255B" w:rsidP="003B4E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="0083012A" w:rsidRPr="00832EFA">
        <w:rPr>
          <w:rFonts w:ascii="Angsana New" w:hAnsi="Angsana New"/>
          <w:sz w:val="30"/>
          <w:szCs w:val="30"/>
        </w:rPr>
        <w:t xml:space="preserve"> </w:t>
      </w:r>
      <w:r w:rsidR="0083012A" w:rsidRPr="00832EFA">
        <w:rPr>
          <w:rFonts w:ascii="Angsana New" w:hAnsi="Angsana New" w:hint="cs"/>
          <w:sz w:val="30"/>
          <w:szCs w:val="30"/>
          <w:cs/>
        </w:rPr>
        <w:t>ม</w:t>
      </w:r>
      <w:r w:rsidR="00443C2F" w:rsidRPr="00832EFA">
        <w:rPr>
          <w:rFonts w:ascii="Angsana New" w:hAnsi="Angsana New" w:hint="cs"/>
          <w:sz w:val="30"/>
          <w:szCs w:val="30"/>
          <w:cs/>
        </w:rPr>
        <w:t>ีนาคม</w:t>
      </w:r>
      <w:r w:rsidR="0083012A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674466">
        <w:rPr>
          <w:rFonts w:ascii="Angsana New" w:hAnsi="Angsana New"/>
          <w:sz w:val="30"/>
          <w:szCs w:val="30"/>
        </w:rPr>
        <w:t>8</w:t>
      </w:r>
    </w:p>
    <w:p w14:paraId="19533472" w14:textId="77777777" w:rsidR="006E2262" w:rsidRPr="00832EFA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FC2C5" w14:textId="77777777" w:rsidR="00562CEB" w:rsidRPr="00832EFA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</w:pPr>
      <w:r w:rsidRPr="00832EF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832EFA" w:rsidRDefault="00562CEB" w:rsidP="00A44527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628CC1F" w14:textId="722E222F" w:rsidR="00844528" w:rsidRPr="00832EFA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832EF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832EFA">
        <w:rPr>
          <w:rFonts w:ascii="Angsana New" w:hAnsi="Angsana New"/>
          <w:bCs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bCs/>
          <w:sz w:val="30"/>
          <w:szCs w:val="30"/>
        </w:rPr>
        <w:t>4</w:t>
      </w:r>
    </w:p>
    <w:p w14:paraId="5C276723" w14:textId="77777777" w:rsidR="008E5A5A" w:rsidRPr="00832EFA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52C56C0" w14:textId="71D79403" w:rsidR="00E66BA7" w:rsidRDefault="00844528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  <w:r w:rsidRPr="00E56388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ความสัมพันธ์ที่มีกับบริษัทร่วม</w:t>
      </w:r>
      <w:r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และนโยบายการกำหนดราคา ไม่มีการเปลี่ยนแปลงอย่างมีสาระสำคัญ</w:t>
      </w:r>
      <w:r w:rsidR="002C2B65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ใน</w:t>
      </w:r>
      <w:r w:rsidR="00E56388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674466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สามเดือน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>และ</w:t>
      </w:r>
      <w:r w:rsidR="002E4504">
        <w:rPr>
          <w:rFonts w:ascii="Angsana New" w:eastAsia="Calibri" w:hAnsi="Angsana New" w:hint="cs"/>
          <w:sz w:val="30"/>
          <w:szCs w:val="30"/>
          <w:cs/>
          <w:lang w:eastAsia="x-none"/>
        </w:rPr>
        <w:t>เก้า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เดือนสิ้นสุดวันที่ </w:t>
      </w:r>
      <w:r w:rsidR="008A6DFF" w:rsidRPr="008A6DFF">
        <w:rPr>
          <w:rFonts w:ascii="Angsana New" w:eastAsia="Calibri" w:hAnsi="Angsana New"/>
          <w:sz w:val="30"/>
          <w:szCs w:val="30"/>
          <w:lang w:eastAsia="x-none"/>
        </w:rPr>
        <w:t xml:space="preserve">31 </w:t>
      </w:r>
      <w:r w:rsidR="008A6DFF" w:rsidRPr="008A6DFF">
        <w:rPr>
          <w:rFonts w:ascii="Angsana New" w:eastAsia="Calibri" w:hAnsi="Angsana New" w:hint="cs"/>
          <w:sz w:val="30"/>
          <w:szCs w:val="30"/>
          <w:cs/>
          <w:lang w:eastAsia="x-none"/>
        </w:rPr>
        <w:t>ธันวาคม</w:t>
      </w:r>
      <w:r w:rsidR="008A6DFF" w:rsidRPr="008A6DFF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E66BA7" w:rsidRPr="00E66BA7">
        <w:rPr>
          <w:rFonts w:ascii="Angsana New" w:eastAsia="Calibri" w:hAnsi="Angsana New"/>
          <w:sz w:val="30"/>
          <w:szCs w:val="30"/>
          <w:lang w:eastAsia="x-none"/>
        </w:rPr>
        <w:t>256</w:t>
      </w:r>
      <w:r w:rsidR="00674466">
        <w:rPr>
          <w:rFonts w:ascii="Angsana New" w:eastAsia="Calibri" w:hAnsi="Angsana New"/>
          <w:sz w:val="30"/>
          <w:szCs w:val="30"/>
          <w:lang w:eastAsia="x-none"/>
        </w:rPr>
        <w:t>8</w:t>
      </w:r>
    </w:p>
    <w:p w14:paraId="2108E648" w14:textId="77777777" w:rsidR="00E66BA7" w:rsidRDefault="00E66BA7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5B728D73" w14:textId="6D772C86" w:rsidR="00B3377A" w:rsidRDefault="00B3377A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96701A3" w14:textId="6FB6822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7AD3937" w14:textId="5B78BB6F" w:rsidR="001147D4" w:rsidRPr="009A653E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1BB83F7" w14:textId="51C2711F" w:rsidR="001147D4" w:rsidRPr="002E450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B7A9CA9" w14:textId="19D8D68A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EAB2920" w14:textId="775584EB" w:rsidR="001147D4" w:rsidRPr="00B56038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6D91279" w14:textId="70A68365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F0BB8EC" w14:textId="3FC1F9B2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0F94F1D7" w14:textId="600E863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83FE644" w14:textId="367182F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34EA3D6" w14:textId="331CA10A" w:rsidR="00137166" w:rsidRDefault="00137166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</w:t>
      </w:r>
      <w:r w:rsidR="00E66BA7" w:rsidRPr="00A607D7">
        <w:rPr>
          <w:rFonts w:ascii="Angsana New" w:eastAsia="Calibri" w:hAnsi="Angsana New"/>
          <w:sz w:val="30"/>
          <w:szCs w:val="30"/>
          <w:cs/>
          <w:lang w:eastAsia="x-none"/>
        </w:rPr>
        <w:t>งวด</w:t>
      </w:r>
      <w:r w:rsidR="00674466" w:rsidRPr="00092012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สามเดือน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>และ</w:t>
      </w:r>
      <w:r w:rsidR="008A6DFF">
        <w:rPr>
          <w:rFonts w:ascii="Angsana New" w:eastAsia="Calibri" w:hAnsi="Angsana New" w:hint="cs"/>
          <w:sz w:val="30"/>
          <w:szCs w:val="30"/>
          <w:cs/>
          <w:lang w:eastAsia="x-none"/>
        </w:rPr>
        <w:t>เก้า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เดือนสิ้นสุดวันที่ </w:t>
      </w:r>
      <w:r w:rsidR="008A6DFF" w:rsidRPr="008A6DFF">
        <w:rPr>
          <w:rFonts w:ascii="Angsana New" w:eastAsia="Calibri" w:hAnsi="Angsana New"/>
          <w:sz w:val="30"/>
          <w:szCs w:val="30"/>
          <w:lang w:eastAsia="x-none"/>
        </w:rPr>
        <w:t xml:space="preserve">31 </w:t>
      </w:r>
      <w:r w:rsidR="008A6DFF" w:rsidRPr="008A6DFF">
        <w:rPr>
          <w:rFonts w:ascii="Angsana New" w:eastAsia="Calibri" w:hAnsi="Angsana New" w:hint="cs"/>
          <w:sz w:val="30"/>
          <w:szCs w:val="30"/>
          <w:cs/>
          <w:lang w:eastAsia="x-none"/>
        </w:rPr>
        <w:t>ธันวาคม</w:t>
      </w:r>
      <w:r w:rsidR="008A6DFF" w:rsidRPr="008A6DFF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C54BC0">
        <w:rPr>
          <w:rFonts w:ascii="Angsana New" w:eastAsia="Calibri" w:hAnsi="Angsana New" w:hint="cs"/>
          <w:sz w:val="30"/>
          <w:szCs w:val="30"/>
          <w:cs/>
          <w:lang w:eastAsia="x-none"/>
        </w:rPr>
        <w:t>มี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>ดังนี้</w:t>
      </w:r>
    </w:p>
    <w:p w14:paraId="1D9CF4D0" w14:textId="77777777" w:rsidR="009A653E" w:rsidRPr="00092EE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9A653E" w:rsidRPr="00092012" w14:paraId="036899A5" w14:textId="77777777" w:rsidTr="003B169F">
        <w:tc>
          <w:tcPr>
            <w:tcW w:w="5760" w:type="dxa"/>
          </w:tcPr>
          <w:p w14:paraId="40A6D403" w14:textId="77777777" w:rsidR="009A653E" w:rsidRPr="00832EFA" w:rsidRDefault="009A653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B205BA4" w14:textId="77777777" w:rsidR="009A653E" w:rsidRPr="00832EFA" w:rsidRDefault="009A653E" w:rsidP="003B169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92012" w14:paraId="47F9A593" w14:textId="77777777" w:rsidTr="003B169F">
        <w:tc>
          <w:tcPr>
            <w:tcW w:w="5760" w:type="dxa"/>
          </w:tcPr>
          <w:p w14:paraId="5EDAF41B" w14:textId="1D3E426D" w:rsidR="009A653E" w:rsidRPr="00832EFA" w:rsidRDefault="00D97E8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DFF" w:rsidRPr="008A6D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A6DFF" w:rsidRPr="008A6D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10D38D3F" w14:textId="22F1FA42" w:rsidR="009A653E" w:rsidRPr="00832EFA" w:rsidRDefault="009A653E" w:rsidP="003B169F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74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EDE70C5" w14:textId="77777777" w:rsidR="009A653E" w:rsidRPr="00832EFA" w:rsidRDefault="009A653E" w:rsidP="003B169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69908F6" w14:textId="69158FC2" w:rsidR="009A653E" w:rsidRPr="00832EFA" w:rsidRDefault="009A653E" w:rsidP="003B169F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74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A653E" w:rsidRPr="00092012" w14:paraId="0F7460E0" w14:textId="77777777" w:rsidTr="003B169F">
        <w:trPr>
          <w:trHeight w:val="326"/>
        </w:trPr>
        <w:tc>
          <w:tcPr>
            <w:tcW w:w="5760" w:type="dxa"/>
          </w:tcPr>
          <w:p w14:paraId="4F51DAEF" w14:textId="77777777" w:rsidR="009A653E" w:rsidRPr="00832EFA" w:rsidRDefault="009A653E" w:rsidP="003B169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1248D732" w14:textId="77777777" w:rsidR="009A653E" w:rsidRPr="00832EFA" w:rsidRDefault="009A653E" w:rsidP="003B169F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9A653E" w:rsidRPr="00092012" w14:paraId="19E85377" w14:textId="77777777" w:rsidTr="003B169F">
        <w:tc>
          <w:tcPr>
            <w:tcW w:w="5760" w:type="dxa"/>
          </w:tcPr>
          <w:p w14:paraId="7EB51E54" w14:textId="77777777" w:rsidR="009A653E" w:rsidRPr="00832EFA" w:rsidRDefault="009A653E" w:rsidP="003B169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597C1F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FB71A0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D42E216" w14:textId="77777777" w:rsidR="009A653E" w:rsidRPr="00832EFA" w:rsidRDefault="009A653E" w:rsidP="003B169F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6DFF" w:rsidRPr="00092012" w14:paraId="7A65BEE5" w14:textId="77777777" w:rsidTr="003B169F">
        <w:tc>
          <w:tcPr>
            <w:tcW w:w="5760" w:type="dxa"/>
          </w:tcPr>
          <w:p w14:paraId="00D6BE2C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494A4B77" w14:textId="546BC93B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</w:tcPr>
          <w:p w14:paraId="423DF7E3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E5B94BB" w14:textId="770840B5" w:rsidR="008A6DFF" w:rsidRPr="00832EFA" w:rsidRDefault="008A6DFF" w:rsidP="00CE2221">
            <w:pPr>
              <w:pStyle w:val="a1"/>
              <w:tabs>
                <w:tab w:val="decimal" w:pos="1144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8A6DFF" w:rsidRPr="00092012" w14:paraId="48EE572F" w14:textId="77777777" w:rsidTr="003B169F">
        <w:tc>
          <w:tcPr>
            <w:tcW w:w="5760" w:type="dxa"/>
          </w:tcPr>
          <w:p w14:paraId="2C5945C9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77D70DC0" w14:textId="4613C8EE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03787DF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D643913" w14:textId="12A7661B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A6DFF" w:rsidRPr="00092012" w14:paraId="371DC595" w14:textId="77777777" w:rsidTr="003B169F">
        <w:tc>
          <w:tcPr>
            <w:tcW w:w="5760" w:type="dxa"/>
          </w:tcPr>
          <w:p w14:paraId="7A937246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0593DD39" w14:textId="53E27D75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149A7581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49A8645" w14:textId="3B04D813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</w:tr>
      <w:tr w:rsidR="008A6DFF" w:rsidRPr="00092012" w14:paraId="0EDFEDC8" w14:textId="77777777" w:rsidTr="003B169F">
        <w:tc>
          <w:tcPr>
            <w:tcW w:w="5760" w:type="dxa"/>
          </w:tcPr>
          <w:p w14:paraId="51B3401D" w14:textId="23ABFB1F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DFF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64AF7A9D" w14:textId="32F3D062" w:rsidR="008A6DFF" w:rsidRDefault="00A463CA" w:rsidP="003B3FB9">
            <w:pPr>
              <w:pStyle w:val="a1"/>
              <w:tabs>
                <w:tab w:val="decimal" w:pos="700"/>
              </w:tabs>
              <w:ind w:right="3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FFD052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2E7BA3A" w14:textId="7C72EFA5" w:rsidR="008A6DFF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DF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</w:t>
            </w:r>
          </w:p>
        </w:tc>
      </w:tr>
      <w:tr w:rsidR="008A6DFF" w:rsidRPr="00090D14" w14:paraId="11758632" w14:textId="77777777" w:rsidTr="003B169F">
        <w:tc>
          <w:tcPr>
            <w:tcW w:w="5760" w:type="dxa"/>
          </w:tcPr>
          <w:p w14:paraId="7FFF78A3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C40831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7B06C2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6FBF1AD6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A6DFF" w:rsidRPr="00092012" w14:paraId="7725829A" w14:textId="77777777" w:rsidTr="003B169F">
        <w:tc>
          <w:tcPr>
            <w:tcW w:w="5760" w:type="dxa"/>
          </w:tcPr>
          <w:p w14:paraId="64A9E8C7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</w:tcPr>
          <w:p w14:paraId="65541878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3BAF4C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AC0F28B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A6DFF" w:rsidRPr="00092012" w14:paraId="11EBC3A6" w14:textId="77777777" w:rsidTr="003B169F">
        <w:tc>
          <w:tcPr>
            <w:tcW w:w="5760" w:type="dxa"/>
          </w:tcPr>
          <w:p w14:paraId="7510526A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0E36B21C" w14:textId="678F6B7B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635B8A8D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9DF2DC5" w14:textId="20C571F0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DF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8A6DFF" w:rsidRPr="0053409E" w14:paraId="482DD346" w14:textId="77777777" w:rsidTr="003B169F">
        <w:trPr>
          <w:trHeight w:val="182"/>
        </w:trPr>
        <w:tc>
          <w:tcPr>
            <w:tcW w:w="5760" w:type="dxa"/>
          </w:tcPr>
          <w:p w14:paraId="6BD8D7F8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E240A6" w14:textId="77777777" w:rsidR="008A6DFF" w:rsidRPr="00832EFA" w:rsidRDefault="008A6DFF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D70E60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74F4C45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A6DFF" w:rsidRPr="00092012" w14:paraId="09E13ED6" w14:textId="77777777" w:rsidTr="003B169F">
        <w:tc>
          <w:tcPr>
            <w:tcW w:w="5760" w:type="dxa"/>
          </w:tcPr>
          <w:p w14:paraId="210F06F6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88ADFBC" w14:textId="77777777" w:rsidR="008A6DFF" w:rsidRPr="00832EFA" w:rsidRDefault="008A6DFF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2B61D5D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F917277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A6DFF" w:rsidRPr="00092012" w14:paraId="7D5CD2C0" w14:textId="77777777" w:rsidTr="003B169F">
        <w:tc>
          <w:tcPr>
            <w:tcW w:w="5760" w:type="dxa"/>
          </w:tcPr>
          <w:p w14:paraId="2134581C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7024DEC5" w14:textId="77777777" w:rsidR="008A6DFF" w:rsidRPr="00832EFA" w:rsidRDefault="008A6DFF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831909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D6456A5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A6DFF" w:rsidRPr="00092012" w14:paraId="130D2B0B" w14:textId="77777777" w:rsidTr="003B169F">
        <w:tc>
          <w:tcPr>
            <w:tcW w:w="5760" w:type="dxa"/>
          </w:tcPr>
          <w:p w14:paraId="6D0E15A5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</w:tcPr>
          <w:p w14:paraId="50614B8F" w14:textId="041B390F" w:rsidR="008A6DFF" w:rsidRPr="00832EFA" w:rsidRDefault="00A463CA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F9C8717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2F74489" w14:textId="06ABFF73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A6D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A6DFF" w:rsidRPr="00092012" w14:paraId="4EE9EF5B" w14:textId="77777777" w:rsidTr="003B169F">
        <w:tc>
          <w:tcPr>
            <w:tcW w:w="5760" w:type="dxa"/>
          </w:tcPr>
          <w:p w14:paraId="5CCF4045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5E17C73" w14:textId="77777777" w:rsidR="008A6DFF" w:rsidRPr="00832EFA" w:rsidRDefault="008A6DFF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6FF20A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FA52E32" w14:textId="77777777" w:rsidR="008A6DFF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A6DFF" w:rsidRPr="00092012" w14:paraId="487AC77E" w14:textId="77777777" w:rsidTr="00F720DC">
        <w:tc>
          <w:tcPr>
            <w:tcW w:w="5760" w:type="dxa"/>
          </w:tcPr>
          <w:p w14:paraId="7AEE83F8" w14:textId="77777777" w:rsidR="008A6DFF" w:rsidRPr="00832EFA" w:rsidRDefault="008A6DFF" w:rsidP="008A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B49C797" w14:textId="77777777" w:rsidR="008A6DFF" w:rsidRPr="00832EFA" w:rsidRDefault="008A6DFF" w:rsidP="008A6DF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DFF" w:rsidRPr="00092012" w14:paraId="7AC5F88C" w14:textId="77777777" w:rsidTr="00F720DC">
        <w:tc>
          <w:tcPr>
            <w:tcW w:w="5760" w:type="dxa"/>
          </w:tcPr>
          <w:p w14:paraId="29440C3C" w14:textId="68587615" w:rsidR="008A6DFF" w:rsidRPr="00832EFA" w:rsidRDefault="008A6DFF" w:rsidP="008A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6D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A6D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32961D02" w14:textId="77777777" w:rsidR="008A6DFF" w:rsidRPr="00832EFA" w:rsidRDefault="008A6DFF" w:rsidP="008A6DFF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3E3ACF1" w14:textId="77777777" w:rsidR="008A6DFF" w:rsidRPr="00832EFA" w:rsidRDefault="008A6DFF" w:rsidP="008A6DF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06E83E1" w14:textId="77777777" w:rsidR="008A6DFF" w:rsidRPr="00832EFA" w:rsidRDefault="008A6DFF" w:rsidP="008A6DFF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A6DFF" w:rsidRPr="00092012" w14:paraId="2BA9B464" w14:textId="77777777" w:rsidTr="00F720DC">
        <w:trPr>
          <w:trHeight w:val="326"/>
        </w:trPr>
        <w:tc>
          <w:tcPr>
            <w:tcW w:w="5760" w:type="dxa"/>
          </w:tcPr>
          <w:p w14:paraId="17DCFA57" w14:textId="77777777" w:rsidR="008A6DFF" w:rsidRPr="00832EFA" w:rsidRDefault="008A6DFF" w:rsidP="008A6D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137C893D" w14:textId="77777777" w:rsidR="008A6DFF" w:rsidRPr="00832EFA" w:rsidRDefault="008A6DFF" w:rsidP="008A6DFF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8A6DFF" w:rsidRPr="00092012" w14:paraId="58D7651E" w14:textId="77777777" w:rsidTr="00F720DC">
        <w:tc>
          <w:tcPr>
            <w:tcW w:w="5760" w:type="dxa"/>
          </w:tcPr>
          <w:p w14:paraId="287A21E4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7072FF31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B4F311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6DD74D1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6DFF" w:rsidRPr="00092012" w14:paraId="505539CB" w14:textId="77777777" w:rsidTr="00F720DC">
        <w:tc>
          <w:tcPr>
            <w:tcW w:w="5760" w:type="dxa"/>
          </w:tcPr>
          <w:p w14:paraId="5A4F1F04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2865C49B" w14:textId="6334CB8A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63343437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4C40DE0" w14:textId="7DC93F8C" w:rsidR="008A6DFF" w:rsidRPr="00832EFA" w:rsidRDefault="008A6DFF" w:rsidP="00CE2221">
            <w:pPr>
              <w:pStyle w:val="a1"/>
              <w:tabs>
                <w:tab w:val="decimal" w:pos="1144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D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</w:tr>
      <w:tr w:rsidR="008A6DFF" w:rsidRPr="00092012" w14:paraId="527FE93E" w14:textId="77777777" w:rsidTr="00F720DC">
        <w:tc>
          <w:tcPr>
            <w:tcW w:w="5760" w:type="dxa"/>
          </w:tcPr>
          <w:p w14:paraId="3F0E2832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1D28D058" w14:textId="7BD20729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1CD9310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68FB784" w14:textId="4DF3BBB2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A6DFF" w:rsidRPr="00092012" w14:paraId="5D41E161" w14:textId="77777777" w:rsidTr="00F720DC">
        <w:tc>
          <w:tcPr>
            <w:tcW w:w="5760" w:type="dxa"/>
          </w:tcPr>
          <w:p w14:paraId="1023C266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46E5727C" w14:textId="7D484A9E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6B65D80F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D1EAF8F" w14:textId="010904D3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1,584</w:t>
            </w:r>
          </w:p>
        </w:tc>
      </w:tr>
      <w:tr w:rsidR="008A6DFF" w:rsidRPr="00092012" w14:paraId="7272D9C7" w14:textId="77777777" w:rsidTr="00F720DC">
        <w:tc>
          <w:tcPr>
            <w:tcW w:w="5760" w:type="dxa"/>
          </w:tcPr>
          <w:p w14:paraId="43703DAD" w14:textId="77777777" w:rsidR="008A6DFF" w:rsidRPr="00D97E87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76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43FADDDB" w14:textId="5963943F" w:rsidR="008A6DFF" w:rsidRPr="00832EFA" w:rsidRDefault="00A463CA" w:rsidP="008A6DFF">
            <w:pPr>
              <w:pStyle w:val="a1"/>
              <w:tabs>
                <w:tab w:val="decimal" w:pos="700"/>
              </w:tabs>
              <w:ind w:right="3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1DE364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7A93C16" w14:textId="00D5E362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8A6DFF" w:rsidRPr="00090D14" w14:paraId="6A36AE6E" w14:textId="77777777" w:rsidTr="00F720DC">
        <w:tc>
          <w:tcPr>
            <w:tcW w:w="5760" w:type="dxa"/>
          </w:tcPr>
          <w:p w14:paraId="3B199391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F3EE748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BAB8C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B30CD0A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63CA" w:rsidRPr="00090D14" w14:paraId="5446D2DA" w14:textId="77777777" w:rsidTr="00F720DC">
        <w:tc>
          <w:tcPr>
            <w:tcW w:w="5760" w:type="dxa"/>
          </w:tcPr>
          <w:p w14:paraId="6A50E6F3" w14:textId="77777777" w:rsidR="00A463CA" w:rsidRDefault="00A463CA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13332A" w14:textId="77777777" w:rsidR="003F231F" w:rsidRPr="00832EFA" w:rsidRDefault="003F231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9EA74C" w14:textId="77777777" w:rsidR="00A463CA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851509" w14:textId="77777777" w:rsidR="00A463CA" w:rsidRPr="00832EFA" w:rsidRDefault="00A463CA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884A8A7" w14:textId="77777777" w:rsidR="00A463CA" w:rsidRPr="00832EFA" w:rsidRDefault="00A463CA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A6DFF" w:rsidRPr="00092012" w14:paraId="758C434B" w14:textId="77777777" w:rsidTr="00D6041D">
        <w:tc>
          <w:tcPr>
            <w:tcW w:w="5760" w:type="dxa"/>
          </w:tcPr>
          <w:p w14:paraId="35078E9A" w14:textId="77777777" w:rsidR="008A6DFF" w:rsidRPr="00832EFA" w:rsidRDefault="008A6DFF" w:rsidP="008A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7DF68654" w14:textId="77777777" w:rsidR="008A6DFF" w:rsidRPr="00832EFA" w:rsidRDefault="008A6DFF" w:rsidP="008A6DF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DFF" w:rsidRPr="00092012" w14:paraId="43740C54" w14:textId="77777777" w:rsidTr="00D6041D">
        <w:tc>
          <w:tcPr>
            <w:tcW w:w="5760" w:type="dxa"/>
          </w:tcPr>
          <w:p w14:paraId="20FE7AFA" w14:textId="2C92F0A7" w:rsidR="008A6DFF" w:rsidRPr="00832EFA" w:rsidRDefault="008A6DFF" w:rsidP="008A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6D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A6D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DC07D7E" w14:textId="77777777" w:rsidR="008A6DFF" w:rsidRPr="00832EFA" w:rsidRDefault="008A6DFF" w:rsidP="008A6DFF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C9B3F36" w14:textId="77777777" w:rsidR="008A6DFF" w:rsidRPr="00832EFA" w:rsidRDefault="008A6DFF" w:rsidP="008A6DF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AD4DECC" w14:textId="77777777" w:rsidR="008A6DFF" w:rsidRPr="00832EFA" w:rsidRDefault="008A6DFF" w:rsidP="008A6DFF">
            <w:pPr>
              <w:pStyle w:val="a1"/>
              <w:tabs>
                <w:tab w:val="left" w:pos="1028"/>
                <w:tab w:val="left" w:pos="1177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A6DFF" w:rsidRPr="00092012" w14:paraId="0D64EE24" w14:textId="77777777" w:rsidTr="00D6041D">
        <w:trPr>
          <w:trHeight w:val="326"/>
        </w:trPr>
        <w:tc>
          <w:tcPr>
            <w:tcW w:w="5760" w:type="dxa"/>
          </w:tcPr>
          <w:p w14:paraId="5609D2A6" w14:textId="77777777" w:rsidR="008A6DFF" w:rsidRPr="00832EFA" w:rsidRDefault="008A6DFF" w:rsidP="008A6D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51E305DE" w14:textId="77777777" w:rsidR="008A6DFF" w:rsidRPr="00832EFA" w:rsidRDefault="008A6DFF" w:rsidP="008A6DFF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8A6DFF" w:rsidRPr="00092012" w14:paraId="33C7F507" w14:textId="77777777" w:rsidTr="00F720DC">
        <w:tc>
          <w:tcPr>
            <w:tcW w:w="5760" w:type="dxa"/>
          </w:tcPr>
          <w:p w14:paraId="4ECE9BD6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</w:tcPr>
          <w:p w14:paraId="673D2D77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62E6F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53029FF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A6DFF" w:rsidRPr="00092012" w14:paraId="46463D83" w14:textId="77777777" w:rsidTr="00F720DC">
        <w:tc>
          <w:tcPr>
            <w:tcW w:w="5760" w:type="dxa"/>
          </w:tcPr>
          <w:p w14:paraId="190FDBC5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106EE052" w14:textId="2BFF3012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70" w:type="dxa"/>
          </w:tcPr>
          <w:p w14:paraId="08A075C5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D2C117" w14:textId="3D80D129" w:rsidR="008A6DFF" w:rsidRPr="00832EFA" w:rsidRDefault="008A6DFF" w:rsidP="00CE2221">
            <w:pPr>
              <w:pStyle w:val="a1"/>
              <w:tabs>
                <w:tab w:val="decimal" w:pos="1144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D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</w:tr>
      <w:tr w:rsidR="008A6DFF" w:rsidRPr="00092012" w14:paraId="3B679AF0" w14:textId="77777777" w:rsidTr="00F720DC">
        <w:tc>
          <w:tcPr>
            <w:tcW w:w="5760" w:type="dxa"/>
          </w:tcPr>
          <w:p w14:paraId="0BA84ED4" w14:textId="7E5E25A1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52E4CB1E" w14:textId="35A7FAD8" w:rsidR="008A6DFF" w:rsidRPr="00832EFA" w:rsidRDefault="00A463CA" w:rsidP="008A6DFF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E512F44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B8F16B8" w14:textId="10AFBA0A" w:rsidR="008A6DFF" w:rsidRDefault="008A6DFF" w:rsidP="008A6DFF">
            <w:pPr>
              <w:pStyle w:val="a1"/>
              <w:tabs>
                <w:tab w:val="decimal" w:pos="97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A6DFF" w:rsidRPr="00092012" w14:paraId="72E5B1D6" w14:textId="77777777" w:rsidTr="00F720DC">
        <w:tc>
          <w:tcPr>
            <w:tcW w:w="5760" w:type="dxa"/>
          </w:tcPr>
          <w:p w14:paraId="0FB2A03C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52B9E8E0" w14:textId="084EFC4D" w:rsidR="008A6DFF" w:rsidRPr="00832EFA" w:rsidRDefault="00A463CA" w:rsidP="008A6DFF">
            <w:pPr>
              <w:pStyle w:val="a1"/>
              <w:tabs>
                <w:tab w:val="decimal" w:pos="700"/>
              </w:tabs>
              <w:ind w:right="1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127B35D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B18D665" w14:textId="2FE89AC9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A6DFF" w:rsidRPr="00092012" w14:paraId="16B9F337" w14:textId="77777777" w:rsidTr="00F720DC">
        <w:tc>
          <w:tcPr>
            <w:tcW w:w="5760" w:type="dxa"/>
          </w:tcPr>
          <w:p w14:paraId="7F5989E1" w14:textId="7B7F0B51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290B6D0F" w14:textId="5931D031" w:rsidR="008A6DFF" w:rsidRPr="00832EFA" w:rsidRDefault="00A463CA" w:rsidP="008A6DFF">
            <w:pPr>
              <w:pStyle w:val="a1"/>
              <w:tabs>
                <w:tab w:val="decimal" w:pos="700"/>
              </w:tabs>
              <w:ind w:right="1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6396B7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599C226" w14:textId="15F8A219" w:rsidR="008A6DFF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52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A6DFF" w:rsidRPr="0053409E" w14:paraId="67FE5510" w14:textId="77777777" w:rsidTr="00F720DC">
        <w:trPr>
          <w:trHeight w:val="182"/>
        </w:trPr>
        <w:tc>
          <w:tcPr>
            <w:tcW w:w="5760" w:type="dxa"/>
          </w:tcPr>
          <w:p w14:paraId="70E45414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7A6E7E" w14:textId="77777777" w:rsidR="008A6DFF" w:rsidRPr="00832EFA" w:rsidRDefault="008A6DFF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D888E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C9C6C95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A6DFF" w:rsidRPr="00092012" w14:paraId="10D344B5" w14:textId="77777777" w:rsidTr="00F720DC">
        <w:tc>
          <w:tcPr>
            <w:tcW w:w="5760" w:type="dxa"/>
          </w:tcPr>
          <w:p w14:paraId="231224D9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0A1C711A" w14:textId="77777777" w:rsidR="008A6DFF" w:rsidRPr="00832EFA" w:rsidRDefault="008A6DFF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02BA4E0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560E238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A6DFF" w:rsidRPr="00092012" w14:paraId="757EAFB0" w14:textId="77777777" w:rsidTr="00F720DC">
        <w:tc>
          <w:tcPr>
            <w:tcW w:w="5760" w:type="dxa"/>
          </w:tcPr>
          <w:p w14:paraId="13FF84C3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4C94D85F" w14:textId="77777777" w:rsidR="008A6DFF" w:rsidRPr="00832EFA" w:rsidRDefault="008A6DFF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53DA2CF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89BA110" w14:textId="77777777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A6DFF" w:rsidRPr="00092012" w14:paraId="6CEE58FF" w14:textId="77777777" w:rsidTr="00F720DC">
        <w:tc>
          <w:tcPr>
            <w:tcW w:w="5760" w:type="dxa"/>
          </w:tcPr>
          <w:p w14:paraId="1826DAB7" w14:textId="77777777" w:rsidR="008A6DFF" w:rsidRPr="00832EFA" w:rsidRDefault="008A6DFF" w:rsidP="008A6DF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</w:tcPr>
          <w:p w14:paraId="25A167FD" w14:textId="7033D953" w:rsidR="008A6DFF" w:rsidRPr="00832EFA" w:rsidRDefault="00A463CA" w:rsidP="008A6DFF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3C1F0FA8" w14:textId="77777777" w:rsidR="008A6DFF" w:rsidRPr="00832EFA" w:rsidRDefault="008A6DFF" w:rsidP="008A6D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A86318" w14:textId="71481D42" w:rsidR="008A6DFF" w:rsidRPr="00832EFA" w:rsidRDefault="008A6DFF" w:rsidP="008A6DF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</w:tbl>
    <w:p w14:paraId="2B49935B" w14:textId="77777777" w:rsidR="009A653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767626" w:rsidRPr="00092012" w14:paraId="5B2FD1B3" w14:textId="77777777" w:rsidTr="00F720DC">
        <w:tc>
          <w:tcPr>
            <w:tcW w:w="3942" w:type="dxa"/>
          </w:tcPr>
          <w:p w14:paraId="12C538C3" w14:textId="77777777" w:rsidR="00767626" w:rsidRPr="00092012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31F5D45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5549DE08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D7BB11" w14:textId="77777777" w:rsidR="00767626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8302CB5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626" w:rsidRPr="00092012" w14:paraId="2DA2C80C" w14:textId="77777777" w:rsidTr="00F720DC">
        <w:tc>
          <w:tcPr>
            <w:tcW w:w="3942" w:type="dxa"/>
          </w:tcPr>
          <w:p w14:paraId="548CB7D6" w14:textId="6DAE0353" w:rsidR="00767626" w:rsidRPr="00092012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6D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DFF" w:rsidRPr="008A6D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A6DFF" w:rsidRPr="008A6D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5757797" w14:textId="2756C994" w:rsidR="00767626" w:rsidRPr="00092012" w:rsidRDefault="00767626" w:rsidP="00F720DC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679B671" w14:textId="77777777" w:rsidR="00767626" w:rsidRPr="00092012" w:rsidRDefault="00767626" w:rsidP="00F720D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658FE0B" w14:textId="12C19267" w:rsidR="00767626" w:rsidRPr="00092012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F16C28B" w14:textId="77777777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31FA1A" w14:textId="3380D01F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354ACB5" w14:textId="77777777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727FEE" w14:textId="417DBB30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67626" w:rsidRPr="00092012" w14:paraId="69B39967" w14:textId="77777777" w:rsidTr="00F720DC">
        <w:trPr>
          <w:trHeight w:val="326"/>
        </w:trPr>
        <w:tc>
          <w:tcPr>
            <w:tcW w:w="3942" w:type="dxa"/>
          </w:tcPr>
          <w:p w14:paraId="58E12E21" w14:textId="77777777" w:rsidR="00767626" w:rsidRPr="00092012" w:rsidRDefault="00767626" w:rsidP="00F720D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51B3838D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6ECA90B6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C1E83CF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767626" w:rsidRPr="00092012" w14:paraId="6260CDC0" w14:textId="77777777" w:rsidTr="00F720DC">
        <w:tc>
          <w:tcPr>
            <w:tcW w:w="3942" w:type="dxa"/>
          </w:tcPr>
          <w:p w14:paraId="2A10F257" w14:textId="77777777" w:rsidR="00767626" w:rsidRPr="00092012" w:rsidRDefault="00767626" w:rsidP="00F720D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72DB8FD" w14:textId="77777777" w:rsidR="00767626" w:rsidRPr="00092012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1EA364" w14:textId="77777777" w:rsidR="00767626" w:rsidRPr="00092012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26F193C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27C779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1C3B08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18615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51CE36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7626" w:rsidRPr="00092012" w14:paraId="28B348BE" w14:textId="77777777" w:rsidTr="00F720DC">
        <w:tc>
          <w:tcPr>
            <w:tcW w:w="3942" w:type="dxa"/>
          </w:tcPr>
          <w:p w14:paraId="36C21A50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4F78478D" w14:textId="10253519" w:rsidR="00767626" w:rsidRPr="005E0554" w:rsidRDefault="00A463CA" w:rsidP="00767626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5DD9EB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7DE337" w14:textId="651E3FCE" w:rsidR="00767626" w:rsidRPr="00092012" w:rsidRDefault="00767626" w:rsidP="00767626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827C77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ED9FA6" w14:textId="43F4864F" w:rsidR="00767626" w:rsidRDefault="00A463CA" w:rsidP="008A7E4A">
            <w:pPr>
              <w:pStyle w:val="a1"/>
              <w:tabs>
                <w:tab w:val="decimal" w:pos="69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6212628B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5B5405" w14:textId="3A680345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A6D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67626" w:rsidRPr="00092012" w14:paraId="7822BED6" w14:textId="77777777" w:rsidTr="00F720DC">
        <w:tc>
          <w:tcPr>
            <w:tcW w:w="3942" w:type="dxa"/>
          </w:tcPr>
          <w:p w14:paraId="00FA5D7F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E174A8" w14:textId="77777777" w:rsidR="00767626" w:rsidRPr="005E0554" w:rsidRDefault="00767626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450842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E5A85F0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D0FBA1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520A7F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697267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56CDD2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626" w:rsidRPr="00092012" w14:paraId="093277AC" w14:textId="77777777" w:rsidTr="00F720DC">
        <w:tc>
          <w:tcPr>
            <w:tcW w:w="3942" w:type="dxa"/>
          </w:tcPr>
          <w:p w14:paraId="680017DE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66A090DD" w14:textId="77777777" w:rsidR="00767626" w:rsidRPr="005E0554" w:rsidRDefault="00767626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E259BC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E9946E7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42024E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5F43E0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BC489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FA5A5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626" w:rsidRPr="00092012" w14:paraId="3886E65A" w14:textId="77777777" w:rsidTr="00F720DC">
        <w:tc>
          <w:tcPr>
            <w:tcW w:w="3942" w:type="dxa"/>
          </w:tcPr>
          <w:p w14:paraId="7025B4F5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719C1309" w14:textId="51078D9A" w:rsidR="00767626" w:rsidRPr="005E0554" w:rsidRDefault="00A463CA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0B93402D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B11B439" w14:textId="3743CC57" w:rsidR="00767626" w:rsidRPr="00092012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613BB92F" w14:textId="77777777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3C2F0B" w14:textId="78C5CA12" w:rsidR="00767626" w:rsidRDefault="00A463CA" w:rsidP="00767626">
            <w:pPr>
              <w:pStyle w:val="a1"/>
              <w:tabs>
                <w:tab w:val="decimal" w:pos="704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5EE59335" w14:textId="77777777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4D4CC5" w14:textId="291DBC7E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</w:tbl>
    <w:p w14:paraId="2A3FDACC" w14:textId="29527C5F" w:rsidR="008A7E4A" w:rsidRDefault="008A7E4A" w:rsidP="008A7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4"/>
          <w:sz w:val="30"/>
          <w:szCs w:val="30"/>
          <w:lang w:eastAsia="x-none"/>
        </w:rPr>
      </w:pPr>
    </w:p>
    <w:p w14:paraId="729A02F0" w14:textId="769766BB" w:rsidR="002E24F8" w:rsidRPr="008A6DFF" w:rsidRDefault="008A7E4A" w:rsidP="008A6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  <w:lang w:eastAsia="x-none"/>
        </w:rPr>
      </w:pPr>
      <w:r>
        <w:rPr>
          <w:rFonts w:ascii="Angsana New" w:eastAsia="Calibri" w:hAnsi="Angsana New"/>
          <w:spacing w:val="-4"/>
          <w:sz w:val="30"/>
          <w:szCs w:val="30"/>
          <w:lang w:eastAsia="x-none"/>
        </w:rPr>
        <w:br w:type="page"/>
      </w:r>
    </w:p>
    <w:p w14:paraId="39FE61AB" w14:textId="328FACBC" w:rsidR="00E12899" w:rsidRPr="002F39C8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F39C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8A6DFF" w:rsidRPr="008A6DFF">
        <w:rPr>
          <w:rFonts w:asciiTheme="majorBidi" w:hAnsiTheme="majorBidi" w:cstheme="majorBidi"/>
          <w:sz w:val="30"/>
          <w:szCs w:val="30"/>
        </w:rPr>
        <w:t xml:space="preserve">31 </w:t>
      </w:r>
      <w:r w:rsidR="008A6DFF" w:rsidRPr="008A6DFF">
        <w:rPr>
          <w:rFonts w:asciiTheme="majorBidi" w:hAnsiTheme="majorBidi" w:hint="cs"/>
          <w:sz w:val="30"/>
          <w:szCs w:val="30"/>
          <w:cs/>
        </w:rPr>
        <w:t>ธันวาคม</w:t>
      </w:r>
      <w:r w:rsidR="008A6DFF" w:rsidRPr="008A6DFF">
        <w:rPr>
          <w:rFonts w:asciiTheme="majorBidi" w:hAnsiTheme="majorBidi"/>
          <w:sz w:val="30"/>
          <w:szCs w:val="30"/>
          <w:cs/>
        </w:rPr>
        <w:t xml:space="preserve">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FD1FFE" w:rsidRPr="002F39C8">
        <w:rPr>
          <w:rFonts w:asciiTheme="majorBidi" w:hAnsiTheme="majorBidi" w:cstheme="majorBidi"/>
          <w:sz w:val="30"/>
          <w:szCs w:val="30"/>
        </w:rPr>
        <w:t>8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31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FD1FFE" w:rsidRPr="002F39C8">
        <w:rPr>
          <w:rFonts w:asciiTheme="majorBidi" w:hAnsiTheme="majorBidi" w:cstheme="majorBidi"/>
          <w:sz w:val="30"/>
          <w:szCs w:val="30"/>
        </w:rPr>
        <w:t>8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Pr="002F39C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12A69B2" w14:textId="77777777" w:rsidR="00E12899" w:rsidRPr="00F74BAF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4344A" w14:paraId="21CAC65B" w14:textId="77777777" w:rsidTr="00B858C9">
        <w:trPr>
          <w:tblHeader/>
        </w:trPr>
        <w:tc>
          <w:tcPr>
            <w:tcW w:w="5760" w:type="dxa"/>
          </w:tcPr>
          <w:p w14:paraId="0325B8FF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936AE55" w14:textId="77777777" w:rsidR="00E12899" w:rsidRPr="0004344A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4344A" w14:paraId="64133B87" w14:textId="77777777" w:rsidTr="00B858C9">
        <w:trPr>
          <w:tblHeader/>
        </w:trPr>
        <w:tc>
          <w:tcPr>
            <w:tcW w:w="5760" w:type="dxa"/>
          </w:tcPr>
          <w:p w14:paraId="0334D338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97B216" w14:textId="55090977" w:rsidR="009A653E" w:rsidRPr="004D4DA4" w:rsidRDefault="008A6DFF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6DF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A6D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297A5F4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C62F5A" w14:textId="37305164" w:rsidR="009A653E" w:rsidRPr="004D4DA4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9A653E" w:rsidRPr="0004344A" w14:paraId="48B7149F" w14:textId="77777777" w:rsidTr="00B858C9">
        <w:trPr>
          <w:tblHeader/>
        </w:trPr>
        <w:tc>
          <w:tcPr>
            <w:tcW w:w="5760" w:type="dxa"/>
          </w:tcPr>
          <w:p w14:paraId="7B284282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28C70EF" w14:textId="140101AC" w:rsidR="009A653E" w:rsidRPr="0004344A" w:rsidRDefault="009A653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0D55677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36304AC" w14:textId="617FD7D4" w:rsidR="009A653E" w:rsidRPr="0004344A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A653E" w:rsidRPr="0004344A" w14:paraId="7B3BBA07" w14:textId="77777777" w:rsidTr="00B858C9">
        <w:trPr>
          <w:trHeight w:val="344"/>
          <w:tblHeader/>
        </w:trPr>
        <w:tc>
          <w:tcPr>
            <w:tcW w:w="5760" w:type="dxa"/>
          </w:tcPr>
          <w:p w14:paraId="329F054F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199B709B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A653E" w:rsidRPr="0004344A" w14:paraId="25AC54D7" w14:textId="77777777" w:rsidTr="00B858C9">
        <w:trPr>
          <w:trHeight w:val="335"/>
        </w:trPr>
        <w:tc>
          <w:tcPr>
            <w:tcW w:w="5760" w:type="dxa"/>
          </w:tcPr>
          <w:p w14:paraId="3D5CA8F0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30" w:type="dxa"/>
            <w:gridSpan w:val="3"/>
          </w:tcPr>
          <w:p w14:paraId="26C9C58C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FD1FFE" w:rsidRPr="0004344A" w14:paraId="496EC1C5" w14:textId="77777777" w:rsidTr="008E06C1">
        <w:tc>
          <w:tcPr>
            <w:tcW w:w="5760" w:type="dxa"/>
          </w:tcPr>
          <w:p w14:paraId="5F3F92CC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4EF7C05" w14:textId="10A7C022" w:rsidR="00FD1FFE" w:rsidRPr="002F39C8" w:rsidRDefault="006D326F" w:rsidP="002F39C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84,426</w:t>
            </w:r>
          </w:p>
        </w:tc>
        <w:tc>
          <w:tcPr>
            <w:tcW w:w="270" w:type="dxa"/>
            <w:vAlign w:val="bottom"/>
          </w:tcPr>
          <w:p w14:paraId="1275927A" w14:textId="77777777" w:rsidR="00FD1FFE" w:rsidRPr="004225F1" w:rsidRDefault="00FD1FFE" w:rsidP="00FD1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110D0" w14:textId="1C050FA0" w:rsidR="00FD1FFE" w:rsidRPr="002F39C8" w:rsidRDefault="00FD1FFE" w:rsidP="002F39C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70,029</w:t>
            </w:r>
          </w:p>
        </w:tc>
      </w:tr>
      <w:tr w:rsidR="006D326F" w:rsidRPr="0004344A" w14:paraId="5808AFDF" w14:textId="77777777" w:rsidTr="006B0A18">
        <w:tc>
          <w:tcPr>
            <w:tcW w:w="5760" w:type="dxa"/>
          </w:tcPr>
          <w:p w14:paraId="390C83F9" w14:textId="77777777" w:rsidR="006D326F" w:rsidRPr="0004344A" w:rsidRDefault="006D326F" w:rsidP="006D326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02FC664" w14:textId="6AA11A5D" w:rsidR="006D326F" w:rsidRPr="002F39C8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114,483</w:t>
            </w:r>
          </w:p>
        </w:tc>
        <w:tc>
          <w:tcPr>
            <w:tcW w:w="270" w:type="dxa"/>
            <w:vAlign w:val="bottom"/>
          </w:tcPr>
          <w:p w14:paraId="33DAC97D" w14:textId="77777777" w:rsidR="006D326F" w:rsidRPr="004225F1" w:rsidRDefault="006D326F" w:rsidP="006D32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708E1C" w14:textId="55954C9A" w:rsidR="006D326F" w:rsidRPr="002F39C8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121,215</w:t>
            </w:r>
          </w:p>
        </w:tc>
      </w:tr>
      <w:tr w:rsidR="006D326F" w:rsidRPr="0004344A" w14:paraId="67475F58" w14:textId="77777777" w:rsidTr="008E06C1">
        <w:trPr>
          <w:trHeight w:val="316"/>
        </w:trPr>
        <w:tc>
          <w:tcPr>
            <w:tcW w:w="5760" w:type="dxa"/>
          </w:tcPr>
          <w:p w14:paraId="604FE6D6" w14:textId="77777777" w:rsidR="006D326F" w:rsidRPr="0004344A" w:rsidRDefault="006D326F" w:rsidP="006D326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7E00" w14:textId="417D3EC5" w:rsidR="006D326F" w:rsidRPr="006D326F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198,909</w:t>
            </w:r>
          </w:p>
        </w:tc>
        <w:tc>
          <w:tcPr>
            <w:tcW w:w="270" w:type="dxa"/>
            <w:vAlign w:val="bottom"/>
          </w:tcPr>
          <w:p w14:paraId="5B89B32B" w14:textId="77777777" w:rsidR="006D326F" w:rsidRPr="002F39C8" w:rsidRDefault="006D326F" w:rsidP="006D32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AB6B7C" w14:textId="6A8443A8" w:rsidR="006D326F" w:rsidRPr="002F39C8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191,244</w:t>
            </w:r>
          </w:p>
        </w:tc>
      </w:tr>
      <w:tr w:rsidR="009A653E" w:rsidRPr="0004344A" w14:paraId="13D913DE" w14:textId="77777777" w:rsidTr="00C54BC0">
        <w:trPr>
          <w:trHeight w:val="316"/>
        </w:trPr>
        <w:tc>
          <w:tcPr>
            <w:tcW w:w="5760" w:type="dxa"/>
          </w:tcPr>
          <w:p w14:paraId="1D19430E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2E438E" w14:textId="77777777" w:rsidR="009A653E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E285C4" w14:textId="77777777" w:rsidR="009A653E" w:rsidRPr="004225F1" w:rsidRDefault="009A653E" w:rsidP="009A65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326853" w14:textId="77777777" w:rsidR="009A653E" w:rsidRPr="004225F1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653E" w:rsidRPr="0004344A" w14:paraId="16943F92" w14:textId="77777777" w:rsidTr="008E06C1">
        <w:tc>
          <w:tcPr>
            <w:tcW w:w="5760" w:type="dxa"/>
          </w:tcPr>
          <w:p w14:paraId="002A614C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74E3514F" w14:textId="7533089D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B34673" w14:textId="77777777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BA290A8" w14:textId="77777777" w:rsidR="009A653E" w:rsidRPr="0004344A" w:rsidRDefault="009A653E" w:rsidP="009A653E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326F" w:rsidRPr="0004344A" w14:paraId="6AD2DD8C" w14:textId="77777777" w:rsidTr="008E06C1">
        <w:tc>
          <w:tcPr>
            <w:tcW w:w="5760" w:type="dxa"/>
          </w:tcPr>
          <w:p w14:paraId="505782E7" w14:textId="77777777" w:rsidR="006D326F" w:rsidRPr="0004344A" w:rsidRDefault="006D326F" w:rsidP="006D326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4845C0F8" w14:textId="760BBEBE" w:rsidR="006D326F" w:rsidRPr="00B30777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349,633</w:t>
            </w:r>
          </w:p>
        </w:tc>
        <w:tc>
          <w:tcPr>
            <w:tcW w:w="270" w:type="dxa"/>
            <w:vAlign w:val="bottom"/>
          </w:tcPr>
          <w:p w14:paraId="3708B6E5" w14:textId="77777777" w:rsidR="006D326F" w:rsidRPr="0004344A" w:rsidRDefault="006D326F" w:rsidP="006D32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45D4FFF" w14:textId="609BB525" w:rsidR="006D326F" w:rsidRPr="00300249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2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662,971</w:t>
            </w:r>
          </w:p>
        </w:tc>
      </w:tr>
      <w:tr w:rsidR="006D326F" w:rsidRPr="0004344A" w14:paraId="5295D88A" w14:textId="77777777" w:rsidTr="008E06C1">
        <w:tc>
          <w:tcPr>
            <w:tcW w:w="5760" w:type="dxa"/>
          </w:tcPr>
          <w:p w14:paraId="368A43FD" w14:textId="77777777" w:rsidR="006D326F" w:rsidRPr="0004344A" w:rsidRDefault="006D326F" w:rsidP="006D326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5F0BC3" w14:textId="3BA18299" w:rsidR="006D326F" w:rsidRPr="00B30777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vAlign w:val="bottom"/>
          </w:tcPr>
          <w:p w14:paraId="66532349" w14:textId="77777777" w:rsidR="006D326F" w:rsidRPr="0004344A" w:rsidRDefault="006D326F" w:rsidP="006D32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D93A5" w14:textId="089D47B1" w:rsidR="006D326F" w:rsidRPr="00300249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2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1,712</w:t>
            </w:r>
          </w:p>
        </w:tc>
      </w:tr>
      <w:tr w:rsidR="006D326F" w:rsidRPr="0004344A" w14:paraId="73C28FEA" w14:textId="77777777" w:rsidTr="008E06C1">
        <w:trPr>
          <w:trHeight w:val="424"/>
        </w:trPr>
        <w:tc>
          <w:tcPr>
            <w:tcW w:w="5760" w:type="dxa"/>
          </w:tcPr>
          <w:p w14:paraId="59A0F76E" w14:textId="77777777" w:rsidR="006D326F" w:rsidRPr="0004344A" w:rsidRDefault="006D326F" w:rsidP="006D326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4113E0" w14:textId="5B1EAD8F" w:rsidR="006D326F" w:rsidRPr="006D326F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F7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6D3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,660</w:t>
            </w:r>
          </w:p>
        </w:tc>
        <w:tc>
          <w:tcPr>
            <w:tcW w:w="270" w:type="dxa"/>
            <w:vAlign w:val="bottom"/>
          </w:tcPr>
          <w:p w14:paraId="4EA434D7" w14:textId="77777777" w:rsidR="006D326F" w:rsidRPr="0004344A" w:rsidRDefault="006D326F" w:rsidP="006D326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8C0C5A" w14:textId="22A5F08A" w:rsidR="006D326F" w:rsidRPr="00300249" w:rsidRDefault="006D326F" w:rsidP="006D326F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02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664,683</w:t>
            </w:r>
          </w:p>
        </w:tc>
      </w:tr>
    </w:tbl>
    <w:p w14:paraId="62979890" w14:textId="095F9073" w:rsidR="00EC3334" w:rsidRDefault="00EC3334" w:rsidP="002C2B65">
      <w:pPr>
        <w:ind w:firstLine="540"/>
        <w:rPr>
          <w:rFonts w:ascii="Angsana New" w:hAnsi="Angsana New"/>
          <w:sz w:val="30"/>
          <w:szCs w:val="30"/>
        </w:rPr>
      </w:pPr>
    </w:p>
    <w:p w14:paraId="7E262555" w14:textId="1E73FC02" w:rsidR="00683F70" w:rsidRPr="001E5D4A" w:rsidRDefault="00683F70" w:rsidP="002C2B65">
      <w:pPr>
        <w:ind w:firstLine="540"/>
      </w:pPr>
      <w:r w:rsidRPr="001E5D4A">
        <w:rPr>
          <w:rFonts w:ascii="Angsana New" w:hAnsi="Angsana New" w:hint="cs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18733607" w14:textId="77777777" w:rsidR="00683F70" w:rsidRPr="001E5D4A" w:rsidRDefault="00683F70" w:rsidP="00023419">
      <w:pPr>
        <w:ind w:firstLine="540"/>
        <w:rPr>
          <w:rFonts w:ascii="Angsana New" w:hAnsi="Angsana New"/>
          <w:sz w:val="30"/>
          <w:szCs w:val="30"/>
        </w:rPr>
      </w:pPr>
    </w:p>
    <w:p w14:paraId="6B227077" w14:textId="748F2ABB" w:rsidR="004F2B73" w:rsidRPr="001E5D4A" w:rsidRDefault="004F2B73" w:rsidP="004F2B73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</w:t>
      </w:r>
      <w:r w:rsidR="00FD1FFE" w:rsidRPr="00DB0D7F">
        <w:rPr>
          <w:rFonts w:asciiTheme="majorBidi" w:hAnsiTheme="majorBidi" w:cstheme="majorBidi" w:hint="cs"/>
          <w:spacing w:val="-4"/>
          <w:sz w:val="30"/>
          <w:szCs w:val="30"/>
          <w:cs/>
        </w:rPr>
        <w:t>จะสิ้นสุดลง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175F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75F7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5175F7">
        <w:rPr>
          <w:rFonts w:asciiTheme="majorBidi" w:hAnsiTheme="majorBidi" w:cstheme="majorBidi"/>
          <w:spacing w:val="-4"/>
          <w:sz w:val="30"/>
          <w:szCs w:val="30"/>
        </w:rPr>
        <w:t>69</w:t>
      </w:r>
    </w:p>
    <w:p w14:paraId="73258726" w14:textId="77777777" w:rsidR="00884217" w:rsidRPr="00023419" w:rsidRDefault="00884217" w:rsidP="00EC097B">
      <w:pPr>
        <w:rPr>
          <w:rFonts w:ascii="Angsana New" w:hAnsi="Angsana New"/>
          <w:sz w:val="30"/>
          <w:szCs w:val="30"/>
        </w:rPr>
      </w:pPr>
    </w:p>
    <w:p w14:paraId="5CF49D00" w14:textId="4A7878F9" w:rsidR="00092EEE" w:rsidRPr="00C2615A" w:rsidRDefault="004249B7" w:rsidP="00C2615A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เงินลงทุนในบริษัทร่วมและการร่วมค้าของบริษัท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AV Group NB Inc., AV Terrace Bay Inc., Birla Jingwei </w:t>
      </w:r>
      <w:r w:rsidR="004759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Fibers Co., Ltd.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Aditya Group AB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ะต้องคงไว้ตามสัดส่วนที่ระบุไว้กับผู้ให้กู้ตามวงเงินสินเชื่อที่ให้แก่บริษัทร่วมและกิจการร่วมค้าคงค้างอยู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ทั้งนี้โดยมิได้เป็นการค้ำประกันการชำระคืนแก่ผู้ให้กู้เหล่านั้น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กลงว่ากิจการของบริษัทร่วมและกิจการร่วมค้าเหล่านี้จะได้รับการจัดการในลักษณะที่สามารถปฏิบัติตามภาระผูกพันทา</w:t>
      </w:r>
      <w:r w:rsidR="004759DB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การเงินของ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ตนเองได้</w:t>
      </w:r>
      <w:r w:rsidR="002D641B" w:rsidRPr="001E5D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นอกจากนี้การประกาศจ่ายเงินปันผลโดย</w:t>
      </w:r>
      <w:r w:rsidR="004759D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Group NB Inc.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Terrace Bay Inc.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ต้องได้รับความ</w:t>
      </w:r>
      <w:r w:rsidR="002D641B"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ยินยอมจากผู้ให้กู้</w:t>
      </w:r>
      <w:r w:rsidR="00092EE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F9968D" w14:textId="266675F1" w:rsidR="007D7839" w:rsidRPr="001A7158" w:rsidRDefault="00E36423" w:rsidP="00B649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A715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B89EA38" w14:textId="77777777" w:rsidR="001A7158" w:rsidRPr="001A7158" w:rsidRDefault="001A7158" w:rsidP="001A7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62"/>
        <w:gridCol w:w="270"/>
        <w:gridCol w:w="1890"/>
      </w:tblGrid>
      <w:tr w:rsidR="001A7158" w:rsidRPr="00C808ED" w14:paraId="34DA99C6" w14:textId="77777777" w:rsidTr="00051D1D">
        <w:trPr>
          <w:tblHeader/>
        </w:trPr>
        <w:tc>
          <w:tcPr>
            <w:tcW w:w="5490" w:type="dxa"/>
          </w:tcPr>
          <w:p w14:paraId="54EB3C36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5F71C399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A69B893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9A653E" w:rsidRPr="00C808ED" w14:paraId="58F9A4B2" w14:textId="77777777" w:rsidTr="00260C5A">
        <w:trPr>
          <w:trHeight w:val="209"/>
          <w:tblHeader/>
        </w:trPr>
        <w:tc>
          <w:tcPr>
            <w:tcW w:w="5490" w:type="dxa"/>
          </w:tcPr>
          <w:p w14:paraId="132033F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5575A833" w14:textId="6AB3B4BC" w:rsidR="009A653E" w:rsidRPr="00C808ED" w:rsidRDefault="008A6DFF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D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DF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DC28BD7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B7B6C61" w14:textId="31B2A8F3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E66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60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9A653E" w:rsidRPr="00C808ED" w14:paraId="4A4136C6" w14:textId="77777777" w:rsidTr="00051D1D">
        <w:trPr>
          <w:trHeight w:val="209"/>
          <w:tblHeader/>
        </w:trPr>
        <w:tc>
          <w:tcPr>
            <w:tcW w:w="5490" w:type="dxa"/>
          </w:tcPr>
          <w:p w14:paraId="414A078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0F0A79" w14:textId="4F3E3D0D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C11B4A6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4C2555" w14:textId="5127162C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A653E" w:rsidRPr="00C808ED" w14:paraId="199D4B6D" w14:textId="77777777" w:rsidTr="00051D1D">
        <w:trPr>
          <w:tblHeader/>
        </w:trPr>
        <w:tc>
          <w:tcPr>
            <w:tcW w:w="5490" w:type="dxa"/>
          </w:tcPr>
          <w:p w14:paraId="42DF1E60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049D178E" w14:textId="77777777" w:rsidR="009A653E" w:rsidRPr="00C808ED" w:rsidRDefault="009A653E" w:rsidP="009A653E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53E" w:rsidRPr="00C808ED" w14:paraId="056504D9" w14:textId="77777777" w:rsidTr="00051D1D">
        <w:tc>
          <w:tcPr>
            <w:tcW w:w="5490" w:type="dxa"/>
          </w:tcPr>
          <w:p w14:paraId="426347D9" w14:textId="77777777" w:rsidR="009A653E" w:rsidRPr="00C808ED" w:rsidRDefault="009A653E" w:rsidP="009A653E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962" w:type="dxa"/>
          </w:tcPr>
          <w:p w14:paraId="75C832F6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ED1F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308B83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53E" w:rsidRPr="00C808ED" w14:paraId="54A62229" w14:textId="77777777" w:rsidTr="00051D1D">
        <w:tc>
          <w:tcPr>
            <w:tcW w:w="5490" w:type="dxa"/>
          </w:tcPr>
          <w:p w14:paraId="0F77ADCF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7D53A1C8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GDRs)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0C726FB8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49547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4F7773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5D8" w:rsidRPr="00C808ED" w14:paraId="70429548" w14:textId="77777777" w:rsidTr="00820972">
        <w:tc>
          <w:tcPr>
            <w:tcW w:w="5490" w:type="dxa"/>
          </w:tcPr>
          <w:p w14:paraId="04795F42" w14:textId="77777777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62" w:type="dxa"/>
            <w:vAlign w:val="bottom"/>
          </w:tcPr>
          <w:p w14:paraId="3F480AB8" w14:textId="1E6755A7" w:rsidR="009435D8" w:rsidRPr="009435D8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435D8">
              <w:rPr>
                <w:rFonts w:ascii="Angsana New" w:hAnsi="Angsana New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49D000F8" w14:textId="77777777" w:rsidR="009435D8" w:rsidRPr="008801EA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C218EA" w14:textId="6BD92D6F" w:rsidR="009435D8" w:rsidRPr="008801EA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</w:tr>
      <w:tr w:rsidR="009435D8" w:rsidRPr="00C808ED" w14:paraId="56211609" w14:textId="77777777" w:rsidTr="00820972">
        <w:tc>
          <w:tcPr>
            <w:tcW w:w="5490" w:type="dxa"/>
          </w:tcPr>
          <w:p w14:paraId="4565E7E9" w14:textId="77777777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62" w:type="dxa"/>
            <w:vAlign w:val="bottom"/>
          </w:tcPr>
          <w:p w14:paraId="717EC01D" w14:textId="7D4D9AC4" w:rsidR="009435D8" w:rsidRPr="009435D8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435D8">
              <w:rPr>
                <w:rFonts w:ascii="Angsana New" w:hAnsi="Angsana New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269D1D03" w14:textId="77777777" w:rsidR="009435D8" w:rsidRPr="008801EA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6EB4F5" w14:textId="6E91FFAF" w:rsidR="009435D8" w:rsidRPr="008801EA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</w:tr>
      <w:tr w:rsidR="009435D8" w:rsidRPr="00C808ED" w14:paraId="66B4B743" w14:textId="77777777" w:rsidTr="00820972">
        <w:tc>
          <w:tcPr>
            <w:tcW w:w="5490" w:type="dxa"/>
          </w:tcPr>
          <w:p w14:paraId="4E573B00" w14:textId="77777777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962" w:type="dxa"/>
            <w:vAlign w:val="bottom"/>
          </w:tcPr>
          <w:p w14:paraId="037F3FC7" w14:textId="25374CC3" w:rsidR="009435D8" w:rsidRPr="009435D8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435D8">
              <w:rPr>
                <w:rFonts w:ascii="Angsana New" w:hAnsi="Angsana New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43BE616D" w14:textId="77777777" w:rsidR="009435D8" w:rsidRPr="008801EA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AC6BE9" w14:textId="2662A901" w:rsidR="009435D8" w:rsidRPr="008801EA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</w:tr>
      <w:tr w:rsidR="00092EEE" w:rsidRPr="00C808ED" w14:paraId="42CDC993" w14:textId="77777777" w:rsidTr="00051D1D">
        <w:tc>
          <w:tcPr>
            <w:tcW w:w="5490" w:type="dxa"/>
          </w:tcPr>
          <w:p w14:paraId="56D3C434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51AD6A2" w14:textId="77777777" w:rsidR="00092EEE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A8D33A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BC31C3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EEE" w:rsidRPr="00C808ED" w14:paraId="65071557" w14:textId="77777777" w:rsidTr="00051D1D">
        <w:tc>
          <w:tcPr>
            <w:tcW w:w="5490" w:type="dxa"/>
          </w:tcPr>
          <w:p w14:paraId="3DE77BA7" w14:textId="77777777" w:rsidR="00092EEE" w:rsidRPr="00C808ED" w:rsidRDefault="00092EEE" w:rsidP="00092E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</w:tcPr>
          <w:p w14:paraId="747F883C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A6C71" w14:textId="77777777" w:rsidR="00092EEE" w:rsidRPr="008801EA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E3F14A0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35D8" w:rsidRPr="00C808ED" w14:paraId="356D62F3" w14:textId="77777777" w:rsidTr="00051D1D">
        <w:tc>
          <w:tcPr>
            <w:tcW w:w="5490" w:type="dxa"/>
          </w:tcPr>
          <w:p w14:paraId="5BCA94ED" w14:textId="77777777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62" w:type="dxa"/>
          </w:tcPr>
          <w:p w14:paraId="05C03EA3" w14:textId="57789869" w:rsidR="009435D8" w:rsidRPr="008801EA" w:rsidRDefault="009435D8" w:rsidP="009435D8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  <w:tc>
          <w:tcPr>
            <w:tcW w:w="270" w:type="dxa"/>
          </w:tcPr>
          <w:p w14:paraId="3B2FB454" w14:textId="77777777" w:rsidR="009435D8" w:rsidRPr="008801EA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25CE70" w14:textId="70A0BAF1" w:rsidR="009435D8" w:rsidRPr="008801EA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</w:tr>
      <w:tr w:rsidR="009435D8" w:rsidRPr="00C808ED" w14:paraId="77EE68ED" w14:textId="77777777" w:rsidTr="00051D1D">
        <w:tc>
          <w:tcPr>
            <w:tcW w:w="5490" w:type="dxa"/>
          </w:tcPr>
          <w:p w14:paraId="4079C9F6" w14:textId="77777777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962" w:type="dxa"/>
          </w:tcPr>
          <w:p w14:paraId="1B45B95D" w14:textId="487BC597" w:rsidR="009435D8" w:rsidRPr="008801EA" w:rsidRDefault="009435D8" w:rsidP="009435D8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  <w:tc>
          <w:tcPr>
            <w:tcW w:w="270" w:type="dxa"/>
          </w:tcPr>
          <w:p w14:paraId="5CE4D3D7" w14:textId="77777777" w:rsidR="009435D8" w:rsidRPr="008801EA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9FBBA4" w14:textId="2451CB2C" w:rsidR="009435D8" w:rsidRPr="008801EA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</w:tr>
      <w:tr w:rsidR="009435D8" w:rsidRPr="00C808ED" w14:paraId="2AA20DA5" w14:textId="77777777" w:rsidTr="00051D1D">
        <w:tc>
          <w:tcPr>
            <w:tcW w:w="5490" w:type="dxa"/>
          </w:tcPr>
          <w:p w14:paraId="103C50F3" w14:textId="65E3FD92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A2FB3" w14:textId="4F581CB4" w:rsidR="009435D8" w:rsidRPr="00092EEE" w:rsidRDefault="009435D8" w:rsidP="009435D8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3D04D36C" w14:textId="77777777" w:rsidR="009435D8" w:rsidRPr="008801EA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D2FB790" w14:textId="2CE6A52F" w:rsidR="009435D8" w:rsidRPr="008801EA" w:rsidRDefault="009435D8" w:rsidP="009435D8">
            <w:pPr>
              <w:pStyle w:val="a1"/>
              <w:tabs>
                <w:tab w:val="decimal" w:pos="153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</w:tr>
      <w:tr w:rsidR="00EC3334" w:rsidRPr="00C808ED" w14:paraId="24E5BC1F" w14:textId="77777777" w:rsidTr="00051D1D">
        <w:tc>
          <w:tcPr>
            <w:tcW w:w="5490" w:type="dxa"/>
          </w:tcPr>
          <w:p w14:paraId="5860FD14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BD9C747" w14:textId="77777777" w:rsidR="00EC3334" w:rsidRDefault="00EC3334" w:rsidP="00EC3334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BEAE8F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A3B6D88" w14:textId="77777777" w:rsidR="00EC3334" w:rsidRDefault="00EC3334" w:rsidP="00EC3334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35D8" w:rsidRPr="00C808ED" w14:paraId="63C66848" w14:textId="77777777" w:rsidTr="00B70D80">
        <w:tc>
          <w:tcPr>
            <w:tcW w:w="5490" w:type="dxa"/>
          </w:tcPr>
          <w:p w14:paraId="25F23003" w14:textId="0F1BC3BA" w:rsidR="009435D8" w:rsidRPr="00C808ED" w:rsidRDefault="009435D8" w:rsidP="009435D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962" w:type="dxa"/>
            <w:vAlign w:val="bottom"/>
          </w:tcPr>
          <w:p w14:paraId="572897FD" w14:textId="2640058F" w:rsidR="009435D8" w:rsidRPr="009435D8" w:rsidRDefault="009435D8" w:rsidP="009435D8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35D8">
              <w:rPr>
                <w:rFonts w:ascii="Angsana New" w:hAnsi="Angsana New"/>
                <w:sz w:val="30"/>
                <w:szCs w:val="30"/>
                <w:lang w:val="en-US"/>
              </w:rPr>
              <w:t>4,761,921</w:t>
            </w:r>
          </w:p>
        </w:tc>
        <w:tc>
          <w:tcPr>
            <w:tcW w:w="270" w:type="dxa"/>
          </w:tcPr>
          <w:p w14:paraId="4B5BA7E4" w14:textId="77777777" w:rsidR="009435D8" w:rsidRPr="00C808ED" w:rsidRDefault="009435D8" w:rsidP="0094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01DA9A" w14:textId="77777777" w:rsidR="009435D8" w:rsidRDefault="009435D8" w:rsidP="009435D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44ADA6" w14:textId="3A2C0DE1" w:rsidR="009435D8" w:rsidRPr="00C808ED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4,847,697</w:t>
            </w:r>
          </w:p>
        </w:tc>
      </w:tr>
      <w:tr w:rsidR="009435D8" w:rsidRPr="00C808ED" w14:paraId="2DA11E83" w14:textId="77777777" w:rsidTr="00B70D80">
        <w:tc>
          <w:tcPr>
            <w:tcW w:w="5490" w:type="dxa"/>
          </w:tcPr>
          <w:p w14:paraId="4D9B8E16" w14:textId="4CD26962" w:rsidR="009435D8" w:rsidRPr="00C808ED" w:rsidRDefault="009435D8" w:rsidP="009435D8">
            <w:pPr>
              <w:pStyle w:val="BodyText"/>
              <w:spacing w:after="0" w:line="240" w:lineRule="auto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62" w:type="dxa"/>
            <w:vAlign w:val="bottom"/>
          </w:tcPr>
          <w:p w14:paraId="10FECF58" w14:textId="0121F44D" w:rsidR="009435D8" w:rsidRPr="00C808ED" w:rsidRDefault="009435D8" w:rsidP="009435D8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35D8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1A651BD8" w14:textId="77777777" w:rsidR="009435D8" w:rsidRPr="00C808ED" w:rsidRDefault="009435D8" w:rsidP="0094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E9DBC7" w14:textId="462B0AD2" w:rsidR="009435D8" w:rsidRPr="00C808ED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9435D8" w:rsidRPr="00C808ED" w14:paraId="4D9694F6" w14:textId="77777777" w:rsidTr="00B70D80">
        <w:tc>
          <w:tcPr>
            <w:tcW w:w="5490" w:type="dxa"/>
          </w:tcPr>
          <w:p w14:paraId="191C4A6E" w14:textId="45235BAE" w:rsidR="009435D8" w:rsidRPr="00C808ED" w:rsidRDefault="009435D8" w:rsidP="009435D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01255" w14:textId="0EA5EE0A" w:rsidR="009435D8" w:rsidRPr="009435D8" w:rsidRDefault="009435D8" w:rsidP="009435D8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35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4,495,127</w:t>
            </w:r>
          </w:p>
        </w:tc>
        <w:tc>
          <w:tcPr>
            <w:tcW w:w="270" w:type="dxa"/>
          </w:tcPr>
          <w:p w14:paraId="19AC45CF" w14:textId="77777777" w:rsidR="009435D8" w:rsidRPr="00C808ED" w:rsidRDefault="009435D8" w:rsidP="0094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0FEE4A7" w14:textId="649B0F9B" w:rsidR="009435D8" w:rsidRPr="00C808ED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4,580,903</w:t>
            </w:r>
          </w:p>
        </w:tc>
      </w:tr>
      <w:tr w:rsidR="00EC3334" w:rsidRPr="00C808ED" w14:paraId="793C70C4" w14:textId="77777777" w:rsidTr="00051D1D">
        <w:tc>
          <w:tcPr>
            <w:tcW w:w="5490" w:type="dxa"/>
          </w:tcPr>
          <w:p w14:paraId="24DD8759" w14:textId="5B1C8A16" w:rsidR="00EC3334" w:rsidRPr="00C808ED" w:rsidRDefault="00EC3334" w:rsidP="00EC333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left w:val="nil"/>
              <w:right w:val="nil"/>
            </w:tcBorders>
          </w:tcPr>
          <w:p w14:paraId="619E2870" w14:textId="70EA48E1" w:rsidR="00EC3334" w:rsidRPr="00C808ED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8238FE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D115C2" w14:textId="66FAC63D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3334" w:rsidRPr="00C808ED" w14:paraId="10CAE305" w14:textId="77777777" w:rsidTr="00051D1D">
        <w:tc>
          <w:tcPr>
            <w:tcW w:w="5490" w:type="dxa"/>
          </w:tcPr>
          <w:p w14:paraId="43F6E0E7" w14:textId="3D93FE95" w:rsidR="00EC3334" w:rsidRPr="00C808ED" w:rsidRDefault="00EC3334" w:rsidP="00EC333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62" w:type="dxa"/>
            <w:vAlign w:val="bottom"/>
          </w:tcPr>
          <w:p w14:paraId="711EC64C" w14:textId="77777777" w:rsidR="00EC3334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A3D48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FDCDBE" w14:textId="77777777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3334" w:rsidRPr="00C808ED" w14:paraId="31349176" w14:textId="77777777" w:rsidTr="00051D1D">
        <w:tc>
          <w:tcPr>
            <w:tcW w:w="5490" w:type="dxa"/>
          </w:tcPr>
          <w:p w14:paraId="056281D5" w14:textId="4C6B6DC2" w:rsidR="00EC3334" w:rsidRPr="00C808ED" w:rsidRDefault="00EC3334" w:rsidP="00EC333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2F1B6B12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76F33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EA1D350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35D8" w:rsidRPr="00C808ED" w14:paraId="769FEE9E" w14:textId="77777777" w:rsidTr="00435E20">
        <w:trPr>
          <w:trHeight w:val="263"/>
        </w:trPr>
        <w:tc>
          <w:tcPr>
            <w:tcW w:w="5490" w:type="dxa"/>
          </w:tcPr>
          <w:p w14:paraId="1969EC1F" w14:textId="659CD0EE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962" w:type="dxa"/>
            <w:vAlign w:val="bottom"/>
          </w:tcPr>
          <w:p w14:paraId="0F94174A" w14:textId="7B1EDEC2" w:rsidR="009435D8" w:rsidRPr="00C808ED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35D8">
              <w:rPr>
                <w:rFonts w:ascii="Angsana New" w:hAnsi="Angsana New"/>
                <w:sz w:val="30"/>
                <w:szCs w:val="30"/>
                <w:lang w:val="en-US"/>
              </w:rPr>
              <w:t>64,993</w:t>
            </w:r>
          </w:p>
        </w:tc>
        <w:tc>
          <w:tcPr>
            <w:tcW w:w="270" w:type="dxa"/>
          </w:tcPr>
          <w:p w14:paraId="3F4E3AF0" w14:textId="77777777" w:rsidR="009435D8" w:rsidRPr="00C808ED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37E6D9" w14:textId="4348506A" w:rsidR="009435D8" w:rsidRPr="00C808ED" w:rsidRDefault="009435D8" w:rsidP="009435D8">
            <w:pPr>
              <w:pStyle w:val="a1"/>
              <w:tabs>
                <w:tab w:val="decimal" w:pos="1531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66,805</w:t>
            </w:r>
          </w:p>
        </w:tc>
      </w:tr>
      <w:tr w:rsidR="009435D8" w:rsidRPr="00C808ED" w14:paraId="72C995B2" w14:textId="77777777" w:rsidTr="00435E20">
        <w:trPr>
          <w:trHeight w:val="263"/>
        </w:trPr>
        <w:tc>
          <w:tcPr>
            <w:tcW w:w="5490" w:type="dxa"/>
          </w:tcPr>
          <w:p w14:paraId="709210CB" w14:textId="33150077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E9B1D14" w14:textId="6A54B801" w:rsidR="009435D8" w:rsidRPr="00C808ED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35D8">
              <w:rPr>
                <w:rFonts w:ascii="Angsana New" w:hAnsi="Angsana New"/>
                <w:sz w:val="30"/>
                <w:szCs w:val="30"/>
                <w:lang w:val="en-US"/>
              </w:rPr>
              <w:t>250,791</w:t>
            </w:r>
          </w:p>
        </w:tc>
        <w:tc>
          <w:tcPr>
            <w:tcW w:w="270" w:type="dxa"/>
          </w:tcPr>
          <w:p w14:paraId="0FB7604F" w14:textId="77777777" w:rsidR="009435D8" w:rsidRPr="00C808ED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8F67A97" w14:textId="1FEFFC81" w:rsidR="009435D8" w:rsidRPr="00C808ED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269,565</w:t>
            </w:r>
          </w:p>
        </w:tc>
      </w:tr>
      <w:tr w:rsidR="009435D8" w:rsidRPr="00C808ED" w14:paraId="124F1836" w14:textId="77777777" w:rsidTr="00435E20">
        <w:trPr>
          <w:trHeight w:val="263"/>
        </w:trPr>
        <w:tc>
          <w:tcPr>
            <w:tcW w:w="5490" w:type="dxa"/>
          </w:tcPr>
          <w:p w14:paraId="3A80B943" w14:textId="7A310F15" w:rsidR="009435D8" w:rsidRPr="00C808ED" w:rsidRDefault="009435D8" w:rsidP="009435D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012E2" w14:textId="516D15BA" w:rsidR="009435D8" w:rsidRPr="009435D8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35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5F1563F" w14:textId="77777777" w:rsidR="009435D8" w:rsidRPr="00C808ED" w:rsidRDefault="009435D8" w:rsidP="0094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6868954" w14:textId="7FC0ED18" w:rsidR="009435D8" w:rsidRPr="00C808ED" w:rsidRDefault="009435D8" w:rsidP="009435D8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336,370</w:t>
            </w:r>
          </w:p>
        </w:tc>
      </w:tr>
      <w:tr w:rsidR="00EC3334" w:rsidRPr="00C808ED" w14:paraId="575583A5" w14:textId="77777777" w:rsidTr="00051D1D">
        <w:trPr>
          <w:trHeight w:val="263"/>
        </w:trPr>
        <w:tc>
          <w:tcPr>
            <w:tcW w:w="5490" w:type="dxa"/>
            <w:vAlign w:val="center"/>
          </w:tcPr>
          <w:p w14:paraId="7F608809" w14:textId="158CD901" w:rsidR="00EC3334" w:rsidRPr="00C808ED" w:rsidRDefault="00EC3334" w:rsidP="00EC33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4FB8DB" w14:textId="576DB61B" w:rsidR="00EC3334" w:rsidRPr="00C808ED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E737F80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EF3874" w14:textId="26F0133C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3334" w:rsidRPr="00C808ED" w14:paraId="13D79B82" w14:textId="77777777" w:rsidTr="00435E20">
        <w:trPr>
          <w:trHeight w:val="263"/>
        </w:trPr>
        <w:tc>
          <w:tcPr>
            <w:tcW w:w="5490" w:type="dxa"/>
          </w:tcPr>
          <w:p w14:paraId="018811FA" w14:textId="631EAE13" w:rsidR="00EC3334" w:rsidRPr="00C808ED" w:rsidRDefault="00EC3334" w:rsidP="00EC33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265CEA" w14:textId="180167A8" w:rsidR="00EC3334" w:rsidRPr="008F3619" w:rsidRDefault="009435D8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5D8">
              <w:rPr>
                <w:rFonts w:ascii="Angsana New" w:hAnsi="Angsana New"/>
                <w:b/>
                <w:bCs/>
                <w:sz w:val="30"/>
                <w:szCs w:val="30"/>
              </w:rPr>
              <w:t>6,322,018</w:t>
            </w:r>
          </w:p>
        </w:tc>
        <w:tc>
          <w:tcPr>
            <w:tcW w:w="270" w:type="dxa"/>
          </w:tcPr>
          <w:p w14:paraId="46C76695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AB744CF" w14:textId="7900A80B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6,428,380</w:t>
            </w:r>
          </w:p>
        </w:tc>
      </w:tr>
    </w:tbl>
    <w:p w14:paraId="114AEFAE" w14:textId="7075D55B" w:rsidR="00EA3CF4" w:rsidRPr="001A7158" w:rsidRDefault="00EA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791827" w14:textId="56FBD420" w:rsidR="004F2B73" w:rsidRPr="006E46F2" w:rsidRDefault="004F2B73" w:rsidP="004F2B73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หุ้นบุริมสิทธิของ อดิตยา กรุ๊ป เอบี</w:t>
      </w:r>
      <w:r w:rsidRPr="006E46F2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Pr="006E46F2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สามารถไถ่ถอนได้</w:t>
      </w:r>
      <w:r w:rsidR="0007716F">
        <w:rPr>
          <w:rFonts w:ascii="Angsana New" w:eastAsia="Times New Roman" w:hAnsi="Angsana New" w:hint="cs"/>
          <w:sz w:val="30"/>
          <w:szCs w:val="30"/>
          <w:cs/>
        </w:rPr>
        <w:t>เมื่อครบกำหนด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eastAsia="Times New Roman" w:hAnsi="Angsana New"/>
          <w:sz w:val="30"/>
          <w:szCs w:val="30"/>
        </w:rPr>
        <w:t xml:space="preserve">1 </w:t>
      </w:r>
      <w:r w:rsidRPr="006E46F2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470161">
        <w:rPr>
          <w:rFonts w:ascii="Angsana New" w:eastAsia="Times New Roman" w:hAnsi="Angsana New"/>
          <w:sz w:val="30"/>
          <w:szCs w:val="30"/>
        </w:rPr>
        <w:t xml:space="preserve">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หุ้นบุริมสิทธิ์นี้จะมีกำหนดไถ่ถอนในวันที่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 xml:space="preserve">30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>2577</w:t>
      </w:r>
    </w:p>
    <w:p w14:paraId="75A05B51" w14:textId="77777777" w:rsidR="004F2B73" w:rsidRPr="002E60B6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</w:p>
    <w:p w14:paraId="23DC39C0" w14:textId="044187CC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 w:rsidR="0007716F">
        <w:rPr>
          <w:rFonts w:ascii="Angsana New" w:hAnsi="Angsana New" w:hint="cs"/>
          <w:sz w:val="30"/>
          <w:szCs w:val="30"/>
          <w:cs/>
        </w:rPr>
        <w:t>ทุกเมื่อ</w:t>
      </w:r>
      <w:r w:rsidRPr="006E46F2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hAnsi="Angsana New"/>
          <w:sz w:val="30"/>
          <w:szCs w:val="30"/>
        </w:rPr>
        <w:t xml:space="preserve">6 </w:t>
      </w:r>
      <w:r w:rsidRPr="006E46F2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E659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A03006" w14:textId="77777777" w:rsidR="004F2B73" w:rsidRPr="002E60B6" w:rsidRDefault="004F2B73" w:rsidP="004F2B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</w:p>
    <w:p w14:paraId="665F35A3" w14:textId="77777777" w:rsidR="004F2B73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Pr="006E46F2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6E46F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E46F2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จดทะเบียนเลิกบริษัทแล้วเมื่อวันที่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สิงหาคม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2557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</w:t>
      </w:r>
      <w:r w:rsidRPr="006E46F2">
        <w:rPr>
          <w:rFonts w:ascii="Angsana New" w:hAnsi="Angsana New" w:cs="Angsana New"/>
          <w:sz w:val="30"/>
          <w:szCs w:val="30"/>
          <w:cs/>
        </w:rPr>
        <w:t>เงินลงทุนในหุ้นสามัญทั้งหมดได้มีการรับรู้การด้อยค่าเต็มจำนวนแล้ว</w:t>
      </w:r>
    </w:p>
    <w:p w14:paraId="7A398A87" w14:textId="77777777" w:rsidR="00EC3334" w:rsidRPr="002E60B6" w:rsidRDefault="00EC3334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C75D21D" w14:textId="1BBC6D98" w:rsidR="002E60B6" w:rsidRDefault="002E60B6" w:rsidP="002E60B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9201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A6DFF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A6DFF" w:rsidRPr="008A6DFF">
        <w:rPr>
          <w:rFonts w:ascii="Angsana New" w:hAnsi="Angsana New" w:cs="Angsana New"/>
          <w:sz w:val="30"/>
          <w:szCs w:val="30"/>
        </w:rPr>
        <w:t xml:space="preserve">31 </w:t>
      </w:r>
      <w:r w:rsidR="008A6DFF" w:rsidRPr="008A6DF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A6DFF" w:rsidRPr="008A6D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2012">
        <w:rPr>
          <w:rFonts w:ascii="Angsana New" w:hAnsi="Angsana New" w:cs="Angsana New"/>
          <w:sz w:val="30"/>
          <w:szCs w:val="30"/>
          <w:cs/>
        </w:rPr>
        <w:t>บริษัทได้รับเงินปันผลจากสินทรัพย์ทางการเงินไม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092012">
        <w:rPr>
          <w:rFonts w:ascii="Angsana New" w:hAnsi="Angsana New" w:cs="Angsana New"/>
          <w:sz w:val="30"/>
          <w:szCs w:val="30"/>
          <w:cs/>
        </w:rPr>
        <w:t>หมุนเวียนอื่น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05A5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09201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F0A8D02" w14:textId="77777777" w:rsidR="002E60B6" w:rsidRDefault="002E60B6" w:rsidP="002E60B6">
      <w:pPr>
        <w:pStyle w:val="NormalWeb"/>
        <w:spacing w:before="0" w:beforeAutospacing="0" w:after="0" w:afterAutospacing="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270"/>
        <w:gridCol w:w="1890"/>
      </w:tblGrid>
      <w:tr w:rsidR="002E60B6" w:rsidRPr="003500FB" w14:paraId="6B693D23" w14:textId="77777777" w:rsidTr="00AE2594">
        <w:trPr>
          <w:trHeight w:val="569"/>
          <w:tblHeader/>
        </w:trPr>
        <w:tc>
          <w:tcPr>
            <w:tcW w:w="5490" w:type="dxa"/>
          </w:tcPr>
          <w:p w14:paraId="32D063D6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4140" w:type="dxa"/>
            <w:gridSpan w:val="3"/>
          </w:tcPr>
          <w:p w14:paraId="7F92E7F9" w14:textId="77777777" w:rsidR="002E60B6" w:rsidRPr="00A459BD" w:rsidRDefault="002E60B6" w:rsidP="00AE2594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BD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</w:t>
            </w:r>
            <w:r w:rsidRPr="00A459BD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ตามวิธี</w:t>
            </w:r>
          </w:p>
          <w:p w14:paraId="41DA367D" w14:textId="77777777" w:rsidR="002E60B6" w:rsidRPr="00A459BD" w:rsidRDefault="002E60B6" w:rsidP="00AE2594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BD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  <w:r w:rsidRPr="00A459BD">
              <w:rPr>
                <w:rFonts w:ascii="Angsana New" w:hAnsi="Angsana New"/>
                <w:sz w:val="30"/>
                <w:szCs w:val="30"/>
              </w:rPr>
              <w:t>/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งบ</w:t>
            </w:r>
            <w:r w:rsidRPr="00A459B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2E60B6" w:rsidRPr="003500FB" w14:paraId="00368751" w14:textId="77777777" w:rsidTr="00AE2594">
        <w:trPr>
          <w:tblHeader/>
        </w:trPr>
        <w:tc>
          <w:tcPr>
            <w:tcW w:w="5490" w:type="dxa"/>
          </w:tcPr>
          <w:p w14:paraId="3F5B5EDA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2F52A3D8" w14:textId="570F7D8F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 w:rsidR="004C6C2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64565C" w14:textId="77777777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451C66F" w14:textId="1D5E273E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 w:rsidR="004C6C2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60B6" w:rsidRPr="003500FB" w14:paraId="55C20BAF" w14:textId="77777777" w:rsidTr="00AE2594">
        <w:trPr>
          <w:trHeight w:val="137"/>
          <w:tblHeader/>
        </w:trPr>
        <w:tc>
          <w:tcPr>
            <w:tcW w:w="5490" w:type="dxa"/>
          </w:tcPr>
          <w:p w14:paraId="46F1CC9F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4140" w:type="dxa"/>
            <w:gridSpan w:val="3"/>
          </w:tcPr>
          <w:p w14:paraId="4543D152" w14:textId="77777777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60B6" w:rsidRPr="003500FB" w14:paraId="593AE881" w14:textId="77777777" w:rsidTr="00AE2594">
        <w:tc>
          <w:tcPr>
            <w:tcW w:w="5490" w:type="dxa"/>
          </w:tcPr>
          <w:p w14:paraId="204F4BCF" w14:textId="22ADD2D0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="008A6DFF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>เก้า</w:t>
            </w: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เดือน</w:t>
            </w:r>
            <w:r w:rsidRPr="00092012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 w:rsidR="008A6DFF" w:rsidRPr="008A6DFF">
              <w:rPr>
                <w:b/>
                <w:bCs/>
                <w:i/>
                <w:iCs/>
                <w:cs/>
              </w:rPr>
              <w:t xml:space="preserve">31 </w:t>
            </w:r>
            <w:r w:rsidR="008A6DFF" w:rsidRPr="008A6DFF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140" w:type="dxa"/>
            <w:gridSpan w:val="3"/>
          </w:tcPr>
          <w:p w14:paraId="1D1C1413" w14:textId="77777777" w:rsidR="002E60B6" w:rsidRPr="00DF2335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A74F6A" w:rsidRPr="003500FB" w14:paraId="7D6442C0" w14:textId="77777777" w:rsidTr="00AE2594">
        <w:tc>
          <w:tcPr>
            <w:tcW w:w="5490" w:type="dxa"/>
          </w:tcPr>
          <w:p w14:paraId="43F68144" w14:textId="77777777" w:rsidR="00A74F6A" w:rsidRPr="003500FB" w:rsidRDefault="00A74F6A" w:rsidP="00A74F6A">
            <w:pPr>
              <w:tabs>
                <w:tab w:val="clear" w:pos="227"/>
                <w:tab w:val="left" w:pos="13"/>
              </w:tabs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80" w:type="dxa"/>
          </w:tcPr>
          <w:p w14:paraId="62C9F6D3" w14:textId="524211F8" w:rsidR="00A74F6A" w:rsidRPr="002E60B6" w:rsidRDefault="00A74F6A" w:rsidP="00A74F6A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 w:rsidRPr="00A74F6A">
              <w:rPr>
                <w:lang w:val="en-US"/>
              </w:rPr>
              <w:t>17,240</w:t>
            </w:r>
          </w:p>
        </w:tc>
        <w:tc>
          <w:tcPr>
            <w:tcW w:w="270" w:type="dxa"/>
            <w:vAlign w:val="bottom"/>
          </w:tcPr>
          <w:p w14:paraId="790EF6C8" w14:textId="77777777" w:rsidR="00A74F6A" w:rsidRPr="003500FB" w:rsidRDefault="00A74F6A" w:rsidP="00A74F6A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4E1E59B5" w14:textId="3E66A1A7" w:rsidR="00A74F6A" w:rsidRPr="002E60B6" w:rsidRDefault="00A74F6A" w:rsidP="00A74F6A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19,186</w:t>
            </w:r>
          </w:p>
        </w:tc>
      </w:tr>
      <w:tr w:rsidR="00A74F6A" w:rsidRPr="003500FB" w14:paraId="71230C81" w14:textId="77777777" w:rsidTr="00AE2594">
        <w:tc>
          <w:tcPr>
            <w:tcW w:w="5490" w:type="dxa"/>
          </w:tcPr>
          <w:p w14:paraId="0A61C354" w14:textId="77777777" w:rsidR="00A74F6A" w:rsidRPr="003500FB" w:rsidRDefault="00A74F6A" w:rsidP="00A74F6A">
            <w:pPr>
              <w:tabs>
                <w:tab w:val="clear" w:pos="227"/>
                <w:tab w:val="left" w:pos="13"/>
              </w:tabs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80" w:type="dxa"/>
          </w:tcPr>
          <w:p w14:paraId="638F1F7E" w14:textId="4BB8405E" w:rsidR="00A74F6A" w:rsidRPr="002E60B6" w:rsidRDefault="00A74F6A" w:rsidP="00A74F6A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 w:rsidRPr="00A74F6A">
              <w:rPr>
                <w:lang w:val="en-US"/>
              </w:rPr>
              <w:t>6,304</w:t>
            </w:r>
          </w:p>
        </w:tc>
        <w:tc>
          <w:tcPr>
            <w:tcW w:w="270" w:type="dxa"/>
            <w:vAlign w:val="bottom"/>
          </w:tcPr>
          <w:p w14:paraId="04B80489" w14:textId="77777777" w:rsidR="00A74F6A" w:rsidRPr="003500FB" w:rsidRDefault="00A74F6A" w:rsidP="00A74F6A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2292B47E" w14:textId="5A12751F" w:rsidR="00A74F6A" w:rsidRPr="002E60B6" w:rsidRDefault="00A74F6A" w:rsidP="00A74F6A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6,279</w:t>
            </w:r>
          </w:p>
        </w:tc>
      </w:tr>
      <w:tr w:rsidR="002E60B6" w:rsidRPr="003500FB" w14:paraId="253D306A" w14:textId="77777777" w:rsidTr="00AE2594">
        <w:tc>
          <w:tcPr>
            <w:tcW w:w="5490" w:type="dxa"/>
          </w:tcPr>
          <w:p w14:paraId="68A39CAF" w14:textId="77777777" w:rsidR="002E60B6" w:rsidRPr="003500FB" w:rsidRDefault="002E60B6" w:rsidP="00F61FA1">
            <w:pPr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80" w:type="dxa"/>
          </w:tcPr>
          <w:p w14:paraId="67BECE19" w14:textId="6FEB85BA" w:rsidR="002E60B6" w:rsidRPr="008F3619" w:rsidRDefault="00A74F6A" w:rsidP="007E54A4">
            <w:pPr>
              <w:pStyle w:val="BodyText2"/>
              <w:tabs>
                <w:tab w:val="decimal" w:pos="868"/>
              </w:tabs>
              <w:ind w:right="339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DF57DD6" w14:textId="77777777" w:rsidR="002E60B6" w:rsidRPr="007D7DCE" w:rsidRDefault="002E60B6" w:rsidP="00AE259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6DE92BAB" w14:textId="7FDB6F49" w:rsidR="002E60B6" w:rsidRPr="008F3619" w:rsidRDefault="002E60B6" w:rsidP="002E60B6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15</w:t>
            </w:r>
            <w:r w:rsidR="00C62AFD">
              <w:rPr>
                <w:lang w:val="en-US"/>
              </w:rPr>
              <w:t>8</w:t>
            </w:r>
          </w:p>
        </w:tc>
      </w:tr>
      <w:tr w:rsidR="002E60B6" w:rsidRPr="003500FB" w14:paraId="7EB6DFB7" w14:textId="77777777" w:rsidTr="00AE2594">
        <w:tc>
          <w:tcPr>
            <w:tcW w:w="5490" w:type="dxa"/>
          </w:tcPr>
          <w:p w14:paraId="5D889260" w14:textId="77777777" w:rsidR="002E60B6" w:rsidRPr="003500FB" w:rsidRDefault="002E60B6" w:rsidP="00AE2594">
            <w:pPr>
              <w:pStyle w:val="BodyText2"/>
              <w:ind w:left="13"/>
              <w:rPr>
                <w:b/>
                <w:bCs/>
                <w:cs/>
              </w:rPr>
            </w:pPr>
            <w:r w:rsidRPr="003500FB">
              <w:rPr>
                <w:b/>
                <w:bCs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644A9C" w14:textId="33F3C974" w:rsidR="002E60B6" w:rsidRPr="002E60B6" w:rsidRDefault="00A74F6A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 w:rsidRPr="00A74F6A">
              <w:rPr>
                <w:b/>
                <w:bCs/>
                <w:lang w:val="en-US"/>
              </w:rPr>
              <w:t>23,544</w:t>
            </w:r>
          </w:p>
        </w:tc>
        <w:tc>
          <w:tcPr>
            <w:tcW w:w="270" w:type="dxa"/>
            <w:vAlign w:val="bottom"/>
          </w:tcPr>
          <w:p w14:paraId="318F256E" w14:textId="77777777" w:rsidR="002E60B6" w:rsidRPr="009D11CA" w:rsidRDefault="002E60B6" w:rsidP="00AE2594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B9BAFDF" w14:textId="7ABF86C3" w:rsidR="002E60B6" w:rsidRPr="009D11CA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25,62</w:t>
            </w:r>
            <w:r w:rsidR="00C62AFD">
              <w:rPr>
                <w:b/>
                <w:bCs/>
                <w:lang w:val="en-US"/>
              </w:rPr>
              <w:t>3</w:t>
            </w:r>
          </w:p>
        </w:tc>
      </w:tr>
    </w:tbl>
    <w:p w14:paraId="30233330" w14:textId="77777777" w:rsidR="006E46F2" w:rsidRDefault="006E46F2" w:rsidP="002E60B6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13F52539" w14:textId="77777777" w:rsidR="006E46F2" w:rsidRPr="00ED4565" w:rsidRDefault="006E46F2" w:rsidP="006E15D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E46F2" w:rsidRPr="00ED4565" w:rsidSect="00D97E8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0234CAAE" w14:textId="46950089" w:rsidR="00C404B8" w:rsidRPr="00885916" w:rsidRDefault="00C404B8" w:rsidP="00424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720"/>
        </w:tabs>
        <w:ind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8591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1A7158" w:rsidRDefault="00C404B8" w:rsidP="00165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60F91C03" w14:textId="52726CAF" w:rsidR="00016F7C" w:rsidRPr="007B40FB" w:rsidRDefault="00016F7C" w:rsidP="004249B7">
      <w:pPr>
        <w:pStyle w:val="Heading6"/>
        <w:ind w:left="540" w:firstLine="18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6D6701" w:rsidRPr="006D6701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6D6701" w:rsidRPr="006D67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="006D6701" w:rsidRPr="006D670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วันที่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</w:t>
      </w:r>
      <w:r w:rsidR="00E66BA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</w:t>
      </w:r>
      <w:r w:rsidR="006D67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เก้า</w:t>
      </w:r>
      <w:r w:rsidR="00D97E8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6D6701" w:rsidRPr="006D6701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6D6701" w:rsidRPr="006D67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="006D6701" w:rsidRPr="006D670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2BB208" w14:textId="77777777" w:rsidR="001A7158" w:rsidRPr="001A7158" w:rsidRDefault="001A7158" w:rsidP="001A7158"/>
    <w:tbl>
      <w:tblPr>
        <w:tblW w:w="477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2344"/>
        <w:gridCol w:w="1484"/>
        <w:gridCol w:w="1107"/>
        <w:gridCol w:w="250"/>
        <w:gridCol w:w="994"/>
        <w:gridCol w:w="244"/>
        <w:gridCol w:w="985"/>
        <w:gridCol w:w="244"/>
        <w:gridCol w:w="1002"/>
        <w:gridCol w:w="244"/>
        <w:gridCol w:w="1118"/>
        <w:gridCol w:w="247"/>
        <w:gridCol w:w="1101"/>
      </w:tblGrid>
      <w:tr w:rsidR="009462E5" w:rsidRPr="00A06881" w14:paraId="3E1785CC" w14:textId="77777777" w:rsidTr="00393CBE">
        <w:trPr>
          <w:cantSplit/>
          <w:tblHeader/>
        </w:trPr>
        <w:tc>
          <w:tcPr>
            <w:tcW w:w="1180" w:type="pct"/>
          </w:tcPr>
          <w:p w14:paraId="7CE32D3F" w14:textId="77777777" w:rsidR="009462E5" w:rsidRPr="008B023C" w:rsidRDefault="009462E5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3"/>
            <w:vAlign w:val="bottom"/>
          </w:tcPr>
          <w:p w14:paraId="190A6027" w14:textId="5FA61444" w:rsidR="009462E5" w:rsidRPr="008B023C" w:rsidRDefault="009462E5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534C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462E5" w:rsidRPr="00A06881" w14:paraId="3C4E8BE3" w14:textId="77777777" w:rsidTr="00777C24">
        <w:trPr>
          <w:cantSplit/>
          <w:tblHeader/>
        </w:trPr>
        <w:tc>
          <w:tcPr>
            <w:tcW w:w="1180" w:type="pct"/>
          </w:tcPr>
          <w:p w14:paraId="7DE6861C" w14:textId="77777777" w:rsidR="009462E5" w:rsidRPr="008B023C" w:rsidRDefault="009462E5" w:rsidP="009462E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  <w:vAlign w:val="bottom"/>
          </w:tcPr>
          <w:p w14:paraId="0FB3D716" w14:textId="63BF46EF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99" w:type="pct"/>
            <w:vAlign w:val="bottom"/>
          </w:tcPr>
          <w:p w14:paraId="014F24AA" w14:textId="3C112F71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790" w:type="pct"/>
            <w:gridSpan w:val="3"/>
            <w:vAlign w:val="bottom"/>
          </w:tcPr>
          <w:p w14:paraId="7A55DC1D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43E2DAD" w14:textId="4AEA2B1D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82" w:type="pct"/>
            <w:vAlign w:val="bottom"/>
          </w:tcPr>
          <w:p w14:paraId="706B2E39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pct"/>
            <w:gridSpan w:val="3"/>
            <w:vAlign w:val="bottom"/>
          </w:tcPr>
          <w:p w14:paraId="1484C4A4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D926FC" w14:textId="44787788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82" w:type="pct"/>
            <w:vAlign w:val="bottom"/>
          </w:tcPr>
          <w:p w14:paraId="57B96923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5C8E7FD6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F034A83" w14:textId="61CB1001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B23612" w:rsidRPr="00A06881" w14:paraId="1807618F" w14:textId="77777777" w:rsidTr="00777C24">
        <w:trPr>
          <w:cantSplit/>
          <w:tblHeader/>
        </w:trPr>
        <w:tc>
          <w:tcPr>
            <w:tcW w:w="1180" w:type="pct"/>
          </w:tcPr>
          <w:p w14:paraId="2774B47C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433CB69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B34910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7AAC5D6E" w14:textId="20E1677B" w:rsidR="00B23612" w:rsidRPr="008B023C" w:rsidRDefault="006D6701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D6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4" w:type="pct"/>
            <w:vAlign w:val="bottom"/>
          </w:tcPr>
          <w:p w14:paraId="41894563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7CDB1" w14:textId="2806D451" w:rsidR="00B23612" w:rsidRPr="009462E5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59DADA4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BF429D0" w14:textId="71130670" w:rsidR="00B23612" w:rsidRPr="008B023C" w:rsidRDefault="006D6701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2" w:type="pct"/>
            <w:vAlign w:val="bottom"/>
          </w:tcPr>
          <w:p w14:paraId="20F4D28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B3C4C58" w14:textId="5A2757C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0349AFA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8907ED2" w14:textId="597AD320" w:rsidR="00B23612" w:rsidRPr="008B023C" w:rsidRDefault="006D6701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3" w:type="pct"/>
            <w:vAlign w:val="bottom"/>
          </w:tcPr>
          <w:p w14:paraId="5A5E25FD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8E443BC" w14:textId="07A5CED2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B23612" w:rsidRPr="00A06881" w14:paraId="0BBEDAE3" w14:textId="77777777" w:rsidTr="00777C24">
        <w:trPr>
          <w:cantSplit/>
          <w:tblHeader/>
        </w:trPr>
        <w:tc>
          <w:tcPr>
            <w:tcW w:w="1180" w:type="pct"/>
          </w:tcPr>
          <w:p w14:paraId="425916AF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6EC7FD1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945E43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595162CE" w14:textId="58A2E2E0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4" w:type="pct"/>
            <w:vAlign w:val="bottom"/>
          </w:tcPr>
          <w:p w14:paraId="22485B98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CEE9921" w14:textId="54918C29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2" w:type="pct"/>
            <w:vAlign w:val="bottom"/>
          </w:tcPr>
          <w:p w14:paraId="787568B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3E491C" w14:textId="1490CB80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2" w:type="pct"/>
            <w:vAlign w:val="bottom"/>
          </w:tcPr>
          <w:p w14:paraId="2F8785EC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D2984E6" w14:textId="35BABA7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2" w:type="pct"/>
            <w:vAlign w:val="bottom"/>
          </w:tcPr>
          <w:p w14:paraId="3CDC6769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E780AB9" w14:textId="42089F25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" w:type="pct"/>
            <w:vAlign w:val="bottom"/>
          </w:tcPr>
          <w:p w14:paraId="0E404469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8D2485" w14:textId="006E008B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B23612" w:rsidRPr="00A06881" w14:paraId="116578BE" w14:textId="19B5B4AD" w:rsidTr="00777C24">
        <w:trPr>
          <w:cantSplit/>
          <w:tblHeader/>
        </w:trPr>
        <w:tc>
          <w:tcPr>
            <w:tcW w:w="1180" w:type="pct"/>
          </w:tcPr>
          <w:p w14:paraId="6E3671C1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39B6EBE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984E13F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0" w:type="pct"/>
            <w:gridSpan w:val="3"/>
            <w:vAlign w:val="bottom"/>
          </w:tcPr>
          <w:p w14:paraId="39C2100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" w:type="pct"/>
            <w:vAlign w:val="bottom"/>
          </w:tcPr>
          <w:p w14:paraId="64EE4DE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61" w:type="pct"/>
            <w:gridSpan w:val="7"/>
            <w:vAlign w:val="bottom"/>
          </w:tcPr>
          <w:p w14:paraId="6AE10ED0" w14:textId="75F90F4C" w:rsidR="00B23612" w:rsidRPr="00A06881" w:rsidRDefault="00B23612" w:rsidP="00B2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B23612" w:rsidRPr="00A06881" w14:paraId="1D336736" w14:textId="77777777" w:rsidTr="00777C24">
        <w:trPr>
          <w:cantSplit/>
          <w:trHeight w:val="270"/>
        </w:trPr>
        <w:tc>
          <w:tcPr>
            <w:tcW w:w="1180" w:type="pct"/>
          </w:tcPr>
          <w:p w14:paraId="7CD5D58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8" w:type="pct"/>
          </w:tcPr>
          <w:p w14:paraId="326CB6D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FAE3AA2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  <w:vAlign w:val="center"/>
          </w:tcPr>
          <w:p w14:paraId="2A0C1000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  <w:vAlign w:val="center"/>
          </w:tcPr>
          <w:p w14:paraId="2BCE9DDA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308A8379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4CE2732D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14:paraId="2669645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343BDD30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77A1440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00BB3588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35033CD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center"/>
          </w:tcPr>
          <w:p w14:paraId="584293FB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center"/>
          </w:tcPr>
          <w:p w14:paraId="0D33F46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E20" w:rsidRPr="00A06881" w14:paraId="01BBC271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5EF914C" w14:textId="7B2ACC75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เท็กซ์ไทล์</w:t>
            </w:r>
          </w:p>
        </w:tc>
        <w:tc>
          <w:tcPr>
            <w:tcW w:w="788" w:type="pct"/>
            <w:vAlign w:val="bottom"/>
          </w:tcPr>
          <w:p w14:paraId="12A5F325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499" w:type="pct"/>
            <w:vAlign w:val="bottom"/>
          </w:tcPr>
          <w:p w14:paraId="036D8074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72" w:type="pct"/>
            <w:vAlign w:val="bottom"/>
          </w:tcPr>
          <w:p w14:paraId="1AE5837C" w14:textId="1B5344E6" w:rsidR="00435E20" w:rsidRPr="008B023C" w:rsidRDefault="00435E20" w:rsidP="00435E20">
            <w:pPr>
              <w:tabs>
                <w:tab w:val="clear" w:pos="227"/>
                <w:tab w:val="clear" w:pos="454"/>
                <w:tab w:val="clear" w:pos="907"/>
                <w:tab w:val="left" w:pos="102"/>
                <w:tab w:val="left" w:pos="192"/>
                <w:tab w:val="left" w:pos="948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4" w:type="pct"/>
            <w:vAlign w:val="bottom"/>
          </w:tcPr>
          <w:p w14:paraId="71F1FF5D" w14:textId="77777777" w:rsidR="00435E20" w:rsidRPr="008B023C" w:rsidRDefault="00435E20" w:rsidP="00435E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BDE9263" w14:textId="131A6821" w:rsidR="00435E20" w:rsidRPr="008B023C" w:rsidRDefault="00435E20" w:rsidP="00435E20">
            <w:pPr>
              <w:tabs>
                <w:tab w:val="clear" w:pos="907"/>
                <w:tab w:val="left" w:pos="840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2" w:type="pct"/>
            <w:vAlign w:val="bottom"/>
          </w:tcPr>
          <w:p w14:paraId="54A2C6B1" w14:textId="77777777" w:rsidR="00435E20" w:rsidRPr="008B023C" w:rsidRDefault="00435E20" w:rsidP="00435E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7578BB1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2AC98AAF" w14:textId="3496E06A" w:rsidR="00435E20" w:rsidRPr="001242B1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0DA1965" w14:textId="77777777" w:rsidR="00435E20" w:rsidRPr="008B023C" w:rsidRDefault="00435E20" w:rsidP="00435E2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8EC2B3F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7BCF0BFD" w14:textId="47441004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10BEAD6" w14:textId="77777777" w:rsidR="00435E20" w:rsidRPr="008B023C" w:rsidRDefault="00435E20" w:rsidP="00435E2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294540DF" w14:textId="14A40A22" w:rsidR="00435E20" w:rsidRPr="0003257E" w:rsidRDefault="00693C2C" w:rsidP="00435E20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4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3" w:type="pct"/>
            <w:vAlign w:val="bottom"/>
          </w:tcPr>
          <w:p w14:paraId="60D6799C" w14:textId="77777777" w:rsidR="00435E20" w:rsidRPr="008B023C" w:rsidRDefault="00435E20" w:rsidP="00435E20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1F044445" w14:textId="1BD1EB44" w:rsidR="00435E20" w:rsidRPr="008B023C" w:rsidRDefault="00435E20" w:rsidP="00435E20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435E20" w:rsidRPr="00A06881" w14:paraId="3C9CDC30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14EC4955" w14:textId="7DDBBFFF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788" w:type="pct"/>
            <w:vAlign w:val="bottom"/>
          </w:tcPr>
          <w:p w14:paraId="47C5EDDD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499" w:type="pct"/>
            <w:vAlign w:val="bottom"/>
          </w:tcPr>
          <w:p w14:paraId="0F4302AB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18CA0342" w14:textId="6486DFA1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4" w:type="pct"/>
            <w:vAlign w:val="bottom"/>
          </w:tcPr>
          <w:p w14:paraId="18EBCA1B" w14:textId="77777777" w:rsidR="00435E20" w:rsidRPr="008B023C" w:rsidRDefault="00435E20" w:rsidP="00435E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8B51A18" w14:textId="299F90D4" w:rsidR="00435E20" w:rsidRPr="008B023C" w:rsidRDefault="00435E20" w:rsidP="00435E2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2" w:type="pct"/>
            <w:vAlign w:val="bottom"/>
          </w:tcPr>
          <w:p w14:paraId="46B6CB9B" w14:textId="77777777" w:rsidR="00435E20" w:rsidRPr="008B023C" w:rsidRDefault="00435E20" w:rsidP="00435E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DADDEAF" w14:textId="3B8AF1E9" w:rsidR="00435E20" w:rsidRPr="00E06A15" w:rsidRDefault="00E06A15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6A15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82" w:type="pct"/>
            <w:vAlign w:val="bottom"/>
          </w:tcPr>
          <w:p w14:paraId="4244D68F" w14:textId="77777777" w:rsidR="00435E20" w:rsidRPr="008B023C" w:rsidRDefault="00435E20" w:rsidP="00435E2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5E816DF" w14:textId="1008C00C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vAlign w:val="bottom"/>
          </w:tcPr>
          <w:p w14:paraId="13C24A92" w14:textId="77777777" w:rsidR="00435E20" w:rsidRPr="008B023C" w:rsidRDefault="00435E20" w:rsidP="00435E2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5B096C7" w14:textId="2C501B83" w:rsidR="00435E20" w:rsidRPr="0003257E" w:rsidRDefault="00693C2C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C2C">
              <w:rPr>
                <w:rFonts w:asciiTheme="majorBidi" w:hAnsiTheme="majorBidi" w:cstheme="majorBidi"/>
                <w:sz w:val="26"/>
                <w:szCs w:val="26"/>
              </w:rPr>
              <w:t>6,14</w:t>
            </w:r>
            <w:r w:rsidR="0022244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" w:type="pct"/>
            <w:vAlign w:val="bottom"/>
          </w:tcPr>
          <w:p w14:paraId="22951EBF" w14:textId="77777777" w:rsidR="00435E20" w:rsidRPr="008B023C" w:rsidRDefault="00435E20" w:rsidP="00435E20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DC93FAE" w14:textId="02C60845" w:rsidR="00435E20" w:rsidRPr="008B023C" w:rsidRDefault="00435E20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5,939</w:t>
            </w:r>
          </w:p>
        </w:tc>
      </w:tr>
      <w:tr w:rsidR="00435E20" w:rsidRPr="00A06881" w14:paraId="11C160A3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68B7FF71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88" w:type="pct"/>
            <w:vAlign w:val="bottom"/>
          </w:tcPr>
          <w:p w14:paraId="75CF825E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499" w:type="pct"/>
            <w:vAlign w:val="bottom"/>
          </w:tcPr>
          <w:p w14:paraId="34C934B4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25F7AE3D" w14:textId="253E068C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4" w:type="pct"/>
            <w:vAlign w:val="bottom"/>
          </w:tcPr>
          <w:p w14:paraId="29E433A0" w14:textId="77777777" w:rsidR="00435E20" w:rsidRPr="008B023C" w:rsidRDefault="00435E20" w:rsidP="00435E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29D5652" w14:textId="04CE207A" w:rsidR="00435E20" w:rsidRPr="008B023C" w:rsidRDefault="00435E20" w:rsidP="00435E2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2" w:type="pct"/>
            <w:vAlign w:val="bottom"/>
          </w:tcPr>
          <w:p w14:paraId="59054F6B" w14:textId="77777777" w:rsidR="00435E20" w:rsidRPr="008B023C" w:rsidRDefault="00435E20" w:rsidP="00435E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BC4AE96" w14:textId="05905C49" w:rsidR="00435E20" w:rsidRPr="001242B1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vAlign w:val="bottom"/>
          </w:tcPr>
          <w:p w14:paraId="036A8DDB" w14:textId="77777777" w:rsidR="00435E20" w:rsidRPr="008B023C" w:rsidRDefault="00435E20" w:rsidP="00435E2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29D0CA79" w14:textId="611DDB1B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vAlign w:val="bottom"/>
          </w:tcPr>
          <w:p w14:paraId="49F45B79" w14:textId="77777777" w:rsidR="00435E20" w:rsidRPr="008B023C" w:rsidRDefault="00435E20" w:rsidP="00435E2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C9EFB6F" w14:textId="77623FF7" w:rsidR="00435E20" w:rsidRPr="0003257E" w:rsidRDefault="00693C2C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83" w:type="pct"/>
            <w:vAlign w:val="bottom"/>
          </w:tcPr>
          <w:p w14:paraId="2A20BA4D" w14:textId="77777777" w:rsidR="00435E20" w:rsidRPr="008B023C" w:rsidRDefault="00435E20" w:rsidP="00435E20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497E1E1" w14:textId="384965B2" w:rsidR="00435E20" w:rsidRPr="008B023C" w:rsidRDefault="00435E20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</w:tr>
      <w:tr w:rsidR="00435E20" w:rsidRPr="00A06881" w14:paraId="5C367932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0FA5FB5" w14:textId="77777777" w:rsidR="00435E20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/>
                <w:sz w:val="26"/>
                <w:szCs w:val="26"/>
              </w:rPr>
            </w:pP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เบอร์ล่า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คาร์บอน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ไทยแลนด์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) 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จำก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ัด</w:t>
            </w:r>
          </w:p>
          <w:p w14:paraId="525432BA" w14:textId="32E4C226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มหาชน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788" w:type="pct"/>
            <w:vAlign w:val="bottom"/>
          </w:tcPr>
          <w:p w14:paraId="032AE55D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499" w:type="pct"/>
            <w:vAlign w:val="bottom"/>
          </w:tcPr>
          <w:p w14:paraId="1FADC175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67E36079" w14:textId="578DE14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4" w:type="pct"/>
            <w:vAlign w:val="bottom"/>
          </w:tcPr>
          <w:p w14:paraId="18F8F0EE" w14:textId="77777777" w:rsidR="00435E20" w:rsidRPr="008B023C" w:rsidRDefault="00435E20" w:rsidP="00435E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13F8E50" w14:textId="622B7285" w:rsidR="00435E20" w:rsidRPr="008B023C" w:rsidRDefault="00435E20" w:rsidP="00435E2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2" w:type="pct"/>
            <w:vAlign w:val="bottom"/>
          </w:tcPr>
          <w:p w14:paraId="1E436137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9F53FC4" w14:textId="0E310AC1" w:rsidR="00435E20" w:rsidRPr="001242B1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709C124D" w14:textId="77777777" w:rsidR="00435E20" w:rsidRPr="00ED4973" w:rsidRDefault="00435E20" w:rsidP="00435E2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2E76F47B" w14:textId="23698A57" w:rsidR="00435E20" w:rsidRPr="008B023C" w:rsidRDefault="00435E20" w:rsidP="00435E20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62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248DEABA" w14:textId="77777777" w:rsidR="00435E20" w:rsidRPr="008B023C" w:rsidRDefault="00435E20" w:rsidP="00435E2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04242B6" w14:textId="0CE3D67B" w:rsidR="00435E20" w:rsidRPr="008B023C" w:rsidRDefault="00693C2C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C2C">
              <w:rPr>
                <w:rFonts w:asciiTheme="majorBidi" w:hAnsiTheme="majorBidi" w:cstheme="majorBidi"/>
                <w:sz w:val="26"/>
                <w:szCs w:val="26"/>
              </w:rPr>
              <w:t>8,605</w:t>
            </w:r>
          </w:p>
        </w:tc>
        <w:tc>
          <w:tcPr>
            <w:tcW w:w="83" w:type="pct"/>
            <w:vAlign w:val="bottom"/>
          </w:tcPr>
          <w:p w14:paraId="5906056D" w14:textId="77777777" w:rsidR="00435E20" w:rsidRPr="008B023C" w:rsidRDefault="00435E20" w:rsidP="00435E2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0B011C" w14:textId="11EA3B09" w:rsidR="00435E20" w:rsidRPr="008B023C" w:rsidRDefault="00435E20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8,362</w:t>
            </w:r>
          </w:p>
        </w:tc>
      </w:tr>
      <w:tr w:rsidR="00435E20" w:rsidRPr="00A06881" w14:paraId="27400434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30D44DD4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788" w:type="pct"/>
            <w:vAlign w:val="bottom"/>
          </w:tcPr>
          <w:p w14:paraId="5BBA8F9C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1F244C75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4E95F6D9" w14:textId="79085860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6A2BD492" w14:textId="77777777" w:rsidR="00435E20" w:rsidRPr="008B023C" w:rsidRDefault="00435E20" w:rsidP="00435E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E86DAE7" w14:textId="0D6446FE" w:rsidR="00435E20" w:rsidRPr="008B023C" w:rsidRDefault="00435E20" w:rsidP="00435E2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6889F0C" w14:textId="77777777" w:rsidR="00435E20" w:rsidRPr="008B023C" w:rsidRDefault="00435E20" w:rsidP="00435E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24A3BA4" w14:textId="0A76445D" w:rsidR="00435E20" w:rsidRPr="001242B1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34DEE9D5" w14:textId="77777777" w:rsidR="00435E20" w:rsidRPr="00ED4973" w:rsidRDefault="00435E20" w:rsidP="00435E20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66BD4F64" w14:textId="760E6517" w:rsidR="00435E20" w:rsidRPr="008B023C" w:rsidRDefault="00435E20" w:rsidP="00435E20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26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079BA651" w14:textId="77777777" w:rsidR="00435E20" w:rsidRPr="008B023C" w:rsidRDefault="00435E20" w:rsidP="00435E2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24BE61A" w14:textId="410AF243" w:rsidR="00435E20" w:rsidRPr="008B023C" w:rsidRDefault="00693C2C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C2C">
              <w:rPr>
                <w:rFonts w:asciiTheme="majorBidi" w:hAnsiTheme="majorBidi" w:cstheme="majorBidi"/>
                <w:sz w:val="26"/>
                <w:szCs w:val="26"/>
              </w:rPr>
              <w:t>5,108</w:t>
            </w:r>
          </w:p>
        </w:tc>
        <w:tc>
          <w:tcPr>
            <w:tcW w:w="83" w:type="pct"/>
            <w:vAlign w:val="bottom"/>
          </w:tcPr>
          <w:p w14:paraId="14C76078" w14:textId="77777777" w:rsidR="00435E20" w:rsidRPr="008B023C" w:rsidRDefault="00435E20" w:rsidP="00435E2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FCC9A16" w14:textId="06C2B43D" w:rsidR="00435E20" w:rsidRPr="008B023C" w:rsidRDefault="00435E20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</w:tr>
      <w:tr w:rsidR="00435E20" w:rsidRPr="00A06881" w14:paraId="68DD9E68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DEDF9EF" w14:textId="53DD75F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788" w:type="pct"/>
            <w:vAlign w:val="bottom"/>
          </w:tcPr>
          <w:p w14:paraId="0D9A24C3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6D8105A2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372" w:type="pct"/>
            <w:vAlign w:val="bottom"/>
          </w:tcPr>
          <w:p w14:paraId="09C20BEB" w14:textId="5033572E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4" w:type="pct"/>
            <w:vAlign w:val="bottom"/>
          </w:tcPr>
          <w:p w14:paraId="744FF7C8" w14:textId="77777777" w:rsidR="00435E20" w:rsidRPr="008B023C" w:rsidRDefault="00435E20" w:rsidP="00435E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AE1A373" w14:textId="4D8A86AD" w:rsidR="00435E20" w:rsidRPr="008B023C" w:rsidRDefault="00435E20" w:rsidP="00435E2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2" w:type="pct"/>
            <w:vAlign w:val="bottom"/>
          </w:tcPr>
          <w:p w14:paraId="7D484CEA" w14:textId="77777777" w:rsidR="00435E20" w:rsidRPr="008B023C" w:rsidRDefault="00435E20" w:rsidP="00435E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D2502A5" w14:textId="76296ABD" w:rsidR="00435E20" w:rsidRPr="001242B1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FE32B3D" w14:textId="77777777" w:rsidR="00435E20" w:rsidRPr="008B023C" w:rsidRDefault="00435E20" w:rsidP="00435E2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B24974F" w14:textId="0A486058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5CD9308" w14:textId="77777777" w:rsidR="00435E20" w:rsidRPr="008B023C" w:rsidRDefault="00435E20" w:rsidP="00435E2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55B35B4A" w14:textId="50205B9B" w:rsidR="00435E20" w:rsidRPr="008B023C" w:rsidRDefault="00693C2C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C2C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83" w:type="pct"/>
            <w:vAlign w:val="bottom"/>
          </w:tcPr>
          <w:p w14:paraId="5CC21992" w14:textId="77777777" w:rsidR="00435E20" w:rsidRPr="008B023C" w:rsidRDefault="00435E20" w:rsidP="00435E2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1D5BE144" w14:textId="084BFEB4" w:rsidR="00435E20" w:rsidRPr="008B023C" w:rsidRDefault="00435E20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435E20" w:rsidRPr="00A06881" w14:paraId="0B920A12" w14:textId="77777777" w:rsidTr="00B23612">
        <w:trPr>
          <w:cantSplit/>
          <w:trHeight w:val="126"/>
        </w:trPr>
        <w:tc>
          <w:tcPr>
            <w:tcW w:w="1180" w:type="pct"/>
            <w:vAlign w:val="bottom"/>
          </w:tcPr>
          <w:p w14:paraId="1912D82C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788" w:type="pct"/>
            <w:vAlign w:val="bottom"/>
          </w:tcPr>
          <w:p w14:paraId="02FBC20A" w14:textId="77777777" w:rsidR="00435E20" w:rsidRPr="008B023C" w:rsidRDefault="00435E20" w:rsidP="00435E20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0F4FBA00" w14:textId="77777777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372" w:type="pct"/>
            <w:vAlign w:val="bottom"/>
          </w:tcPr>
          <w:p w14:paraId="009F469B" w14:textId="5CA466BC" w:rsidR="00435E20" w:rsidRPr="008B023C" w:rsidRDefault="00435E20" w:rsidP="00435E20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vAlign w:val="bottom"/>
          </w:tcPr>
          <w:p w14:paraId="7964600D" w14:textId="77777777" w:rsidR="00435E20" w:rsidRPr="008B023C" w:rsidRDefault="00435E20" w:rsidP="00435E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1AC5D853" w14:textId="5BF042FC" w:rsidR="00435E20" w:rsidRPr="008B023C" w:rsidRDefault="00435E20" w:rsidP="00435E20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vAlign w:val="bottom"/>
          </w:tcPr>
          <w:p w14:paraId="3308A213" w14:textId="77777777" w:rsidR="00435E20" w:rsidRPr="008B023C" w:rsidRDefault="00435E20" w:rsidP="00435E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D3E7609" w14:textId="2DF0D563" w:rsidR="00435E20" w:rsidRPr="001242B1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0432DE2" w14:textId="77777777" w:rsidR="00435E20" w:rsidRPr="008B023C" w:rsidRDefault="00435E20" w:rsidP="00435E20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C43FF41" w14:textId="6B892DFE" w:rsidR="00435E20" w:rsidRPr="008B023C" w:rsidRDefault="00435E20" w:rsidP="00435E2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7A45DBE" w14:textId="77777777" w:rsidR="00435E20" w:rsidRPr="008B023C" w:rsidRDefault="00435E20" w:rsidP="00435E20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290CA833" w14:textId="7DCA3A95" w:rsidR="00435E20" w:rsidRPr="008B023C" w:rsidRDefault="00693C2C" w:rsidP="00435E20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9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3C2C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83" w:type="pct"/>
            <w:vAlign w:val="bottom"/>
          </w:tcPr>
          <w:p w14:paraId="659D6326" w14:textId="77777777" w:rsidR="00435E20" w:rsidRPr="008B023C" w:rsidRDefault="00435E20" w:rsidP="00435E20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1F1929A" w14:textId="7C0B036C" w:rsidR="00435E20" w:rsidRPr="008B023C" w:rsidRDefault="00435E20" w:rsidP="00435E20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</w:tr>
      <w:tr w:rsidR="00346C7B" w:rsidRPr="00A06881" w14:paraId="236CF29F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0597F04" w14:textId="77777777" w:rsidR="00346C7B" w:rsidRPr="008067BE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46A855C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458AEA25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vAlign w:val="bottom"/>
          </w:tcPr>
          <w:p w14:paraId="7D457178" w14:textId="77777777" w:rsidR="00346C7B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C1EF53D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7AB30DAF" w14:textId="77777777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220DB66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18DB665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49AE81B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35C71C1E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28E74BE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E2163E8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02028EAE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28630E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4B479EAC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54C7EA6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</w:t>
            </w: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788" w:type="pct"/>
            <w:vAlign w:val="bottom"/>
          </w:tcPr>
          <w:p w14:paraId="72A37CD8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04F962CF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vAlign w:val="bottom"/>
          </w:tcPr>
          <w:p w14:paraId="6E5047E2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8E29B25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8669F9A" w14:textId="77777777" w:rsidR="00346C7B" w:rsidRPr="008B023C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05A386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75F1796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618890A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64E43A3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85997C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3B18C089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F9F2581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6EA89E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68" w:rsidRPr="00A06881" w14:paraId="4EA21B47" w14:textId="77777777" w:rsidTr="0032687D">
        <w:trPr>
          <w:cantSplit/>
          <w:trHeight w:val="270"/>
        </w:trPr>
        <w:tc>
          <w:tcPr>
            <w:tcW w:w="1180" w:type="pct"/>
            <w:vAlign w:val="bottom"/>
          </w:tcPr>
          <w:p w14:paraId="159F0E32" w14:textId="1D24E20D" w:rsidR="00831E68" w:rsidRPr="008067BE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Elyaf Sanayi Ve Ticaret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 Sirketi</w:t>
            </w:r>
          </w:p>
        </w:tc>
        <w:tc>
          <w:tcPr>
            <w:tcW w:w="788" w:type="pct"/>
            <w:vAlign w:val="bottom"/>
          </w:tcPr>
          <w:p w14:paraId="11F04240" w14:textId="77777777" w:rsidR="00831E68" w:rsidRPr="008B023C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492A3990" w14:textId="77777777" w:rsidR="00831E68" w:rsidRPr="008B023C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372" w:type="pct"/>
            <w:vAlign w:val="bottom"/>
          </w:tcPr>
          <w:p w14:paraId="73EF1882" w14:textId="311D1DA7" w:rsidR="00831E68" w:rsidRPr="008B023C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vAlign w:val="bottom"/>
          </w:tcPr>
          <w:p w14:paraId="368C3334" w14:textId="77777777" w:rsidR="00831E68" w:rsidRPr="008B023C" w:rsidRDefault="00831E68" w:rsidP="00831E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B953505" w14:textId="77777777" w:rsidR="00831E68" w:rsidRPr="008B023C" w:rsidRDefault="00831E68" w:rsidP="00831E68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vAlign w:val="bottom"/>
          </w:tcPr>
          <w:p w14:paraId="661FE691" w14:textId="77777777" w:rsidR="00831E68" w:rsidRPr="008B023C" w:rsidRDefault="00831E68" w:rsidP="00831E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2A376ED5" w14:textId="77777777" w:rsidR="00831E68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70DD3C23" w14:textId="2BA3AF15" w:rsidR="00831E68" w:rsidRPr="008B023C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72590765" w14:textId="77777777" w:rsidR="00831E68" w:rsidRPr="008B023C" w:rsidRDefault="00831E68" w:rsidP="00831E68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C9EE9D7" w14:textId="77777777" w:rsidR="00831E68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5C7D911F" w14:textId="777DD06B" w:rsidR="00831E68" w:rsidRPr="008B023C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8352D99" w14:textId="77777777" w:rsidR="00831E68" w:rsidRPr="008B023C" w:rsidRDefault="00831E68" w:rsidP="00831E6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009A519" w14:textId="523662BC" w:rsidR="00831E68" w:rsidRPr="008B023C" w:rsidRDefault="00693C2C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6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D0FAC29" w14:textId="77777777" w:rsidR="00831E68" w:rsidRPr="008B023C" w:rsidRDefault="00831E68" w:rsidP="00831E68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4C994F" w14:textId="30E38D72" w:rsidR="00831E68" w:rsidRPr="008B023C" w:rsidRDefault="00831E68" w:rsidP="00831E68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31E68" w:rsidRPr="00A06881" w14:paraId="00736219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3BFD59BF" w14:textId="77777777" w:rsidR="00831E68" w:rsidRPr="008B023C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788" w:type="pct"/>
            <w:vAlign w:val="bottom"/>
          </w:tcPr>
          <w:p w14:paraId="0168BDE5" w14:textId="77777777" w:rsidR="00831E68" w:rsidRPr="008B023C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499" w:type="pct"/>
            <w:vAlign w:val="bottom"/>
          </w:tcPr>
          <w:p w14:paraId="2A49B4F0" w14:textId="77777777" w:rsidR="00831E68" w:rsidRPr="008B023C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68AF1E3F" w14:textId="45075D98" w:rsidR="00831E68" w:rsidRPr="008B023C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21285209" w14:textId="77777777" w:rsidR="00831E68" w:rsidRPr="008B023C" w:rsidRDefault="00831E68" w:rsidP="00831E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DFD7B9" w14:textId="77777777" w:rsidR="00831E68" w:rsidRPr="008B023C" w:rsidRDefault="00831E68" w:rsidP="00831E68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0638D62" w14:textId="77777777" w:rsidR="00831E68" w:rsidRPr="008B023C" w:rsidRDefault="00831E68" w:rsidP="00831E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29EB7F9" w14:textId="418079F7" w:rsidR="00831E68" w:rsidRPr="008B023C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E0477CE" w14:textId="77777777" w:rsidR="00831E68" w:rsidRPr="008B023C" w:rsidRDefault="00831E68" w:rsidP="00831E68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95410B" w14:textId="25AF5DA8" w:rsidR="00831E68" w:rsidRPr="008B023C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3ECEE4E" w14:textId="77777777" w:rsidR="00831E68" w:rsidRPr="008B023C" w:rsidRDefault="00831E68" w:rsidP="00831E6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A2550CB" w14:textId="147091F8" w:rsidR="00831E68" w:rsidRPr="008B023C" w:rsidRDefault="00693C2C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68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83" w:type="pct"/>
            <w:vAlign w:val="bottom"/>
          </w:tcPr>
          <w:p w14:paraId="04996DDE" w14:textId="77777777" w:rsidR="00831E68" w:rsidRPr="008B023C" w:rsidRDefault="00831E68" w:rsidP="00831E68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188357" w14:textId="78FCD0C2" w:rsidR="00831E68" w:rsidRPr="008B023C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1,241</w:t>
            </w:r>
          </w:p>
        </w:tc>
      </w:tr>
      <w:tr w:rsidR="00831E68" w:rsidRPr="00A06881" w14:paraId="12DA95F4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7AB8F6E6" w14:textId="4AB1C3F8" w:rsidR="00831E68" w:rsidRPr="008B023C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 Trading Limited</w:t>
            </w:r>
          </w:p>
        </w:tc>
        <w:tc>
          <w:tcPr>
            <w:tcW w:w="788" w:type="pct"/>
            <w:vAlign w:val="bottom"/>
          </w:tcPr>
          <w:p w14:paraId="24E4C0A1" w14:textId="023EB532" w:rsidR="00831E68" w:rsidRPr="008B023C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จัดจำหน่ายสินค้าหลายประเภท</w:t>
            </w:r>
          </w:p>
        </w:tc>
        <w:tc>
          <w:tcPr>
            <w:tcW w:w="499" w:type="pct"/>
            <w:vAlign w:val="bottom"/>
          </w:tcPr>
          <w:p w14:paraId="76BEA9B1" w14:textId="64433F62" w:rsidR="00831E68" w:rsidRPr="008B023C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72" w:type="pct"/>
            <w:vAlign w:val="bottom"/>
          </w:tcPr>
          <w:p w14:paraId="0B80D6E7" w14:textId="469E6676" w:rsidR="00831E68" w:rsidRPr="008B023C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4" w:type="pct"/>
            <w:vAlign w:val="bottom"/>
          </w:tcPr>
          <w:p w14:paraId="68C10919" w14:textId="77777777" w:rsidR="00831E68" w:rsidRPr="008B023C" w:rsidRDefault="00831E68" w:rsidP="00831E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086F23A" w14:textId="70CD3CD4" w:rsidR="00831E68" w:rsidRPr="008B023C" w:rsidRDefault="00831E68" w:rsidP="00831E68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2" w:type="pct"/>
            <w:vAlign w:val="bottom"/>
          </w:tcPr>
          <w:p w14:paraId="6407755B" w14:textId="77777777" w:rsidR="00831E68" w:rsidRPr="008B023C" w:rsidRDefault="00831E68" w:rsidP="00831E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D2E1F8B" w14:textId="78D3E18D" w:rsidR="00831E68" w:rsidRPr="008B023C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D7CD829" w14:textId="77777777" w:rsidR="00831E68" w:rsidRPr="008B023C" w:rsidRDefault="00831E68" w:rsidP="00831E68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97D6D5D" w14:textId="0902CBD3" w:rsidR="00831E68" w:rsidRPr="008B023C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BD98C22" w14:textId="77777777" w:rsidR="00831E68" w:rsidRPr="008B023C" w:rsidRDefault="00831E68" w:rsidP="00831E6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43E1DE3A" w14:textId="3D9C968F" w:rsidR="00831E68" w:rsidRPr="008B023C" w:rsidRDefault="00693C2C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4B1723CC" w14:textId="77777777" w:rsidR="00831E68" w:rsidRPr="008B023C" w:rsidRDefault="00831E68" w:rsidP="00831E68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51C522F3" w14:textId="0D0814EE" w:rsidR="00831E68" w:rsidRPr="008B023C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1E68" w:rsidRPr="00A06881" w14:paraId="55F078EE" w14:textId="77777777" w:rsidTr="005536F3">
        <w:trPr>
          <w:cantSplit/>
          <w:trHeight w:val="46"/>
        </w:trPr>
        <w:tc>
          <w:tcPr>
            <w:tcW w:w="1180" w:type="pct"/>
            <w:vAlign w:val="bottom"/>
          </w:tcPr>
          <w:p w14:paraId="6587031D" w14:textId="77777777" w:rsidR="00831E68" w:rsidRPr="00B23612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8" w:type="pct"/>
            <w:vAlign w:val="bottom"/>
          </w:tcPr>
          <w:p w14:paraId="078F6BEC" w14:textId="77777777" w:rsidR="00831E68" w:rsidRPr="00B23612" w:rsidRDefault="00831E68" w:rsidP="00831E6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42BE965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3A5850F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FEE6139" w14:textId="77777777" w:rsidR="00831E68" w:rsidRPr="00B23612" w:rsidRDefault="00831E68" w:rsidP="00831E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7149A34" w14:textId="77777777" w:rsidR="00831E68" w:rsidRPr="00B23612" w:rsidRDefault="00831E68" w:rsidP="00831E68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C6C9635" w14:textId="77777777" w:rsidR="00831E68" w:rsidRPr="00B23612" w:rsidRDefault="00831E68" w:rsidP="00831E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CCB3682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AF70F76" w14:textId="77777777" w:rsidR="00831E68" w:rsidRPr="00B23612" w:rsidRDefault="00831E68" w:rsidP="00831E68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31913D5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1AB6DC" w14:textId="77777777" w:rsidR="00831E68" w:rsidRPr="00B23612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4B931" w14:textId="43397BB2" w:rsidR="00831E68" w:rsidRPr="00B23612" w:rsidRDefault="00693C2C" w:rsidP="00831E68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C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21,624</w:t>
            </w:r>
          </w:p>
        </w:tc>
        <w:tc>
          <w:tcPr>
            <w:tcW w:w="83" w:type="pct"/>
            <w:vAlign w:val="bottom"/>
          </w:tcPr>
          <w:p w14:paraId="36013F61" w14:textId="77777777" w:rsidR="00831E68" w:rsidRPr="00B23612" w:rsidRDefault="00831E68" w:rsidP="00831E68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93704" w14:textId="460B789D" w:rsidR="00831E68" w:rsidRPr="00B23612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21,867</w:t>
            </w:r>
          </w:p>
        </w:tc>
      </w:tr>
      <w:tr w:rsidR="00831E68" w:rsidRPr="00A06881" w14:paraId="3AAF01C5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055C328F" w14:textId="77777777" w:rsidR="00831E68" w:rsidRPr="00B23612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D0C413C" w14:textId="77777777" w:rsidR="00831E68" w:rsidRPr="00B23612" w:rsidRDefault="00831E68" w:rsidP="00831E6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1A2F77DC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A15FD54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8A44128" w14:textId="77777777" w:rsidR="00831E68" w:rsidRPr="00B23612" w:rsidRDefault="00831E68" w:rsidP="00831E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0645381" w14:textId="77777777" w:rsidR="00831E68" w:rsidRPr="00B23612" w:rsidRDefault="00831E68" w:rsidP="00831E68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3E449A3" w14:textId="77777777" w:rsidR="00831E68" w:rsidRPr="00B23612" w:rsidRDefault="00831E68" w:rsidP="00831E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7E9E0E2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6522CD" w14:textId="77777777" w:rsidR="00831E68" w:rsidRPr="00B23612" w:rsidRDefault="00831E68" w:rsidP="00831E68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2CF51779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924051" w14:textId="77777777" w:rsidR="00831E68" w:rsidRPr="00B23612" w:rsidRDefault="00831E68" w:rsidP="00831E6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6F7F37D8" w14:textId="77777777" w:rsidR="00831E68" w:rsidRPr="00B23612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E8E50D3" w14:textId="77777777" w:rsidR="00831E68" w:rsidRPr="00B23612" w:rsidRDefault="00831E68" w:rsidP="00831E68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34BFBC7E" w14:textId="77777777" w:rsidR="00831E68" w:rsidRPr="00B23612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68" w:rsidRPr="00A06881" w14:paraId="5AD6F812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4333FEAC" w14:textId="3864640A" w:rsidR="00831E68" w:rsidRPr="00B23612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88" w:type="pct"/>
            <w:vAlign w:val="bottom"/>
          </w:tcPr>
          <w:p w14:paraId="3CBDDC49" w14:textId="77777777" w:rsidR="00831E68" w:rsidRPr="00B23612" w:rsidRDefault="00831E68" w:rsidP="00831E6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5AB8A127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780B3DB1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4A980C" w14:textId="77777777" w:rsidR="00831E68" w:rsidRPr="00B23612" w:rsidRDefault="00831E68" w:rsidP="00831E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2B8022A" w14:textId="77777777" w:rsidR="00831E68" w:rsidRPr="00B23612" w:rsidRDefault="00831E68" w:rsidP="00831E68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837DE1F" w14:textId="77777777" w:rsidR="00831E68" w:rsidRPr="00B23612" w:rsidRDefault="00831E68" w:rsidP="00831E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22513570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07BCBED" w14:textId="77777777" w:rsidR="00831E68" w:rsidRPr="00B23612" w:rsidRDefault="00831E68" w:rsidP="00831E68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84B0C74" w14:textId="77777777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299151" w14:textId="77777777" w:rsidR="00831E68" w:rsidRPr="00B23612" w:rsidRDefault="00831E68" w:rsidP="00831E6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0FB8755E" w14:textId="77777777" w:rsidR="00831E68" w:rsidRPr="00B23612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27B5FAF" w14:textId="77777777" w:rsidR="00831E68" w:rsidRPr="00B23612" w:rsidRDefault="00831E68" w:rsidP="00831E68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42128076" w14:textId="77777777" w:rsidR="00831E68" w:rsidRPr="00B23612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1E68" w:rsidRPr="00A06881" w14:paraId="7113DD06" w14:textId="77777777" w:rsidTr="005536F3">
        <w:trPr>
          <w:cantSplit/>
          <w:trHeight w:val="26"/>
        </w:trPr>
        <w:tc>
          <w:tcPr>
            <w:tcW w:w="1180" w:type="pct"/>
            <w:vAlign w:val="bottom"/>
          </w:tcPr>
          <w:p w14:paraId="7AFD70F6" w14:textId="7E5EAB98" w:rsidR="00831E68" w:rsidRPr="00B23612" w:rsidRDefault="00831E68" w:rsidP="00831E68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788" w:type="pct"/>
            <w:vAlign w:val="bottom"/>
          </w:tcPr>
          <w:p w14:paraId="67E391C3" w14:textId="6ACCDE05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499" w:type="pct"/>
            <w:vAlign w:val="bottom"/>
          </w:tcPr>
          <w:p w14:paraId="205BE48C" w14:textId="79A3BEAF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005B8842" w14:textId="45CD9954" w:rsidR="00831E68" w:rsidRPr="00B23612" w:rsidRDefault="00831E68" w:rsidP="00831E68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4" w:type="pct"/>
            <w:vAlign w:val="bottom"/>
          </w:tcPr>
          <w:p w14:paraId="528704B2" w14:textId="77777777" w:rsidR="00831E68" w:rsidRPr="00B23612" w:rsidRDefault="00831E68" w:rsidP="00831E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0CC0DC3" w14:textId="19D731C5" w:rsidR="00831E68" w:rsidRPr="00B23612" w:rsidRDefault="00831E68" w:rsidP="00831E68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2" w:type="pct"/>
            <w:vAlign w:val="bottom"/>
          </w:tcPr>
          <w:p w14:paraId="4F38C5AF" w14:textId="77777777" w:rsidR="00831E68" w:rsidRPr="00B23612" w:rsidRDefault="00831E68" w:rsidP="00831E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004AE3A" w14:textId="3A54DA11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276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E9CD73D" w14:textId="77777777" w:rsidR="00831E68" w:rsidRPr="00B23612" w:rsidRDefault="00831E68" w:rsidP="00831E68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1FA15C7" w14:textId="260ED4AC" w:rsidR="00831E68" w:rsidRPr="00B23612" w:rsidRDefault="00831E68" w:rsidP="00831E6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2224C3C" w14:textId="77777777" w:rsidR="00831E68" w:rsidRPr="00B23612" w:rsidRDefault="00831E68" w:rsidP="00831E6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vAlign w:val="bottom"/>
          </w:tcPr>
          <w:p w14:paraId="68D36493" w14:textId="0F4B3E33" w:rsidR="00831E68" w:rsidRPr="000B2011" w:rsidRDefault="00693C2C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10C63FE2" w14:textId="77777777" w:rsidR="00831E68" w:rsidRPr="00B23612" w:rsidRDefault="00831E68" w:rsidP="00831E68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  <w:vAlign w:val="bottom"/>
          </w:tcPr>
          <w:p w14:paraId="208D8AD5" w14:textId="59BD77E3" w:rsidR="00831E68" w:rsidRPr="000B2011" w:rsidRDefault="00831E68" w:rsidP="00831E68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20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346C7B" w:rsidRPr="00A06881" w14:paraId="65538B31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290554CA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C9288C6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C95E108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0CE6C63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C4F5C24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B8E85FA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5B6AACE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C3524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F38B63A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DB3A4A3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BFEBB0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10C19D0D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6EB2B497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58C6FFE3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0618FDED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D8D86FC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9803402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6580EFD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1B43C6B8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22B4D46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403466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426E8DA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3BFA4B9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A1F2984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888A4C3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D25B7B0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B04B5AE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EBA866A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74C35ECE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1BDFFFC4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64695ABF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8CB4B39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6A118A85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DFBEEB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5022A51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F1E299C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2F2AC1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387E2DD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170D55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2674694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F0B674C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38685AF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AC35175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18C8E6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220A116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5B4080E3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49D730F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753E42F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865C1D5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C9CB4A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7288B796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1F7F04E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FCA88B9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7EBF761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27E0A5E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860B8F3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1A42568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13BEC88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22EE10DF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7658A2D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9DA4C4D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66ADF745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AF3EEF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B23CFA7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7E2038C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4AEEF71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624BD3C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A7C71F3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32C583C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41D14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306AF0A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2760473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495863F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4BE9E4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7C289A" w14:textId="77777777" w:rsidR="00693E53" w:rsidRPr="00092012" w:rsidRDefault="00693E53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tbl>
      <w:tblPr>
        <w:tblW w:w="1557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7"/>
        <w:gridCol w:w="180"/>
        <w:gridCol w:w="1437"/>
        <w:gridCol w:w="990"/>
        <w:gridCol w:w="448"/>
        <w:gridCol w:w="358"/>
        <w:gridCol w:w="184"/>
        <w:gridCol w:w="86"/>
        <w:gridCol w:w="633"/>
        <w:gridCol w:w="178"/>
        <w:gridCol w:w="719"/>
        <w:gridCol w:w="180"/>
        <w:gridCol w:w="724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81"/>
        <w:gridCol w:w="625"/>
        <w:gridCol w:w="182"/>
        <w:gridCol w:w="614"/>
        <w:gridCol w:w="20"/>
      </w:tblGrid>
      <w:tr w:rsidR="00021B54" w:rsidRPr="00A06881" w14:paraId="16FE183B" w14:textId="77777777" w:rsidTr="00D028CA">
        <w:trPr>
          <w:gridAfter w:val="1"/>
          <w:wAfter w:w="20" w:type="dxa"/>
          <w:cantSplit/>
          <w:tblHeader/>
        </w:trPr>
        <w:tc>
          <w:tcPr>
            <w:tcW w:w="2427" w:type="dxa"/>
          </w:tcPr>
          <w:p w14:paraId="18544232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80" w:type="dxa"/>
          </w:tcPr>
          <w:p w14:paraId="737C3B5F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7" w:type="dxa"/>
          </w:tcPr>
          <w:p w14:paraId="7FFEA917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</w:tcPr>
          <w:p w14:paraId="67A9C1AD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" w:type="dxa"/>
            <w:gridSpan w:val="3"/>
          </w:tcPr>
          <w:p w14:paraId="76780075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4" w:type="dxa"/>
            <w:gridSpan w:val="21"/>
          </w:tcPr>
          <w:p w14:paraId="74B676F2" w14:textId="3EF2C979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54" w:rsidRPr="00A06881" w14:paraId="7E1D0E36" w14:textId="77777777" w:rsidTr="00C3004F">
        <w:trPr>
          <w:cantSplit/>
          <w:tblHeader/>
        </w:trPr>
        <w:tc>
          <w:tcPr>
            <w:tcW w:w="2427" w:type="dxa"/>
          </w:tcPr>
          <w:p w14:paraId="2CF43BB8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30A3C2BC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572655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709" w:type="dxa"/>
            <w:gridSpan w:val="5"/>
            <w:vAlign w:val="bottom"/>
          </w:tcPr>
          <w:p w14:paraId="60A57EA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7F9EA7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59A5EBB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4D4FD22C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3EB8E8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348445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673AAC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6C86D0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47CBB9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3499FF" w14:textId="77777777" w:rsidR="00021B54" w:rsidRPr="004B1DD9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D0489D4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52285AB6" w14:textId="77777777" w:rsidR="00021B54" w:rsidRPr="004B1DD9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1" w:type="dxa"/>
          </w:tcPr>
          <w:p w14:paraId="712CEA0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gridSpan w:val="4"/>
            <w:vAlign w:val="bottom"/>
          </w:tcPr>
          <w:p w14:paraId="631A2C29" w14:textId="4BD972A0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DE461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AC3D5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เก้าเดือนสิ้นสุดวันที่</w:t>
            </w:r>
          </w:p>
        </w:tc>
      </w:tr>
      <w:tr w:rsidR="006D6701" w:rsidRPr="00A06881" w14:paraId="4432D4AF" w14:textId="77777777" w:rsidTr="00C3004F">
        <w:trPr>
          <w:cantSplit/>
          <w:tblHeader/>
        </w:trPr>
        <w:tc>
          <w:tcPr>
            <w:tcW w:w="2427" w:type="dxa"/>
          </w:tcPr>
          <w:p w14:paraId="3BB72E58" w14:textId="77777777" w:rsidR="006D6701" w:rsidRPr="008B023C" w:rsidRDefault="006D6701" w:rsidP="006D6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7" w:type="dxa"/>
            <w:gridSpan w:val="2"/>
          </w:tcPr>
          <w:p w14:paraId="7D79C234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1C35BC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C46360E" w14:textId="5FD4E8C5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D6701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1C9478E0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6EDEF49" w14:textId="20B0114F" w:rsidR="006D6701" w:rsidRPr="0016240D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01890D" w14:textId="77777777" w:rsidR="006D6701" w:rsidRPr="008B023C" w:rsidRDefault="006D6701" w:rsidP="006D6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2F3A724" w14:textId="37EFA2CA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701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85FEDD0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332751" w14:textId="613DBD03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C7837B3" w14:textId="77777777" w:rsidR="006D6701" w:rsidRPr="008B023C" w:rsidRDefault="006D6701" w:rsidP="006D6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AFDAFBC" w14:textId="644706D1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701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514B93BE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B6FAEB2" w14:textId="5ED8074C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68DD839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AAD02AF" w14:textId="00CEDC76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701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0A4CD6B5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0D59D25" w14:textId="744345FB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5DFA618B" w14:textId="77777777" w:rsidR="006D6701" w:rsidRPr="008B023C" w:rsidRDefault="006D6701" w:rsidP="006D6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7CE7D0" w14:textId="1A2E17CF" w:rsidR="006D6701" w:rsidRPr="00126BF8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701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7D5F9FD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E46089" w14:textId="67E1911B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62584AE6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03E3F4E" w14:textId="054DC83F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701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1F0F86CE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31B33CDE" w14:textId="0FF60C9B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6701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31 </w:t>
            </w:r>
            <w:r w:rsidRPr="006D6701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D6701" w:rsidRPr="00A06881" w14:paraId="2B048171" w14:textId="77777777" w:rsidTr="00C3004F">
        <w:trPr>
          <w:cantSplit/>
          <w:tblHeader/>
        </w:trPr>
        <w:tc>
          <w:tcPr>
            <w:tcW w:w="2427" w:type="dxa"/>
          </w:tcPr>
          <w:p w14:paraId="3BE6E255" w14:textId="77777777" w:rsidR="006D6701" w:rsidRPr="008B023C" w:rsidRDefault="006D6701" w:rsidP="006D6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7" w:type="dxa"/>
            <w:gridSpan w:val="2"/>
          </w:tcPr>
          <w:p w14:paraId="2385A7E1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8623C6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A17563F" w14:textId="2F2110D1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4" w:type="dxa"/>
            <w:vAlign w:val="bottom"/>
          </w:tcPr>
          <w:p w14:paraId="3C547745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F705761" w14:textId="5EF38730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3D4D863" w14:textId="77777777" w:rsidR="006D6701" w:rsidRPr="008B023C" w:rsidRDefault="006D6701" w:rsidP="006D6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77E37FC" w14:textId="5D23B108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036BF93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F603C27" w14:textId="10CCCE65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9F05E29" w14:textId="77777777" w:rsidR="006D6701" w:rsidRPr="008B023C" w:rsidRDefault="006D6701" w:rsidP="006D6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5593B5D" w14:textId="3ECA7B83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472AFD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448FB56" w14:textId="562C58AF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EDEDA66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66D51D2" w14:textId="6AE59C6F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3AE8CC2B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FED5029" w14:textId="304D8F69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1E28F3C3" w14:textId="77777777" w:rsidR="006D6701" w:rsidRPr="008B023C" w:rsidRDefault="006D6701" w:rsidP="006D6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1C4287" w14:textId="12D1ABFC" w:rsidR="006D6701" w:rsidRPr="00126BF8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26B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3101D8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52209C46" w14:textId="2A7F34D0" w:rsidR="006D6701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8181D58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602A92BB" w14:textId="4D634340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5C4C0100" w14:textId="77777777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ACF3A82" w14:textId="2172D7C6" w:rsidR="006D6701" w:rsidRPr="008B023C" w:rsidRDefault="006D6701" w:rsidP="006D6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767E35" w:rsidRPr="00A06881" w14:paraId="64DB1735" w14:textId="77777777" w:rsidTr="00D028CA">
        <w:trPr>
          <w:cantSplit/>
          <w:trHeight w:val="270"/>
          <w:tblHeader/>
        </w:trPr>
        <w:tc>
          <w:tcPr>
            <w:tcW w:w="2427" w:type="dxa"/>
          </w:tcPr>
          <w:p w14:paraId="6D1614B7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7" w:type="dxa"/>
            <w:gridSpan w:val="2"/>
          </w:tcPr>
          <w:p w14:paraId="032593D7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3A54D2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5"/>
          </w:tcPr>
          <w:p w14:paraId="078EF91E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12F7B3BE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53" w:type="dxa"/>
            <w:gridSpan w:val="20"/>
          </w:tcPr>
          <w:p w14:paraId="43B72A35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67E35" w:rsidRPr="00A06881" w14:paraId="6E574236" w14:textId="77777777" w:rsidTr="00C3004F">
        <w:trPr>
          <w:cantSplit/>
          <w:trHeight w:val="270"/>
        </w:trPr>
        <w:tc>
          <w:tcPr>
            <w:tcW w:w="2427" w:type="dxa"/>
          </w:tcPr>
          <w:p w14:paraId="441631EF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7" w:type="dxa"/>
            <w:gridSpan w:val="2"/>
          </w:tcPr>
          <w:p w14:paraId="228663F6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B58872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7403A1C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4601FC98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55442471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236D8F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vAlign w:val="center"/>
          </w:tcPr>
          <w:p w14:paraId="7D2F6F39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FCACD94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423D619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7D58185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4D6B6D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C3122A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40C5F7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09B7A53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54AC76F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0D1E8F6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0FE2CD9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AF67B8B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CEE465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0E758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1C08BE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2C4382C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center"/>
          </w:tcPr>
          <w:p w14:paraId="2CABB140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1BB9FBE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center"/>
          </w:tcPr>
          <w:p w14:paraId="25EC1E6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2744" w:rsidRPr="00A06881" w14:paraId="3FDED1AE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49407EE" w14:textId="77777777" w:rsidR="00F02744" w:rsidRPr="008B023C" w:rsidRDefault="00F02744" w:rsidP="00F02744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5E01081B" w14:textId="77777777" w:rsidR="00F02744" w:rsidRPr="008B023C" w:rsidRDefault="00F02744" w:rsidP="00F0274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7" w:type="dxa"/>
            <w:gridSpan w:val="2"/>
            <w:vAlign w:val="bottom"/>
          </w:tcPr>
          <w:p w14:paraId="68A0DB0F" w14:textId="77777777" w:rsidR="00F02744" w:rsidRPr="008B023C" w:rsidRDefault="00F02744" w:rsidP="00F0274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7E00B3D3" w14:textId="77777777" w:rsidR="00F02744" w:rsidRPr="008B023C" w:rsidRDefault="00F02744" w:rsidP="00F0274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7BFF9CA3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06" w:type="dxa"/>
            <w:gridSpan w:val="2"/>
            <w:vAlign w:val="bottom"/>
          </w:tcPr>
          <w:p w14:paraId="18290424" w14:textId="5A1870A9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vAlign w:val="bottom"/>
          </w:tcPr>
          <w:p w14:paraId="78909458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5D97E7CE" w14:textId="77777777" w:rsidR="00F02744" w:rsidRPr="008B023C" w:rsidRDefault="00F02744" w:rsidP="00F0274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vAlign w:val="bottom"/>
          </w:tcPr>
          <w:p w14:paraId="27A4C326" w14:textId="77777777" w:rsidR="00F02744" w:rsidRPr="008B023C" w:rsidRDefault="00F02744" w:rsidP="00F0274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8C3C6C4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D8882C8" w14:textId="59AD0B8B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90E2B38" w14:textId="77777777" w:rsidR="00F02744" w:rsidRPr="008B023C" w:rsidRDefault="00F02744" w:rsidP="00F0274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F9CC0DD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5B9F96A1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4628F1C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418D8E0" w14:textId="4D0E7CC2" w:rsidR="00F02744" w:rsidRPr="008B023C" w:rsidRDefault="00F02744" w:rsidP="00F0274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6844C996" w14:textId="77777777" w:rsidR="00F02744" w:rsidRPr="008B023C" w:rsidRDefault="00F02744" w:rsidP="00F02744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1F672E2" w14:textId="107FC3D3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56A21773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36A7E55" w14:textId="4522D4C8" w:rsidR="00F02744" w:rsidRPr="004B1DD9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77D3767" w14:textId="77777777" w:rsidR="00F02744" w:rsidRPr="008B023C" w:rsidRDefault="00F02744" w:rsidP="00F02744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9C350EC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50433CB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43C637" w14:textId="3FAA9C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3C181328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2A3C3F2" w14:textId="7ACDFCEF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1" w:type="dxa"/>
          </w:tcPr>
          <w:p w14:paraId="5FA0C94B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36572CCC" w14:textId="708825C6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spacing w:line="320" w:lineRule="exact"/>
              <w:ind w:left="-719" w:right="1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95E63D4" w14:textId="77777777" w:rsidR="00F02744" w:rsidRPr="00B40F02" w:rsidRDefault="00F02744" w:rsidP="00F0274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45288E10" w14:textId="48DF0150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2744" w:rsidRPr="00A06881" w14:paraId="65EB9FAD" w14:textId="77777777" w:rsidTr="00A25D09">
        <w:trPr>
          <w:cantSplit/>
          <w:trHeight w:val="270"/>
        </w:trPr>
        <w:tc>
          <w:tcPr>
            <w:tcW w:w="2427" w:type="dxa"/>
            <w:vAlign w:val="bottom"/>
          </w:tcPr>
          <w:p w14:paraId="3D9E4022" w14:textId="77777777" w:rsidR="00F02744" w:rsidRDefault="00F02744" w:rsidP="00F02744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58BABCA" w14:textId="523D8ABD" w:rsidR="00F02744" w:rsidRPr="008B023C" w:rsidRDefault="00F02744" w:rsidP="00F02744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617" w:type="dxa"/>
            <w:gridSpan w:val="2"/>
            <w:vAlign w:val="bottom"/>
          </w:tcPr>
          <w:p w14:paraId="6A4A451D" w14:textId="77777777" w:rsidR="00F02744" w:rsidRPr="008B023C" w:rsidRDefault="00F02744" w:rsidP="00F0274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3E4A567B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44E48A92" w14:textId="76A6FC07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vAlign w:val="bottom"/>
          </w:tcPr>
          <w:p w14:paraId="0EA4CD5F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6367702E" w14:textId="77777777" w:rsidR="00F02744" w:rsidRPr="008B023C" w:rsidRDefault="00F02744" w:rsidP="00F0274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vAlign w:val="bottom"/>
          </w:tcPr>
          <w:p w14:paraId="1247772B" w14:textId="77777777" w:rsidR="00F02744" w:rsidRPr="008B023C" w:rsidRDefault="00F02744" w:rsidP="00F0274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AB37A05" w14:textId="04F80E4F" w:rsidR="00F02744" w:rsidRPr="008B023C" w:rsidRDefault="00CA21F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80" w:type="dxa"/>
            <w:vAlign w:val="bottom"/>
          </w:tcPr>
          <w:p w14:paraId="325D0402" w14:textId="77777777" w:rsidR="00F02744" w:rsidRPr="008B023C" w:rsidRDefault="00F02744" w:rsidP="00F0274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56F93AC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vAlign w:val="bottom"/>
          </w:tcPr>
          <w:p w14:paraId="14810A40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572E7C8" w14:textId="3FD4F65E" w:rsidR="00F02744" w:rsidRPr="008B023C" w:rsidRDefault="00F02744" w:rsidP="00F0274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1432B5C8" w14:textId="77777777" w:rsidR="00F02744" w:rsidRPr="008B023C" w:rsidRDefault="00F02744" w:rsidP="00F02744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8747020" w14:textId="532002D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25FE7DDA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F2EE259" w14:textId="6449CF4D" w:rsidR="00F02744" w:rsidRPr="004B1DD9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4AE351E" w14:textId="77777777" w:rsidR="00F02744" w:rsidRPr="008B023C" w:rsidRDefault="00F02744" w:rsidP="00F0274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1A389000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6F90A26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07057C" w14:textId="0F41632A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776A29EE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ED77F08" w14:textId="3D296C34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1" w:type="dxa"/>
          </w:tcPr>
          <w:p w14:paraId="6C311B36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</w:tcPr>
          <w:p w14:paraId="321E0F45" w14:textId="77777777" w:rsidR="00F02744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DE77F" w14:textId="1AD2D733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7"/>
                <w:tab w:val="left" w:pos="36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2" w:type="dxa"/>
            <w:vAlign w:val="bottom"/>
          </w:tcPr>
          <w:p w14:paraId="6BD6B6CB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</w:tcPr>
          <w:p w14:paraId="5B83B9F0" w14:textId="77777777" w:rsidR="00F02744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F8AC6" w14:textId="62C1A397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</w:p>
        </w:tc>
      </w:tr>
      <w:tr w:rsidR="00F02744" w:rsidRPr="00A06881" w14:paraId="61D42E62" w14:textId="77777777" w:rsidTr="00A25D09">
        <w:trPr>
          <w:cantSplit/>
          <w:trHeight w:val="270"/>
        </w:trPr>
        <w:tc>
          <w:tcPr>
            <w:tcW w:w="2427" w:type="dxa"/>
            <w:vAlign w:val="bottom"/>
          </w:tcPr>
          <w:p w14:paraId="1B599035" w14:textId="77777777" w:rsidR="00F02744" w:rsidRPr="008B023C" w:rsidRDefault="00F02744" w:rsidP="00F0274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55FE0B5B" w14:textId="77777777" w:rsidR="00F02744" w:rsidRPr="008B023C" w:rsidRDefault="00F02744" w:rsidP="00F0274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7" w:type="dxa"/>
            <w:gridSpan w:val="2"/>
            <w:vAlign w:val="bottom"/>
          </w:tcPr>
          <w:p w14:paraId="0E06948D" w14:textId="77777777" w:rsidR="00F02744" w:rsidRPr="008B023C" w:rsidRDefault="00F02744" w:rsidP="00F0274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2D7DADAE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497CB87D" w14:textId="7F1F8350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vAlign w:val="bottom"/>
          </w:tcPr>
          <w:p w14:paraId="50BE69CD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3EDC7DF" w14:textId="77777777" w:rsidR="00F02744" w:rsidRPr="008B023C" w:rsidRDefault="00F02744" w:rsidP="00F0274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vAlign w:val="bottom"/>
          </w:tcPr>
          <w:p w14:paraId="44198D27" w14:textId="77777777" w:rsidR="00F02744" w:rsidRPr="008B023C" w:rsidRDefault="00F02744" w:rsidP="00F0274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348F486" w14:textId="55DE85A3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40D98CF9" w14:textId="77777777" w:rsidR="00F02744" w:rsidRPr="008B023C" w:rsidRDefault="00F02744" w:rsidP="00F0274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502138E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6BB52C63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074D145" w14:textId="67FC5075" w:rsidR="00F02744" w:rsidRPr="008B023C" w:rsidRDefault="00F02744" w:rsidP="00F0274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3C8D0EEC" w14:textId="77777777" w:rsidR="00F02744" w:rsidRPr="008B023C" w:rsidRDefault="00F02744" w:rsidP="00F02744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A8238D2" w14:textId="0F94EA5F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40CA95E6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E56894" w14:textId="7EA2A438" w:rsidR="00F02744" w:rsidRPr="004B1DD9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9E9CF4F" w14:textId="77777777" w:rsidR="00F02744" w:rsidRPr="008B023C" w:rsidRDefault="00F02744" w:rsidP="00F0274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9C2BF80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F395502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7F20D1" w14:textId="5A86053E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091ACBC5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407EFE0" w14:textId="31B506EC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1" w:type="dxa"/>
          </w:tcPr>
          <w:p w14:paraId="1F8A3DC4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</w:tcPr>
          <w:p w14:paraId="207CC08A" w14:textId="77777777" w:rsidR="00F02744" w:rsidRPr="00B40F02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70566E" w14:textId="6CF33B88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1B085B7" w14:textId="77777777" w:rsidR="00F02744" w:rsidRPr="00B40F02" w:rsidRDefault="00F02744" w:rsidP="00F0274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</w:tcPr>
          <w:p w14:paraId="5DDC34AD" w14:textId="77777777" w:rsidR="00F02744" w:rsidRPr="00B40F02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068975" w14:textId="63DDBB78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2744" w:rsidRPr="00C9540A" w14:paraId="5AB3EBAC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1C7DB1B2" w14:textId="77777777" w:rsidR="00F02744" w:rsidRDefault="00F02744" w:rsidP="00F02744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FB48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เบอร์ล่า คาร์บอน </w:t>
            </w:r>
          </w:p>
          <w:p w14:paraId="419C3361" w14:textId="6630A521" w:rsidR="00F02744" w:rsidRPr="008B023C" w:rsidRDefault="00F02744" w:rsidP="00F02744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FB4899">
              <w:rPr>
                <w:rFonts w:asciiTheme="majorBidi" w:hAnsiTheme="majorBidi" w:cstheme="majorBidi" w:hint="cs"/>
                <w:sz w:val="26"/>
                <w:szCs w:val="26"/>
                <w:cs/>
              </w:rPr>
              <w:t>(ไทยแลนด์) จำกัด (มหาชน)</w:t>
            </w:r>
          </w:p>
        </w:tc>
        <w:tc>
          <w:tcPr>
            <w:tcW w:w="1617" w:type="dxa"/>
            <w:gridSpan w:val="2"/>
            <w:vAlign w:val="bottom"/>
          </w:tcPr>
          <w:p w14:paraId="206BEA3B" w14:textId="77777777" w:rsidR="00F02744" w:rsidRPr="008B023C" w:rsidRDefault="00F02744" w:rsidP="00F0274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670592AD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5BD8EE5B" w14:textId="76FD8E1E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2C3D0E66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D5E23C4" w14:textId="77777777" w:rsidR="00F02744" w:rsidRPr="008B023C" w:rsidRDefault="00F02744" w:rsidP="00F0274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5F8EDF55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71AA483" w14:textId="54B99C66" w:rsidR="00F02744" w:rsidRPr="008B023C" w:rsidRDefault="00F02744" w:rsidP="00F02744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2425E6E5" w14:textId="77777777" w:rsidR="00F02744" w:rsidRPr="008B023C" w:rsidRDefault="00F02744" w:rsidP="00F0274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D17A699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F5F1964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E5DFB0E" w14:textId="55A79050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667506F3" w14:textId="77777777" w:rsidR="00F02744" w:rsidRPr="008B023C" w:rsidRDefault="00F02744" w:rsidP="00F0274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2988154" w14:textId="39060759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1FA64052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FE443C" w14:textId="40830416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8C7F5A" w14:textId="77777777" w:rsidR="00F02744" w:rsidRPr="004B1DD9" w:rsidRDefault="00F02744" w:rsidP="00F0274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8FE5319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FC6B0C9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78F808" w14:textId="62840432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</w:tcPr>
          <w:p w14:paraId="6FD0275D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F832089" w14:textId="4B240148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1" w:type="dxa"/>
          </w:tcPr>
          <w:p w14:paraId="0483E417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52D2024C" w14:textId="19860F40" w:rsidR="00F02744" w:rsidRPr="008B023C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82" w:type="dxa"/>
            <w:vAlign w:val="bottom"/>
          </w:tcPr>
          <w:p w14:paraId="5DAF036F" w14:textId="77777777" w:rsidR="00F02744" w:rsidRPr="00C9540A" w:rsidRDefault="00F02744" w:rsidP="00F02744">
            <w:pPr>
              <w:pStyle w:val="acctfourfigures"/>
              <w:tabs>
                <w:tab w:val="clear" w:pos="765"/>
                <w:tab w:val="left" w:pos="199"/>
                <w:tab w:val="decimal" w:pos="551"/>
                <w:tab w:val="left" w:pos="680"/>
                <w:tab w:val="decimal" w:pos="73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1E23B3C2" w14:textId="6D7F9A0C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105</w:t>
            </w:r>
          </w:p>
        </w:tc>
      </w:tr>
      <w:tr w:rsidR="00F02744" w:rsidRPr="00A06881" w14:paraId="4CA9E884" w14:textId="77777777" w:rsidTr="00C3004F">
        <w:trPr>
          <w:cantSplit/>
          <w:trHeight w:val="693"/>
        </w:trPr>
        <w:tc>
          <w:tcPr>
            <w:tcW w:w="2427" w:type="dxa"/>
            <w:vAlign w:val="bottom"/>
          </w:tcPr>
          <w:p w14:paraId="4365094A" w14:textId="77777777" w:rsidR="00F02744" w:rsidRPr="008B023C" w:rsidRDefault="00F02744" w:rsidP="00F0274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162233A0" w14:textId="77777777" w:rsidR="00F02744" w:rsidRPr="008B023C" w:rsidRDefault="00F02744" w:rsidP="00F0274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7" w:type="dxa"/>
            <w:gridSpan w:val="2"/>
            <w:vAlign w:val="bottom"/>
          </w:tcPr>
          <w:p w14:paraId="39234F80" w14:textId="77777777" w:rsidR="00F02744" w:rsidRPr="008B023C" w:rsidRDefault="00F02744" w:rsidP="00F02744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1AADBB31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15F30A8A" w14:textId="7842110D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27E80B67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C0A3BE6" w14:textId="77777777" w:rsidR="00F02744" w:rsidRPr="008B023C" w:rsidRDefault="00F02744" w:rsidP="00F02744">
            <w:pPr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7FA892FC" w14:textId="77777777" w:rsidR="00F02744" w:rsidRPr="008B023C" w:rsidRDefault="00F02744" w:rsidP="00F0274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11BC2BD" w14:textId="6FB1DB41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210A836F" w14:textId="77777777" w:rsidR="00F02744" w:rsidRPr="008B023C" w:rsidRDefault="00F02744" w:rsidP="00F0274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B610AB3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44E43E0C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32D195C" w14:textId="185837EA" w:rsidR="00F02744" w:rsidRPr="008B023C" w:rsidRDefault="00F02744" w:rsidP="00F0274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743282AF" w14:textId="77777777" w:rsidR="00F02744" w:rsidRPr="008B023C" w:rsidRDefault="00F02744" w:rsidP="00F02744">
            <w:pPr>
              <w:spacing w:line="240" w:lineRule="auto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0CC707B" w14:textId="450E21A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4E0407A8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BA6A43B" w14:textId="7D4090B0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2F72A00" w14:textId="77777777" w:rsidR="00F02744" w:rsidRPr="008B023C" w:rsidRDefault="00F02744" w:rsidP="00F0274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F130F2D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93A0EA3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503C2A" w14:textId="7DA1E8D9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820CC89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D535CDD" w14:textId="462B5D42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1" w:type="dxa"/>
          </w:tcPr>
          <w:p w14:paraId="321E73DC" w14:textId="77777777" w:rsidR="00F02744" w:rsidRPr="008506A0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</w:tcPr>
          <w:p w14:paraId="0B193A88" w14:textId="77777777" w:rsidR="00F02744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4F9636" w14:textId="61E729CD" w:rsidR="00F02744" w:rsidRPr="008506A0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  <w:vAlign w:val="bottom"/>
          </w:tcPr>
          <w:p w14:paraId="694286E8" w14:textId="77777777" w:rsidR="00F02744" w:rsidRPr="00FF63D1" w:rsidRDefault="00F02744" w:rsidP="00F0274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</w:tcPr>
          <w:p w14:paraId="44ACE3D3" w14:textId="77777777" w:rsidR="00F02744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3E64B3" w14:textId="574672BF" w:rsidR="00F02744" w:rsidRPr="00B40F02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02744" w:rsidRPr="00A06881" w14:paraId="21A48204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D49E05A" w14:textId="65825400" w:rsidR="00F02744" w:rsidRPr="008B023C" w:rsidRDefault="00F02744" w:rsidP="00F0274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</w:p>
          <w:p w14:paraId="0630B2B8" w14:textId="77777777" w:rsidR="00F02744" w:rsidRPr="008B023C" w:rsidRDefault="00F02744" w:rsidP="00F0274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7" w:type="dxa"/>
            <w:gridSpan w:val="2"/>
            <w:vAlign w:val="bottom"/>
          </w:tcPr>
          <w:p w14:paraId="7125FB1B" w14:textId="77777777" w:rsidR="00F02744" w:rsidRDefault="00F02744" w:rsidP="00F02744">
            <w:pPr>
              <w:tabs>
                <w:tab w:val="clear" w:pos="227"/>
                <w:tab w:val="left" w:pos="10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</w:p>
          <w:p w14:paraId="1544DE0A" w14:textId="1BAA27AA" w:rsidR="00F02744" w:rsidRPr="008B023C" w:rsidRDefault="00F02744" w:rsidP="00F02744">
            <w:pPr>
              <w:tabs>
                <w:tab w:val="clear" w:pos="227"/>
                <w:tab w:val="left" w:pos="19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0E06EB05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806" w:type="dxa"/>
            <w:gridSpan w:val="2"/>
            <w:vAlign w:val="bottom"/>
          </w:tcPr>
          <w:p w14:paraId="3A72D9EF" w14:textId="19951F2E" w:rsidR="00F02744" w:rsidRPr="008B023C" w:rsidRDefault="00F02744" w:rsidP="00F0274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vAlign w:val="bottom"/>
          </w:tcPr>
          <w:p w14:paraId="631F8BBA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C40399C" w14:textId="77777777" w:rsidR="00F02744" w:rsidRPr="008B023C" w:rsidRDefault="00F02744" w:rsidP="00F0274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vAlign w:val="bottom"/>
          </w:tcPr>
          <w:p w14:paraId="56EEE3BF" w14:textId="77777777" w:rsidR="00F02744" w:rsidRPr="008B023C" w:rsidRDefault="00F02744" w:rsidP="00F0274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5A3FA91" w14:textId="1535438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ED060E6" w14:textId="77777777" w:rsidR="00F02744" w:rsidRPr="008B023C" w:rsidRDefault="00F02744" w:rsidP="00F0274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B221153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4FF78B7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C6DCF8" w14:textId="0B65C03D" w:rsidR="00F02744" w:rsidRPr="008B023C" w:rsidRDefault="00F02744" w:rsidP="00F0274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231803CA" w14:textId="77777777" w:rsidR="00F02744" w:rsidRPr="008B023C" w:rsidRDefault="00F02744" w:rsidP="00F0274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B563339" w14:textId="5CD3F32E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64F7FF8D" w14:textId="77777777" w:rsidR="00F02744" w:rsidRPr="008B023C" w:rsidRDefault="00F02744" w:rsidP="00F0274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13A927" w14:textId="30FBA1D4" w:rsidR="00F02744" w:rsidRPr="008B023C" w:rsidRDefault="00F02744" w:rsidP="00F02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24D0A59" w14:textId="77777777" w:rsidR="00F02744" w:rsidRPr="008B023C" w:rsidRDefault="00F02744" w:rsidP="00F0274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092AF42" w14:textId="77777777" w:rsidR="00F02744" w:rsidRPr="008B023C" w:rsidRDefault="00F02744" w:rsidP="00F02744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65A2FED" w14:textId="77777777" w:rsidR="00F02744" w:rsidRPr="008B023C" w:rsidRDefault="00F02744" w:rsidP="00F0274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ED4C60" w14:textId="476EC23F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5697C379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732CAD2" w14:textId="5370B7BB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1" w:type="dxa"/>
          </w:tcPr>
          <w:p w14:paraId="129B8B98" w14:textId="77777777" w:rsidR="00F02744" w:rsidRPr="008B023C" w:rsidRDefault="00F02744" w:rsidP="00F0274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4470D9F" w14:textId="7C3B98BA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4E290EF" w14:textId="77777777" w:rsidR="00F02744" w:rsidRPr="00B40F02" w:rsidRDefault="00F02744" w:rsidP="00F0274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2DF0A8C" w14:textId="0710E366" w:rsidR="00F02744" w:rsidRPr="00B40F02" w:rsidRDefault="00F02744" w:rsidP="00F02744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004F" w:rsidRPr="00A06881" w14:paraId="70C12039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610F34FE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1F70D947" w14:textId="77777777" w:rsidR="00C3004F" w:rsidRPr="008B023C" w:rsidRDefault="00C3004F" w:rsidP="00C3004F">
            <w:pPr>
              <w:tabs>
                <w:tab w:val="clear" w:pos="227"/>
                <w:tab w:val="left" w:pos="10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74C4CF0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5306C5A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vAlign w:val="bottom"/>
          </w:tcPr>
          <w:p w14:paraId="3DB99861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1417995B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6302E9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9739018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6BAE54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B0B9C8A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8133AC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2A829A5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85288D1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15786A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D58E82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C8E2E6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vAlign w:val="bottom"/>
          </w:tcPr>
          <w:p w14:paraId="21B56AF2" w14:textId="77777777" w:rsidR="00C3004F" w:rsidRPr="008B023C" w:rsidRDefault="00C3004F" w:rsidP="00C3004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7D49424" w14:textId="77777777" w:rsidR="00C3004F" w:rsidRDefault="00C3004F" w:rsidP="00C3004F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143F4D5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145B5B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0192F2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E6EFC12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2C9142F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</w:tcPr>
          <w:p w14:paraId="37181A27" w14:textId="77777777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2B02428" w14:textId="77777777" w:rsidR="00C3004F" w:rsidRPr="00B40F02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</w:tcPr>
          <w:p w14:paraId="2A67F224" w14:textId="77777777" w:rsidR="00C3004F" w:rsidRPr="00B40F02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04F" w:rsidRPr="00A06881" w14:paraId="07AD8455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4617D8B7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1BE1CD02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082881D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AAC97D3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A496AF1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6D9891F7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2498A9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4013C79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79C6D2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0CD5077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94A78A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4EC4FD3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BEFA56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196A74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9C60AE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35BFC9" w14:textId="77777777" w:rsidR="00C3004F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E0B7448" w14:textId="77777777" w:rsidR="00C3004F" w:rsidRPr="008B023C" w:rsidRDefault="00C3004F" w:rsidP="00C3004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1878EE70" w14:textId="77777777" w:rsidR="00C3004F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25FF0F6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AC08FF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213C1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31C82EA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7D746DD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8C66FC9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FBB7A9C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065BB7F9" w14:textId="77777777" w:rsidR="00C3004F" w:rsidRPr="00E66BA7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004F" w:rsidRPr="006E086F" w14:paraId="0263FF86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3F1C8F2C" w14:textId="2DA25921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 (ต่อ)</w:t>
            </w:r>
          </w:p>
        </w:tc>
        <w:tc>
          <w:tcPr>
            <w:tcW w:w="1617" w:type="dxa"/>
            <w:gridSpan w:val="2"/>
            <w:vAlign w:val="bottom"/>
          </w:tcPr>
          <w:p w14:paraId="45AD5BE8" w14:textId="093BED6B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ABB3B7" w14:textId="6014638C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41A448E" w14:textId="11C2250F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EC4C398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D90670C" w14:textId="56D057B8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CE267B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AA6FE8C" w14:textId="5C983905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800DBC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29BCD13" w14:textId="34A943BB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71B54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7806605" w14:textId="7C1B0C06" w:rsidR="00C3004F" w:rsidRPr="008B023C" w:rsidRDefault="00C3004F" w:rsidP="00C3004F">
            <w:pPr>
              <w:spacing w:line="320" w:lineRule="exact"/>
              <w:ind w:left="-43"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D69512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A21C9C7" w14:textId="41E7FE7E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6A2E5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E40F98" w14:textId="4AC6A656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372358" w14:textId="77777777" w:rsidR="00C3004F" w:rsidRPr="004B1DD9" w:rsidRDefault="00C3004F" w:rsidP="00C3004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753BABD" w14:textId="604ED1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22FC159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194142" w14:textId="08D4A1C6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E9573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EC3DBCD" w14:textId="54E8FA3C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AD44D3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DA34005" w14:textId="2C0EF565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ADC087B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63E62DF" w14:textId="48422194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5EAE" w:rsidRPr="006E086F" w14:paraId="5AF79374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68448699" w14:textId="12AD23F7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7" w:type="dxa"/>
            <w:gridSpan w:val="2"/>
            <w:vAlign w:val="bottom"/>
          </w:tcPr>
          <w:p w14:paraId="27EC8A2E" w14:textId="17497D58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387DBE15" w14:textId="795A5ECC" w:rsidR="005E5EAE" w:rsidRPr="008B023C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806" w:type="dxa"/>
            <w:gridSpan w:val="2"/>
            <w:vAlign w:val="bottom"/>
          </w:tcPr>
          <w:p w14:paraId="4AF20E62" w14:textId="501F26F5" w:rsidR="005E5EAE" w:rsidRPr="00BD3ACA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431EAEE0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B27A916" w14:textId="149C13AC" w:rsidR="005E5EAE" w:rsidRPr="00BD3ACA" w:rsidRDefault="005E5EAE" w:rsidP="005E5EAE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0B8E5F14" w14:textId="77777777" w:rsidR="005E5EAE" w:rsidRPr="00BD3ACA" w:rsidRDefault="005E5EAE" w:rsidP="005E5EA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FE22A93" w14:textId="1033863C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2883EF7" w14:textId="77777777" w:rsidR="005E5EAE" w:rsidRPr="00BD3ACA" w:rsidRDefault="005E5EAE" w:rsidP="005E5EA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FE4636B" w14:textId="45431D10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7C6E9F9" w14:textId="77777777" w:rsidR="005E5EAE" w:rsidRPr="00BD3ACA" w:rsidRDefault="005E5EAE" w:rsidP="005E5EA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0AB0B9" w14:textId="7F201B7D" w:rsidR="005E5EAE" w:rsidRPr="00BD3ACA" w:rsidRDefault="005E5EAE" w:rsidP="005E5EAE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62A9D0C" w14:textId="77777777" w:rsidR="005E5EAE" w:rsidRPr="00BD3ACA" w:rsidRDefault="005E5EAE" w:rsidP="005E5EAE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BD7A84F" w14:textId="4477DC97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609519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44B4FB" w14:textId="17F77897" w:rsidR="005E5EAE" w:rsidRPr="00BD3ACA" w:rsidRDefault="005E5EAE" w:rsidP="005E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DFACF0" w14:textId="77777777" w:rsidR="005E5EAE" w:rsidRPr="00BD3ACA" w:rsidRDefault="005E5EAE" w:rsidP="005E5EAE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08FA7665" w14:textId="1DF3B4BF" w:rsidR="005E5EAE" w:rsidRPr="00BD3ACA" w:rsidRDefault="005E5EAE" w:rsidP="00034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B9CA6D5" w14:textId="77777777" w:rsidR="005E5EAE" w:rsidRPr="00BD3ACA" w:rsidRDefault="005E5EAE" w:rsidP="005E5EA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B8FE51" w14:textId="1DE2AE3A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012119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55F9459" w14:textId="576DEFE5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1" w:type="dxa"/>
          </w:tcPr>
          <w:p w14:paraId="2ECAF320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3ADDCF78" w14:textId="4791A530" w:rsidR="005E5EAE" w:rsidRPr="00BD3ACA" w:rsidRDefault="005E5EAE" w:rsidP="005E5EAE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182" w:type="dxa"/>
            <w:vAlign w:val="bottom"/>
          </w:tcPr>
          <w:p w14:paraId="6A6CF4F3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70FDFD9E" w14:textId="3AB828C9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</w:tr>
      <w:tr w:rsidR="005E5EAE" w:rsidRPr="006E086F" w14:paraId="08DD1F7F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43C534E1" w14:textId="77777777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Aditya Birla Elyaf Sanayi Ve Ticaret Anonim Sirketi</w:t>
            </w:r>
          </w:p>
        </w:tc>
        <w:tc>
          <w:tcPr>
            <w:tcW w:w="1617" w:type="dxa"/>
            <w:gridSpan w:val="2"/>
            <w:vAlign w:val="bottom"/>
          </w:tcPr>
          <w:p w14:paraId="7F8A6AC9" w14:textId="77777777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7C2F930F" w14:textId="77777777" w:rsidR="005E5EAE" w:rsidRPr="008B023C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806" w:type="dxa"/>
            <w:gridSpan w:val="2"/>
            <w:vAlign w:val="bottom"/>
          </w:tcPr>
          <w:p w14:paraId="482991F9" w14:textId="5626764B" w:rsidR="005E5EAE" w:rsidRPr="00BD3ACA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7DD1CA1B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443670A" w14:textId="77777777" w:rsidR="005E5EAE" w:rsidRPr="00BD3ACA" w:rsidRDefault="005E5EAE" w:rsidP="005E5EA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58D4E6F0" w14:textId="77777777" w:rsidR="005E5EAE" w:rsidRPr="00BD3ACA" w:rsidRDefault="005E5EAE" w:rsidP="005E5EA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AAC6C36" w14:textId="23B15A41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3C04A74" w14:textId="77777777" w:rsidR="005E5EAE" w:rsidRPr="00BD3ACA" w:rsidRDefault="005E5EAE" w:rsidP="005E5EA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2F52147" w14:textId="77777777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10A722A" w14:textId="77777777" w:rsidR="005E5EAE" w:rsidRPr="00BD3ACA" w:rsidRDefault="005E5EAE" w:rsidP="005E5EA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D3AC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18CA9924" w14:textId="0DCB9063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2F61B26D" w14:textId="77777777" w:rsidR="005E5EAE" w:rsidRPr="00BD3ACA" w:rsidRDefault="005E5EAE" w:rsidP="005E5EAE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06C9DA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97A8A42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D16EC8E" w14:textId="0BD9F567" w:rsidR="005E5EAE" w:rsidRPr="00BD3ACA" w:rsidRDefault="005E5EAE" w:rsidP="005E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7DD09E" w14:textId="77777777" w:rsidR="005E5EAE" w:rsidRPr="00BD3ACA" w:rsidRDefault="005E5EAE" w:rsidP="005E5EAE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CB8E662" w14:textId="77777777" w:rsidR="005E5EAE" w:rsidRPr="00BD3ACA" w:rsidRDefault="005E5EAE" w:rsidP="00034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C6B2527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7D240E" w14:textId="1C42AC15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5CDD1396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8454DEA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</w:tcPr>
          <w:p w14:paraId="05CADD7B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529F787F" w14:textId="397B0319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82" w:type="dxa"/>
            <w:vAlign w:val="bottom"/>
          </w:tcPr>
          <w:p w14:paraId="4ADE7E8C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54A9959A" w14:textId="080CE20B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5E5EAE" w:rsidRPr="006E086F" w14:paraId="78010CC8" w14:textId="77777777" w:rsidTr="00C3004F">
        <w:trPr>
          <w:cantSplit/>
          <w:trHeight w:val="1080"/>
        </w:trPr>
        <w:tc>
          <w:tcPr>
            <w:tcW w:w="2427" w:type="dxa"/>
            <w:vAlign w:val="bottom"/>
          </w:tcPr>
          <w:p w14:paraId="4D5DA5A7" w14:textId="492761B6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7" w:type="dxa"/>
            <w:gridSpan w:val="2"/>
            <w:vAlign w:val="bottom"/>
          </w:tcPr>
          <w:p w14:paraId="1CA8D39C" w14:textId="5191666E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เส้นใย</w:t>
            </w:r>
          </w:p>
        </w:tc>
        <w:tc>
          <w:tcPr>
            <w:tcW w:w="990" w:type="dxa"/>
            <w:vAlign w:val="bottom"/>
          </w:tcPr>
          <w:p w14:paraId="13CAB648" w14:textId="4F2351F6" w:rsidR="005E5EAE" w:rsidRPr="008B023C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62BF9AE2" w14:textId="1C950DAA" w:rsidR="005E5EAE" w:rsidRPr="00BD3ACA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6BA5A8D0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D4A3629" w14:textId="190C19F2" w:rsidR="005E5EAE" w:rsidRPr="00BD3ACA" w:rsidRDefault="005E5EAE" w:rsidP="005E5EA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330CB3D0" w14:textId="77777777" w:rsidR="005E5EAE" w:rsidRPr="00BD3ACA" w:rsidRDefault="005E5EAE" w:rsidP="005E5EA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5E03AC4" w14:textId="77777777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095B0224" w14:textId="663B5229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36DCED0" w14:textId="77777777" w:rsidR="005E5EAE" w:rsidRPr="00BD3ACA" w:rsidRDefault="005E5EAE" w:rsidP="005E5EA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04C08A6" w14:textId="77777777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26A3A9BA" w14:textId="7FF47076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FB305D5" w14:textId="77777777" w:rsidR="005E5EAE" w:rsidRPr="00BD3ACA" w:rsidRDefault="005E5EAE" w:rsidP="005E5EA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F39E3C" w14:textId="556ED0BF" w:rsidR="005E5EAE" w:rsidRPr="00BD3ACA" w:rsidRDefault="005E5EAE" w:rsidP="005E5EAE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3A0A4654" w14:textId="77777777" w:rsidR="005E5EAE" w:rsidRPr="00BD3ACA" w:rsidRDefault="005E5EAE" w:rsidP="005E5EAE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738D8E3" w14:textId="5F8B6CDB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1AE5442C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751F4D" w14:textId="43A81AE7" w:rsidR="005E5EAE" w:rsidRPr="00BD3ACA" w:rsidRDefault="005E5EAE" w:rsidP="005E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3ECC93" w14:textId="77777777" w:rsidR="005E5EAE" w:rsidRPr="00BD3ACA" w:rsidRDefault="005E5EAE" w:rsidP="005E5EAE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43B0A0E" w14:textId="02DBFDE1" w:rsidR="005E5EAE" w:rsidRPr="00BD3ACA" w:rsidRDefault="005E5EAE" w:rsidP="00034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7FD8F3B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6CA399" w14:textId="44D06045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23CD0444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B297CD3" w14:textId="4CA75EEE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1" w:type="dxa"/>
          </w:tcPr>
          <w:p w14:paraId="51A64F24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4370386" w14:textId="3F3295B2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8F17A6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758B31C3" w14:textId="4BF1A129" w:rsidR="005E5EAE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5EAE" w:rsidRPr="006E086F" w14:paraId="3919BAF1" w14:textId="77777777" w:rsidTr="00C3004F">
        <w:trPr>
          <w:cantSplit/>
          <w:trHeight w:val="1080"/>
        </w:trPr>
        <w:tc>
          <w:tcPr>
            <w:tcW w:w="2427" w:type="dxa"/>
            <w:vAlign w:val="bottom"/>
          </w:tcPr>
          <w:p w14:paraId="260E09DB" w14:textId="47B7F641" w:rsidR="005E5EAE" w:rsidRPr="008B023C" w:rsidRDefault="005E5EAE" w:rsidP="005E5EA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 Trading Limited</w:t>
            </w:r>
          </w:p>
        </w:tc>
        <w:tc>
          <w:tcPr>
            <w:tcW w:w="1617" w:type="dxa"/>
            <w:gridSpan w:val="2"/>
            <w:vAlign w:val="bottom"/>
          </w:tcPr>
          <w:p w14:paraId="35B96EDE" w14:textId="77777777" w:rsidR="005E5EAE" w:rsidRDefault="005E5EAE" w:rsidP="005E5EA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</w:t>
            </w:r>
          </w:p>
          <w:p w14:paraId="039CCB50" w14:textId="59025FCA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หลายประเภท</w:t>
            </w:r>
          </w:p>
        </w:tc>
        <w:tc>
          <w:tcPr>
            <w:tcW w:w="990" w:type="dxa"/>
            <w:vAlign w:val="bottom"/>
          </w:tcPr>
          <w:p w14:paraId="31306ABE" w14:textId="090D340A" w:rsidR="005E5EAE" w:rsidRPr="008B023C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06" w:type="dxa"/>
            <w:gridSpan w:val="2"/>
            <w:vAlign w:val="bottom"/>
          </w:tcPr>
          <w:p w14:paraId="297BDB15" w14:textId="1D39F43F" w:rsidR="005E5EAE" w:rsidRPr="00BD3ACA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4" w:type="dxa"/>
            <w:vAlign w:val="bottom"/>
          </w:tcPr>
          <w:p w14:paraId="0F90893A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6ED2C52" w14:textId="259B092E" w:rsidR="005E5EAE" w:rsidRPr="00BD3ACA" w:rsidRDefault="005E5EAE" w:rsidP="005E5EA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78" w:type="dxa"/>
            <w:vAlign w:val="bottom"/>
          </w:tcPr>
          <w:p w14:paraId="43CA0CBF" w14:textId="77777777" w:rsidR="005E5EAE" w:rsidRPr="00BD3ACA" w:rsidRDefault="005E5EAE" w:rsidP="005E5EA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CCBCA63" w14:textId="77777777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</w:p>
          <w:p w14:paraId="79B002D5" w14:textId="011FE321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069AEA5" w14:textId="77777777" w:rsidR="005E5EAE" w:rsidRPr="00BD3ACA" w:rsidRDefault="005E5EAE" w:rsidP="005E5EA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584EACE" w14:textId="4D7EF404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</w:p>
          <w:p w14:paraId="2A799CB5" w14:textId="0730CD90" w:rsidR="005E5EAE" w:rsidRPr="00BD3ACA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67DA7EB" w14:textId="77777777" w:rsidR="005E5EAE" w:rsidRPr="00BD3ACA" w:rsidRDefault="005E5EAE" w:rsidP="005E5EA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9FA5E1" w14:textId="174B24BA" w:rsidR="005E5EAE" w:rsidRPr="00BD3ACA" w:rsidRDefault="005E5EAE" w:rsidP="005E5EAE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0AB9BD5" w14:textId="77777777" w:rsidR="005E5EAE" w:rsidRPr="00BD3ACA" w:rsidRDefault="005E5EAE" w:rsidP="005E5EAE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85EDDA" w14:textId="24711EF9" w:rsidR="005E5EAE" w:rsidRPr="00BD6BCA" w:rsidRDefault="005E5EAE" w:rsidP="005E5EAE">
            <w:pPr>
              <w:tabs>
                <w:tab w:val="clear" w:pos="454"/>
                <w:tab w:val="clear" w:pos="680"/>
                <w:tab w:val="left" w:pos="104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1702BC3C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FBFCF9" w14:textId="231CE962" w:rsidR="005E5EAE" w:rsidRPr="00BD3ACA" w:rsidRDefault="005E5EAE" w:rsidP="005E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424B89F" w14:textId="77777777" w:rsidR="005E5EAE" w:rsidRPr="00BD3ACA" w:rsidRDefault="005E5EAE" w:rsidP="005E5EAE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FCB6F46" w14:textId="77777777" w:rsidR="005E5EAE" w:rsidRPr="00BD3ACA" w:rsidRDefault="005E5EAE" w:rsidP="00034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A789D29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1E15F" w14:textId="090A0B37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5</w:t>
            </w:r>
          </w:p>
        </w:tc>
        <w:tc>
          <w:tcPr>
            <w:tcW w:w="180" w:type="dxa"/>
            <w:vAlign w:val="bottom"/>
          </w:tcPr>
          <w:p w14:paraId="249FCB30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142A377" w14:textId="71584276" w:rsidR="005E5EAE" w:rsidRPr="00BD3ACA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5</w:t>
            </w:r>
          </w:p>
        </w:tc>
        <w:tc>
          <w:tcPr>
            <w:tcW w:w="181" w:type="dxa"/>
          </w:tcPr>
          <w:p w14:paraId="1485DA75" w14:textId="77777777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6E1A8641" w14:textId="12A5AFAC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A9D5DF5" w14:textId="77777777" w:rsidR="005E5EAE" w:rsidRPr="00BD3ACA" w:rsidRDefault="005E5EAE" w:rsidP="005E5EA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bottom w:val="single" w:sz="4" w:space="0" w:color="auto"/>
            </w:tcBorders>
            <w:vAlign w:val="bottom"/>
          </w:tcPr>
          <w:p w14:paraId="522A3AAC" w14:textId="4C95C42A" w:rsidR="005E5EAE" w:rsidRPr="00BD3ACA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5EAE" w:rsidRPr="00A06881" w14:paraId="2C3BEFF2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B257CF4" w14:textId="77777777" w:rsidR="005E5EAE" w:rsidRPr="008B023C" w:rsidRDefault="005E5EAE" w:rsidP="005E5EA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7" w:type="dxa"/>
            <w:gridSpan w:val="2"/>
            <w:vAlign w:val="bottom"/>
          </w:tcPr>
          <w:p w14:paraId="58376878" w14:textId="77777777" w:rsidR="005E5EAE" w:rsidRPr="008B023C" w:rsidRDefault="005E5EAE" w:rsidP="005E5EA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F968A" w14:textId="77777777" w:rsidR="005E5EAE" w:rsidRPr="008B023C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B2F08E5" w14:textId="77777777" w:rsidR="005E5EAE" w:rsidRPr="008B023C" w:rsidRDefault="005E5EAE" w:rsidP="005E5EA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6750E15" w14:textId="77777777" w:rsidR="005E5EAE" w:rsidRPr="008B023C" w:rsidRDefault="005E5EAE" w:rsidP="005E5E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3AA341D" w14:textId="77777777" w:rsidR="005E5EAE" w:rsidRPr="008B023C" w:rsidRDefault="005E5EAE" w:rsidP="005E5EAE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9E1960" w14:textId="77777777" w:rsidR="005E5EAE" w:rsidRPr="008B023C" w:rsidRDefault="005E5EAE" w:rsidP="005E5EA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3402D61" w14:textId="77777777" w:rsidR="005E5EAE" w:rsidRPr="008B023C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1989E0" w14:textId="77777777" w:rsidR="005E5EAE" w:rsidRPr="008B023C" w:rsidRDefault="005E5EAE" w:rsidP="005E5EA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ECB3396" w14:textId="77777777" w:rsidR="005E5EAE" w:rsidRPr="008B023C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86F0D6" w14:textId="77777777" w:rsidR="005E5EAE" w:rsidRPr="008B023C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895" w14:textId="38CCB848" w:rsidR="005E5EAE" w:rsidRPr="008B023C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3205F9FA" w14:textId="77777777" w:rsidR="005E5EAE" w:rsidRPr="008B023C" w:rsidRDefault="005E5EAE" w:rsidP="005E5EAE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3AA3D" w14:textId="7BECCFF3" w:rsidR="005E5EAE" w:rsidRPr="008B023C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66B6A566" w14:textId="77777777" w:rsidR="005E5EAE" w:rsidRPr="008B023C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41F96" w14:textId="273229CC" w:rsidR="005E5EAE" w:rsidRPr="001E613A" w:rsidRDefault="005E5EAE" w:rsidP="005E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61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B6C75B0" w14:textId="77777777" w:rsidR="005E5EAE" w:rsidRPr="004B1DD9" w:rsidRDefault="005E5EAE" w:rsidP="005E5EAE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C39E" w14:textId="77777777" w:rsidR="005E5EAE" w:rsidRPr="001E613A" w:rsidRDefault="005E5EAE" w:rsidP="005E5EAE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61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1BC66B4" w14:textId="77777777" w:rsidR="005E5EAE" w:rsidRPr="008B023C" w:rsidRDefault="005E5EAE" w:rsidP="005E5EA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CED38" w14:textId="615CEFC8" w:rsidR="005E5EAE" w:rsidRPr="004B1DD9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41E5516A" w14:textId="77777777" w:rsidR="005E5EAE" w:rsidRPr="004B1DD9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21B5" w14:textId="2DBAB887" w:rsidR="005E5EAE" w:rsidRPr="004B1DD9" w:rsidRDefault="005E5EAE" w:rsidP="005E5EAE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1" w:type="dxa"/>
          </w:tcPr>
          <w:p w14:paraId="3026DA32" w14:textId="77777777" w:rsidR="005E5EAE" w:rsidRPr="008B023C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D87E7" w14:textId="760D10F5" w:rsidR="005E5EAE" w:rsidRPr="008B023C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182" w:type="dxa"/>
            <w:vAlign w:val="bottom"/>
          </w:tcPr>
          <w:p w14:paraId="19A39DA9" w14:textId="77777777" w:rsidR="005E5EAE" w:rsidRPr="008B023C" w:rsidRDefault="005E5EAE" w:rsidP="005E5EA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0FB9" w14:textId="0DCECBF2" w:rsidR="005E5EAE" w:rsidRPr="003C2258" w:rsidRDefault="005E5EAE" w:rsidP="005E5EA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31</w:t>
            </w:r>
          </w:p>
        </w:tc>
      </w:tr>
      <w:tr w:rsidR="001E613A" w:rsidRPr="00A06881" w14:paraId="635B2DA6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CD95ECD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2A16A668" w14:textId="77777777" w:rsidR="001E613A" w:rsidRPr="008B023C" w:rsidRDefault="001E613A" w:rsidP="001E61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AA5A5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7B177D1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E4E74B3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2DFE6D3" w14:textId="77777777" w:rsidR="001E613A" w:rsidRPr="008B023C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A6E06F" w14:textId="77777777" w:rsidR="001E613A" w:rsidRPr="008B023C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6FCA324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0B8B5A" w14:textId="77777777" w:rsidR="001E613A" w:rsidRPr="008B023C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6EDBC10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54666A" w14:textId="77777777" w:rsidR="001E613A" w:rsidRPr="008B023C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E9B79D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35EA56" w14:textId="77777777" w:rsidR="001E613A" w:rsidRPr="008B023C" w:rsidRDefault="001E613A" w:rsidP="001E613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96BB917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A864A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29FE1C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5064ECA" w14:textId="77777777" w:rsidR="001E613A" w:rsidRPr="008B023C" w:rsidRDefault="001E613A" w:rsidP="001E613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7E097452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C05EEE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E06B51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5E0B05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CD9AC95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5BED44D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44E377B2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573CCD1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26855002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613A" w:rsidRPr="00A06881" w14:paraId="60BD4315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4174C4BC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17" w:type="dxa"/>
            <w:gridSpan w:val="2"/>
            <w:vAlign w:val="bottom"/>
          </w:tcPr>
          <w:p w14:paraId="37AC2FF2" w14:textId="77777777" w:rsidR="001E613A" w:rsidRPr="008B023C" w:rsidRDefault="001E613A" w:rsidP="001E613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B833F9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CAEC83A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48441AB5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7C17016" w14:textId="77777777" w:rsidR="001E613A" w:rsidRPr="008B023C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F5F021" w14:textId="77777777" w:rsidR="001E613A" w:rsidRPr="008B023C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00A10CF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33A17A" w14:textId="77777777" w:rsidR="001E613A" w:rsidRPr="008B023C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0C69BB7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507F83" w14:textId="77777777" w:rsidR="001E613A" w:rsidRPr="008B023C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138C218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AF626" w14:textId="77777777" w:rsidR="001E613A" w:rsidRPr="008B023C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41EB24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E6AE08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AF1663" w14:textId="77777777" w:rsidR="001E613A" w:rsidRPr="008B023C" w:rsidRDefault="001E613A" w:rsidP="001E613A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7FAB7A0" w14:textId="77777777" w:rsidR="001E613A" w:rsidRPr="008B023C" w:rsidRDefault="001E613A" w:rsidP="001E613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86318B7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CB80909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B3F6EF8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90EB9F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61AC1032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20F63B69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151FE8B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19ED45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2544F023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97F82" w:rsidRPr="00A06881" w14:paraId="3629576A" w14:textId="77777777" w:rsidTr="00C3004F">
        <w:trPr>
          <w:cantSplit/>
        </w:trPr>
        <w:tc>
          <w:tcPr>
            <w:tcW w:w="2427" w:type="dxa"/>
            <w:vAlign w:val="bottom"/>
          </w:tcPr>
          <w:p w14:paraId="57C36AB3" w14:textId="77777777" w:rsidR="00997F82" w:rsidRPr="008B023C" w:rsidRDefault="00997F82" w:rsidP="00997F82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7" w:type="dxa"/>
            <w:gridSpan w:val="2"/>
            <w:vAlign w:val="bottom"/>
          </w:tcPr>
          <w:p w14:paraId="7EE12858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1ED5B793" w14:textId="77777777" w:rsidR="00997F82" w:rsidRPr="008B023C" w:rsidRDefault="00997F82" w:rsidP="00997F8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07F042C5" w14:textId="1F605075" w:rsidR="00997F82" w:rsidRPr="008B023C" w:rsidRDefault="005E5EAE" w:rsidP="00997F8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vAlign w:val="bottom"/>
          </w:tcPr>
          <w:p w14:paraId="273E342B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18641CBB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vAlign w:val="bottom"/>
          </w:tcPr>
          <w:p w14:paraId="53AEF3DF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D629D79" w14:textId="754011E6" w:rsidR="005E5EAE" w:rsidRPr="008B023C" w:rsidRDefault="005E5EAE" w:rsidP="005E5EA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  <w:p w14:paraId="02F20638" w14:textId="2B402398" w:rsidR="00997F82" w:rsidRPr="008B023C" w:rsidRDefault="005E5EAE" w:rsidP="005E5EAE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9E535F0" w14:textId="77777777" w:rsidR="00997F82" w:rsidRPr="008B023C" w:rsidRDefault="00997F82" w:rsidP="00997F8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952F662" w14:textId="593CF641" w:rsidR="00997F82" w:rsidRPr="008B023C" w:rsidRDefault="00997F82" w:rsidP="00997F8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4EC2CEF0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289B604" w14:textId="77777777" w:rsidR="00997F82" w:rsidRPr="008B023C" w:rsidRDefault="00997F82" w:rsidP="00997F8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8186F5A" w14:textId="0F6341EE" w:rsidR="00997F82" w:rsidRPr="008B023C" w:rsidRDefault="005E5EAE" w:rsidP="00997F8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4,368</w:t>
            </w:r>
          </w:p>
        </w:tc>
        <w:tc>
          <w:tcPr>
            <w:tcW w:w="180" w:type="dxa"/>
            <w:vAlign w:val="bottom"/>
          </w:tcPr>
          <w:p w14:paraId="7C749680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FBE9F4B" w14:textId="6DFF9127" w:rsidR="00997F82" w:rsidRPr="003D4371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80" w:type="dxa"/>
            <w:vAlign w:val="bottom"/>
          </w:tcPr>
          <w:p w14:paraId="6EF1BE36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B1AFFC6" w14:textId="30A57F49" w:rsidR="00997F82" w:rsidRPr="008B023C" w:rsidRDefault="005E5EAE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E5EA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(4,368)</w:t>
            </w:r>
          </w:p>
        </w:tc>
        <w:tc>
          <w:tcPr>
            <w:tcW w:w="182" w:type="dxa"/>
            <w:vAlign w:val="bottom"/>
          </w:tcPr>
          <w:p w14:paraId="65D326F8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708AE257" w14:textId="601A6F2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(3,365)</w:t>
            </w:r>
          </w:p>
        </w:tc>
        <w:tc>
          <w:tcPr>
            <w:tcW w:w="182" w:type="dxa"/>
          </w:tcPr>
          <w:p w14:paraId="1B1A132D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25E6AA8" w14:textId="5810D5FB" w:rsidR="00997F82" w:rsidRPr="00D5245D" w:rsidRDefault="005E5EAE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2E898C" w14:textId="77777777" w:rsidR="00997F82" w:rsidRPr="00D5245D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135F8386" w14:textId="19BFC3F4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4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55FFB" w14:textId="77777777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dxa"/>
            <w:tcBorders>
              <w:bottom w:val="double" w:sz="4" w:space="0" w:color="auto"/>
            </w:tcBorders>
            <w:vAlign w:val="bottom"/>
          </w:tcPr>
          <w:p w14:paraId="4A7FF1C8" w14:textId="29D1D45D" w:rsidR="00997F82" w:rsidRPr="00D5245D" w:rsidRDefault="007A19DF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96B5814" w14:textId="77777777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bottom w:val="double" w:sz="4" w:space="0" w:color="auto"/>
            </w:tcBorders>
            <w:vAlign w:val="bottom"/>
          </w:tcPr>
          <w:p w14:paraId="161EC99D" w14:textId="7662F574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4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1893CC3" w14:textId="37E8E247" w:rsidR="00021B54" w:rsidRPr="00021B54" w:rsidRDefault="00021B54" w:rsidP="00021B5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21B54" w:rsidRPr="00021B54" w:rsidSect="00BD00C0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4A157ABC" w14:textId="77D99506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 Terrace Bay Inc. (“AVTB”)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อยู่ร้อยละ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60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และพบว่าบริษัทมีเพียงอำนาจควบคุมร่วมเท่านั้น ด้วยเหตุนี้ บริษัทจึงได้จัดประเภท</w:t>
      </w:r>
      <w:r w:rsidR="006B36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งบการเงินรวม</w:t>
      </w:r>
    </w:p>
    <w:p w14:paraId="35125930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24FFAA3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การด้อยค่าของเงินลงทุนในการร่วมค้าและประมาณการที่เกี่ยวข้อง</w:t>
      </w:r>
    </w:p>
    <w:p w14:paraId="7F314B9A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2E546C" w14:textId="1D41502A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z w:val="30"/>
          <w:szCs w:val="30"/>
        </w:rPr>
      </w:pPr>
      <w:r w:rsidRPr="00AA74C8">
        <w:rPr>
          <w:rFonts w:ascii="Angsana New" w:hAnsi="Angsana New" w:cs="Angsana New" w:hint="cs"/>
          <w:sz w:val="30"/>
          <w:szCs w:val="30"/>
          <w:cs/>
        </w:rPr>
        <w:t>ณ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31 </w:t>
      </w:r>
      <w:r w:rsidRPr="00AA74C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A74C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เนื่องจากการหยุดการดำเนินธุรกิจใน</w:t>
      </w:r>
      <w:r w:rsidRPr="00AA74C8">
        <w:rPr>
          <w:rFonts w:ascii="Angsana New" w:hAnsi="Angsana New" w:cs="Angsana New"/>
          <w:sz w:val="30"/>
          <w:szCs w:val="30"/>
        </w:rPr>
        <w:t xml:space="preserve"> 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ส่งผลให้มูลค่าตามบัญชีของเงินลงทุนใน</w:t>
      </w:r>
      <w:r w:rsidR="001327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หุ้นทุนใน</w:t>
      </w:r>
      <w:r w:rsidRPr="00AA74C8">
        <w:rPr>
          <w:rFonts w:ascii="Angsana New" w:hAnsi="Angsana New" w:cs="Angsana New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1,6</w:t>
      </w:r>
      <w:r w:rsidR="00987706">
        <w:rPr>
          <w:rFonts w:ascii="Angsana New" w:hAnsi="Angsana New" w:cs="Angsana New"/>
          <w:sz w:val="30"/>
          <w:szCs w:val="30"/>
        </w:rPr>
        <w:t xml:space="preserve">84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ล้านบาทได้มีการตั้งการด้อยค่าทั้งจำนวน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A74C8">
        <w:rPr>
          <w:rFonts w:ascii="Angsana New" w:hAnsi="Angsana New" w:cs="Angsana New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ประมา</w:t>
      </w:r>
      <w:r w:rsidR="00BD18FC"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การภาระผูกพันที่เป็นไปได้แน่นอนจำนวน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2"/>
          <w:sz w:val="30"/>
          <w:szCs w:val="30"/>
        </w:rPr>
        <w:t xml:space="preserve">3,303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A74C8">
        <w:rPr>
          <w:rFonts w:ascii="Angsana New" w:hAnsi="Angsana New" w:cs="Angsana New"/>
          <w:spacing w:val="2"/>
          <w:sz w:val="30"/>
          <w:szCs w:val="30"/>
        </w:rPr>
        <w:t> 12</w:t>
      </w:r>
      <w:r w:rsidR="00987706">
        <w:rPr>
          <w:rFonts w:ascii="Angsana New" w:hAnsi="Angsana New" w:cs="Angsana New"/>
          <w:spacing w:val="2"/>
          <w:sz w:val="30"/>
          <w:szCs w:val="30"/>
        </w:rPr>
        <w:t>1.59</w:t>
      </w:r>
      <w:r w:rsidRPr="00AA74C8">
        <w:rPr>
          <w:rFonts w:ascii="Angsana New" w:hAnsi="Angsana New" w:cs="Angsana New"/>
          <w:spacing w:val="2"/>
          <w:sz w:val="30"/>
          <w:szCs w:val="30"/>
        </w:rPr>
        <w:t> 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ได้ถูกบันทึกเป็นประมาณการหนี้สินหมุนเวียนอื่น</w:t>
      </w:r>
      <w:r w:rsidRPr="00AA74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อันเป็นผลมาจากการที่</w:t>
      </w:r>
      <w:r w:rsidRPr="00AA74C8">
        <w:rPr>
          <w:rFonts w:ascii="Angsana New" w:hAnsi="Angsana New" w:cs="Angsana New"/>
          <w:spacing w:val="-4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จะไม่สามารถชำระหนี้สินที่มีอยู่</w:t>
      </w:r>
      <w:r w:rsidR="00132738">
        <w:rPr>
          <w:rFonts w:ascii="Angsana New" w:hAnsi="Angsana New" w:cs="Angsana New" w:hint="cs"/>
          <w:spacing w:val="-4"/>
          <w:sz w:val="30"/>
          <w:szCs w:val="30"/>
          <w:cs/>
        </w:rPr>
        <w:t>ได้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ทำให้บริษัทอาจต้องชำระหนี้สินดังกล่าวแทน</w:t>
      </w:r>
    </w:p>
    <w:p w14:paraId="09698848" w14:textId="77777777" w:rsidR="004F2B73" w:rsidRPr="00520CCC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309DEBDA" w14:textId="179E21AF" w:rsidR="004F2B73" w:rsidRPr="00A522C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0CCC">
        <w:rPr>
          <w:rFonts w:ascii="Angsana New" w:hAnsi="Angsana New" w:hint="cs"/>
          <w:spacing w:val="-2"/>
          <w:sz w:val="30"/>
          <w:szCs w:val="30"/>
          <w:cs/>
        </w:rPr>
        <w:t>ในระหว่าง</w:t>
      </w:r>
      <w:r w:rsidR="00132738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>สิ้นสุดวัน</w:t>
      </w:r>
      <w:r w:rsidR="005E0F9F" w:rsidRPr="00426BC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5E0F9F" w:rsidRPr="00426BCB">
        <w:rPr>
          <w:rFonts w:ascii="Angsana New" w:hAnsi="Angsana New"/>
          <w:spacing w:val="-2"/>
          <w:sz w:val="30"/>
          <w:szCs w:val="30"/>
        </w:rPr>
        <w:t xml:space="preserve">31 </w:t>
      </w:r>
      <w:r w:rsidR="005E0F9F" w:rsidRPr="00426BC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132738" w:rsidRPr="00426BC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32738" w:rsidRPr="00426BCB">
        <w:rPr>
          <w:rFonts w:ascii="Angsana New" w:hAnsi="Angsana New"/>
          <w:spacing w:val="-2"/>
          <w:sz w:val="30"/>
          <w:szCs w:val="30"/>
        </w:rPr>
        <w:t>2568</w:t>
      </w:r>
      <w:r w:rsidRPr="00426B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Pr="00426B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6BCB">
        <w:rPr>
          <w:rFonts w:ascii="Angsana New" w:hAnsi="Angsana New"/>
          <w:spacing w:val="-2"/>
          <w:sz w:val="30"/>
          <w:szCs w:val="30"/>
        </w:rPr>
        <w:t xml:space="preserve">AVTB 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Pr="00426BCB">
        <w:rPr>
          <w:rFonts w:ascii="Angsana New" w:hAnsi="Angsana New"/>
          <w:spacing w:val="-2"/>
          <w:sz w:val="30"/>
          <w:szCs w:val="30"/>
        </w:rPr>
        <w:t xml:space="preserve"> 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</w:t>
      </w:r>
      <w:r w:rsidR="00710367" w:rsidRPr="00426BCB">
        <w:rPr>
          <w:rFonts w:ascii="Angsana New" w:hAnsi="Angsana New" w:hint="cs"/>
          <w:spacing w:val="-2"/>
          <w:sz w:val="30"/>
          <w:szCs w:val="30"/>
          <w:cs/>
        </w:rPr>
        <w:t>และมี</w:t>
      </w:r>
      <w:r w:rsidR="005E0F9F" w:rsidRPr="00426BCB">
        <w:rPr>
          <w:rFonts w:ascii="Angsana New" w:hAnsi="Angsana New" w:hint="cs"/>
          <w:spacing w:val="-2"/>
          <w:sz w:val="30"/>
          <w:szCs w:val="30"/>
          <w:cs/>
        </w:rPr>
        <w:t>การตั้งค่าเ</w:t>
      </w:r>
      <w:r w:rsidR="00710367" w:rsidRPr="00426BCB">
        <w:rPr>
          <w:rFonts w:ascii="Angsana New" w:hAnsi="Angsana New" w:hint="cs"/>
          <w:spacing w:val="-2"/>
          <w:sz w:val="30"/>
          <w:szCs w:val="30"/>
          <w:cs/>
        </w:rPr>
        <w:t>ผื่</w:t>
      </w:r>
      <w:r w:rsidR="005E0F9F" w:rsidRPr="00426BCB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="00CA5A7A">
        <w:rPr>
          <w:rFonts w:ascii="Angsana New" w:hAnsi="Angsana New" w:hint="cs"/>
          <w:spacing w:val="-2"/>
          <w:sz w:val="30"/>
          <w:szCs w:val="30"/>
          <w:cs/>
        </w:rPr>
        <w:t>การด้อยค่า</w:t>
      </w:r>
      <w:r w:rsidR="005E0F9F" w:rsidRPr="00426BCB">
        <w:rPr>
          <w:rFonts w:ascii="Angsana New" w:hAnsi="Angsana New" w:hint="cs"/>
          <w:spacing w:val="-2"/>
          <w:sz w:val="30"/>
          <w:szCs w:val="30"/>
          <w:cs/>
        </w:rPr>
        <w:t>เต็มจำนวน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4"/>
          <w:sz w:val="30"/>
          <w:szCs w:val="30"/>
          <w:cs/>
        </w:rPr>
        <w:t>ในสัดส่วนการถือหุ้นเดิม</w:t>
      </w:r>
      <w:r w:rsidRPr="00520CC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F63C6A">
        <w:rPr>
          <w:rFonts w:ascii="Angsana New" w:hAnsi="Angsana New"/>
          <w:spacing w:val="-6"/>
          <w:sz w:val="30"/>
          <w:szCs w:val="30"/>
        </w:rPr>
        <w:t>1,681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เทียบเท่ากับ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63C6A">
        <w:rPr>
          <w:rFonts w:ascii="Angsana New" w:hAnsi="Angsana New"/>
          <w:spacing w:val="-6"/>
          <w:sz w:val="30"/>
          <w:szCs w:val="30"/>
        </w:rPr>
        <w:t>65.40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="00B42A92">
        <w:rPr>
          <w:rFonts w:ascii="Angsana New" w:hAnsi="Angsana New" w:hint="cs"/>
          <w:spacing w:val="-6"/>
          <w:sz w:val="30"/>
          <w:szCs w:val="30"/>
          <w:cs/>
        </w:rPr>
        <w:t>เหรียญ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แคนาดา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5EA93E2" w14:textId="77777777" w:rsidR="00C5453D" w:rsidRDefault="00C5453D" w:rsidP="00A05F8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50B7B19" w14:textId="5388C4B4" w:rsidR="00A05F87" w:rsidRPr="00A05F87" w:rsidRDefault="00891A77" w:rsidP="00A05F87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มีการตั้งประมาณการหนี้สินเพิ่มขึ้นจำนวน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68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2.83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</w:t>
      </w:r>
      <w:r w:rsidR="00BB1B1E">
        <w:rPr>
          <w:rFonts w:ascii="Angsana New" w:hAnsi="Angsana New" w:cs="Angsana New" w:hint="cs"/>
          <w:spacing w:val="2"/>
          <w:sz w:val="30"/>
          <w:szCs w:val="30"/>
          <w:cs/>
        </w:rPr>
        <w:t>ด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า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ซึ่งถูกรับรู้เพื่อให้ครอบคลุมค่าใช้จ่ายที่คาดว่าจะเกิดขึ้นทำให้ประมาณการหนี้สินหมุนเวียนคงเหลือเป็นจำนวนเงิน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1,411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 xml:space="preserve">58.98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ล้านเหรียญแคนาดา</w:t>
      </w:r>
    </w:p>
    <w:p w14:paraId="28136304" w14:textId="77777777" w:rsidR="00A05F87" w:rsidRDefault="00A05F87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D30883E" w14:textId="37036C29" w:rsidR="002A4416" w:rsidRPr="00520CCC" w:rsidRDefault="002A4416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ในเดือน</w:t>
      </w:r>
      <w:r w:rsidR="00426BCB"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Pr="002A44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256</w:t>
      </w:r>
      <w:r w:rsidR="008D4753">
        <w:rPr>
          <w:rFonts w:ascii="Angsana New" w:hAnsi="Angsana New" w:cs="Angsana New"/>
          <w:spacing w:val="-2"/>
          <w:sz w:val="30"/>
          <w:szCs w:val="30"/>
        </w:rPr>
        <w:t>8</w:t>
      </w:r>
      <w:r w:rsidRPr="002A44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บริษ</w:t>
      </w:r>
      <w:r w:rsidR="00E060E2">
        <w:rPr>
          <w:rFonts w:ascii="Angsana New" w:hAnsi="Angsana New" w:cs="Angsana New" w:hint="cs"/>
          <w:spacing w:val="-2"/>
          <w:sz w:val="30"/>
          <w:szCs w:val="30"/>
          <w:cs/>
        </w:rPr>
        <w:t>ัท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ลงทุน</w:t>
      </w:r>
      <w:r w:rsidR="00426BCB" w:rsidRPr="00426BCB">
        <w:rPr>
          <w:rFonts w:ascii="Angsana New" w:hAnsi="Angsana New" w:cs="Angsana New" w:hint="cs"/>
          <w:spacing w:val="-2"/>
          <w:sz w:val="30"/>
          <w:szCs w:val="30"/>
          <w:cs/>
        </w:rPr>
        <w:t>เพิ่มเติมและมีการตั้งค่าเผื่อ</w:t>
      </w:r>
      <w:r w:rsidR="00CA5A7A">
        <w:rPr>
          <w:rFonts w:ascii="Angsana New" w:hAnsi="Angsana New" w:hint="cs"/>
          <w:spacing w:val="-2"/>
          <w:sz w:val="30"/>
          <w:szCs w:val="30"/>
          <w:cs/>
        </w:rPr>
        <w:t>การด้อยค่า</w:t>
      </w:r>
      <w:r w:rsidR="00426BCB" w:rsidRPr="00426BCB">
        <w:rPr>
          <w:rFonts w:ascii="Angsana New" w:hAnsi="Angsana New" w:cs="Angsana New" w:hint="cs"/>
          <w:spacing w:val="-2"/>
          <w:sz w:val="30"/>
          <w:szCs w:val="30"/>
          <w:cs/>
        </w:rPr>
        <w:t>เต็มจำนวน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ใน</w:t>
      </w:r>
      <w:r w:rsidRPr="002A44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A4416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ตามสัดส่วนการถือหุ้นเดิม</w:t>
      </w:r>
      <w:r w:rsidRPr="002A44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เป็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นจำนวน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="008D4753">
        <w:rPr>
          <w:rFonts w:ascii="Angsana New" w:hAnsi="Angsana New" w:cs="Angsana New"/>
          <w:spacing w:val="-2"/>
          <w:sz w:val="30"/>
          <w:szCs w:val="30"/>
        </w:rPr>
        <w:t xml:space="preserve"> 43.20 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ล้านเหรียญแคนาดา</w:t>
      </w:r>
      <w:r w:rsidRPr="002A44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เทียบเท่ากับ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D4753">
        <w:rPr>
          <w:rFonts w:ascii="Angsana New" w:hAnsi="Angsana New" w:cs="Angsana New"/>
          <w:spacing w:val="-2"/>
          <w:sz w:val="30"/>
          <w:szCs w:val="30"/>
        </w:rPr>
        <w:t>1,003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4416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2A44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E5A1383" w14:textId="77777777" w:rsidR="004472DB" w:rsidRDefault="004472DB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highlight w:val="yellow"/>
        </w:rPr>
      </w:pPr>
    </w:p>
    <w:p w14:paraId="0D31AC42" w14:textId="32E4FB32" w:rsidR="008D4753" w:rsidRPr="00A05F87" w:rsidRDefault="008D4753" w:rsidP="008D475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มีการตั้งประมาณการหนี้สินเพิ่มขึ้นจำนวน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77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3.24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ด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า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ซึ่งถูกรับรู้เพื่อให้ครอบคลุมค่าใช้จ่ายที่คาดว่าจะเกิดขึ้นทำให้ประมาณการหนี้สินหมุนเวียนคงเหลือเป็นจำนวนเงิน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443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19.02</w:t>
      </w:r>
      <w:r w:rsidRPr="00A05F8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ล้านเหรียญแคนาดา</w:t>
      </w:r>
    </w:p>
    <w:p w14:paraId="20E29FBB" w14:textId="77777777" w:rsidR="004472DB" w:rsidRPr="004472DB" w:rsidRDefault="004472DB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01D32B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670FCC4E" w14:textId="77777777" w:rsidR="00E907C4" w:rsidRDefault="00E90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 w:cstheme="minorBidi"/>
          <w:spacing w:val="-2"/>
          <w:sz w:val="30"/>
          <w:szCs w:val="30"/>
        </w:rPr>
      </w:pPr>
      <w:r>
        <w:rPr>
          <w:rFonts w:ascii="Angsana New" w:hAnsi="Angsana New" w:cstheme="minorBidi"/>
          <w:spacing w:val="-2"/>
          <w:sz w:val="30"/>
          <w:szCs w:val="30"/>
        </w:rPr>
        <w:br w:type="page"/>
      </w:r>
    </w:p>
    <w:p w14:paraId="096A36B3" w14:textId="2660B516" w:rsidR="00AC46D8" w:rsidRPr="00AC46D8" w:rsidRDefault="002C0517" w:rsidP="00E907C4">
      <w:pPr>
        <w:pStyle w:val="NormalWeb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2"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pacing w:val="2"/>
          <w:sz w:val="30"/>
          <w:szCs w:val="30"/>
          <w:cs/>
        </w:rPr>
        <w:lastRenderedPageBreak/>
        <w:t>การเพิ่มทุนเรือนหุ้น</w:t>
      </w:r>
      <w:r w:rsidR="00AC46D8" w:rsidRPr="00AC46D8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ของบริษัทร่วม</w:t>
      </w:r>
    </w:p>
    <w:p w14:paraId="7CAD2EC9" w14:textId="7B62D5D1" w:rsidR="00520CCC" w:rsidRPr="00520CCC" w:rsidRDefault="00520CCC" w:rsidP="0052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 w:cs="Times New Roman"/>
          <w:spacing w:val="-2"/>
          <w:sz w:val="30"/>
          <w:szCs w:val="30"/>
          <w:cs/>
        </w:rPr>
      </w:pPr>
    </w:p>
    <w:p w14:paraId="60F3295D" w14:textId="4F2A2126" w:rsidR="00520CCC" w:rsidRPr="00153502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53502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</w:t>
      </w:r>
      <w:r w:rsidR="00153502" w:rsidRPr="00153502">
        <w:rPr>
          <w:rFonts w:ascii="Angsana New" w:hAnsi="Angsana New" w:cs="Angsana New"/>
          <w:sz w:val="30"/>
          <w:szCs w:val="30"/>
        </w:rPr>
        <w:t>1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เมษายน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2568 </w:t>
      </w:r>
      <w:r w:rsidRPr="00153502">
        <w:rPr>
          <w:rFonts w:ascii="Angsana New" w:hAnsi="Angsana New" w:cs="Angsana New"/>
          <w:sz w:val="30"/>
          <w:szCs w:val="30"/>
          <w:cs/>
        </w:rPr>
        <w:t>บริษัท</w:t>
      </w:r>
      <w:r w:rsidR="00923AAC" w:rsidRPr="001535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อดิตยา</w:t>
      </w:r>
      <w:r w:rsidR="00923AAC" w:rsidRPr="001535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เบอร์ล่า เคมีคัลส์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(</w:t>
      </w:r>
      <w:r w:rsidRPr="00153502">
        <w:rPr>
          <w:rFonts w:ascii="Angsana New" w:hAnsi="Angsana New" w:cs="Angsana New"/>
          <w:sz w:val="30"/>
          <w:szCs w:val="30"/>
          <w:cs/>
        </w:rPr>
        <w:t>ประเทศไทย</w:t>
      </w:r>
      <w:r w:rsidR="00923AAC" w:rsidRPr="00153502">
        <w:rPr>
          <w:rFonts w:ascii="Angsana New" w:hAnsi="Angsana New" w:cs="Angsana New"/>
          <w:sz w:val="30"/>
          <w:szCs w:val="30"/>
        </w:rPr>
        <w:t>)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(“</w:t>
      </w:r>
      <w:r w:rsidRPr="00153502">
        <w:rPr>
          <w:rFonts w:ascii="Angsana New" w:hAnsi="Angsana New" w:cs="Angsana New"/>
          <w:sz w:val="30"/>
          <w:szCs w:val="30"/>
        </w:rPr>
        <w:t xml:space="preserve">ABCTL”) 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และบริษัทย่อยซึ่ง </w:t>
      </w:r>
      <w:r w:rsidRPr="00153502">
        <w:rPr>
          <w:rFonts w:ascii="Angsana New" w:hAnsi="Angsana New" w:cs="Angsana New"/>
          <w:spacing w:val="2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pacing w:val="2"/>
          <w:sz w:val="30"/>
          <w:szCs w:val="30"/>
          <w:cs/>
        </w:rPr>
        <w:t>ถือหุ้นทั้งหมดร้อยละ</w:t>
      </w:r>
      <w:r w:rsidR="00923AAC" w:rsidRPr="0015350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pacing w:val="2"/>
          <w:sz w:val="30"/>
          <w:szCs w:val="30"/>
        </w:rPr>
        <w:t xml:space="preserve">100 </w:t>
      </w:r>
      <w:r w:rsidRPr="00153502">
        <w:rPr>
          <w:rFonts w:ascii="Angsana New" w:hAnsi="Angsana New" w:cs="Angsana New"/>
          <w:spacing w:val="2"/>
          <w:sz w:val="30"/>
          <w:szCs w:val="30"/>
          <w:cs/>
        </w:rPr>
        <w:t>ได้ทำการจดทะเบียนการควบรวมกิจการทั้งสองกับกรมพัฒนาธุรกิจการค้า โดย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เป็นนิติบุคคลที่คงอยู่ และบริษัทย่อยจะสิ้นสภาพนิติบุคคลโดยอัตโนมัติ ภายหลังการควบรวมทุนจดทะเบียนและทุนชำระแล้วของ </w:t>
      </w:r>
      <w:r w:rsidRPr="00153502">
        <w:rPr>
          <w:rFonts w:ascii="Angsana New" w:hAnsi="Angsana New" w:cs="Angsana New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z w:val="30"/>
          <w:szCs w:val="30"/>
          <w:cs/>
        </w:rPr>
        <w:t>อยู่ที่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2,000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ล้านบาท แบ่งเป็นหุ้นสามัญจำนวน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200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ล้านหุ้น มูลค่าที่ตราไว้หุ้นละ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10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บาท ทั้งนี้การจัดสรรหุ้นให้แก่ผู้ถือหุ้นเดิมของทั้งสองบริษัทเป็นไปตามสัดส่วนเดิมก่อนการควบ</w:t>
      </w:r>
      <w:r w:rsidR="00217C97" w:rsidRPr="00217C9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217C97" w:rsidRPr="00217C97">
        <w:rPr>
          <w:rFonts w:ascii="Angsana New" w:hAnsi="Angsana New" w:cs="Angsana New"/>
          <w:spacing w:val="-2"/>
          <w:sz w:val="30"/>
          <w:szCs w:val="30"/>
          <w:cs/>
        </w:rPr>
        <w:t xml:space="preserve">ส่งผลให้สัดส่วนการถือหุ้นของบริษัท ไทยเรยอน จำกัด (มหาชน) ใน </w:t>
      </w:r>
      <w:r w:rsidR="00217C97" w:rsidRPr="00217C97">
        <w:rPr>
          <w:rFonts w:ascii="Angsana New" w:hAnsi="Angsana New" w:cs="Angsana New"/>
          <w:spacing w:val="-2"/>
          <w:sz w:val="30"/>
          <w:szCs w:val="30"/>
        </w:rPr>
        <w:t xml:space="preserve">ABCTL </w:t>
      </w:r>
      <w:r w:rsidR="00217C97" w:rsidRPr="00217C97">
        <w:rPr>
          <w:rFonts w:ascii="Angsana New" w:hAnsi="Angsana New" w:cs="Angsana New"/>
          <w:spacing w:val="-2"/>
          <w:sz w:val="30"/>
          <w:szCs w:val="30"/>
          <w:cs/>
        </w:rPr>
        <w:t>หลังการควบรวมยังคงไม่เปลี่ยนแปลง</w:t>
      </w:r>
    </w:p>
    <w:p w14:paraId="414BA297" w14:textId="77777777" w:rsidR="00AC46D8" w:rsidRPr="00AC46D8" w:rsidRDefault="00AC46D8" w:rsidP="00923AAC">
      <w:pPr>
        <w:pStyle w:val="NormalWeb"/>
        <w:spacing w:before="0" w:beforeAutospacing="0" w:after="0" w:afterAutospacing="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530776B0" w14:textId="347ADBE9" w:rsidR="00A522C3" w:rsidRPr="00A522C3" w:rsidRDefault="00A522C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2AC610B0" w14:textId="77777777" w:rsidR="003A1F90" w:rsidRPr="00092012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092012" w14:paraId="48B7E3FD" w14:textId="77777777" w:rsidTr="003D4365">
        <w:tc>
          <w:tcPr>
            <w:tcW w:w="5850" w:type="dxa"/>
            <w:vAlign w:val="bottom"/>
          </w:tcPr>
          <w:p w14:paraId="0B7AFF97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10" w:type="dxa"/>
            <w:gridSpan w:val="3"/>
          </w:tcPr>
          <w:p w14:paraId="08ABFA8F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3A1F90" w:rsidRPr="00092012" w14:paraId="25388631" w14:textId="77777777" w:rsidTr="00C72E02">
        <w:tc>
          <w:tcPr>
            <w:tcW w:w="5850" w:type="dxa"/>
            <w:vAlign w:val="bottom"/>
          </w:tcPr>
          <w:p w14:paraId="51B248E9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A3F0FB" w14:textId="2FDF8DEA" w:rsidR="003A1F90" w:rsidRPr="00092012" w:rsidRDefault="0031721F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2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721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3172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572D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609AF6" w14:textId="77777777" w:rsidR="003A1F90" w:rsidRPr="00092012" w:rsidRDefault="003A1F90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2597AD" w14:textId="16359BFA" w:rsidR="003A1F90" w:rsidRPr="00092012" w:rsidRDefault="002A7AB9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3A1F90"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1F90"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</w:t>
            </w:r>
            <w:r w:rsidR="00F572D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A1F90" w:rsidRPr="00092012" w14:paraId="1842E9A0" w14:textId="77777777" w:rsidTr="003D4365">
        <w:tc>
          <w:tcPr>
            <w:tcW w:w="5850" w:type="dxa"/>
            <w:vAlign w:val="bottom"/>
          </w:tcPr>
          <w:p w14:paraId="0480BE13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A08A230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C5453D" w:rsidRPr="00092012" w14:paraId="3817844F" w14:textId="77777777" w:rsidTr="00C72E02">
        <w:tc>
          <w:tcPr>
            <w:tcW w:w="5850" w:type="dxa"/>
            <w:vAlign w:val="bottom"/>
          </w:tcPr>
          <w:p w14:paraId="5A095EF6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4B320CDF" w:rsidR="00C5453D" w:rsidRPr="00092012" w:rsidRDefault="00D47B6B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6A59C0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01DA10" w14:textId="485EF352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</w:tr>
      <w:tr w:rsidR="00C5453D" w:rsidRPr="00092012" w14:paraId="710CC67B" w14:textId="77777777" w:rsidTr="00C72E02">
        <w:tc>
          <w:tcPr>
            <w:tcW w:w="5850" w:type="dxa"/>
            <w:vAlign w:val="bottom"/>
          </w:tcPr>
          <w:p w14:paraId="793BA522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ราคาต่อหุ้น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36FE2E8A" w:rsidR="00C5453D" w:rsidRPr="00092012" w:rsidRDefault="00D47B6B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51.50</w:t>
            </w:r>
          </w:p>
        </w:tc>
        <w:tc>
          <w:tcPr>
            <w:tcW w:w="270" w:type="dxa"/>
          </w:tcPr>
          <w:p w14:paraId="754BEE7F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0983A8" w14:textId="6A57D288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58.00</w:t>
            </w:r>
          </w:p>
        </w:tc>
      </w:tr>
      <w:tr w:rsidR="00C5453D" w:rsidRPr="00092012" w14:paraId="08FAAF52" w14:textId="77777777" w:rsidTr="008741A4">
        <w:tc>
          <w:tcPr>
            <w:tcW w:w="5850" w:type="dxa"/>
            <w:vAlign w:val="bottom"/>
          </w:tcPr>
          <w:p w14:paraId="12273FAB" w14:textId="236268CC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เบอร์ล่า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คาร์บอน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06C234A7" w14:textId="11483204" w:rsidR="00C5453D" w:rsidRPr="00092012" w:rsidRDefault="00D47B6B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B6B">
              <w:rPr>
                <w:rFonts w:ascii="Angsana New" w:hAnsi="Angsana New"/>
                <w:sz w:val="30"/>
                <w:szCs w:val="30"/>
              </w:rPr>
              <w:t>3,859,281</w:t>
            </w:r>
          </w:p>
        </w:tc>
        <w:tc>
          <w:tcPr>
            <w:tcW w:w="270" w:type="dxa"/>
            <w:vAlign w:val="bottom"/>
          </w:tcPr>
          <w:p w14:paraId="636AA09D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A09ED9" w14:textId="6E044D34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4,346,375</w:t>
            </w:r>
          </w:p>
        </w:tc>
      </w:tr>
    </w:tbl>
    <w:p w14:paraId="19DBE477" w14:textId="77777777" w:rsidR="00AC46D8" w:rsidRDefault="00AC46D8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3156085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56B2E3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08E81EA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1093F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02827EA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BCD108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592304F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823DA5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ADF74BB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50BD8F2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E53F57E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EF819A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8FCC3B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9DC1115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  <w:r w:rsidRPr="00092012">
        <w:rPr>
          <w:rFonts w:ascii="Angsana New" w:hAnsi="Angsana New"/>
          <w:b/>
          <w:bCs/>
          <w:spacing w:val="-2"/>
          <w:sz w:val="30"/>
          <w:szCs w:val="30"/>
          <w:cs/>
        </w:rPr>
        <w:lastRenderedPageBreak/>
        <w:t>ส่วนแบ่งกำไรขาดทุนเบ็ดเสร็จและเงินปันผลรับ</w:t>
      </w:r>
    </w:p>
    <w:p w14:paraId="6A88292B" w14:textId="77777777" w:rsidR="00855F09" w:rsidRPr="00582517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p w14:paraId="335DFC23" w14:textId="3DF8A1AA" w:rsidR="00925227" w:rsidRDefault="00855F09" w:rsidP="00581A01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092012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646F5E" w:rsidRPr="00092012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092012">
        <w:rPr>
          <w:rFonts w:ascii="Angsana New" w:hAnsi="Angsana New"/>
          <w:spacing w:val="-2"/>
          <w:sz w:val="30"/>
          <w:szCs w:val="30"/>
          <w:cs/>
        </w:rPr>
        <w:t xml:space="preserve"> บริษัทรับรู้</w:t>
      </w:r>
      <w:r w:rsidR="00967B76" w:rsidRPr="00092012">
        <w:rPr>
          <w:rFonts w:ascii="Angsana New" w:hAnsi="Angsana New"/>
          <w:spacing w:val="-2"/>
          <w:sz w:val="30"/>
          <w:szCs w:val="30"/>
          <w:cs/>
        </w:rPr>
        <w:t>ส่วนแบ่งกำไร (ขาดทุน) ของบริษัทร่วมที่ใช้วิธีส่วนได้เสีย</w:t>
      </w:r>
      <w:r w:rsidRPr="00092012">
        <w:rPr>
          <w:rFonts w:ascii="Angsana New" w:hAnsi="Angsana New"/>
          <w:spacing w:val="-2"/>
          <w:sz w:val="30"/>
          <w:szCs w:val="30"/>
          <w:cs/>
        </w:rPr>
        <w:t>ในงบการเงินที่แสดงเงินลงทุนตามวิธีส่วนได้เสียดังนี้</w:t>
      </w:r>
    </w:p>
    <w:tbl>
      <w:tblPr>
        <w:tblW w:w="99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90"/>
        <w:gridCol w:w="239"/>
        <w:gridCol w:w="1021"/>
        <w:gridCol w:w="270"/>
        <w:gridCol w:w="990"/>
        <w:gridCol w:w="6"/>
        <w:gridCol w:w="264"/>
        <w:gridCol w:w="6"/>
        <w:gridCol w:w="984"/>
        <w:gridCol w:w="270"/>
        <w:gridCol w:w="990"/>
        <w:gridCol w:w="12"/>
      </w:tblGrid>
      <w:tr w:rsidR="00925227" w:rsidRPr="008534C5" w14:paraId="2F320D6E" w14:textId="77777777" w:rsidTr="00A36C2E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174B3822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bottom"/>
          </w:tcPr>
          <w:p w14:paraId="3BB523FA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5227" w:rsidRPr="008534C5" w14:paraId="610FF4C8" w14:textId="77777777" w:rsidTr="00A36C2E">
        <w:trPr>
          <w:tblHeader/>
        </w:trPr>
        <w:tc>
          <w:tcPr>
            <w:tcW w:w="2520" w:type="dxa"/>
            <w:vAlign w:val="bottom"/>
          </w:tcPr>
          <w:p w14:paraId="2E3A061C" w14:textId="77777777" w:rsidR="00925227" w:rsidRPr="00B664E7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40" w:type="dxa"/>
            <w:gridSpan w:val="3"/>
            <w:vAlign w:val="bottom"/>
          </w:tcPr>
          <w:p w14:paraId="03092F2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1262898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69425615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  <w:gridSpan w:val="2"/>
          </w:tcPr>
          <w:p w14:paraId="30ED5F4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6" w:type="dxa"/>
            <w:gridSpan w:val="4"/>
          </w:tcPr>
          <w:p w14:paraId="1D6C5BF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F572DB" w:rsidRPr="008534C5" w14:paraId="27A53BB6" w14:textId="77777777" w:rsidTr="00A36C2E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3C2E7A64" w14:textId="04BDAAA5" w:rsidR="00F572DB" w:rsidRPr="00B664E7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36C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1721F" w:rsidRPr="003172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1721F" w:rsidRPr="003172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E1A3115" w14:textId="38599BB5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DD9DBE8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D60EA1" w14:textId="72EFDACF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  <w:vAlign w:val="center"/>
          </w:tcPr>
          <w:p w14:paraId="43FBE492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317C83B7" w14:textId="400E791E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0D5D2AF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60036D2" w14:textId="4388F0BB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01441FC9" w14:textId="77777777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D84217C" w14:textId="6C470938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105661E" w14:textId="77777777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72B6A9A" w14:textId="4A163E05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925227" w:rsidRPr="008534C5" w14:paraId="763AB59A" w14:textId="77777777" w:rsidTr="00A36C2E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08F07D9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center"/>
          </w:tcPr>
          <w:p w14:paraId="0D0E3CAF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5227" w:rsidRPr="008534C5" w14:paraId="600A7AC6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555BF5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059A6A1D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FE5978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F2EA5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314CC59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4FF02369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A8B4C03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EFE9E7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ED227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4F865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0CB08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9EA9E" w14:textId="77777777" w:rsidR="00925227" w:rsidRPr="008534C5" w:rsidRDefault="00925227" w:rsidP="003B16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1F" w:rsidRPr="000410BD" w14:paraId="429EBD36" w14:textId="77777777" w:rsidTr="000547B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14F3CC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80" w:type="dxa"/>
            <w:vAlign w:val="bottom"/>
          </w:tcPr>
          <w:p w14:paraId="77D981DE" w14:textId="1EE5E651" w:rsidR="0031721F" w:rsidRPr="00DF1B7F" w:rsidRDefault="00CF4CC2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4CC2">
              <w:rPr>
                <w:rFonts w:ascii="Angsana New" w:hAnsi="Angsana New"/>
                <w:sz w:val="30"/>
                <w:szCs w:val="30"/>
                <w:lang w:val="en-US" w:bidi="th-TH"/>
              </w:rPr>
              <w:t>(5,233)</w:t>
            </w:r>
          </w:p>
        </w:tc>
        <w:tc>
          <w:tcPr>
            <w:tcW w:w="270" w:type="dxa"/>
          </w:tcPr>
          <w:p w14:paraId="6E581AA8" w14:textId="77777777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03865B" w14:textId="2A66E37B" w:rsidR="0031721F" w:rsidRPr="000410BD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(15,590)</w:t>
            </w:r>
          </w:p>
        </w:tc>
        <w:tc>
          <w:tcPr>
            <w:tcW w:w="239" w:type="dxa"/>
          </w:tcPr>
          <w:p w14:paraId="33463D7B" w14:textId="77777777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8B16B28" w14:textId="751066B3" w:rsidR="0031721F" w:rsidRPr="000410BD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  <w:vAlign w:val="bottom"/>
          </w:tcPr>
          <w:p w14:paraId="39689E58" w14:textId="77777777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8F7460" w14:textId="0C846296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5,734</w:t>
            </w:r>
          </w:p>
        </w:tc>
        <w:tc>
          <w:tcPr>
            <w:tcW w:w="270" w:type="dxa"/>
            <w:gridSpan w:val="2"/>
          </w:tcPr>
          <w:p w14:paraId="037081FC" w14:textId="77777777" w:rsidR="0031721F" w:rsidRPr="000410BD" w:rsidRDefault="0031721F" w:rsidP="0031721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764CF" w14:textId="6391F9F7" w:rsidR="0031721F" w:rsidRPr="000410BD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(2,244)</w:t>
            </w:r>
          </w:p>
        </w:tc>
        <w:tc>
          <w:tcPr>
            <w:tcW w:w="270" w:type="dxa"/>
            <w:vAlign w:val="bottom"/>
          </w:tcPr>
          <w:p w14:paraId="7E231EE1" w14:textId="77777777" w:rsidR="0031721F" w:rsidRPr="000410BD" w:rsidRDefault="0031721F" w:rsidP="0031721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649B18" w14:textId="0D6094B9" w:rsidR="0031721F" w:rsidRPr="000410BD" w:rsidRDefault="0031721F" w:rsidP="004D3321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379</w:t>
            </w:r>
          </w:p>
        </w:tc>
      </w:tr>
      <w:tr w:rsidR="0031721F" w:rsidRPr="00B72A65" w14:paraId="4324B5C2" w14:textId="77777777" w:rsidTr="008621A0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ECDA41F" w14:textId="77777777" w:rsidR="0031721F" w:rsidRPr="00B72A65" w:rsidRDefault="0031721F" w:rsidP="0031721F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4C0120B" w14:textId="67CF085A" w:rsidR="0031721F" w:rsidRPr="006505E3" w:rsidRDefault="00CF4CC2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4CC2">
              <w:rPr>
                <w:rFonts w:asciiTheme="majorBidi" w:hAnsiTheme="majorBidi" w:cstheme="majorBidi"/>
                <w:sz w:val="30"/>
                <w:szCs w:val="30"/>
              </w:rPr>
              <w:t>(75,837)</w:t>
            </w:r>
          </w:p>
        </w:tc>
        <w:tc>
          <w:tcPr>
            <w:tcW w:w="270" w:type="dxa"/>
          </w:tcPr>
          <w:p w14:paraId="178101D2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831AEAA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068673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2F9640" w14:textId="5660C9AF" w:rsidR="0031721F" w:rsidRPr="00B72A65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 w:hanging="2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161,446</w:t>
            </w:r>
          </w:p>
        </w:tc>
        <w:tc>
          <w:tcPr>
            <w:tcW w:w="239" w:type="dxa"/>
          </w:tcPr>
          <w:p w14:paraId="7BA40198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5DDE1715" w14:textId="3C736225" w:rsidR="0031721F" w:rsidRPr="00B72A65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(36,586)</w:t>
            </w:r>
          </w:p>
        </w:tc>
        <w:tc>
          <w:tcPr>
            <w:tcW w:w="270" w:type="dxa"/>
            <w:vAlign w:val="bottom"/>
          </w:tcPr>
          <w:p w14:paraId="2C286C01" w14:textId="77777777" w:rsidR="0031721F" w:rsidRPr="00B72A65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C42101" w14:textId="4DC6C86B" w:rsidR="0031721F" w:rsidRPr="00B72A65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48,212</w:t>
            </w:r>
          </w:p>
        </w:tc>
        <w:tc>
          <w:tcPr>
            <w:tcW w:w="270" w:type="dxa"/>
            <w:gridSpan w:val="2"/>
          </w:tcPr>
          <w:p w14:paraId="7032F781" w14:textId="77777777" w:rsidR="0031721F" w:rsidRPr="00B72A65" w:rsidRDefault="0031721F" w:rsidP="00317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4E0F64" w14:textId="2CE57895" w:rsidR="0031721F" w:rsidRPr="00B72A65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295,689</w:t>
            </w:r>
          </w:p>
        </w:tc>
        <w:tc>
          <w:tcPr>
            <w:tcW w:w="270" w:type="dxa"/>
            <w:vAlign w:val="bottom"/>
          </w:tcPr>
          <w:p w14:paraId="43B14F29" w14:textId="77777777" w:rsidR="0031721F" w:rsidRPr="00B72A65" w:rsidRDefault="0031721F" w:rsidP="00317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36BE07" w14:textId="4D362345" w:rsidR="0031721F" w:rsidRPr="00B72A65" w:rsidRDefault="0031721F" w:rsidP="0031721F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(342,365)</w:t>
            </w:r>
          </w:p>
        </w:tc>
      </w:tr>
      <w:tr w:rsidR="00CF4CC2" w:rsidRPr="00B72A65" w14:paraId="0AB9DDDB" w14:textId="77777777" w:rsidTr="00CF4CC2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25DBB8D" w14:textId="77777777" w:rsidR="00CF4CC2" w:rsidRPr="00B72A65" w:rsidRDefault="00CF4CC2" w:rsidP="00CF4CC2">
            <w:pPr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70805B4" w14:textId="3FE4417A" w:rsidR="00CF4CC2" w:rsidRPr="00B72A65" w:rsidRDefault="00CF4CC2" w:rsidP="00CF4CC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4CC2">
              <w:rPr>
                <w:rFonts w:ascii="Angsana New" w:hAnsi="Angsana New"/>
                <w:sz w:val="30"/>
                <w:szCs w:val="30"/>
                <w:lang w:val="en-US" w:bidi="th-TH"/>
              </w:rPr>
              <w:t>(14,063)</w:t>
            </w:r>
          </w:p>
        </w:tc>
        <w:tc>
          <w:tcPr>
            <w:tcW w:w="270" w:type="dxa"/>
          </w:tcPr>
          <w:p w14:paraId="59CF6CB5" w14:textId="77777777" w:rsidR="00CF4CC2" w:rsidRPr="00415D49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A262B98" w14:textId="77777777" w:rsidR="00CF4CC2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8A3CF1" w14:textId="05634B13" w:rsidR="00CF4CC2" w:rsidRPr="00B72A65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(44,080)</w:t>
            </w:r>
          </w:p>
        </w:tc>
        <w:tc>
          <w:tcPr>
            <w:tcW w:w="239" w:type="dxa"/>
          </w:tcPr>
          <w:p w14:paraId="23508D38" w14:textId="77777777" w:rsidR="00CF4CC2" w:rsidRPr="00415D49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64466280" w14:textId="50667B26" w:rsidR="00CF4CC2" w:rsidRPr="00B72A65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7B3DBB70" w14:textId="77777777" w:rsidR="00CF4CC2" w:rsidRPr="00B72A65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4CA9F5" w14:textId="39B789DE" w:rsidR="00CF4CC2" w:rsidRPr="00B72A65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A20CFA1" w14:textId="77777777" w:rsidR="00CF4CC2" w:rsidRPr="00B72A65" w:rsidRDefault="00CF4CC2" w:rsidP="00CF4CC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CA3319" w14:textId="7A4FB82E" w:rsidR="00CF4CC2" w:rsidRPr="00B72A65" w:rsidRDefault="005715D7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17173B" w14:textId="77777777" w:rsidR="00CF4CC2" w:rsidRPr="00B72A65" w:rsidRDefault="00CF4CC2" w:rsidP="00CF4CC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E30168" w14:textId="56B0D626" w:rsidR="00CF4CC2" w:rsidRPr="00B72A65" w:rsidRDefault="00CF4CC2" w:rsidP="00CF4C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DD2AAE" w14:paraId="1D0EBDB3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AC6E2B0" w14:textId="77777777" w:rsidR="0031721F" w:rsidRDefault="0031721F" w:rsidP="003172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256A1F">
              <w:rPr>
                <w:rFonts w:ascii="Angsana New" w:hAnsi="Angsana New" w:hint="cs"/>
                <w:sz w:val="30"/>
                <w:szCs w:val="30"/>
                <w:cs/>
              </w:rPr>
              <w:t>บริษัท เบอร์ล่า คาร์บอน</w:t>
            </w:r>
          </w:p>
          <w:p w14:paraId="53CD5AA3" w14:textId="77777777" w:rsidR="0031721F" w:rsidRDefault="0031721F" w:rsidP="0031721F">
            <w:pPr>
              <w:tabs>
                <w:tab w:val="clear" w:pos="454"/>
                <w:tab w:val="left" w:pos="5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A1F">
              <w:rPr>
                <w:rFonts w:ascii="Angsana New" w:hAnsi="Angsana New" w:hint="cs"/>
                <w:sz w:val="30"/>
                <w:szCs w:val="30"/>
                <w:cs/>
              </w:rPr>
              <w:t>(ไทยแลนด์) จำกัด</w:t>
            </w:r>
          </w:p>
          <w:p w14:paraId="2EA45D03" w14:textId="7B0D96E0" w:rsidR="0031721F" w:rsidRPr="00DD2AAE" w:rsidRDefault="0031721F" w:rsidP="0031721F">
            <w:pPr>
              <w:tabs>
                <w:tab w:val="clear" w:pos="454"/>
                <w:tab w:val="left" w:pos="5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A1F">
              <w:rPr>
                <w:rFonts w:ascii="Angsana New" w:hAnsi="Angsana New" w:hint="cs"/>
                <w:sz w:val="30"/>
                <w:szCs w:val="30"/>
                <w:cs/>
              </w:rPr>
              <w:t>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91000C" w14:textId="2B587E00" w:rsidR="0031721F" w:rsidRPr="00415D49" w:rsidRDefault="00CF4CC2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F4CC2">
              <w:rPr>
                <w:rFonts w:ascii="Angsana New" w:hAnsi="Angsana New"/>
                <w:sz w:val="30"/>
                <w:szCs w:val="30"/>
                <w:lang w:val="en-US" w:bidi="th-TH"/>
              </w:rPr>
              <w:t>57,513</w:t>
            </w:r>
          </w:p>
        </w:tc>
        <w:tc>
          <w:tcPr>
            <w:tcW w:w="270" w:type="dxa"/>
          </w:tcPr>
          <w:p w14:paraId="3FBBC2E5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130B2D2" w14:textId="4D43DE1C" w:rsidR="0031721F" w:rsidRPr="004D3321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 w:hanging="2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321">
              <w:rPr>
                <w:rFonts w:ascii="Angsana New" w:hAnsi="Angsana New"/>
                <w:sz w:val="30"/>
                <w:szCs w:val="30"/>
              </w:rPr>
              <w:t>389,362</w:t>
            </w:r>
          </w:p>
        </w:tc>
        <w:tc>
          <w:tcPr>
            <w:tcW w:w="239" w:type="dxa"/>
          </w:tcPr>
          <w:p w14:paraId="6448DDC8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740C0E1F" w14:textId="1DEE692D" w:rsidR="0031721F" w:rsidRPr="00DD2AAE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(41,473)</w:t>
            </w:r>
          </w:p>
        </w:tc>
        <w:tc>
          <w:tcPr>
            <w:tcW w:w="270" w:type="dxa"/>
            <w:vAlign w:val="bottom"/>
          </w:tcPr>
          <w:p w14:paraId="0D86B433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83821F0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2C7AC4A9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03BBC29A" w14:textId="7CD76461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(28,668)</w:t>
            </w:r>
          </w:p>
        </w:tc>
        <w:tc>
          <w:tcPr>
            <w:tcW w:w="270" w:type="dxa"/>
            <w:gridSpan w:val="2"/>
          </w:tcPr>
          <w:p w14:paraId="552538A7" w14:textId="77777777" w:rsidR="0031721F" w:rsidRPr="00415D49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FB4D0A" w14:textId="0FC9B9E3" w:rsidR="0031721F" w:rsidRPr="003930DF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73,317</w:t>
            </w:r>
          </w:p>
        </w:tc>
        <w:tc>
          <w:tcPr>
            <w:tcW w:w="270" w:type="dxa"/>
            <w:vAlign w:val="bottom"/>
          </w:tcPr>
          <w:p w14:paraId="36C74177" w14:textId="77777777" w:rsidR="0031721F" w:rsidRPr="003930D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3AFD" w14:textId="19A6EEDA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30DF">
              <w:rPr>
                <w:rFonts w:ascii="Angsana New" w:hAnsi="Angsana New"/>
                <w:sz w:val="30"/>
                <w:szCs w:val="30"/>
              </w:rPr>
              <w:t>(85,441)</w:t>
            </w:r>
          </w:p>
        </w:tc>
      </w:tr>
      <w:tr w:rsidR="0031721F" w:rsidRPr="00DD2AAE" w14:paraId="3A615A05" w14:textId="77777777" w:rsidTr="00F77E3A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99041EF" w14:textId="77777777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E3E59B9" w14:textId="31DCD81B" w:rsidR="0031721F" w:rsidRPr="00D26902" w:rsidRDefault="00CF4CC2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4CC2">
              <w:rPr>
                <w:rFonts w:ascii="Angsana New" w:hAnsi="Angsana New"/>
                <w:sz w:val="30"/>
                <w:szCs w:val="30"/>
                <w:lang w:val="en-US" w:bidi="th-TH"/>
              </w:rPr>
              <w:t>(68,594)</w:t>
            </w:r>
          </w:p>
        </w:tc>
        <w:tc>
          <w:tcPr>
            <w:tcW w:w="270" w:type="dxa"/>
          </w:tcPr>
          <w:p w14:paraId="0904D744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9C30301" w14:textId="104C66BE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 w:hanging="2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464,814</w:t>
            </w:r>
          </w:p>
        </w:tc>
        <w:tc>
          <w:tcPr>
            <w:tcW w:w="239" w:type="dxa"/>
          </w:tcPr>
          <w:p w14:paraId="6956F2C9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517621D7" w14:textId="264D813D" w:rsidR="0031721F" w:rsidRPr="00DD2AAE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(22,563)</w:t>
            </w:r>
          </w:p>
        </w:tc>
        <w:tc>
          <w:tcPr>
            <w:tcW w:w="270" w:type="dxa"/>
            <w:vAlign w:val="bottom"/>
          </w:tcPr>
          <w:p w14:paraId="3BFD0D12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8C0A37B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75EB4ED1" w14:textId="514C64EC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30,038</w:t>
            </w:r>
          </w:p>
        </w:tc>
        <w:tc>
          <w:tcPr>
            <w:tcW w:w="270" w:type="dxa"/>
            <w:gridSpan w:val="2"/>
          </w:tcPr>
          <w:p w14:paraId="5F3B9B9D" w14:textId="77777777" w:rsidR="0031721F" w:rsidRPr="00415D49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CDC143" w14:textId="43BFBFF6" w:rsidR="0031721F" w:rsidRPr="00415D49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182,361</w:t>
            </w:r>
          </w:p>
        </w:tc>
        <w:tc>
          <w:tcPr>
            <w:tcW w:w="270" w:type="dxa"/>
            <w:vAlign w:val="bottom"/>
          </w:tcPr>
          <w:p w14:paraId="4C7BD80B" w14:textId="77777777" w:rsidR="0031721F" w:rsidRPr="00415D49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1BFA62" w14:textId="43E30259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(480,132)</w:t>
            </w:r>
          </w:p>
        </w:tc>
      </w:tr>
      <w:tr w:rsidR="0031721F" w:rsidRPr="00DD2AAE" w14:paraId="6BCECCD8" w14:textId="77777777" w:rsidTr="00F77E3A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C7322E" w14:textId="77777777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0" w:type="dxa"/>
            <w:vAlign w:val="bottom"/>
          </w:tcPr>
          <w:p w14:paraId="4BDCE9AC" w14:textId="19C1FD48" w:rsidR="0031721F" w:rsidRPr="005517CD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19,989</w:t>
            </w:r>
          </w:p>
        </w:tc>
        <w:tc>
          <w:tcPr>
            <w:tcW w:w="270" w:type="dxa"/>
          </w:tcPr>
          <w:p w14:paraId="74FD58F4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A70F1" w14:textId="654876C1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(1,822)</w:t>
            </w:r>
          </w:p>
        </w:tc>
        <w:tc>
          <w:tcPr>
            <w:tcW w:w="239" w:type="dxa"/>
          </w:tcPr>
          <w:p w14:paraId="60DBA165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E7AB722" w14:textId="506288EE" w:rsidR="0031721F" w:rsidRPr="005517CD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3,154</w:t>
            </w:r>
          </w:p>
        </w:tc>
        <w:tc>
          <w:tcPr>
            <w:tcW w:w="270" w:type="dxa"/>
            <w:vAlign w:val="bottom"/>
          </w:tcPr>
          <w:p w14:paraId="74D09054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FC3E5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003DE5D3" w14:textId="00EB3164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9,972</w:t>
            </w:r>
          </w:p>
        </w:tc>
        <w:tc>
          <w:tcPr>
            <w:tcW w:w="270" w:type="dxa"/>
            <w:gridSpan w:val="2"/>
          </w:tcPr>
          <w:p w14:paraId="61A67424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C27487" w14:textId="2E340A06" w:rsidR="0031721F" w:rsidRPr="005517CD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FD330A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9BD1DC" w14:textId="5914418D" w:rsidR="0031721F" w:rsidRPr="00DD2AAE" w:rsidRDefault="00B92CD9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DD2AAE" w14:paraId="346278F3" w14:textId="77777777" w:rsidTr="00F77E3A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7957832" w14:textId="77777777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0" w:type="dxa"/>
            <w:vAlign w:val="bottom"/>
          </w:tcPr>
          <w:p w14:paraId="3C310E93" w14:textId="480E22F2" w:rsidR="0031721F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(83,499)</w:t>
            </w:r>
          </w:p>
        </w:tc>
        <w:tc>
          <w:tcPr>
            <w:tcW w:w="270" w:type="dxa"/>
            <w:vAlign w:val="bottom"/>
          </w:tcPr>
          <w:p w14:paraId="4108F358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C5DEC" w14:textId="3CDACB16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  <w:tab w:val="left" w:pos="738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(115,246)</w:t>
            </w:r>
          </w:p>
        </w:tc>
        <w:tc>
          <w:tcPr>
            <w:tcW w:w="239" w:type="dxa"/>
            <w:vAlign w:val="bottom"/>
          </w:tcPr>
          <w:p w14:paraId="4B5BF03D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11C3545" w14:textId="33BADC5C" w:rsidR="0031721F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4,339</w:t>
            </w:r>
          </w:p>
        </w:tc>
        <w:tc>
          <w:tcPr>
            <w:tcW w:w="270" w:type="dxa"/>
            <w:vAlign w:val="bottom"/>
          </w:tcPr>
          <w:p w14:paraId="52345B20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8CA45" w14:textId="78A957EC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(14,452)</w:t>
            </w:r>
          </w:p>
        </w:tc>
        <w:tc>
          <w:tcPr>
            <w:tcW w:w="270" w:type="dxa"/>
            <w:gridSpan w:val="2"/>
            <w:vAlign w:val="bottom"/>
          </w:tcPr>
          <w:p w14:paraId="29948545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9777E" w14:textId="13414063" w:rsidR="0031721F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(9,325)</w:t>
            </w:r>
          </w:p>
        </w:tc>
        <w:tc>
          <w:tcPr>
            <w:tcW w:w="270" w:type="dxa"/>
            <w:vAlign w:val="bottom"/>
          </w:tcPr>
          <w:p w14:paraId="68F9E4ED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0553A" w14:textId="3C97D815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(113,981)</w:t>
            </w:r>
          </w:p>
        </w:tc>
      </w:tr>
      <w:tr w:rsidR="0031721F" w:rsidRPr="005517CD" w14:paraId="37854038" w14:textId="77777777" w:rsidTr="00CF4CC2">
        <w:trPr>
          <w:gridAfter w:val="1"/>
          <w:wAfter w:w="12" w:type="dxa"/>
          <w:trHeight w:val="730"/>
        </w:trPr>
        <w:tc>
          <w:tcPr>
            <w:tcW w:w="2520" w:type="dxa"/>
            <w:vAlign w:val="bottom"/>
          </w:tcPr>
          <w:p w14:paraId="40C6C4D0" w14:textId="39D67CCA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Aditya Birla Elyaf Sanayi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Ve Ticaret Anonim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t>Sirketi</w:t>
            </w:r>
          </w:p>
        </w:tc>
        <w:tc>
          <w:tcPr>
            <w:tcW w:w="1080" w:type="dxa"/>
            <w:vAlign w:val="bottom"/>
          </w:tcPr>
          <w:p w14:paraId="247944CB" w14:textId="615F858A" w:rsidR="0031721F" w:rsidRPr="005517CD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50E26E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B8920" w14:textId="1B2D85AC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(635)</w:t>
            </w:r>
          </w:p>
        </w:tc>
        <w:tc>
          <w:tcPr>
            <w:tcW w:w="239" w:type="dxa"/>
            <w:vAlign w:val="bottom"/>
          </w:tcPr>
          <w:p w14:paraId="5A98716E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5226AC8" w14:textId="4EF618FD" w:rsidR="0031721F" w:rsidRPr="00DD2AAE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67582C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BAE377A" w14:textId="5519FD00" w:rsidR="0031721F" w:rsidRPr="005812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  <w:gridSpan w:val="2"/>
          </w:tcPr>
          <w:p w14:paraId="3592EC3B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7D7404" w14:textId="494FCEC3" w:rsidR="0031721F" w:rsidRPr="005517CD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D89C76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F740FE" w14:textId="79239E94" w:rsidR="0031721F" w:rsidRPr="005517CD" w:rsidRDefault="00B92CD9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5517CD" w14:paraId="4D00CC7A" w14:textId="77777777" w:rsidTr="00F77E3A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FD660F" w14:textId="70F64151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80" w:type="dxa"/>
          </w:tcPr>
          <w:p w14:paraId="538521FB" w14:textId="624D576F" w:rsidR="0031721F" w:rsidRPr="007A1F58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(375,534)</w:t>
            </w:r>
          </w:p>
        </w:tc>
        <w:tc>
          <w:tcPr>
            <w:tcW w:w="270" w:type="dxa"/>
            <w:vAlign w:val="bottom"/>
          </w:tcPr>
          <w:p w14:paraId="3575893A" w14:textId="77777777" w:rsidR="0031721F" w:rsidRPr="006C23C0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91E5740" w14:textId="5E23AD9A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(146,461)</w:t>
            </w:r>
          </w:p>
        </w:tc>
        <w:tc>
          <w:tcPr>
            <w:tcW w:w="239" w:type="dxa"/>
            <w:vAlign w:val="bottom"/>
          </w:tcPr>
          <w:p w14:paraId="1C0622A5" w14:textId="77777777" w:rsidR="0031721F" w:rsidRPr="004D3321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E748705" w14:textId="6C55C71B" w:rsidR="0031721F" w:rsidRPr="00DD2AAE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CF4CC2">
              <w:rPr>
                <w:rFonts w:ascii="Angsana New" w:hAnsi="Angsana New"/>
                <w:sz w:val="30"/>
                <w:szCs w:val="30"/>
              </w:rPr>
              <w:t>8,512</w:t>
            </w:r>
          </w:p>
        </w:tc>
        <w:tc>
          <w:tcPr>
            <w:tcW w:w="270" w:type="dxa"/>
            <w:vAlign w:val="bottom"/>
          </w:tcPr>
          <w:p w14:paraId="076CBD16" w14:textId="77777777" w:rsidR="0031721F" w:rsidRPr="006C23C0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19EA89D" w14:textId="1B5E225B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(28,183)</w:t>
            </w:r>
          </w:p>
        </w:tc>
        <w:tc>
          <w:tcPr>
            <w:tcW w:w="270" w:type="dxa"/>
            <w:gridSpan w:val="2"/>
          </w:tcPr>
          <w:p w14:paraId="6EB79501" w14:textId="77777777" w:rsidR="0031721F" w:rsidRPr="006C23C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364E66E" w14:textId="2DD607FE" w:rsidR="0031721F" w:rsidRPr="00DD2AAE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18,036</w:t>
            </w:r>
          </w:p>
        </w:tc>
        <w:tc>
          <w:tcPr>
            <w:tcW w:w="270" w:type="dxa"/>
            <w:vAlign w:val="bottom"/>
          </w:tcPr>
          <w:p w14:paraId="50E8AF46" w14:textId="77777777" w:rsidR="0031721F" w:rsidRPr="006C23C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0998FBCE" w14:textId="3C950328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(118,803)</w:t>
            </w:r>
          </w:p>
        </w:tc>
      </w:tr>
      <w:tr w:rsidR="00CF4CC2" w:rsidRPr="008616D0" w14:paraId="55F4A5A3" w14:textId="77777777" w:rsidTr="002858B6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848AEDA" w14:textId="32B23B56" w:rsidR="00CF4CC2" w:rsidRPr="00DF1B7F" w:rsidRDefault="00CF4CC2" w:rsidP="00CF4C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1B7F">
              <w:rPr>
                <w:rFonts w:ascii="Angsana New" w:hAnsi="Angsana New"/>
                <w:sz w:val="30"/>
                <w:szCs w:val="30"/>
              </w:rPr>
              <w:t>Adityajaya Trading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7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8E7D8" w14:textId="4C20191C" w:rsidR="00CF4CC2" w:rsidRPr="00D26902" w:rsidRDefault="00CF4CC2" w:rsidP="00CF4CC2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930CAE" w14:textId="77777777" w:rsidR="00CF4CC2" w:rsidRPr="00427487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5A466D" w14:textId="235239F7" w:rsidR="00CF4CC2" w:rsidRPr="00A36C2E" w:rsidRDefault="00CF4CC2" w:rsidP="00CF4C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902">
              <w:rPr>
                <w:rFonts w:ascii="Angsana New" w:hAnsi="Angsana New"/>
                <w:sz w:val="30"/>
                <w:szCs w:val="30"/>
              </w:rPr>
              <w:t>(1,529)</w:t>
            </w:r>
          </w:p>
        </w:tc>
        <w:tc>
          <w:tcPr>
            <w:tcW w:w="239" w:type="dxa"/>
            <w:vAlign w:val="bottom"/>
          </w:tcPr>
          <w:p w14:paraId="544CADEC" w14:textId="77777777" w:rsidR="00CF4CC2" w:rsidRPr="00427487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CB906E9" w14:textId="035ED4A8" w:rsidR="00CF4CC2" w:rsidRPr="003930DF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14AD9C3" w14:textId="77777777" w:rsidR="00CF4CC2" w:rsidRPr="00DD2AAE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90BB66" w14:textId="3B1C7408" w:rsidR="00CF4CC2" w:rsidRPr="00DD2AAE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0DF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70" w:type="dxa"/>
            <w:gridSpan w:val="2"/>
          </w:tcPr>
          <w:p w14:paraId="5E71FC50" w14:textId="77777777" w:rsidR="00CF4CC2" w:rsidRPr="00427487" w:rsidRDefault="00CF4CC2" w:rsidP="00CF4CC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5E9809C" w14:textId="06FD6C46" w:rsidR="00CF4CC2" w:rsidRPr="00142BB1" w:rsidRDefault="005715D7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F7C645" w14:textId="77777777" w:rsidR="00CF4CC2" w:rsidRPr="00DD2AAE" w:rsidRDefault="00CF4CC2" w:rsidP="00CF4CC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E50F5" w14:textId="0D81E977" w:rsidR="00CF4CC2" w:rsidRPr="002A7AB9" w:rsidRDefault="00CF4CC2" w:rsidP="00CF4C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8616D0" w14:paraId="2A705FC3" w14:textId="77777777" w:rsidTr="00F77E3A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2B13877" w14:textId="77777777" w:rsidR="0031721F" w:rsidRPr="008534C5" w:rsidRDefault="0031721F" w:rsidP="003172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D00665" w14:textId="57450802" w:rsidR="0031721F" w:rsidRPr="00427487" w:rsidRDefault="00CF4CC2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4C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(545,258)</w:t>
            </w:r>
          </w:p>
        </w:tc>
        <w:tc>
          <w:tcPr>
            <w:tcW w:w="270" w:type="dxa"/>
            <w:vAlign w:val="bottom"/>
          </w:tcPr>
          <w:p w14:paraId="6E92305F" w14:textId="77777777" w:rsidR="0031721F" w:rsidRPr="0042748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56AAFD" w14:textId="56B51F1C" w:rsidR="0031721F" w:rsidRPr="001A026C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 w:hanging="2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690,259</w:t>
            </w:r>
          </w:p>
        </w:tc>
        <w:tc>
          <w:tcPr>
            <w:tcW w:w="239" w:type="dxa"/>
            <w:vAlign w:val="bottom"/>
          </w:tcPr>
          <w:p w14:paraId="0CEA9D21" w14:textId="77777777" w:rsidR="0031721F" w:rsidRPr="0042748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F9AC026" w14:textId="5F116450" w:rsidR="0031721F" w:rsidRPr="00DD2AAE" w:rsidRDefault="00CF4CC2" w:rsidP="00CF4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CC2">
              <w:rPr>
                <w:rFonts w:ascii="Angsana New" w:hAnsi="Angsana New"/>
                <w:b/>
                <w:bCs/>
                <w:sz w:val="30"/>
                <w:szCs w:val="30"/>
              </w:rPr>
              <w:t>(84,141)</w:t>
            </w:r>
          </w:p>
        </w:tc>
        <w:tc>
          <w:tcPr>
            <w:tcW w:w="270" w:type="dxa"/>
            <w:vAlign w:val="bottom"/>
          </w:tcPr>
          <w:p w14:paraId="0ECA3E62" w14:textId="77777777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C80180" w14:textId="79DC1A04" w:rsidR="0031721F" w:rsidRPr="00DD2AAE" w:rsidRDefault="0031721F" w:rsidP="004D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25,133</w:t>
            </w:r>
          </w:p>
        </w:tc>
        <w:tc>
          <w:tcPr>
            <w:tcW w:w="270" w:type="dxa"/>
            <w:gridSpan w:val="2"/>
          </w:tcPr>
          <w:p w14:paraId="36EE8BC7" w14:textId="77777777" w:rsidR="0031721F" w:rsidRPr="00427487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529EE" w14:textId="5A28C7B1" w:rsidR="0031721F" w:rsidRPr="00DD2AAE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</w:rPr>
              <w:t>557,834</w:t>
            </w:r>
          </w:p>
        </w:tc>
        <w:tc>
          <w:tcPr>
            <w:tcW w:w="270" w:type="dxa"/>
            <w:vAlign w:val="bottom"/>
          </w:tcPr>
          <w:p w14:paraId="41D68B18" w14:textId="77777777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A2E678" w14:textId="57AB137A" w:rsidR="0031721F" w:rsidRPr="008616D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(1,140,343)</w:t>
            </w:r>
          </w:p>
        </w:tc>
      </w:tr>
      <w:tr w:rsidR="0031721F" w14:paraId="4F95B97E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4169156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D24D62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F8AD4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ADEC3D" w14:textId="77777777" w:rsidR="0031721F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94CB881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F4EE642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45111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6998B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23D5551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FEF856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89FB60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7D3638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1F" w14:paraId="70EE910C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DF9F020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vAlign w:val="bottom"/>
          </w:tcPr>
          <w:p w14:paraId="387DD996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120CA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23C24B" w14:textId="77777777" w:rsidR="0031721F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9E19A13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EE0BB25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78582D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B991B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8D63DF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3D2B4C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2A872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F51334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1F" w:rsidRPr="007919B7" w14:paraId="461267F4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B3F6D6D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55B003" w14:textId="0E5123EC" w:rsidR="0031721F" w:rsidRPr="007919B7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4E2C85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0EC474" w14:textId="77777777" w:rsidR="0031721F" w:rsidRPr="007919B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49383B0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A2FBFFE" w14:textId="0ECAA469" w:rsidR="0031721F" w:rsidRPr="007919B7" w:rsidRDefault="00CF4CC2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550F0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5EBC9D" w14:textId="77777777" w:rsidR="0031721F" w:rsidRPr="007919B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769A12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6015F82" w14:textId="61F5EEA8" w:rsidR="0031721F" w:rsidRPr="007919B7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B9D631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5AF915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8616D0" w14:paraId="7BCD5929" w14:textId="77777777" w:rsidTr="008E4FB2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B2AE6DD" w14:textId="77777777" w:rsidR="0031721F" w:rsidRPr="004A4181" w:rsidRDefault="0031721F" w:rsidP="003172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E7835A" w14:textId="3EDE67C1" w:rsidR="0031721F" w:rsidRPr="005251BB" w:rsidRDefault="00CF4CC2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4C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(545,258)</w:t>
            </w:r>
          </w:p>
        </w:tc>
        <w:tc>
          <w:tcPr>
            <w:tcW w:w="270" w:type="dxa"/>
            <w:vAlign w:val="bottom"/>
          </w:tcPr>
          <w:p w14:paraId="17A6F016" w14:textId="77777777" w:rsidR="0031721F" w:rsidRPr="005251BB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A552E0B" w14:textId="1A3F0E55" w:rsidR="0031721F" w:rsidRPr="00230874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50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21F">
              <w:rPr>
                <w:rFonts w:ascii="Angsana New" w:hAnsi="Angsana New"/>
                <w:b/>
                <w:bCs/>
                <w:sz w:val="30"/>
                <w:szCs w:val="30"/>
              </w:rPr>
              <w:t>690,259</w:t>
            </w:r>
          </w:p>
        </w:tc>
        <w:tc>
          <w:tcPr>
            <w:tcW w:w="239" w:type="dxa"/>
            <w:vAlign w:val="bottom"/>
          </w:tcPr>
          <w:p w14:paraId="30D442B9" w14:textId="77777777" w:rsidR="0031721F" w:rsidRPr="00230874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5A108E3E" w14:textId="210A8BC7" w:rsidR="0031721F" w:rsidRPr="0067325D" w:rsidRDefault="00C45A82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45A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(84,141)</w:t>
            </w:r>
          </w:p>
        </w:tc>
        <w:tc>
          <w:tcPr>
            <w:tcW w:w="270" w:type="dxa"/>
            <w:vAlign w:val="bottom"/>
          </w:tcPr>
          <w:p w14:paraId="482DD4F6" w14:textId="77777777" w:rsidR="0031721F" w:rsidRPr="0067325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4FC58C" w14:textId="038A3E79" w:rsidR="0031721F" w:rsidRPr="00230874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25,133</w:t>
            </w:r>
          </w:p>
        </w:tc>
        <w:tc>
          <w:tcPr>
            <w:tcW w:w="270" w:type="dxa"/>
            <w:gridSpan w:val="2"/>
          </w:tcPr>
          <w:p w14:paraId="0C5A6015" w14:textId="77777777" w:rsidR="0031721F" w:rsidRPr="00230874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0224BF67" w14:textId="53CFB23F" w:rsidR="0031721F" w:rsidRPr="007919B7" w:rsidRDefault="005715D7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557,834</w:t>
            </w:r>
          </w:p>
        </w:tc>
        <w:tc>
          <w:tcPr>
            <w:tcW w:w="270" w:type="dxa"/>
            <w:vAlign w:val="bottom"/>
          </w:tcPr>
          <w:p w14:paraId="56CF879E" w14:textId="77777777" w:rsidR="0031721F" w:rsidRPr="00C86611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9290E3" w14:textId="21252F46" w:rsidR="0031721F" w:rsidRPr="008616D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721F">
              <w:rPr>
                <w:rFonts w:ascii="Angsana New" w:hAnsi="Angsana New"/>
                <w:b/>
                <w:bCs/>
                <w:sz w:val="30"/>
                <w:szCs w:val="30"/>
              </w:rPr>
              <w:t>(1,140,343)</w:t>
            </w:r>
          </w:p>
        </w:tc>
      </w:tr>
    </w:tbl>
    <w:p w14:paraId="33AD3E93" w14:textId="77777777" w:rsidR="0006212E" w:rsidRPr="00414854" w:rsidRDefault="0006212E" w:rsidP="00414854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tbl>
      <w:tblPr>
        <w:tblW w:w="101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90"/>
        <w:gridCol w:w="239"/>
        <w:gridCol w:w="1021"/>
        <w:gridCol w:w="270"/>
        <w:gridCol w:w="990"/>
        <w:gridCol w:w="6"/>
        <w:gridCol w:w="264"/>
        <w:gridCol w:w="6"/>
        <w:gridCol w:w="984"/>
        <w:gridCol w:w="270"/>
        <w:gridCol w:w="990"/>
        <w:gridCol w:w="12"/>
        <w:gridCol w:w="258"/>
      </w:tblGrid>
      <w:tr w:rsidR="0006212E" w:rsidRPr="008534C5" w14:paraId="0AEE4D77" w14:textId="77777777" w:rsidTr="0031721F">
        <w:trPr>
          <w:gridAfter w:val="2"/>
          <w:wAfter w:w="270" w:type="dxa"/>
          <w:tblHeader/>
        </w:trPr>
        <w:tc>
          <w:tcPr>
            <w:tcW w:w="2520" w:type="dxa"/>
            <w:vAlign w:val="bottom"/>
          </w:tcPr>
          <w:p w14:paraId="1EE3E926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bottom"/>
          </w:tcPr>
          <w:p w14:paraId="2874264E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6212E" w:rsidRPr="008534C5" w14:paraId="3AFFB309" w14:textId="77777777" w:rsidTr="0031721F">
        <w:trPr>
          <w:gridAfter w:val="1"/>
          <w:wAfter w:w="258" w:type="dxa"/>
          <w:tblHeader/>
        </w:trPr>
        <w:tc>
          <w:tcPr>
            <w:tcW w:w="2520" w:type="dxa"/>
            <w:vAlign w:val="bottom"/>
          </w:tcPr>
          <w:p w14:paraId="731E7A83" w14:textId="189466E9" w:rsidR="0006212E" w:rsidRPr="00B664E7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3172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340" w:type="dxa"/>
            <w:gridSpan w:val="3"/>
            <w:vAlign w:val="bottom"/>
          </w:tcPr>
          <w:p w14:paraId="734EDAD7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332E4FA2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12B1D87D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  <w:gridSpan w:val="2"/>
          </w:tcPr>
          <w:p w14:paraId="4BCAF6B2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6" w:type="dxa"/>
            <w:gridSpan w:val="4"/>
          </w:tcPr>
          <w:p w14:paraId="4466E8D9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06212E" w:rsidRPr="008534C5" w14:paraId="1DA2D678" w14:textId="77777777" w:rsidTr="0031721F">
        <w:trPr>
          <w:gridAfter w:val="2"/>
          <w:wAfter w:w="270" w:type="dxa"/>
          <w:tblHeader/>
        </w:trPr>
        <w:tc>
          <w:tcPr>
            <w:tcW w:w="2520" w:type="dxa"/>
            <w:vAlign w:val="bottom"/>
          </w:tcPr>
          <w:p w14:paraId="7E8430D0" w14:textId="4C31D587" w:rsidR="0006212E" w:rsidRPr="00B664E7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31721F" w:rsidRPr="003172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1721F" w:rsidRPr="003172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051A5E2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7558E91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84B24BF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  <w:vAlign w:val="center"/>
          </w:tcPr>
          <w:p w14:paraId="35CD8596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288A88EF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65B41090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7EC590D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51212169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F0BA33D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7C826327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122C315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6212E" w:rsidRPr="008534C5" w14:paraId="06D12BF3" w14:textId="77777777" w:rsidTr="0031721F">
        <w:trPr>
          <w:gridAfter w:val="2"/>
          <w:wAfter w:w="270" w:type="dxa"/>
          <w:tblHeader/>
        </w:trPr>
        <w:tc>
          <w:tcPr>
            <w:tcW w:w="2520" w:type="dxa"/>
            <w:vAlign w:val="bottom"/>
          </w:tcPr>
          <w:p w14:paraId="0B0A8B45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center"/>
          </w:tcPr>
          <w:p w14:paraId="2E8D8918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212E" w:rsidRPr="008534C5" w14:paraId="26443707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218FAEAB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202CA21A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B5379F6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C7ACD3F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E20E5E5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1F204D59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4409ED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E3DA497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DFE003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0A1C4E8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BCED3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A469F" w14:textId="77777777" w:rsidR="0006212E" w:rsidRPr="008534C5" w:rsidRDefault="0006212E" w:rsidP="00F720D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1F" w:rsidRPr="000410BD" w14:paraId="2C410205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21FFC55C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80" w:type="dxa"/>
            <w:vAlign w:val="bottom"/>
          </w:tcPr>
          <w:p w14:paraId="6C432EA4" w14:textId="063063E4" w:rsidR="0031721F" w:rsidRPr="00DF1B7F" w:rsidRDefault="005715D7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5D7">
              <w:rPr>
                <w:rFonts w:ascii="Angsana New" w:hAnsi="Angsana New"/>
                <w:sz w:val="30"/>
                <w:szCs w:val="30"/>
                <w:lang w:val="en-US" w:bidi="th-TH"/>
              </w:rPr>
              <w:t>(63,321)</w:t>
            </w:r>
          </w:p>
        </w:tc>
        <w:tc>
          <w:tcPr>
            <w:tcW w:w="270" w:type="dxa"/>
          </w:tcPr>
          <w:p w14:paraId="686129B6" w14:textId="77777777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31F993" w14:textId="2063543D" w:rsidR="0031721F" w:rsidRPr="000410BD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(77,262)</w:t>
            </w:r>
          </w:p>
        </w:tc>
        <w:tc>
          <w:tcPr>
            <w:tcW w:w="239" w:type="dxa"/>
          </w:tcPr>
          <w:p w14:paraId="7C403FC2" w14:textId="77777777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7DB00FE" w14:textId="051AAB2F" w:rsidR="0031721F" w:rsidRPr="000410BD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(2,995)</w:t>
            </w:r>
          </w:p>
        </w:tc>
        <w:tc>
          <w:tcPr>
            <w:tcW w:w="270" w:type="dxa"/>
            <w:vAlign w:val="bottom"/>
          </w:tcPr>
          <w:p w14:paraId="37C1F281" w14:textId="77777777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5E1A66" w14:textId="7FD564D6" w:rsidR="0031721F" w:rsidRPr="000410B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(6,698)</w:t>
            </w:r>
          </w:p>
        </w:tc>
        <w:tc>
          <w:tcPr>
            <w:tcW w:w="270" w:type="dxa"/>
            <w:gridSpan w:val="2"/>
          </w:tcPr>
          <w:p w14:paraId="2F278CE1" w14:textId="77777777" w:rsidR="0031721F" w:rsidRPr="000410BD" w:rsidRDefault="0031721F" w:rsidP="0031721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5454B4" w14:textId="77F02F47" w:rsidR="0031721F" w:rsidRPr="000410BD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(2,468)</w:t>
            </w:r>
          </w:p>
        </w:tc>
        <w:tc>
          <w:tcPr>
            <w:tcW w:w="270" w:type="dxa"/>
            <w:vAlign w:val="bottom"/>
          </w:tcPr>
          <w:p w14:paraId="0D424361" w14:textId="77777777" w:rsidR="0031721F" w:rsidRPr="000410BD" w:rsidRDefault="0031721F" w:rsidP="0031721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2FC2C" w14:textId="4C5D84A5" w:rsidR="0031721F" w:rsidRPr="000410BD" w:rsidRDefault="0031721F" w:rsidP="0031721F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</w:tr>
      <w:tr w:rsidR="0031721F" w:rsidRPr="00B72A65" w14:paraId="583F2768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54F75215" w14:textId="77777777" w:rsidR="0031721F" w:rsidRPr="00B72A65" w:rsidRDefault="0031721F" w:rsidP="0031721F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F14C86C" w14:textId="0592C20C" w:rsidR="0031721F" w:rsidRPr="006505E3" w:rsidRDefault="005715D7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15D7">
              <w:rPr>
                <w:rFonts w:asciiTheme="majorBidi" w:hAnsiTheme="majorBidi" w:cstheme="majorBidi"/>
                <w:sz w:val="30"/>
                <w:szCs w:val="30"/>
              </w:rPr>
              <w:t>(136,389)</w:t>
            </w:r>
          </w:p>
        </w:tc>
        <w:tc>
          <w:tcPr>
            <w:tcW w:w="270" w:type="dxa"/>
          </w:tcPr>
          <w:p w14:paraId="4B599413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DA35BA3" w14:textId="77777777" w:rsidR="0031721F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FF4DE4" w14:textId="77777777" w:rsidR="0031721F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9289A0" w14:textId="435BD6DB" w:rsidR="0031721F" w:rsidRPr="00B72A65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(889)</w:t>
            </w:r>
          </w:p>
        </w:tc>
        <w:tc>
          <w:tcPr>
            <w:tcW w:w="239" w:type="dxa"/>
          </w:tcPr>
          <w:p w14:paraId="7EB6881A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B904A80" w14:textId="52539CC5" w:rsidR="0031721F" w:rsidRPr="00B72A65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(57,272)</w:t>
            </w:r>
          </w:p>
        </w:tc>
        <w:tc>
          <w:tcPr>
            <w:tcW w:w="270" w:type="dxa"/>
            <w:vAlign w:val="bottom"/>
          </w:tcPr>
          <w:p w14:paraId="2986F07C" w14:textId="77777777" w:rsidR="0031721F" w:rsidRPr="00B72A65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A5AB5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2EC69A10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38C492AC" w14:textId="14111628" w:rsidR="0031721F" w:rsidRPr="00B72A65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(171,333)</w:t>
            </w:r>
          </w:p>
        </w:tc>
        <w:tc>
          <w:tcPr>
            <w:tcW w:w="270" w:type="dxa"/>
            <w:gridSpan w:val="2"/>
          </w:tcPr>
          <w:p w14:paraId="683BB137" w14:textId="77777777" w:rsidR="0031721F" w:rsidRPr="00B72A65" w:rsidRDefault="0031721F" w:rsidP="00317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0A77ED" w14:textId="27824284" w:rsidR="0031721F" w:rsidRPr="00B72A65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425,504</w:t>
            </w:r>
          </w:p>
        </w:tc>
        <w:tc>
          <w:tcPr>
            <w:tcW w:w="270" w:type="dxa"/>
            <w:vAlign w:val="bottom"/>
          </w:tcPr>
          <w:p w14:paraId="0DA79CFC" w14:textId="77777777" w:rsidR="0031721F" w:rsidRPr="00B72A65" w:rsidRDefault="0031721F" w:rsidP="00317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E39DF" w14:textId="3AB686E2" w:rsidR="0031721F" w:rsidRPr="00B72A65" w:rsidRDefault="0031721F" w:rsidP="0031721F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(778,509)</w:t>
            </w:r>
          </w:p>
        </w:tc>
      </w:tr>
      <w:tr w:rsidR="0031721F" w:rsidRPr="00B72A65" w14:paraId="0B1754FC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09D7A351" w14:textId="77777777" w:rsidR="0031721F" w:rsidRPr="00B72A6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0A1086F" w14:textId="5ABD30F4" w:rsidR="0031721F" w:rsidRPr="00B72A65" w:rsidRDefault="005715D7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5D7">
              <w:rPr>
                <w:rFonts w:ascii="Angsana New" w:hAnsi="Angsana New"/>
                <w:sz w:val="30"/>
                <w:szCs w:val="30"/>
                <w:lang w:val="en-US" w:bidi="th-TH"/>
              </w:rPr>
              <w:t>(72,957)</w:t>
            </w:r>
          </w:p>
        </w:tc>
        <w:tc>
          <w:tcPr>
            <w:tcW w:w="270" w:type="dxa"/>
          </w:tcPr>
          <w:p w14:paraId="2CCD5208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54E5DC9" w14:textId="77777777" w:rsidR="0031721F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D0D03A" w14:textId="1A70B3C6" w:rsidR="0031721F" w:rsidRPr="00B72A65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(118,821)</w:t>
            </w:r>
          </w:p>
        </w:tc>
        <w:tc>
          <w:tcPr>
            <w:tcW w:w="239" w:type="dxa"/>
          </w:tcPr>
          <w:p w14:paraId="74D11A4F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14EB2F5B" w14:textId="16EA7F48" w:rsidR="0031721F" w:rsidRPr="00B72A65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8463D8" w14:textId="77777777" w:rsidR="0031721F" w:rsidRPr="00B72A65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BB4CD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91"/>
              <w:rPr>
                <w:rFonts w:ascii="Angsana New" w:hAnsi="Angsana New"/>
                <w:sz w:val="30"/>
                <w:szCs w:val="30"/>
              </w:rPr>
            </w:pPr>
          </w:p>
          <w:p w14:paraId="7AF70844" w14:textId="00A40620" w:rsidR="0031721F" w:rsidRPr="00B72A65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A2F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051EBF" w14:textId="77777777" w:rsidR="0031721F" w:rsidRPr="00B72A65" w:rsidRDefault="0031721F" w:rsidP="0031721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7983F1" w14:textId="4B3E9BB8" w:rsidR="0031721F" w:rsidRPr="00B72A65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C78672" w14:textId="77777777" w:rsidR="0031721F" w:rsidRPr="00B72A65" w:rsidRDefault="0031721F" w:rsidP="0031721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27DB1B5" w14:textId="076156E2" w:rsidR="0031721F" w:rsidRPr="00B72A65" w:rsidRDefault="0031721F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721F" w:rsidRPr="00DD2AAE" w14:paraId="5CD52531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5AA6FD4D" w14:textId="77777777" w:rsidR="0031721F" w:rsidRDefault="0031721F" w:rsidP="003172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เบอร์ล่า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คาร์บอน</w:t>
            </w:r>
          </w:p>
          <w:p w14:paraId="13027BF5" w14:textId="4AAB18B7" w:rsidR="0031721F" w:rsidRDefault="0031721F" w:rsidP="003172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1923EE10" w14:textId="4F627C79" w:rsidR="0031721F" w:rsidRPr="00DD2AAE" w:rsidRDefault="0031721F" w:rsidP="003172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2709D3A" w14:textId="6F95B77C" w:rsidR="0031721F" w:rsidRPr="00415D49" w:rsidRDefault="005715D7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715D7">
              <w:rPr>
                <w:rFonts w:ascii="Angsana New" w:hAnsi="Angsana New"/>
                <w:sz w:val="30"/>
                <w:szCs w:val="30"/>
                <w:lang w:val="en-US" w:bidi="th-TH"/>
              </w:rPr>
              <w:t>239,954</w:t>
            </w:r>
          </w:p>
        </w:tc>
        <w:tc>
          <w:tcPr>
            <w:tcW w:w="270" w:type="dxa"/>
          </w:tcPr>
          <w:p w14:paraId="054C8381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0AD7EE8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4AEA6B2A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635D9FA3" w14:textId="1E1DFEDB" w:rsidR="0031721F" w:rsidRPr="00DD2AAE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421,844</w:t>
            </w:r>
          </w:p>
        </w:tc>
        <w:tc>
          <w:tcPr>
            <w:tcW w:w="239" w:type="dxa"/>
          </w:tcPr>
          <w:p w14:paraId="19C21DC3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46FC8ABF" w14:textId="19936AB8" w:rsidR="0031721F" w:rsidRPr="00DD2AAE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(28,445)</w:t>
            </w:r>
          </w:p>
        </w:tc>
        <w:tc>
          <w:tcPr>
            <w:tcW w:w="270" w:type="dxa"/>
            <w:vAlign w:val="bottom"/>
          </w:tcPr>
          <w:p w14:paraId="6163911C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F8BB199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1D29085C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79F4485B" w14:textId="4A32853B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(223,745)</w:t>
            </w:r>
          </w:p>
        </w:tc>
        <w:tc>
          <w:tcPr>
            <w:tcW w:w="270" w:type="dxa"/>
            <w:gridSpan w:val="2"/>
          </w:tcPr>
          <w:p w14:paraId="2B88CC3D" w14:textId="77777777" w:rsidR="0031721F" w:rsidRPr="00415D49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0FF955" w14:textId="5A4C4E72" w:rsidR="0031721F" w:rsidRPr="003930DF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105,685</w:t>
            </w:r>
          </w:p>
        </w:tc>
        <w:tc>
          <w:tcPr>
            <w:tcW w:w="270" w:type="dxa"/>
            <w:vAlign w:val="bottom"/>
          </w:tcPr>
          <w:p w14:paraId="11DCFC10" w14:textId="77777777" w:rsidR="0031721F" w:rsidRPr="003930D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BE9E8B" w14:textId="3C4EDA38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(195,451)</w:t>
            </w:r>
          </w:p>
        </w:tc>
      </w:tr>
      <w:tr w:rsidR="0031721F" w:rsidRPr="00DD2AAE" w14:paraId="7D809F0B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5AED2FA9" w14:textId="77777777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84A5357" w14:textId="2A16E828" w:rsidR="0031721F" w:rsidRPr="00D26902" w:rsidRDefault="005715D7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5D7">
              <w:rPr>
                <w:rFonts w:ascii="Angsana New" w:hAnsi="Angsana New"/>
                <w:sz w:val="30"/>
                <w:szCs w:val="30"/>
                <w:lang w:val="en-US" w:bidi="th-TH"/>
              </w:rPr>
              <w:t>(88,918)</w:t>
            </w:r>
          </w:p>
        </w:tc>
        <w:tc>
          <w:tcPr>
            <w:tcW w:w="270" w:type="dxa"/>
          </w:tcPr>
          <w:p w14:paraId="366C0E7E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FC6CDCE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6A74C21A" w14:textId="08D24529" w:rsidR="0031721F" w:rsidRPr="00DD2AAE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(10,140)</w:t>
            </w:r>
          </w:p>
        </w:tc>
        <w:tc>
          <w:tcPr>
            <w:tcW w:w="239" w:type="dxa"/>
          </w:tcPr>
          <w:p w14:paraId="1C47407B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74816AC6" w14:textId="5A44842C" w:rsidR="0031721F" w:rsidRPr="00DD2AAE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(35,321)</w:t>
            </w:r>
          </w:p>
        </w:tc>
        <w:tc>
          <w:tcPr>
            <w:tcW w:w="270" w:type="dxa"/>
            <w:vAlign w:val="bottom"/>
          </w:tcPr>
          <w:p w14:paraId="23EA21B2" w14:textId="77777777" w:rsidR="0031721F" w:rsidRPr="00415D49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F2DF56D" w14:textId="77777777" w:rsid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</w:p>
          <w:p w14:paraId="681B7590" w14:textId="712D0F3E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52780">
              <w:rPr>
                <w:rFonts w:ascii="Angsana New" w:hAnsi="Angsana New"/>
                <w:sz w:val="30"/>
                <w:szCs w:val="30"/>
              </w:rPr>
              <w:t>(105,363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07A1598" w14:textId="77777777" w:rsidR="0031721F" w:rsidRPr="00415D49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9B1A7E" w14:textId="1726E229" w:rsidR="0031721F" w:rsidRPr="00415D49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262,422</w:t>
            </w:r>
          </w:p>
        </w:tc>
        <w:tc>
          <w:tcPr>
            <w:tcW w:w="270" w:type="dxa"/>
            <w:vAlign w:val="bottom"/>
          </w:tcPr>
          <w:p w14:paraId="67544F67" w14:textId="77777777" w:rsidR="0031721F" w:rsidRPr="00415D49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7722D9" w14:textId="38166013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(480,132)</w:t>
            </w:r>
          </w:p>
        </w:tc>
      </w:tr>
      <w:tr w:rsidR="0031721F" w:rsidRPr="00DD2AAE" w14:paraId="1B2AF15B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4A625C63" w14:textId="77777777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0" w:type="dxa"/>
            <w:vAlign w:val="bottom"/>
          </w:tcPr>
          <w:p w14:paraId="3A7F1151" w14:textId="40A70CE2" w:rsidR="0031721F" w:rsidRPr="005517CD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(3,017)</w:t>
            </w:r>
          </w:p>
        </w:tc>
        <w:tc>
          <w:tcPr>
            <w:tcW w:w="270" w:type="dxa"/>
          </w:tcPr>
          <w:p w14:paraId="37C8119D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588EED" w14:textId="05B3E9F9" w:rsidR="0031721F" w:rsidRPr="00DD2AAE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3,515</w:t>
            </w:r>
          </w:p>
        </w:tc>
        <w:tc>
          <w:tcPr>
            <w:tcW w:w="239" w:type="dxa"/>
          </w:tcPr>
          <w:p w14:paraId="0D6FDA3D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7141C39" w14:textId="73E44808" w:rsidR="0031721F" w:rsidRPr="005517CD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(9,369)</w:t>
            </w:r>
          </w:p>
        </w:tc>
        <w:tc>
          <w:tcPr>
            <w:tcW w:w="270" w:type="dxa"/>
            <w:vAlign w:val="bottom"/>
          </w:tcPr>
          <w:p w14:paraId="798B63D0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8109BC" w14:textId="68AEA3A6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(22,707)</w:t>
            </w:r>
          </w:p>
        </w:tc>
        <w:tc>
          <w:tcPr>
            <w:tcW w:w="270" w:type="dxa"/>
            <w:gridSpan w:val="2"/>
          </w:tcPr>
          <w:p w14:paraId="385F7625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44453B" w14:textId="49BEF405" w:rsidR="0031721F" w:rsidRPr="005517CD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20AF76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F84990" w14:textId="4D70888D" w:rsidR="0031721F" w:rsidRPr="00DD2AAE" w:rsidRDefault="0031721F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DD2AAE" w14:paraId="7E1CDA42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5979F3F1" w14:textId="77777777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0" w:type="dxa"/>
            <w:vAlign w:val="bottom"/>
          </w:tcPr>
          <w:p w14:paraId="3690541F" w14:textId="763A825F" w:rsidR="0031721F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(155,300)</w:t>
            </w:r>
          </w:p>
        </w:tc>
        <w:tc>
          <w:tcPr>
            <w:tcW w:w="270" w:type="dxa"/>
            <w:vAlign w:val="bottom"/>
          </w:tcPr>
          <w:p w14:paraId="59F7EE7F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551AF" w14:textId="6223B226" w:rsidR="0031721F" w:rsidRPr="00DD2AAE" w:rsidRDefault="0031721F" w:rsidP="00A77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(108,683)</w:t>
            </w:r>
          </w:p>
        </w:tc>
        <w:tc>
          <w:tcPr>
            <w:tcW w:w="239" w:type="dxa"/>
            <w:vAlign w:val="bottom"/>
          </w:tcPr>
          <w:p w14:paraId="709B6E5A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5E5735A" w14:textId="4D86364F" w:rsidR="0031721F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  <w:vAlign w:val="bottom"/>
          </w:tcPr>
          <w:p w14:paraId="1E86F287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2ECAD" w14:textId="0EC90753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(66,534)</w:t>
            </w:r>
          </w:p>
        </w:tc>
        <w:tc>
          <w:tcPr>
            <w:tcW w:w="270" w:type="dxa"/>
            <w:gridSpan w:val="2"/>
            <w:vAlign w:val="bottom"/>
          </w:tcPr>
          <w:p w14:paraId="030E7534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B302E3" w14:textId="0F608140" w:rsidR="0031721F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64,906</w:t>
            </w:r>
          </w:p>
        </w:tc>
        <w:tc>
          <w:tcPr>
            <w:tcW w:w="270" w:type="dxa"/>
            <w:vAlign w:val="bottom"/>
          </w:tcPr>
          <w:p w14:paraId="5A82A4BE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F6FB8A" w14:textId="71336648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(39,003)</w:t>
            </w:r>
          </w:p>
        </w:tc>
      </w:tr>
      <w:tr w:rsidR="006767F1" w:rsidRPr="008534C5" w14:paraId="3481E0CE" w14:textId="77777777" w:rsidTr="00DE4BA0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04A286DA" w14:textId="789CD034" w:rsidR="006767F1" w:rsidRPr="008534C5" w:rsidRDefault="006767F1" w:rsidP="00DE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vAlign w:val="center"/>
          </w:tcPr>
          <w:p w14:paraId="6A1BF97D" w14:textId="77777777" w:rsidR="006767F1" w:rsidRPr="008534C5" w:rsidRDefault="006767F1" w:rsidP="00DE4B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E3F1543" w14:textId="77777777" w:rsidR="006767F1" w:rsidRPr="008534C5" w:rsidRDefault="006767F1" w:rsidP="00DE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51F97E9" w14:textId="77777777" w:rsidR="006767F1" w:rsidRPr="008534C5" w:rsidRDefault="006767F1" w:rsidP="00DE4B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813A70E" w14:textId="77777777" w:rsidR="006767F1" w:rsidRPr="008534C5" w:rsidRDefault="006767F1" w:rsidP="00DE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74FC7CA7" w14:textId="77777777" w:rsidR="006767F1" w:rsidRPr="008534C5" w:rsidRDefault="006767F1" w:rsidP="00DE4B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471831" w14:textId="77777777" w:rsidR="006767F1" w:rsidRPr="008534C5" w:rsidRDefault="006767F1" w:rsidP="00DE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377DDA6" w14:textId="77777777" w:rsidR="006767F1" w:rsidRPr="008534C5" w:rsidRDefault="006767F1" w:rsidP="00DE4B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7F1EF2" w14:textId="77777777" w:rsidR="006767F1" w:rsidRPr="008534C5" w:rsidRDefault="006767F1" w:rsidP="00DE4B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FD2E423" w14:textId="77777777" w:rsidR="006767F1" w:rsidRPr="008534C5" w:rsidRDefault="006767F1" w:rsidP="00DE4B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6CB5D" w14:textId="77777777" w:rsidR="006767F1" w:rsidRPr="008534C5" w:rsidRDefault="006767F1" w:rsidP="00DE4B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346E8C" w14:textId="77777777" w:rsidR="006767F1" w:rsidRPr="008534C5" w:rsidRDefault="006767F1" w:rsidP="00DE4BA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1F" w:rsidRPr="005517CD" w14:paraId="5847ECC3" w14:textId="77777777" w:rsidTr="0031721F">
        <w:trPr>
          <w:gridAfter w:val="2"/>
          <w:wAfter w:w="270" w:type="dxa"/>
          <w:trHeight w:val="730"/>
        </w:trPr>
        <w:tc>
          <w:tcPr>
            <w:tcW w:w="2520" w:type="dxa"/>
            <w:vAlign w:val="bottom"/>
          </w:tcPr>
          <w:p w14:paraId="33EE2338" w14:textId="77777777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Aditya Birla Elyaf Sanayi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Ve Ticaret Anonim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t>Sirketi</w:t>
            </w:r>
          </w:p>
        </w:tc>
        <w:tc>
          <w:tcPr>
            <w:tcW w:w="1080" w:type="dxa"/>
            <w:vAlign w:val="bottom"/>
          </w:tcPr>
          <w:p w14:paraId="51C9DDF4" w14:textId="1E9D72A5" w:rsidR="0031721F" w:rsidRPr="005517CD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(506)</w:t>
            </w:r>
          </w:p>
        </w:tc>
        <w:tc>
          <w:tcPr>
            <w:tcW w:w="270" w:type="dxa"/>
            <w:vAlign w:val="bottom"/>
          </w:tcPr>
          <w:p w14:paraId="4854C5D6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3687AB" w14:textId="0E763A98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(372)</w:t>
            </w:r>
          </w:p>
        </w:tc>
        <w:tc>
          <w:tcPr>
            <w:tcW w:w="239" w:type="dxa"/>
            <w:vAlign w:val="bottom"/>
          </w:tcPr>
          <w:p w14:paraId="01FF9EAA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67696D4" w14:textId="58D8202C" w:rsidR="0031721F" w:rsidRPr="00DD2AAE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853043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BA7DCE" w14:textId="512AC3D5" w:rsidR="0031721F" w:rsidRPr="004E6ADA" w:rsidRDefault="0031721F" w:rsidP="004E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gridSpan w:val="2"/>
          </w:tcPr>
          <w:p w14:paraId="7E7904D3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BB0D50" w14:textId="6551E69D" w:rsidR="0031721F" w:rsidRPr="005517CD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FA76E0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AF4DC9" w14:textId="5BE7C8EC" w:rsidR="0031721F" w:rsidRPr="005517CD" w:rsidRDefault="0031721F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5517CD" w14:paraId="6160FADE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5A52DF63" w14:textId="77777777" w:rsidR="0031721F" w:rsidRPr="00DD2AAE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80" w:type="dxa"/>
          </w:tcPr>
          <w:p w14:paraId="3850BE0B" w14:textId="6FB638F1" w:rsidR="0031721F" w:rsidRPr="007A1F58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(652,840)</w:t>
            </w:r>
          </w:p>
        </w:tc>
        <w:tc>
          <w:tcPr>
            <w:tcW w:w="270" w:type="dxa"/>
            <w:vAlign w:val="bottom"/>
          </w:tcPr>
          <w:p w14:paraId="0C97871D" w14:textId="77777777" w:rsidR="0031721F" w:rsidRPr="006C23C0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C271238" w14:textId="68B28413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(210,371)</w:t>
            </w:r>
          </w:p>
        </w:tc>
        <w:tc>
          <w:tcPr>
            <w:tcW w:w="239" w:type="dxa"/>
            <w:vAlign w:val="bottom"/>
          </w:tcPr>
          <w:p w14:paraId="71F2A809" w14:textId="77777777" w:rsidR="0031721F" w:rsidRPr="006C23C0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14:paraId="05255C3B" w14:textId="704DA089" w:rsidR="0031721F" w:rsidRPr="00DD2AAE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(16,672)</w:t>
            </w:r>
          </w:p>
        </w:tc>
        <w:tc>
          <w:tcPr>
            <w:tcW w:w="270" w:type="dxa"/>
            <w:vAlign w:val="bottom"/>
          </w:tcPr>
          <w:p w14:paraId="054FF9C3" w14:textId="77777777" w:rsidR="0031721F" w:rsidRPr="006C23C0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82D5566" w14:textId="70A7A38F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(243,478)</w:t>
            </w:r>
          </w:p>
        </w:tc>
        <w:tc>
          <w:tcPr>
            <w:tcW w:w="270" w:type="dxa"/>
            <w:gridSpan w:val="2"/>
          </w:tcPr>
          <w:p w14:paraId="2E3226A9" w14:textId="77777777" w:rsidR="0031721F" w:rsidRPr="006C23C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5501FDDB" w14:textId="16543E10" w:rsidR="0031721F" w:rsidRPr="00DD2AAE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715D7">
              <w:rPr>
                <w:rFonts w:ascii="Angsana New" w:hAnsi="Angsana New"/>
                <w:sz w:val="30"/>
                <w:szCs w:val="30"/>
              </w:rPr>
              <w:t>88,465</w:t>
            </w:r>
          </w:p>
        </w:tc>
        <w:tc>
          <w:tcPr>
            <w:tcW w:w="270" w:type="dxa"/>
            <w:vAlign w:val="bottom"/>
          </w:tcPr>
          <w:p w14:paraId="487499F1" w14:textId="77777777" w:rsidR="0031721F" w:rsidRPr="006C23C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3C429528" w14:textId="6613EDCF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(104,080)</w:t>
            </w:r>
          </w:p>
        </w:tc>
      </w:tr>
      <w:tr w:rsidR="0031721F" w:rsidRPr="008616D0" w14:paraId="6C5B04AD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60850098" w14:textId="77777777" w:rsidR="0031721F" w:rsidRPr="00DF1B7F" w:rsidRDefault="0031721F" w:rsidP="003172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1B7F">
              <w:rPr>
                <w:rFonts w:ascii="Angsana New" w:hAnsi="Angsana New"/>
                <w:sz w:val="30"/>
                <w:szCs w:val="30"/>
              </w:rPr>
              <w:t>Adityajaya Trading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7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4C146" w14:textId="3CB371B5" w:rsidR="0031721F" w:rsidRPr="00D26902" w:rsidRDefault="005715D7" w:rsidP="0031721F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279683" w14:textId="77777777" w:rsidR="0031721F" w:rsidRPr="0042748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C5F1A2" w14:textId="2381C936" w:rsidR="0031721F" w:rsidRPr="00A36C2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9A7">
              <w:rPr>
                <w:rFonts w:ascii="Angsana New" w:hAnsi="Angsana New"/>
                <w:sz w:val="30"/>
                <w:szCs w:val="30"/>
              </w:rPr>
              <w:t>(3,152)</w:t>
            </w:r>
          </w:p>
        </w:tc>
        <w:tc>
          <w:tcPr>
            <w:tcW w:w="239" w:type="dxa"/>
            <w:vAlign w:val="bottom"/>
          </w:tcPr>
          <w:p w14:paraId="00D3D016" w14:textId="77777777" w:rsidR="0031721F" w:rsidRPr="0042748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58E295C3" w14:textId="217815BC" w:rsidR="0031721F" w:rsidRPr="003930DF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983568" w14:textId="77777777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5945F" w14:textId="6A3A9557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9A7"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70" w:type="dxa"/>
            <w:gridSpan w:val="2"/>
          </w:tcPr>
          <w:p w14:paraId="0959E631" w14:textId="77777777" w:rsidR="0031721F" w:rsidRPr="00427487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8E0AC02" w14:textId="38DDB95D" w:rsidR="0031721F" w:rsidRPr="00142BB1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33AA22" w14:textId="77777777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12B949" w14:textId="25970381" w:rsidR="0031721F" w:rsidRPr="002A7AB9" w:rsidRDefault="0031721F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721F" w:rsidRPr="008616D0" w14:paraId="52B33BEB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7ACF54E9" w14:textId="77777777" w:rsidR="0031721F" w:rsidRPr="008534C5" w:rsidRDefault="0031721F" w:rsidP="003172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F9566B" w14:textId="0FAF72E9" w:rsidR="0031721F" w:rsidRPr="00427487" w:rsidRDefault="005715D7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(933,294)</w:t>
            </w:r>
          </w:p>
        </w:tc>
        <w:tc>
          <w:tcPr>
            <w:tcW w:w="270" w:type="dxa"/>
            <w:vAlign w:val="bottom"/>
          </w:tcPr>
          <w:p w14:paraId="3E7536BD" w14:textId="77777777" w:rsidR="0031721F" w:rsidRPr="0042748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C1D1D8" w14:textId="4510DD35" w:rsidR="0031721F" w:rsidRPr="0031721F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21F">
              <w:rPr>
                <w:rFonts w:ascii="Angsana New" w:hAnsi="Angsana New"/>
                <w:b/>
                <w:bCs/>
                <w:sz w:val="30"/>
                <w:szCs w:val="30"/>
              </w:rPr>
              <w:t>(104,331)</w:t>
            </w:r>
          </w:p>
        </w:tc>
        <w:tc>
          <w:tcPr>
            <w:tcW w:w="239" w:type="dxa"/>
            <w:vAlign w:val="bottom"/>
          </w:tcPr>
          <w:p w14:paraId="739C157F" w14:textId="77777777" w:rsidR="0031721F" w:rsidRPr="0042748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5F194A9" w14:textId="5D7D9D8C" w:rsidR="0031721F" w:rsidRPr="00DD2AAE" w:rsidRDefault="005715D7" w:rsidP="0057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</w:rPr>
              <w:t>(149,383)</w:t>
            </w:r>
          </w:p>
        </w:tc>
        <w:tc>
          <w:tcPr>
            <w:tcW w:w="270" w:type="dxa"/>
            <w:vAlign w:val="bottom"/>
          </w:tcPr>
          <w:p w14:paraId="5FE0E40B" w14:textId="77777777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99733B" w14:textId="64801620" w:rsidR="0031721F" w:rsidRPr="00DD2AAE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(839,880)</w:t>
            </w:r>
          </w:p>
        </w:tc>
        <w:tc>
          <w:tcPr>
            <w:tcW w:w="270" w:type="dxa"/>
            <w:gridSpan w:val="2"/>
          </w:tcPr>
          <w:p w14:paraId="06E6743B" w14:textId="77777777" w:rsidR="0031721F" w:rsidRPr="00427487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5AE16" w14:textId="22942E3A" w:rsidR="0031721F" w:rsidRPr="00DD2AAE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</w:rPr>
              <w:t>944,514</w:t>
            </w:r>
          </w:p>
        </w:tc>
        <w:tc>
          <w:tcPr>
            <w:tcW w:w="270" w:type="dxa"/>
            <w:vAlign w:val="bottom"/>
          </w:tcPr>
          <w:p w14:paraId="3EF453BD" w14:textId="77777777" w:rsidR="0031721F" w:rsidRPr="00DD2AAE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3D5A05" w14:textId="2D6E3585" w:rsidR="0031721F" w:rsidRPr="008616D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(1,600,982)</w:t>
            </w:r>
          </w:p>
        </w:tc>
      </w:tr>
      <w:tr w:rsidR="0031721F" w14:paraId="39D54295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410E98DD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0B1EBD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72B4E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4FF5D" w14:textId="77777777" w:rsidR="0031721F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9357D2F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4104B38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226056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D69789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8049E0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EC774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68601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5FCA01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1F" w14:paraId="3BCE48AB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45682D23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8987DD8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20910D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696170" w14:textId="77777777" w:rsidR="0031721F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6CBC4A1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2431E25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E83A20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0A9872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871771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9B3592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63150E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22B8D08" w14:textId="77777777" w:rsidR="0031721F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1F" w:rsidRPr="007919B7" w14:paraId="2EDBE070" w14:textId="77777777" w:rsidTr="0031721F">
        <w:trPr>
          <w:gridAfter w:val="2"/>
          <w:wAfter w:w="270" w:type="dxa"/>
        </w:trPr>
        <w:tc>
          <w:tcPr>
            <w:tcW w:w="2520" w:type="dxa"/>
            <w:vAlign w:val="bottom"/>
          </w:tcPr>
          <w:p w14:paraId="73C69D03" w14:textId="77777777" w:rsidR="0031721F" w:rsidRPr="008534C5" w:rsidRDefault="0031721F" w:rsidP="0031721F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827494" w14:textId="29BE37B2" w:rsidR="0031721F" w:rsidRPr="007919B7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BF083E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ABE805" w14:textId="77777777" w:rsidR="0031721F" w:rsidRPr="007919B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4F0FC2F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C074DFF" w14:textId="016B6C3A" w:rsidR="0031721F" w:rsidRPr="007919B7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480EF2" w14:textId="77777777" w:rsidR="0031721F" w:rsidRPr="005517CD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72358E" w14:textId="77777777" w:rsidR="0031721F" w:rsidRPr="007919B7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7D41AF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24D99C9" w14:textId="1123A844" w:rsidR="0031721F" w:rsidRPr="007919B7" w:rsidRDefault="005715D7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118B3D" w14:textId="77777777" w:rsidR="0031721F" w:rsidRPr="005517CD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17671F" w14:textId="77777777" w:rsidR="0031721F" w:rsidRPr="007919B7" w:rsidRDefault="0031721F" w:rsidP="00317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1F" w:rsidRPr="008616D0" w14:paraId="0B526C5F" w14:textId="665A0DFF" w:rsidTr="0031721F">
        <w:tc>
          <w:tcPr>
            <w:tcW w:w="2520" w:type="dxa"/>
            <w:vAlign w:val="bottom"/>
          </w:tcPr>
          <w:p w14:paraId="443DE9CD" w14:textId="77777777" w:rsidR="0031721F" w:rsidRPr="004A4181" w:rsidRDefault="0031721F" w:rsidP="003172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F3165" w14:textId="0354047B" w:rsidR="0031721F" w:rsidRPr="00C86611" w:rsidRDefault="005715D7" w:rsidP="003172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(933,294)</w:t>
            </w:r>
          </w:p>
        </w:tc>
        <w:tc>
          <w:tcPr>
            <w:tcW w:w="270" w:type="dxa"/>
            <w:vAlign w:val="bottom"/>
          </w:tcPr>
          <w:p w14:paraId="1156B3F4" w14:textId="77777777" w:rsidR="0031721F" w:rsidRPr="00230874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425D53" w14:textId="131FC837" w:rsidR="0031721F" w:rsidRPr="00230874" w:rsidRDefault="0031721F" w:rsidP="0031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21F">
              <w:rPr>
                <w:rFonts w:ascii="Angsana New" w:hAnsi="Angsana New"/>
                <w:b/>
                <w:bCs/>
                <w:sz w:val="30"/>
                <w:szCs w:val="30"/>
              </w:rPr>
              <w:t>(104,331)</w:t>
            </w:r>
          </w:p>
        </w:tc>
        <w:tc>
          <w:tcPr>
            <w:tcW w:w="239" w:type="dxa"/>
            <w:vAlign w:val="bottom"/>
          </w:tcPr>
          <w:p w14:paraId="7B031024" w14:textId="77777777" w:rsidR="0031721F" w:rsidRPr="00230874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3F8F30DC" w14:textId="4D1B7117" w:rsidR="0031721F" w:rsidRPr="00D6600A" w:rsidRDefault="005715D7" w:rsidP="005715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(149,383)</w:t>
            </w:r>
          </w:p>
        </w:tc>
        <w:tc>
          <w:tcPr>
            <w:tcW w:w="270" w:type="dxa"/>
            <w:vAlign w:val="bottom"/>
          </w:tcPr>
          <w:p w14:paraId="73524475" w14:textId="77777777" w:rsidR="0031721F" w:rsidRPr="00230874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1922DB" w14:textId="2538FB9E" w:rsidR="0031721F" w:rsidRPr="00230874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21F">
              <w:rPr>
                <w:rFonts w:ascii="Angsana New" w:hAnsi="Angsana New"/>
                <w:b/>
                <w:bCs/>
                <w:sz w:val="30"/>
                <w:szCs w:val="30"/>
              </w:rPr>
              <w:t>(839,880)</w:t>
            </w:r>
          </w:p>
        </w:tc>
        <w:tc>
          <w:tcPr>
            <w:tcW w:w="270" w:type="dxa"/>
            <w:gridSpan w:val="2"/>
          </w:tcPr>
          <w:p w14:paraId="7D5B0A31" w14:textId="77777777" w:rsidR="0031721F" w:rsidRPr="00230874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28A2E374" w14:textId="14E246ED" w:rsidR="0031721F" w:rsidRPr="007919B7" w:rsidRDefault="005715D7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944,514</w:t>
            </w:r>
          </w:p>
        </w:tc>
        <w:tc>
          <w:tcPr>
            <w:tcW w:w="270" w:type="dxa"/>
            <w:vAlign w:val="bottom"/>
          </w:tcPr>
          <w:p w14:paraId="0BFC911E" w14:textId="77777777" w:rsidR="0031721F" w:rsidRPr="00C86611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57D34F" w14:textId="18270407" w:rsidR="0031721F" w:rsidRPr="008616D0" w:rsidRDefault="0031721F" w:rsidP="003172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(1,600,982)</w:t>
            </w:r>
          </w:p>
        </w:tc>
        <w:tc>
          <w:tcPr>
            <w:tcW w:w="270" w:type="dxa"/>
            <w:gridSpan w:val="2"/>
            <w:vAlign w:val="bottom"/>
          </w:tcPr>
          <w:p w14:paraId="27D7CA9A" w14:textId="77777777" w:rsidR="0031721F" w:rsidRPr="008616D0" w:rsidRDefault="0031721F" w:rsidP="00317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</w:tbl>
    <w:p w14:paraId="5BFC7D25" w14:textId="77777777" w:rsidR="0006212E" w:rsidRDefault="0006212E" w:rsidP="00581A01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sz w:val="30"/>
          <w:szCs w:val="30"/>
        </w:rPr>
      </w:pPr>
    </w:p>
    <w:p w14:paraId="2A27A4DA" w14:textId="75C43A1F" w:rsidR="00A522C3" w:rsidRPr="004F38CE" w:rsidRDefault="00BB484E" w:rsidP="00581A01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i/>
          <w:iCs/>
          <w:sz w:val="30"/>
          <w:szCs w:val="30"/>
        </w:rPr>
      </w:pPr>
      <w:r w:rsidRPr="00825DC6">
        <w:rPr>
          <w:rFonts w:ascii="Angsana New" w:hAnsi="Angsana New" w:hint="cs"/>
          <w:spacing w:val="-2"/>
          <w:sz w:val="30"/>
          <w:szCs w:val="30"/>
          <w:cs/>
        </w:rPr>
        <w:t>บริษัทไม่ได้รับรู้ผลขาดทุนของเงินลงทุน</w:t>
      </w:r>
      <w:r w:rsidR="00A8550E" w:rsidRPr="00825DC6">
        <w:rPr>
          <w:rFonts w:ascii="Angsana New" w:hAnsi="Angsana New" w:hint="cs"/>
          <w:spacing w:val="-2"/>
          <w:sz w:val="30"/>
          <w:szCs w:val="30"/>
          <w:cs/>
        </w:rPr>
        <w:t>ที่เกี่ยวข้องกับการร่วมค้า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ที่บันทึกตามวิธีส่วนได้เสีย</w:t>
      </w:r>
      <w:r w:rsidR="00A8550E" w:rsidRPr="00825DC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มีส่วนแบ่งขาดทุนเกินกว่ามูลค่าตามบัญชีของเงินลงทุนดังกล่าว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0F33" w:rsidRPr="00DB0F33">
        <w:rPr>
          <w:rFonts w:ascii="Angsana New" w:hAnsi="Angsana New"/>
          <w:spacing w:val="-2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B0F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1148E" w:rsidRPr="00825DC6">
        <w:rPr>
          <w:rFonts w:ascii="Angsana New" w:hAnsi="Angsana New"/>
          <w:spacing w:val="-2"/>
          <w:sz w:val="30"/>
          <w:szCs w:val="30"/>
        </w:rPr>
        <w:t>2568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บริษัทมีส่วนแบ่งผลขาดทุนสะสมที่ยังไม่รับรู้จำนวน</w:t>
      </w:r>
      <w:r w:rsidR="00860DAB" w:rsidRPr="00825DC6">
        <w:rPr>
          <w:rFonts w:ascii="Angsana New" w:hAnsi="Angsana New"/>
          <w:spacing w:val="-2"/>
          <w:sz w:val="30"/>
          <w:szCs w:val="30"/>
        </w:rPr>
        <w:t xml:space="preserve"> </w:t>
      </w:r>
      <w:r w:rsidR="003101E7">
        <w:rPr>
          <w:rFonts w:ascii="Angsana New" w:hAnsi="Angsana New"/>
          <w:spacing w:val="-2"/>
          <w:sz w:val="30"/>
          <w:szCs w:val="30"/>
        </w:rPr>
        <w:t xml:space="preserve">743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C01A1" w:rsidRPr="00825DC6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4C01A1" w:rsidRPr="00825DC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1148E" w:rsidRPr="00825DC6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21148E" w:rsidRPr="00825DC6">
        <w:rPr>
          <w:rFonts w:ascii="Angsana New" w:hAnsi="Angsana New"/>
          <w:i/>
          <w:iCs/>
          <w:spacing w:val="-2"/>
          <w:sz w:val="30"/>
          <w:szCs w:val="30"/>
        </w:rPr>
        <w:t>1,708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ซึ่งมี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ส่วนแบ่ง</w:t>
      </w:r>
      <w:r w:rsidR="00D80F8A" w:rsidRPr="00825DC6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2F5812"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101E7">
        <w:rPr>
          <w:rFonts w:ascii="Angsana New" w:hAnsi="Angsana New"/>
          <w:spacing w:val="-2"/>
          <w:sz w:val="30"/>
          <w:szCs w:val="30"/>
        </w:rPr>
        <w:t>39</w:t>
      </w:r>
      <w:r w:rsidR="002F5812"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ล้านบาทสำหรับงวด</w:t>
      </w:r>
      <w:r w:rsidR="0021148E" w:rsidRPr="00825DC6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C70758" w:rsidRPr="00825DC6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DB0F33" w:rsidRPr="00DB0F33">
        <w:rPr>
          <w:rFonts w:ascii="Angsana New" w:hAnsi="Angsana New"/>
          <w:spacing w:val="-2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B0F33">
        <w:rPr>
          <w:rFonts w:ascii="Angsana New" w:hAnsi="Angsana New"/>
          <w:spacing w:val="-2"/>
          <w:sz w:val="30"/>
          <w:szCs w:val="30"/>
        </w:rPr>
        <w:t xml:space="preserve"> </w:t>
      </w:r>
      <w:r w:rsidR="00C70758" w:rsidRPr="00825DC6">
        <w:rPr>
          <w:rFonts w:ascii="Angsana New" w:hAnsi="Angsana New"/>
          <w:spacing w:val="-2"/>
          <w:sz w:val="30"/>
          <w:szCs w:val="30"/>
        </w:rPr>
        <w:t xml:space="preserve">2568 </w:t>
      </w:r>
      <w:r w:rsidR="00F344D2" w:rsidRPr="00825DC6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D80F8A" w:rsidRPr="00825DC6">
        <w:rPr>
          <w:rFonts w:ascii="Angsana New" w:hAnsi="Angsana New" w:hint="cs"/>
          <w:spacing w:val="2"/>
          <w:sz w:val="30"/>
          <w:szCs w:val="30"/>
          <w:cs/>
        </w:rPr>
        <w:t xml:space="preserve">มีส่วนแบ่งขาดทุนจำนวน </w:t>
      </w:r>
      <w:r w:rsidR="003101E7">
        <w:rPr>
          <w:rFonts w:ascii="Angsana New" w:hAnsi="Angsana New"/>
          <w:spacing w:val="2"/>
          <w:sz w:val="30"/>
          <w:szCs w:val="30"/>
        </w:rPr>
        <w:t>76</w:t>
      </w:r>
      <w:r w:rsidR="00D80F8A" w:rsidRPr="00825DC6">
        <w:rPr>
          <w:rFonts w:ascii="Angsana New" w:hAnsi="Angsana New"/>
          <w:spacing w:val="2"/>
          <w:sz w:val="30"/>
          <w:szCs w:val="30"/>
        </w:rPr>
        <w:t xml:space="preserve"> </w:t>
      </w:r>
      <w:r w:rsidR="00D80F8A" w:rsidRPr="00825DC6">
        <w:rPr>
          <w:rFonts w:ascii="Angsana New" w:hAnsi="Angsana New" w:hint="cs"/>
          <w:spacing w:val="2"/>
          <w:sz w:val="30"/>
          <w:szCs w:val="30"/>
          <w:cs/>
        </w:rPr>
        <w:t>ล้านบาทสำหรับงวด</w:t>
      </w:r>
      <w:r w:rsidR="00DB0F33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="00F344D2" w:rsidRPr="00825DC6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="002F5812" w:rsidRPr="00825DC6">
        <w:rPr>
          <w:rFonts w:ascii="Angsana New" w:hAnsi="Angsana New" w:hint="cs"/>
          <w:spacing w:val="2"/>
          <w:sz w:val="30"/>
          <w:szCs w:val="30"/>
          <w:cs/>
        </w:rPr>
        <w:t>สิ้นสุดวันที่</w:t>
      </w:r>
      <w:r w:rsidR="002F5812" w:rsidRPr="00825DC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B0F33" w:rsidRPr="00DB0F33">
        <w:rPr>
          <w:rFonts w:ascii="Angsana New" w:hAnsi="Angsana New"/>
          <w:spacing w:val="2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="00DB0F3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1148E" w:rsidRPr="00825DC6">
        <w:rPr>
          <w:rFonts w:ascii="Angsana New" w:hAnsi="Angsana New"/>
          <w:spacing w:val="2"/>
          <w:sz w:val="30"/>
          <w:szCs w:val="30"/>
        </w:rPr>
        <w:t>2568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="00ED10EE">
        <w:rPr>
          <w:rFonts w:ascii="Angsana New" w:hAnsi="Angsana New"/>
          <w:sz w:val="30"/>
          <w:szCs w:val="30"/>
        </w:rPr>
        <w:t xml:space="preserve">            </w:t>
      </w:r>
      <w:r w:rsidRPr="00165D28">
        <w:rPr>
          <w:rFonts w:ascii="Angsana New" w:hAnsi="Angsana New"/>
          <w:i/>
          <w:iCs/>
          <w:sz w:val="30"/>
          <w:szCs w:val="30"/>
          <w:cs/>
        </w:rPr>
        <w:t>(</w:t>
      </w:r>
      <w:r w:rsidR="00DB0F33" w:rsidRPr="00DB0F33">
        <w:rPr>
          <w:rFonts w:ascii="Angsana New" w:hAnsi="Angsana New"/>
          <w:i/>
          <w:iCs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256</w:t>
      </w:r>
      <w:r w:rsidR="0021148E">
        <w:rPr>
          <w:rFonts w:ascii="Angsana New" w:hAnsi="Angsana New"/>
          <w:i/>
          <w:iCs/>
          <w:sz w:val="30"/>
          <w:szCs w:val="30"/>
        </w:rPr>
        <w:t>7</w:t>
      </w:r>
      <w:r w:rsidRPr="004F38CE">
        <w:rPr>
          <w:rFonts w:ascii="Angsana New" w:hAnsi="Angsana New"/>
          <w:i/>
          <w:iCs/>
          <w:sz w:val="30"/>
          <w:szCs w:val="30"/>
          <w:cs/>
        </w:rPr>
        <w:t>:</w:t>
      </w:r>
      <w:r w:rsidR="004F38C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D10EE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="00A81CF4" w:rsidRPr="004F38CE">
        <w:rPr>
          <w:rFonts w:ascii="Angsana New" w:hAnsi="Angsana New"/>
          <w:i/>
          <w:iCs/>
          <w:sz w:val="30"/>
          <w:szCs w:val="30"/>
        </w:rPr>
        <w:t xml:space="preserve"> </w:t>
      </w:r>
      <w:r w:rsidR="00CE2221">
        <w:rPr>
          <w:rFonts w:ascii="Angsana New" w:hAnsi="Angsana New"/>
          <w:i/>
          <w:iCs/>
          <w:sz w:val="30"/>
          <w:szCs w:val="30"/>
        </w:rPr>
        <w:t>33</w:t>
      </w:r>
      <w:r w:rsidR="00A81CF4" w:rsidRPr="004F38C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81CF4" w:rsidRPr="00E3037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344D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D10EE">
        <w:rPr>
          <w:rFonts w:ascii="Angsana New" w:hAnsi="Angsana New" w:hint="cs"/>
          <w:i/>
          <w:iCs/>
          <w:sz w:val="30"/>
          <w:szCs w:val="30"/>
          <w:cs/>
        </w:rPr>
        <w:t>ขาดทุน</w:t>
      </w:r>
      <w:r w:rsidR="00F344D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E2221">
        <w:rPr>
          <w:rFonts w:ascii="Angsana New" w:hAnsi="Angsana New"/>
          <w:i/>
          <w:iCs/>
          <w:sz w:val="30"/>
          <w:szCs w:val="30"/>
        </w:rPr>
        <w:t>128</w:t>
      </w:r>
      <w:r w:rsidR="00F344D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386543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E3037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และ</w:t>
      </w:r>
      <w:r w:rsidR="00E30375" w:rsidRPr="001F4D3B">
        <w:rPr>
          <w:rFonts w:ascii="Angsana New" w:hAnsi="Angsana New" w:hint="cs"/>
          <w:spacing w:val="-3"/>
          <w:sz w:val="30"/>
          <w:szCs w:val="30"/>
          <w:cs/>
        </w:rPr>
        <w:t>ไม่มีผล</w:t>
      </w:r>
      <w:r w:rsidR="00E30375" w:rsidRPr="00E30375">
        <w:rPr>
          <w:rFonts w:ascii="Angsana New" w:hAnsi="Angsana New" w:hint="cs"/>
          <w:spacing w:val="-3"/>
          <w:sz w:val="30"/>
          <w:szCs w:val="30"/>
          <w:cs/>
        </w:rPr>
        <w:t>กำไร</w:t>
      </w:r>
      <w:r w:rsidR="00B160D4">
        <w:rPr>
          <w:rFonts w:ascii="Angsana New" w:hAnsi="Angsana New" w:hint="cs"/>
          <w:spacing w:val="-3"/>
          <w:sz w:val="30"/>
          <w:szCs w:val="30"/>
          <w:cs/>
        </w:rPr>
        <w:t>ขาดทุน</w:t>
      </w:r>
      <w:r w:rsidR="00E30375" w:rsidRPr="00E30375">
        <w:rPr>
          <w:rFonts w:ascii="Angsana New" w:hAnsi="Angsana New" w:hint="cs"/>
          <w:spacing w:val="-3"/>
          <w:sz w:val="30"/>
          <w:szCs w:val="30"/>
          <w:cs/>
        </w:rPr>
        <w:t>เบ็ดเสร็จอื่น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สำหรับงวด</w:t>
      </w:r>
      <w:r w:rsidR="00924DC8">
        <w:rPr>
          <w:rFonts w:ascii="Angsana New" w:hAnsi="Angsana New" w:hint="cs"/>
          <w:spacing w:val="-3"/>
          <w:sz w:val="30"/>
          <w:szCs w:val="30"/>
          <w:cs/>
        </w:rPr>
        <w:t>สาม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เดือน</w:t>
      </w:r>
      <w:r w:rsidR="005A1C7A">
        <w:rPr>
          <w:rFonts w:ascii="Angsana New" w:hAnsi="Angsana New" w:hint="cs"/>
          <w:spacing w:val="-3"/>
          <w:sz w:val="30"/>
          <w:szCs w:val="30"/>
          <w:cs/>
        </w:rPr>
        <w:t>และ</w:t>
      </w:r>
      <w:r w:rsidR="00DB0F33">
        <w:rPr>
          <w:rFonts w:ascii="Angsana New" w:hAnsi="Angsana New" w:hint="cs"/>
          <w:spacing w:val="-3"/>
          <w:sz w:val="30"/>
          <w:szCs w:val="30"/>
          <w:cs/>
        </w:rPr>
        <w:t>เก้า</w:t>
      </w:r>
      <w:r w:rsidR="005A1C7A">
        <w:rPr>
          <w:rFonts w:ascii="Angsana New" w:hAnsi="Angsana New" w:hint="cs"/>
          <w:spacing w:val="-3"/>
          <w:sz w:val="30"/>
          <w:szCs w:val="30"/>
          <w:cs/>
        </w:rPr>
        <w:t>เดือน</w:t>
      </w:r>
      <w:r w:rsidR="00386543">
        <w:rPr>
          <w:rFonts w:ascii="Angsana New" w:hAnsi="Angsana New" w:hint="cs"/>
          <w:spacing w:val="-3"/>
          <w:sz w:val="30"/>
          <w:szCs w:val="30"/>
          <w:cs/>
        </w:rPr>
        <w:t xml:space="preserve">สิ้นสุดวันที่ </w:t>
      </w:r>
      <w:r w:rsidR="00DB0F33" w:rsidRPr="00DB0F33">
        <w:rPr>
          <w:rFonts w:ascii="Angsana New" w:hAnsi="Angsana New"/>
          <w:spacing w:val="-3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pacing w:val="-3"/>
          <w:sz w:val="30"/>
          <w:szCs w:val="30"/>
          <w:cs/>
        </w:rPr>
        <w:t>ธันวาคม</w:t>
      </w:r>
      <w:r w:rsidR="00DB0F33" w:rsidRPr="00DB0F33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386543">
        <w:rPr>
          <w:rFonts w:ascii="Angsana New" w:hAnsi="Angsana New"/>
          <w:spacing w:val="-3"/>
          <w:sz w:val="30"/>
          <w:szCs w:val="30"/>
        </w:rPr>
        <w:t>2568</w:t>
      </w:r>
      <w:r w:rsidR="0021148E" w:rsidRPr="00E3037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DB0F33" w:rsidRPr="00DB0F33">
        <w:rPr>
          <w:rFonts w:ascii="Angsana New" w:hAnsi="Angsana New"/>
          <w:i/>
          <w:iCs/>
          <w:spacing w:val="-3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i/>
          <w:iCs/>
          <w:spacing w:val="-3"/>
          <w:sz w:val="30"/>
          <w:szCs w:val="30"/>
          <w:cs/>
        </w:rPr>
        <w:t>ธันวาคม</w:t>
      </w:r>
      <w:r w:rsidR="00DB0F33" w:rsidRPr="00DB0F33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>2567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:</w:t>
      </w:r>
      <w:r w:rsidR="00E30375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E30375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ผลขาดทุนเบ็ดเสร็จอื่น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>2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ล้านบาท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</w:p>
    <w:p w14:paraId="1B5A19D7" w14:textId="77777777" w:rsidR="003D1AFD" w:rsidRPr="00417EAE" w:rsidRDefault="003D1AFD" w:rsidP="00BB484E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-3"/>
          <w:cs/>
        </w:rPr>
      </w:pPr>
    </w:p>
    <w:p w14:paraId="62FB1036" w14:textId="7A1E9B9F" w:rsidR="00BB484E" w:rsidRDefault="00067379" w:rsidP="00A97987">
      <w:pPr>
        <w:tabs>
          <w:tab w:val="clear" w:pos="454"/>
          <w:tab w:val="left" w:pos="450"/>
        </w:tabs>
        <w:spacing w:line="240" w:lineRule="auto"/>
        <w:ind w:left="540" w:right="-293"/>
        <w:jc w:val="thaiDistribute"/>
        <w:rPr>
          <w:rFonts w:ascii="Angsana New" w:hAnsi="Angsana New"/>
          <w:sz w:val="30"/>
          <w:szCs w:val="30"/>
        </w:rPr>
      </w:pPr>
      <w:r w:rsidRPr="001A2541">
        <w:rPr>
          <w:rFonts w:ascii="Angsana New" w:hAnsi="Angsana New"/>
          <w:spacing w:val="-3"/>
          <w:sz w:val="30"/>
          <w:szCs w:val="30"/>
          <w:cs/>
        </w:rPr>
        <w:t xml:space="preserve">ส่วนแบ่งกำไร (ขาดทุน) </w:t>
      </w:r>
      <w:r w:rsidR="00FD5817" w:rsidRPr="001A2541">
        <w:rPr>
          <w:rFonts w:ascii="Angsana New" w:hAnsi="Angsana New"/>
          <w:spacing w:val="-3"/>
          <w:sz w:val="30"/>
          <w:szCs w:val="30"/>
          <w:cs/>
        </w:rPr>
        <w:t>จาก</w:t>
      </w:r>
      <w:r w:rsidRPr="001A2541">
        <w:rPr>
          <w:rFonts w:ascii="Angsana New" w:hAnsi="Angsana New"/>
          <w:spacing w:val="-3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313E54" w:rsidRPr="001A2541">
        <w:rPr>
          <w:rFonts w:ascii="Angsana New" w:hAnsi="Angsana New"/>
          <w:spacing w:val="-3"/>
          <w:sz w:val="30"/>
          <w:szCs w:val="30"/>
        </w:rPr>
        <w:t>,</w:t>
      </w:r>
      <w:r w:rsidR="00357EC0">
        <w:rPr>
          <w:rFonts w:ascii="Angsana New" w:hAnsi="Angsana New"/>
          <w:spacing w:val="-3"/>
          <w:sz w:val="30"/>
          <w:szCs w:val="30"/>
        </w:rPr>
        <w:t xml:space="preserve"> </w:t>
      </w:r>
      <w:r w:rsidR="00A97987" w:rsidRPr="00A97987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="00A97987" w:rsidRPr="00A97987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A97987" w:rsidRPr="00A97987">
        <w:rPr>
          <w:rFonts w:ascii="Angsana New" w:hAnsi="Angsana New" w:hint="cs"/>
          <w:spacing w:val="-3"/>
          <w:sz w:val="30"/>
          <w:szCs w:val="30"/>
          <w:cs/>
        </w:rPr>
        <w:t>ไทย</w:t>
      </w:r>
      <w:r w:rsidR="00A97987" w:rsidRPr="00A97987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A97987" w:rsidRPr="00A97987">
        <w:rPr>
          <w:rFonts w:ascii="Angsana New" w:hAnsi="Angsana New" w:hint="cs"/>
          <w:spacing w:val="-3"/>
          <w:sz w:val="30"/>
          <w:szCs w:val="30"/>
          <w:cs/>
        </w:rPr>
        <w:t>อคริลิค</w:t>
      </w:r>
      <w:r w:rsidR="00A97987" w:rsidRPr="00A97987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A97987" w:rsidRPr="00A97987">
        <w:rPr>
          <w:rFonts w:ascii="Angsana New" w:hAnsi="Angsana New" w:hint="cs"/>
          <w:spacing w:val="-3"/>
          <w:sz w:val="30"/>
          <w:szCs w:val="30"/>
          <w:cs/>
        </w:rPr>
        <w:t>ไฟเบอร์</w:t>
      </w:r>
      <w:r w:rsidR="00A97987" w:rsidRPr="00A97987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A97987" w:rsidRPr="00A97987">
        <w:rPr>
          <w:rFonts w:ascii="Angsana New" w:hAnsi="Angsana New" w:hint="cs"/>
          <w:spacing w:val="-3"/>
          <w:sz w:val="30"/>
          <w:szCs w:val="30"/>
          <w:cs/>
        </w:rPr>
        <w:t>จำกัด</w:t>
      </w:r>
      <w:r w:rsidR="00A97987">
        <w:rPr>
          <w:rFonts w:ascii="Angsana New" w:hAnsi="Angsana New"/>
          <w:spacing w:val="-3"/>
          <w:sz w:val="30"/>
          <w:szCs w:val="30"/>
        </w:rPr>
        <w:t xml:space="preserve">, 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เอวี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กรุ๊ป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เอ็นบี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อิงค์</w:t>
      </w:r>
      <w:r w:rsidR="001A2541">
        <w:rPr>
          <w:rFonts w:ascii="Angsana New" w:hAnsi="Angsana New"/>
          <w:spacing w:val="-2"/>
          <w:sz w:val="30"/>
          <w:szCs w:val="30"/>
        </w:rPr>
        <w:t>,</w:t>
      </w:r>
      <w:r w:rsidR="001A2541" w:rsidRPr="001A254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B6CF3">
        <w:rPr>
          <w:rFonts w:ascii="Angsana New" w:hAnsi="Angsana New"/>
          <w:sz w:val="30"/>
          <w:szCs w:val="30"/>
        </w:rPr>
        <w:t>Aditya Birla Elyaf Sanayi Ve Ticaret Anonim Sirketi</w:t>
      </w:r>
      <w:r w:rsidR="008B6CF3" w:rsidRPr="008B6CF3">
        <w:rPr>
          <w:rFonts w:ascii="Angsana New" w:hAnsi="Angsana New"/>
          <w:sz w:val="30"/>
          <w:szCs w:val="30"/>
        </w:rPr>
        <w:t>,  Adityajaya Trading Limited</w:t>
      </w:r>
      <w:r w:rsidR="008B6CF3" w:rsidRPr="00F137BF">
        <w:rPr>
          <w:rFonts w:ascii="Times New Roman" w:hAnsi="Times New Roman" w:cs="Times New Roman"/>
          <w:sz w:val="22"/>
          <w:szCs w:val="22"/>
        </w:rPr>
        <w:t xml:space="preserve"> </w:t>
      </w:r>
      <w:r w:rsidR="001A2541" w:rsidRPr="001A2541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77D0D" w:rsidRPr="00E547B6">
        <w:rPr>
          <w:rFonts w:ascii="Angsana New" w:hAnsi="Angsana New"/>
          <w:spacing w:val="-2"/>
          <w:sz w:val="30"/>
          <w:szCs w:val="30"/>
        </w:rPr>
        <w:t>AV Terrace Bay Inc.</w:t>
      </w:r>
      <w:r w:rsidR="0087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D3715" w:rsidRPr="001A2541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A81CF4" w:rsidRPr="001A2541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="00F344D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DB0F33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F344D2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1A2541">
        <w:rPr>
          <w:rFonts w:ascii="Angsana New" w:hAnsi="Angsana New"/>
          <w:sz w:val="30"/>
          <w:szCs w:val="30"/>
          <w:cs/>
        </w:rPr>
        <w:t>สิ้นสุด</w:t>
      </w:r>
      <w:r w:rsidRPr="001A2541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DB0F33" w:rsidRPr="00DB0F33">
        <w:rPr>
          <w:rFonts w:ascii="Angsana New" w:hAnsi="Angsana New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z w:val="30"/>
          <w:szCs w:val="30"/>
          <w:cs/>
        </w:rPr>
        <w:t>ธันวาคม</w:t>
      </w:r>
      <w:r w:rsidR="00DB0F33" w:rsidRPr="00DB0F33">
        <w:rPr>
          <w:rFonts w:ascii="Angsana New" w:hAnsi="Angsana New"/>
          <w:sz w:val="30"/>
          <w:szCs w:val="30"/>
          <w:cs/>
        </w:rPr>
        <w:t xml:space="preserve"> </w:t>
      </w:r>
      <w:r w:rsidR="0021148E" w:rsidRPr="001A2541">
        <w:rPr>
          <w:rFonts w:ascii="Angsana New" w:hAnsi="Angsana New"/>
          <w:sz w:val="30"/>
          <w:szCs w:val="30"/>
        </w:rPr>
        <w:t>2568</w:t>
      </w:r>
      <w:r w:rsidRPr="001A2541">
        <w:rPr>
          <w:rFonts w:ascii="Angsana New" w:hAnsi="Angsana New"/>
          <w:spacing w:val="6"/>
          <w:sz w:val="30"/>
          <w:szCs w:val="30"/>
          <w:cs/>
        </w:rPr>
        <w:t xml:space="preserve"> คำนวณขึ้นจากงบการเงินที่</w:t>
      </w:r>
      <w:r w:rsidRPr="008B6CF3">
        <w:rPr>
          <w:rFonts w:ascii="Angsana New" w:hAnsi="Angsana New"/>
          <w:spacing w:val="-2"/>
          <w:sz w:val="30"/>
          <w:szCs w:val="30"/>
          <w:cs/>
        </w:rPr>
        <w:t>จัดทำโดยฝ่ายบริหารของบริษัท</w:t>
      </w:r>
      <w:r w:rsidR="00FD5817" w:rsidRPr="008B6CF3">
        <w:rPr>
          <w:rFonts w:ascii="Angsana New" w:hAnsi="Angsana New"/>
          <w:spacing w:val="-2"/>
          <w:sz w:val="30"/>
          <w:szCs w:val="30"/>
          <w:cs/>
        </w:rPr>
        <w:t>เหล่านั้น</w:t>
      </w:r>
      <w:r w:rsidRPr="008B6CF3">
        <w:rPr>
          <w:rFonts w:ascii="Angsana New" w:hAnsi="Angsana New"/>
          <w:spacing w:val="-2"/>
          <w:sz w:val="30"/>
          <w:szCs w:val="30"/>
          <w:cs/>
        </w:rPr>
        <w:t xml:space="preserve"> โดยยังไม่ผ่านการสอบทานจากผู้สอบบัญชีของบริษัทดังกล่าว อย่างไรก็ตาม</w:t>
      </w:r>
      <w:r w:rsidRPr="001A2541">
        <w:rPr>
          <w:rFonts w:ascii="Angsana New" w:hAnsi="Angsana New"/>
          <w:sz w:val="30"/>
          <w:szCs w:val="30"/>
          <w:cs/>
        </w:rPr>
        <w:t xml:space="preserve"> ฝ่า</w:t>
      </w:r>
      <w:r w:rsidR="00417EAE">
        <w:rPr>
          <w:rFonts w:ascii="Angsana New" w:hAnsi="Angsana New" w:hint="cs"/>
          <w:sz w:val="30"/>
          <w:szCs w:val="30"/>
          <w:cs/>
        </w:rPr>
        <w:t>ย</w:t>
      </w:r>
      <w:r w:rsidRPr="001A2541">
        <w:rPr>
          <w:rFonts w:ascii="Angsana New" w:hAnsi="Angsana New"/>
          <w:sz w:val="30"/>
          <w:szCs w:val="30"/>
          <w:cs/>
        </w:rPr>
        <w:t>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115B44D2" w14:textId="4CD232E8" w:rsidR="00884091" w:rsidRDefault="00884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D176CF" w14:textId="5F87EA91" w:rsidR="00562CEB" w:rsidRPr="003D1AFD" w:rsidRDefault="00B7515C" w:rsidP="00745A42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D1AF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EE36528" w14:textId="77777777" w:rsidR="00053F75" w:rsidRPr="0089446C" w:rsidRDefault="00053F75" w:rsidP="0005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3892"/>
      </w:tblGrid>
      <w:tr w:rsidR="00053F75" w:rsidRPr="00CB72A3" w14:paraId="56F66E69" w14:textId="77777777" w:rsidTr="0046279C">
        <w:trPr>
          <w:cantSplit/>
          <w:tblHeader/>
        </w:trPr>
        <w:tc>
          <w:tcPr>
            <w:tcW w:w="5130" w:type="dxa"/>
            <w:vAlign w:val="bottom"/>
          </w:tcPr>
          <w:p w14:paraId="64AC7DC1" w14:textId="7A9F6113" w:rsidR="00053F75" w:rsidRPr="00CB72A3" w:rsidRDefault="00053F75" w:rsidP="00AE2594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0F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0F33" w:rsidRPr="00DB0F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B0F33" w:rsidRPr="00DB0F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DB0F33" w:rsidRPr="00DB0F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892" w:type="dxa"/>
          </w:tcPr>
          <w:p w14:paraId="4861473B" w14:textId="1BA373E5" w:rsidR="00053F75" w:rsidRPr="00CB72A3" w:rsidRDefault="006C3A0D" w:rsidP="00962BF7">
            <w:pPr>
              <w:pStyle w:val="acctmergecolhdg"/>
              <w:tabs>
                <w:tab w:val="left" w:pos="3604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F75" w:rsidRPr="00CB72A3" w14:paraId="6DA06374" w14:textId="77777777" w:rsidTr="0046279C">
        <w:trPr>
          <w:cantSplit/>
        </w:trPr>
        <w:tc>
          <w:tcPr>
            <w:tcW w:w="5130" w:type="dxa"/>
          </w:tcPr>
          <w:p w14:paraId="46F69307" w14:textId="77777777" w:rsidR="00053F75" w:rsidRPr="00CB72A3" w:rsidRDefault="00053F75" w:rsidP="00AE25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92" w:type="dxa"/>
          </w:tcPr>
          <w:p w14:paraId="7C73480F" w14:textId="77777777" w:rsidR="00053F75" w:rsidRPr="00CB72A3" w:rsidRDefault="00053F75" w:rsidP="00AE25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53F75" w:rsidRPr="00CB72A3" w:rsidDel="00977C08" w14:paraId="43867845" w14:textId="77777777" w:rsidTr="0046279C">
        <w:trPr>
          <w:cantSplit/>
        </w:trPr>
        <w:tc>
          <w:tcPr>
            <w:tcW w:w="5130" w:type="dxa"/>
          </w:tcPr>
          <w:p w14:paraId="3D144AA8" w14:textId="6F922B1D" w:rsidR="00053F75" w:rsidRPr="003D1D39" w:rsidRDefault="003D1D39" w:rsidP="00AE25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D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892" w:type="dxa"/>
          </w:tcPr>
          <w:p w14:paraId="4E80F010" w14:textId="62F46BF1" w:rsidR="00053F75" w:rsidRPr="00FA1FD9" w:rsidDel="00977C08" w:rsidRDefault="00005E88" w:rsidP="006C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30,756</w:t>
            </w:r>
          </w:p>
        </w:tc>
      </w:tr>
      <w:tr w:rsidR="006C3A0D" w:rsidRPr="00CB72A3" w:rsidDel="00977C08" w14:paraId="04F4E92F" w14:textId="77777777" w:rsidTr="0046279C">
        <w:trPr>
          <w:cantSplit/>
        </w:trPr>
        <w:tc>
          <w:tcPr>
            <w:tcW w:w="5130" w:type="dxa"/>
          </w:tcPr>
          <w:p w14:paraId="18C0BC78" w14:textId="5289CC0D" w:rsidR="006C3A0D" w:rsidRPr="003D1D39" w:rsidRDefault="003D1D39" w:rsidP="006C3A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D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892" w:type="dxa"/>
          </w:tcPr>
          <w:p w14:paraId="350B136C" w14:textId="5C6B6F77" w:rsidR="006C3A0D" w:rsidRPr="00FA1FD9" w:rsidRDefault="00005E88" w:rsidP="003D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0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</w:tr>
    </w:tbl>
    <w:p w14:paraId="0B22A7E6" w14:textId="77777777" w:rsidR="008B6CF3" w:rsidRPr="008B6CF3" w:rsidRDefault="008B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80C693" w14:textId="71328B0A" w:rsidR="0047043C" w:rsidRPr="005A18FE" w:rsidRDefault="0047043C" w:rsidP="004704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3D4EC666" w14:textId="77777777" w:rsidR="0047043C" w:rsidRPr="00790944" w:rsidRDefault="0047043C" w:rsidP="005A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7043C" w:rsidRPr="005A18FE" w14:paraId="4D8CBFE2" w14:textId="77777777" w:rsidTr="007D557F">
        <w:trPr>
          <w:cantSplit/>
          <w:trHeight w:val="128"/>
          <w:tblHeader/>
        </w:trPr>
        <w:tc>
          <w:tcPr>
            <w:tcW w:w="5310" w:type="dxa"/>
            <w:vAlign w:val="bottom"/>
          </w:tcPr>
          <w:p w14:paraId="121E1E75" w14:textId="77777777" w:rsidR="0047043C" w:rsidRPr="005A18FE" w:rsidRDefault="0047043C" w:rsidP="006A784F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8833B75" w14:textId="124D6D2D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D557F"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43C" w:rsidRPr="005A18FE" w14:paraId="4F337E46" w14:textId="77777777" w:rsidTr="007D557F">
        <w:trPr>
          <w:cantSplit/>
          <w:trHeight w:val="272"/>
          <w:tblHeader/>
        </w:trPr>
        <w:tc>
          <w:tcPr>
            <w:tcW w:w="5310" w:type="dxa"/>
            <w:vAlign w:val="center"/>
          </w:tcPr>
          <w:p w14:paraId="2BAA2CC6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A848272" w14:textId="41102139" w:rsidR="0047043C" w:rsidRPr="0021148E" w:rsidRDefault="00DB0F33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DB0F33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31</w:t>
            </w:r>
            <w:r w:rsidRPr="00DB0F33"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  <w:t xml:space="preserve"> </w:t>
            </w:r>
            <w:r w:rsidRPr="00DB0F33">
              <w:rPr>
                <w:rFonts w:asciiTheme="majorBidi" w:hAnsiTheme="majorBidi" w:hint="cs"/>
                <w:b/>
                <w:spacing w:val="-2"/>
                <w:sz w:val="30"/>
                <w:szCs w:val="30"/>
                <w:cs/>
              </w:rPr>
              <w:t>ธันวาคม</w:t>
            </w:r>
            <w:r w:rsidRPr="00DB0F33">
              <w:rPr>
                <w:rFonts w:asciiTheme="majorBidi" w:hAnsiTheme="majorBidi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21148E" w:rsidRP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88D1314" w14:textId="77777777" w:rsidR="0047043C" w:rsidRPr="005A18FE" w:rsidRDefault="0047043C" w:rsidP="006A784F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27219A91" w14:textId="5C261492" w:rsidR="0047043C" w:rsidRPr="005A18FE" w:rsidRDefault="0016501F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31 </w:t>
            </w: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7043C"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</w:t>
            </w:r>
            <w:r w:rsid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8</w:t>
            </w:r>
          </w:p>
        </w:tc>
      </w:tr>
      <w:tr w:rsidR="0047043C" w:rsidRPr="005A18FE" w14:paraId="474785E0" w14:textId="77777777" w:rsidTr="007D557F">
        <w:trPr>
          <w:cantSplit/>
          <w:trHeight w:val="398"/>
          <w:tblHeader/>
        </w:trPr>
        <w:tc>
          <w:tcPr>
            <w:tcW w:w="5310" w:type="dxa"/>
            <w:vAlign w:val="bottom"/>
          </w:tcPr>
          <w:p w14:paraId="058015DB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DD31E8B" w14:textId="77777777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</w:tr>
      <w:tr w:rsidR="0047043C" w:rsidRPr="005A18FE" w14:paraId="74CFDA25" w14:textId="77777777" w:rsidTr="00005E88">
        <w:trPr>
          <w:cantSplit/>
          <w:trHeight w:val="290"/>
          <w:tblHeader/>
        </w:trPr>
        <w:tc>
          <w:tcPr>
            <w:tcW w:w="5310" w:type="dxa"/>
          </w:tcPr>
          <w:p w14:paraId="1DE7B1E0" w14:textId="77777777" w:rsidR="0047043C" w:rsidRPr="005A18FE" w:rsidRDefault="0047043C" w:rsidP="006A784F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C9FAD7F" w14:textId="77777777" w:rsidR="0047043C" w:rsidRPr="00286D68" w:rsidRDefault="0047043C" w:rsidP="006A784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86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E88" w:rsidRPr="005A18FE" w14:paraId="4BB2BFAD" w14:textId="77777777" w:rsidTr="00005E88">
        <w:trPr>
          <w:cantSplit/>
        </w:trPr>
        <w:tc>
          <w:tcPr>
            <w:tcW w:w="5310" w:type="dxa"/>
          </w:tcPr>
          <w:p w14:paraId="64F0A4B1" w14:textId="0082B3E5" w:rsidR="00005E88" w:rsidRPr="005A18FE" w:rsidRDefault="00005E88" w:rsidP="00005E88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vAlign w:val="bottom"/>
          </w:tcPr>
          <w:p w14:paraId="7EEAFFD3" w14:textId="41F67506" w:rsidR="00005E88" w:rsidRPr="00005E88" w:rsidRDefault="00005E88" w:rsidP="00005E88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</w:rPr>
            </w:pPr>
            <w:r w:rsidRPr="00005E88">
              <w:rPr>
                <w:rFonts w:asciiTheme="majorBidi" w:hAnsiTheme="majorBidi" w:cstheme="majorBidi"/>
                <w:spacing w:val="-2"/>
              </w:rPr>
              <w:t>1,704,000</w:t>
            </w:r>
          </w:p>
        </w:tc>
        <w:tc>
          <w:tcPr>
            <w:tcW w:w="270" w:type="dxa"/>
            <w:vAlign w:val="bottom"/>
          </w:tcPr>
          <w:p w14:paraId="18654694" w14:textId="77777777" w:rsidR="00005E88" w:rsidRPr="005A18FE" w:rsidRDefault="00005E88" w:rsidP="00005E88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0051583D" w14:textId="0D5E3B6F" w:rsidR="00005E88" w:rsidRPr="005A18FE" w:rsidRDefault="00005E88" w:rsidP="00005E88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1,412,515</w:t>
            </w:r>
          </w:p>
        </w:tc>
      </w:tr>
      <w:tr w:rsidR="00005E88" w:rsidRPr="005A18FE" w14:paraId="47186522" w14:textId="77777777" w:rsidTr="00005E88">
        <w:trPr>
          <w:cantSplit/>
        </w:trPr>
        <w:tc>
          <w:tcPr>
            <w:tcW w:w="5310" w:type="dxa"/>
          </w:tcPr>
          <w:p w14:paraId="36035350" w14:textId="3C3EDD7B" w:rsidR="00005E88" w:rsidRPr="005A18FE" w:rsidRDefault="00005E88" w:rsidP="00005E88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ยาว</w:t>
            </w: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9FFC67" w14:textId="26F45075" w:rsidR="00005E88" w:rsidRPr="00005E88" w:rsidRDefault="00005E88" w:rsidP="00005E88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</w:rPr>
            </w:pPr>
            <w:r w:rsidRPr="00005E88">
              <w:rPr>
                <w:rFonts w:asciiTheme="majorBidi" w:hAnsiTheme="majorBidi" w:cstheme="majorBidi"/>
                <w:spacing w:val="-2"/>
              </w:rPr>
              <w:t>1,570,648</w:t>
            </w:r>
          </w:p>
        </w:tc>
        <w:tc>
          <w:tcPr>
            <w:tcW w:w="270" w:type="dxa"/>
            <w:vAlign w:val="bottom"/>
          </w:tcPr>
          <w:p w14:paraId="6CA2DB2D" w14:textId="77777777" w:rsidR="00005E88" w:rsidRPr="005A18FE" w:rsidRDefault="00005E88" w:rsidP="00005E88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BF2C6F" w14:textId="0DEC95C8" w:rsidR="00005E88" w:rsidRPr="00005E88" w:rsidRDefault="00005E88" w:rsidP="00005E88">
            <w:pPr>
              <w:pStyle w:val="BodyText2"/>
              <w:tabs>
                <w:tab w:val="decimal" w:pos="868"/>
              </w:tabs>
              <w:ind w:right="287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</w:tr>
      <w:tr w:rsidR="00005E88" w:rsidRPr="005A18FE" w14:paraId="02525EC5" w14:textId="77777777" w:rsidTr="007D557F">
        <w:trPr>
          <w:cantSplit/>
        </w:trPr>
        <w:tc>
          <w:tcPr>
            <w:tcW w:w="5310" w:type="dxa"/>
          </w:tcPr>
          <w:p w14:paraId="23702D70" w14:textId="77777777" w:rsidR="00005E88" w:rsidRPr="005A18FE" w:rsidRDefault="00005E88" w:rsidP="00005E88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BDE88" w14:textId="05BF53DA" w:rsidR="00005E88" w:rsidRPr="00005E88" w:rsidRDefault="00005E88" w:rsidP="00005E88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05E88">
              <w:rPr>
                <w:rFonts w:asciiTheme="majorBidi" w:hAnsiTheme="majorBidi" w:cstheme="majorBidi"/>
                <w:b/>
                <w:bCs/>
                <w:spacing w:val="-2"/>
              </w:rPr>
              <w:t>3,274,648</w:t>
            </w:r>
          </w:p>
        </w:tc>
        <w:tc>
          <w:tcPr>
            <w:tcW w:w="270" w:type="dxa"/>
            <w:vAlign w:val="bottom"/>
          </w:tcPr>
          <w:p w14:paraId="0DE4CDC4" w14:textId="77777777" w:rsidR="00005E88" w:rsidRPr="005A18FE" w:rsidRDefault="00005E88" w:rsidP="00005E88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A130" w14:textId="67108638" w:rsidR="00005E88" w:rsidRPr="007618B9" w:rsidRDefault="00005E88" w:rsidP="00005E88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1,412,515</w:t>
            </w:r>
          </w:p>
        </w:tc>
      </w:tr>
    </w:tbl>
    <w:p w14:paraId="2D0A651D" w14:textId="77777777" w:rsidR="0047043C" w:rsidRPr="00790944" w:rsidRDefault="0047043C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E5B4174" w14:textId="30D100F0" w:rsidR="00AB613A" w:rsidRDefault="00AB613A" w:rsidP="0065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DB0F33" w:rsidRPr="00DB0F3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DB0F33" w:rsidRPr="00DB0F33">
        <w:rPr>
          <w:rFonts w:asciiTheme="majorBidi" w:hAnsiTheme="majorBidi" w:hint="cs"/>
          <w:color w:val="000000" w:themeColor="text1"/>
          <w:sz w:val="30"/>
          <w:szCs w:val="30"/>
          <w:cs/>
        </w:rPr>
        <w:t>ธันวาคม</w:t>
      </w:r>
      <w:r w:rsidR="00DB0F33" w:rsidRPr="00DB0F33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1148E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เงินกู้ยืมระยะสั้นกับสถาบันการเงินจำนวน </w:t>
      </w:r>
      <w:r w:rsidR="000A12A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1,704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ล้านบาท มีอัตราดอกเบี้ยร้อยละ</w:t>
      </w:r>
      <w:r w:rsidR="0021148E" w:rsidRPr="00BB4B63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="000A12A4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1.85</w:t>
      </w:r>
      <w:r w:rsidR="00F344D2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ถึงร้อยละ </w:t>
      </w:r>
      <w:r w:rsidR="000A12A4">
        <w:rPr>
          <w:rFonts w:asciiTheme="majorBidi" w:hAnsiTheme="majorBidi" w:cstheme="majorBidi"/>
          <w:color w:val="000000" w:themeColor="text1"/>
          <w:sz w:val="30"/>
          <w:szCs w:val="30"/>
        </w:rPr>
        <w:t>2.95</w:t>
      </w:r>
      <w:r w:rsidR="00F344D2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และมีกำหนดชำระคืน</w:t>
      </w:r>
      <w:r w:rsidR="008E2B78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ใน</w:t>
      </w:r>
      <w:r w:rsidR="004E523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ระหว่าง</w:t>
      </w:r>
      <w:r w:rsidR="008842A0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เดือน</w:t>
      </w:r>
      <w:r w:rsidR="00CE2221" w:rsidRPr="00CE2221">
        <w:rPr>
          <w:rFonts w:asciiTheme="majorBidi" w:hAnsiTheme="majorBidi" w:hint="cs"/>
          <w:color w:val="000000" w:themeColor="text1"/>
          <w:sz w:val="30"/>
          <w:szCs w:val="30"/>
          <w:cs/>
          <w:lang w:val="en-GB"/>
        </w:rPr>
        <w:t>มกราคมถึง</w:t>
      </w:r>
      <w:r w:rsidR="001136C6">
        <w:rPr>
          <w:rFonts w:asciiTheme="majorBidi" w:hAnsiTheme="majorBidi" w:hint="cs"/>
          <w:color w:val="000000" w:themeColor="text1"/>
          <w:sz w:val="30"/>
          <w:szCs w:val="30"/>
          <w:cs/>
          <w:lang w:val="en-GB"/>
        </w:rPr>
        <w:t>มีนาคม</w:t>
      </w:r>
      <w:r w:rsidR="00CE2221" w:rsidRPr="00CE2221">
        <w:rPr>
          <w:rFonts w:asciiTheme="majorBidi" w:hAnsiTheme="majorBidi"/>
          <w:color w:val="000000" w:themeColor="text1"/>
          <w:sz w:val="30"/>
          <w:szCs w:val="30"/>
          <w:cs/>
          <w:lang w:val="en-GB"/>
        </w:rPr>
        <w:t xml:space="preserve"> </w:t>
      </w:r>
      <w:r w:rsidR="006517F7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E2221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>(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31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มีนาคม 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256</w:t>
      </w:r>
      <w:r w:rsidR="0021148E"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8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: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21148E"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1,413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ล้านบาท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="00891C74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  <w:t xml:space="preserve">  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มีอัตราดอกเบี้ยร้อยละ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2.45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ถึงร้อยละ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5.02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 และได้ถูกชำระคืนใน</w:t>
      </w:r>
      <w:r w:rsidR="000D67CE" w:rsidRPr="00BB4B63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GB"/>
        </w:rPr>
        <w:t>ระหว่าง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เดือน</w:t>
      </w:r>
      <w:r w:rsidR="00C5453D" w:rsidRPr="00BB4B63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GB"/>
        </w:rPr>
        <w:t xml:space="preserve">เมษายนถึงมิถุนายน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  <w:t>2568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)</w:t>
      </w:r>
    </w:p>
    <w:p w14:paraId="58A635B0" w14:textId="77777777" w:rsidR="000A12A4" w:rsidRDefault="000A12A4" w:rsidP="0065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</w:pPr>
    </w:p>
    <w:p w14:paraId="0123C54E" w14:textId="615F8A31" w:rsidR="00417EAE" w:rsidRPr="008F7B4D" w:rsidRDefault="006832D2" w:rsidP="001D2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DA57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ณ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วันที่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F5953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4B2FB6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F595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ตุลาคม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DA57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บริษัทมีสัญญากู้ยืมเงินจากสถาบันการเงินต่างประเทศ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A570E" w:rsidRPr="00DA570E">
        <w:rPr>
          <w:rFonts w:asciiTheme="majorBidi" w:hAnsiTheme="majorBidi" w:hint="cs"/>
          <w:sz w:val="30"/>
          <w:szCs w:val="30"/>
          <w:cs/>
          <w:lang w:val="en-GB"/>
        </w:rPr>
        <w:t>โดยได้รับวงเงินสินเชื่อรวมจำนวน</w:t>
      </w:r>
      <w:r w:rsidR="00DA570E"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DA570E" w:rsidRPr="00DA570E">
        <w:rPr>
          <w:rFonts w:asciiTheme="majorBidi" w:hAnsiTheme="majorBidi"/>
          <w:sz w:val="30"/>
          <w:szCs w:val="30"/>
          <w:lang w:val="en-GB"/>
        </w:rPr>
        <w:t>75</w:t>
      </w:r>
      <w:r w:rsidR="00DA570E"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DA570E" w:rsidRPr="00DA570E">
        <w:rPr>
          <w:rFonts w:asciiTheme="majorBidi" w:hAnsiTheme="majorBidi" w:hint="cs"/>
          <w:sz w:val="30"/>
          <w:szCs w:val="30"/>
          <w:cs/>
          <w:lang w:val="en-GB"/>
        </w:rPr>
        <w:t>ล้านเหรียญสหรัฐ</w:t>
      </w:r>
      <w:r w:rsidR="00DA570E"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DA570E" w:rsidRPr="00DA570E">
        <w:rPr>
          <w:rFonts w:asciiTheme="majorBidi" w:hAnsiTheme="majorBidi" w:hint="cs"/>
          <w:sz w:val="30"/>
          <w:szCs w:val="30"/>
          <w:cs/>
          <w:lang w:val="en-GB"/>
        </w:rPr>
        <w:t>เพื่อ</w:t>
      </w:r>
      <w:r w:rsidR="00DA570E" w:rsidRPr="00AB5DE4">
        <w:rPr>
          <w:rFonts w:asciiTheme="majorBidi" w:hAnsiTheme="majorBidi" w:hint="cs"/>
          <w:sz w:val="30"/>
          <w:szCs w:val="30"/>
          <w:cs/>
          <w:lang w:val="en-GB"/>
        </w:rPr>
        <w:t>ใช้สำหรับการ</w:t>
      </w:r>
      <w:r w:rsidR="00AB5DE4" w:rsidRPr="00AB5DE4">
        <w:rPr>
          <w:rFonts w:asciiTheme="majorBidi" w:hAnsiTheme="majorBidi" w:hint="cs"/>
          <w:sz w:val="30"/>
          <w:szCs w:val="30"/>
          <w:cs/>
          <w:lang w:val="en-GB"/>
        </w:rPr>
        <w:t>เพิ่มทุน</w:t>
      </w:r>
      <w:r w:rsidR="00DA570E" w:rsidRPr="00AB5DE4">
        <w:rPr>
          <w:rFonts w:asciiTheme="majorBidi" w:hAnsiTheme="majorBidi" w:hint="cs"/>
          <w:sz w:val="30"/>
          <w:szCs w:val="30"/>
          <w:cs/>
          <w:lang w:val="en-GB"/>
        </w:rPr>
        <w:t>ในบริษัท</w:t>
      </w:r>
      <w:r w:rsidR="00DA570E" w:rsidRPr="00AB5DE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DA570E" w:rsidRPr="00AB5DE4">
        <w:rPr>
          <w:rFonts w:asciiTheme="majorBidi" w:hAnsiTheme="majorBidi" w:cstheme="majorBidi"/>
          <w:sz w:val="30"/>
          <w:szCs w:val="30"/>
          <w:lang w:val="en-GB"/>
        </w:rPr>
        <w:t xml:space="preserve">AV Terrace Bay </w:t>
      </w:r>
      <w:r w:rsidR="001D2FF5" w:rsidRPr="00AB5DE4">
        <w:rPr>
          <w:rFonts w:asciiTheme="majorBidi" w:hAnsiTheme="majorBidi" w:cstheme="majorBidi" w:hint="cs"/>
          <w:sz w:val="30"/>
          <w:szCs w:val="30"/>
          <w:cs/>
          <w:lang w:val="en-GB"/>
        </w:rPr>
        <w:t>ใช้</w:t>
      </w:r>
      <w:r w:rsidR="00AB5DE4" w:rsidRPr="00AB5DE4">
        <w:rPr>
          <w:rFonts w:asciiTheme="majorBidi" w:hAnsiTheme="majorBidi" w:cstheme="majorBidi" w:hint="cs"/>
          <w:sz w:val="30"/>
          <w:szCs w:val="30"/>
          <w:cs/>
          <w:lang w:val="en-GB"/>
        </w:rPr>
        <w:t>ชำระคืนเงินกู้เดิม และ</w:t>
      </w:r>
      <w:r w:rsidR="009B2119" w:rsidRPr="009B2119">
        <w:rPr>
          <w:rFonts w:asciiTheme="majorBidi" w:hAnsiTheme="majorBidi" w:hint="cs"/>
          <w:sz w:val="30"/>
          <w:szCs w:val="30"/>
          <w:cs/>
          <w:lang w:val="en-GB"/>
        </w:rPr>
        <w:t>การจัดหาเงินทุนสำหรับการลงทุนในสินทรัพย์ถาวร</w:t>
      </w:r>
      <w:r w:rsidR="009B2119" w:rsidRPr="009B211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9B2119" w:rsidRPr="009B2119">
        <w:rPr>
          <w:rFonts w:asciiTheme="majorBidi" w:hAnsiTheme="majorBidi" w:hint="cs"/>
          <w:sz w:val="30"/>
          <w:szCs w:val="30"/>
          <w:cs/>
          <w:lang w:val="en-GB"/>
        </w:rPr>
        <w:t>ตลอดจนการชดเชยค่าใช้จ่ายในการลงทุนในสินทรัพย์ถาวรที่บริษัทได้</w:t>
      </w:r>
      <w:r w:rsidR="00777264">
        <w:rPr>
          <w:rFonts w:asciiTheme="majorBidi" w:hAnsiTheme="majorBidi" w:hint="cs"/>
          <w:sz w:val="30"/>
          <w:szCs w:val="30"/>
          <w:cs/>
          <w:lang w:val="en-GB"/>
        </w:rPr>
        <w:t>ดำเนินการ</w:t>
      </w:r>
      <w:r w:rsidR="009B2119" w:rsidRPr="009B2119">
        <w:rPr>
          <w:rFonts w:asciiTheme="majorBidi" w:hAnsiTheme="majorBidi" w:hint="cs"/>
          <w:sz w:val="30"/>
          <w:szCs w:val="30"/>
          <w:cs/>
          <w:lang w:val="en-GB"/>
        </w:rPr>
        <w:t>ไปแล้ว</w:t>
      </w:r>
      <w:r w:rsidR="009B2119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AB5DE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</w:t>
      </w:r>
      <w:r w:rsidR="00DA570E" w:rsidRPr="00AB5DE4">
        <w:rPr>
          <w:rFonts w:asciiTheme="majorBidi" w:hAnsiTheme="majorBidi" w:hint="cs"/>
          <w:sz w:val="30"/>
          <w:szCs w:val="30"/>
          <w:cs/>
          <w:lang w:val="en-GB"/>
        </w:rPr>
        <w:t>บริ</w:t>
      </w:r>
      <w:r w:rsidR="00DA570E" w:rsidRPr="00DA570E">
        <w:rPr>
          <w:rFonts w:asciiTheme="majorBidi" w:hAnsiTheme="majorBidi" w:hint="cs"/>
          <w:sz w:val="30"/>
          <w:szCs w:val="30"/>
          <w:cs/>
          <w:lang w:val="en-GB"/>
        </w:rPr>
        <w:t>ษัทมีหน้าที่ต้องปฏิบัติตามเงื่อนไขต่างๆ</w:t>
      </w:r>
      <w:r w:rsidR="00DA570E"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DA570E" w:rsidRPr="00DA570E">
        <w:rPr>
          <w:rFonts w:asciiTheme="majorBidi" w:hAnsiTheme="majorBidi" w:hint="cs"/>
          <w:sz w:val="30"/>
          <w:szCs w:val="30"/>
          <w:cs/>
          <w:lang w:val="en-GB"/>
        </w:rPr>
        <w:t>ตามที่ระบุไว้ในสัญญาเงินกู้</w:t>
      </w:r>
      <w:r w:rsidR="00DA570E"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832D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เงินกู้ยืมดังกล่าวมีอัตราดอกเบี้ย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เท่ากับ ร้อยละ</w:t>
      </w:r>
      <w:r w:rsidRPr="006832D2">
        <w:t xml:space="preserve"> </w:t>
      </w:r>
      <w:r w:rsidRPr="006832D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SOFR + </w:t>
      </w:r>
      <w:r>
        <w:rPr>
          <w:rFonts w:asciiTheme="majorBidi" w:hAnsiTheme="majorBidi"/>
          <w:color w:val="000000" w:themeColor="text1"/>
          <w:sz w:val="30"/>
          <w:szCs w:val="30"/>
        </w:rPr>
        <w:t>1.7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832D2">
        <w:rPr>
          <w:rFonts w:asciiTheme="majorBidi" w:hAnsiTheme="majorBidi" w:hint="cs"/>
          <w:color w:val="000000" w:themeColor="text1"/>
          <w:sz w:val="30"/>
          <w:szCs w:val="30"/>
          <w:cs/>
        </w:rPr>
        <w:t>ต่อปี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832D2">
        <w:rPr>
          <w:rFonts w:asciiTheme="majorBidi" w:hAnsiTheme="majorBidi" w:hint="cs"/>
          <w:color w:val="000000" w:themeColor="text1"/>
          <w:sz w:val="30"/>
          <w:szCs w:val="30"/>
          <w:cs/>
        </w:rPr>
        <w:t>และต้องชำระคืนเป็นรายไตรมาส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รวม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z w:val="30"/>
          <w:szCs w:val="30"/>
        </w:rPr>
        <w:t>17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832D2">
        <w:rPr>
          <w:rFonts w:asciiTheme="majorBidi" w:hAnsiTheme="majorBidi" w:hint="cs"/>
          <w:color w:val="000000" w:themeColor="text1"/>
          <w:sz w:val="30"/>
          <w:szCs w:val="30"/>
          <w:cs/>
        </w:rPr>
        <w:t>ไตรมาส</w:t>
      </w:r>
      <w:r w:rsidRPr="006832D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โดยมีระยะเวลาผ่อนผันการชำระคืนเงินต้น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/>
          <w:color w:val="000000" w:themeColor="text1"/>
          <w:sz w:val="30"/>
          <w:szCs w:val="30"/>
        </w:rPr>
        <w:t>3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ไตรมาส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นับจากวันที่เบิกเงินกู้ครั้งแรก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บริษัทได้เบิกเงินกู้ไปแล้ว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/>
          <w:color w:val="000000" w:themeColor="text1"/>
          <w:sz w:val="30"/>
          <w:szCs w:val="30"/>
        </w:rPr>
        <w:t>50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</w:t>
      </w:r>
      <w:r w:rsidR="00270534" w:rsidRPr="00270534">
        <w:rPr>
          <w:rFonts w:asciiTheme="majorBidi" w:hAnsiTheme="majorBidi" w:hint="cs"/>
          <w:color w:val="000000" w:themeColor="text1"/>
          <w:sz w:val="30"/>
          <w:szCs w:val="30"/>
          <w:cs/>
        </w:rPr>
        <w:t>เหรียญ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สหรัฐ</w:t>
      </w:r>
      <w:r w:rsidR="008F7B4D">
        <w:rPr>
          <w:rFonts w:asciiTheme="majorBidi" w:hAnsiTheme="majorBidi" w:hint="cs"/>
          <w:color w:val="000000" w:themeColor="text1"/>
          <w:sz w:val="30"/>
          <w:szCs w:val="30"/>
          <w:cs/>
        </w:rPr>
        <w:t>จาก</w:t>
      </w:r>
      <w:r w:rsidR="008F7B4D" w:rsidRPr="008F7B4D">
        <w:rPr>
          <w:rFonts w:asciiTheme="majorBidi" w:hAnsiTheme="majorBidi" w:hint="cs"/>
          <w:color w:val="000000" w:themeColor="text1"/>
          <w:sz w:val="30"/>
          <w:szCs w:val="30"/>
          <w:cs/>
        </w:rPr>
        <w:t>วงเงินสินเชื่อ</w:t>
      </w:r>
      <w:r w:rsidR="008F7B4D">
        <w:rPr>
          <w:rFonts w:asciiTheme="majorBidi" w:hAnsiTheme="majorBidi" w:hint="cs"/>
          <w:color w:val="000000" w:themeColor="text1"/>
          <w:sz w:val="30"/>
          <w:szCs w:val="30"/>
          <w:cs/>
        </w:rPr>
        <w:t>ดังกล่าว</w:t>
      </w:r>
    </w:p>
    <w:p w14:paraId="5D5CAB6F" w14:textId="77777777" w:rsidR="00DA570E" w:rsidRDefault="00DA570E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D1351F9" w14:textId="5BA76D6E" w:rsidR="0047043C" w:rsidRDefault="0047043C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  <w:r w:rsidRPr="00DE7B66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ณ วันที่ </w:t>
      </w:r>
      <w:r w:rsidR="00DB0F33" w:rsidRPr="00DE7B66">
        <w:rPr>
          <w:rFonts w:ascii="Angsana New" w:hAnsi="Angsana New"/>
          <w:sz w:val="30"/>
          <w:szCs w:val="30"/>
          <w:lang w:val="en-GB"/>
        </w:rPr>
        <w:t xml:space="preserve">31 </w:t>
      </w:r>
      <w:r w:rsidR="00DB0F33" w:rsidRPr="00DE7B66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="00DB0F33" w:rsidRPr="00DE7B6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E7B66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F2B91" w:rsidRPr="00DE7B66">
        <w:rPr>
          <w:rFonts w:asciiTheme="majorBidi" w:hAnsiTheme="majorBidi" w:cstheme="majorBidi"/>
          <w:sz w:val="30"/>
          <w:szCs w:val="30"/>
        </w:rPr>
        <w:t>8</w:t>
      </w:r>
      <w:r w:rsidRPr="00DE7B6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B66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บริษัทมีวงเงินสินเชื่อซึ่งยังไม่ได้เบิกใช้อันประกอบด้วยวง</w:t>
      </w:r>
      <w:r w:rsidR="00DE7B66" w:rsidRPr="00DE7B66">
        <w:rPr>
          <w:rFonts w:asciiTheme="majorBidi" w:hAnsiTheme="majorBidi" w:cstheme="majorBidi"/>
          <w:sz w:val="30"/>
          <w:szCs w:val="30"/>
          <w:cs/>
        </w:rPr>
        <w:t>เงินกู้ยืมระยะ</w:t>
      </w:r>
      <w:r w:rsidR="00DE7B66" w:rsidRPr="00DE7B66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="00DE7B66" w:rsidRPr="00DE7B66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E7B66" w:rsidRPr="00DE7B66">
        <w:rPr>
          <w:rFonts w:asciiTheme="majorBidi" w:hAnsiTheme="majorBidi" w:cstheme="majorBidi"/>
          <w:sz w:val="30"/>
          <w:szCs w:val="30"/>
        </w:rPr>
        <w:t xml:space="preserve"> </w:t>
      </w:r>
      <w:r w:rsidR="00DE7B66" w:rsidRPr="00DE7B6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="00DE7B66" w:rsidRPr="00DE7B66">
        <w:rPr>
          <w:rFonts w:asciiTheme="majorBidi" w:hAnsiTheme="majorBidi" w:cstheme="majorBidi" w:hint="cs"/>
          <w:sz w:val="30"/>
          <w:szCs w:val="30"/>
          <w:cs/>
        </w:rPr>
        <w:t xml:space="preserve"> และเงิน</w:t>
      </w:r>
      <w:r w:rsidRPr="00DE7B66">
        <w:rPr>
          <w:rFonts w:asciiTheme="majorBidi" w:hAnsiTheme="majorBidi" w:cstheme="majorBidi"/>
          <w:sz w:val="30"/>
          <w:szCs w:val="30"/>
          <w:cs/>
        </w:rPr>
        <w:t>เบิกเกินบัญชีธนาคาร รวม</w:t>
      </w:r>
      <w:r w:rsidR="00B35AA0" w:rsidRPr="00DE7B66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3F5B59" w:rsidRPr="00DE7B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7B66" w:rsidRPr="00DE7B66">
        <w:rPr>
          <w:rFonts w:asciiTheme="majorBidi" w:hAnsiTheme="majorBidi" w:cstheme="majorBidi"/>
          <w:color w:val="000000" w:themeColor="text1"/>
          <w:sz w:val="30"/>
          <w:szCs w:val="30"/>
        </w:rPr>
        <w:t>794</w:t>
      </w:r>
      <w:r w:rsidR="00BB4B63" w:rsidRPr="00DE7B6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E7B6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E7B66" w:rsidRPr="00DE7B66">
        <w:rPr>
          <w:rFonts w:asciiTheme="majorBidi" w:hAnsiTheme="majorBidi" w:cstheme="majorBidi"/>
          <w:sz w:val="30"/>
          <w:szCs w:val="30"/>
        </w:rPr>
        <w:t xml:space="preserve"> </w:t>
      </w:r>
      <w:r w:rsidR="00DE7B66" w:rsidRPr="00DE7B6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E7B66" w:rsidRPr="00DE7B66">
        <w:rPr>
          <w:rFonts w:asciiTheme="majorBidi" w:hAnsiTheme="majorBidi" w:cstheme="majorBidi"/>
          <w:sz w:val="30"/>
          <w:szCs w:val="30"/>
        </w:rPr>
        <w:t xml:space="preserve">782 </w:t>
      </w:r>
      <w:r w:rsidR="007D0C5C">
        <w:rPr>
          <w:rFonts w:asciiTheme="majorBidi" w:hAnsiTheme="majorBidi" w:cstheme="majorBidi"/>
          <w:sz w:val="30"/>
          <w:szCs w:val="30"/>
          <w:cs/>
        </w:rPr>
        <w:br/>
      </w:r>
      <w:r w:rsidR="00DE7B66" w:rsidRPr="007D0C5C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ตามลำดับ</w:t>
      </w:r>
      <w:r w:rsidRPr="007D0C5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D0C5C">
        <w:rPr>
          <w:rStyle w:val="Emphasis"/>
          <w:rFonts w:asciiTheme="majorBidi" w:hAnsiTheme="majorBidi" w:cstheme="majorBidi"/>
          <w:spacing w:val="-4"/>
          <w:sz w:val="30"/>
          <w:szCs w:val="30"/>
        </w:rPr>
        <w:t>(</w:t>
      </w:r>
      <w:r w:rsidR="00D2624F" w:rsidRPr="007D0C5C">
        <w:rPr>
          <w:rStyle w:val="Emphasis"/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D2624F" w:rsidRPr="007D0C5C">
        <w:rPr>
          <w:rStyle w:val="Emphasis"/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7D0C5C">
        <w:rPr>
          <w:rStyle w:val="Emphasis"/>
          <w:rFonts w:asciiTheme="majorBidi" w:hAnsiTheme="majorBidi" w:cstheme="majorBidi"/>
          <w:spacing w:val="-4"/>
          <w:sz w:val="30"/>
          <w:szCs w:val="30"/>
        </w:rPr>
        <w:t>256</w:t>
      </w:r>
      <w:r w:rsidR="00AF2B91" w:rsidRPr="007D0C5C">
        <w:rPr>
          <w:rStyle w:val="Emphasis"/>
          <w:rFonts w:asciiTheme="majorBidi" w:hAnsiTheme="majorBidi" w:cstheme="majorBidi"/>
          <w:spacing w:val="-4"/>
          <w:sz w:val="30"/>
          <w:szCs w:val="30"/>
        </w:rPr>
        <w:t>8</w:t>
      </w:r>
      <w:r w:rsidRPr="007D0C5C">
        <w:rPr>
          <w:rStyle w:val="Emphasis"/>
          <w:rFonts w:asciiTheme="majorBidi" w:hAnsiTheme="majorBidi" w:cstheme="majorBidi"/>
          <w:spacing w:val="-4"/>
          <w:sz w:val="30"/>
          <w:szCs w:val="30"/>
        </w:rPr>
        <w:t>:</w:t>
      </w:r>
      <w:r w:rsidR="009665FA" w:rsidRPr="007D0C5C">
        <w:rPr>
          <w:rStyle w:val="Emphasis"/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665FA" w:rsidRPr="007D0C5C">
        <w:rPr>
          <w:rStyle w:val="Emphasis"/>
          <w:rFonts w:asciiTheme="majorBidi" w:hAnsiTheme="majorBidi" w:hint="cs"/>
          <w:spacing w:val="-4"/>
          <w:sz w:val="30"/>
          <w:szCs w:val="30"/>
          <w:cs/>
        </w:rPr>
        <w:t>เงินกู้ยืมระยะสั้นจากสถาบันการเงิน</w:t>
      </w:r>
      <w:r w:rsidR="00DD70EB" w:rsidRPr="007D0C5C">
        <w:rPr>
          <w:rStyle w:val="Emphasis"/>
          <w:rFonts w:asciiTheme="majorBidi" w:hAnsiTheme="majorBidi"/>
          <w:spacing w:val="-4"/>
          <w:sz w:val="30"/>
          <w:szCs w:val="30"/>
        </w:rPr>
        <w:t xml:space="preserve"> </w:t>
      </w:r>
      <w:r w:rsidR="009665FA" w:rsidRPr="007D0C5C">
        <w:rPr>
          <w:rStyle w:val="Emphasis"/>
          <w:rFonts w:asciiTheme="majorBidi" w:hAnsiTheme="majorBidi" w:hint="cs"/>
          <w:spacing w:val="-4"/>
          <w:sz w:val="30"/>
          <w:szCs w:val="30"/>
          <w:cs/>
        </w:rPr>
        <w:t>และเงินเบิกเกินบัญชี</w:t>
      </w:r>
      <w:r w:rsidR="00DD70EB" w:rsidRPr="007D0C5C">
        <w:rPr>
          <w:rStyle w:val="Emphasis"/>
          <w:rFonts w:asciiTheme="majorBidi" w:hAnsiTheme="majorBidi" w:hint="cs"/>
          <w:spacing w:val="-4"/>
          <w:sz w:val="30"/>
          <w:szCs w:val="30"/>
          <w:cs/>
        </w:rPr>
        <w:t>ธนาคาร</w:t>
      </w:r>
      <w:r w:rsidRPr="007D0C5C">
        <w:rPr>
          <w:rStyle w:val="Emphasis"/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12AC9" w:rsidRPr="007D0C5C">
        <w:rPr>
          <w:rStyle w:val="Emphasis"/>
          <w:rFonts w:asciiTheme="majorBidi" w:hAnsiTheme="majorBidi" w:cstheme="majorBidi"/>
          <w:spacing w:val="-4"/>
          <w:sz w:val="30"/>
          <w:szCs w:val="30"/>
        </w:rPr>
        <w:t xml:space="preserve">776 </w:t>
      </w:r>
      <w:r w:rsidRPr="007D0C5C">
        <w:rPr>
          <w:rStyle w:val="Emphasis"/>
          <w:rFonts w:asciiTheme="majorBidi" w:hAnsiTheme="majorBidi" w:cstheme="majorBidi"/>
          <w:spacing w:val="-4"/>
          <w:sz w:val="30"/>
          <w:szCs w:val="30"/>
          <w:cs/>
        </w:rPr>
        <w:t>ล้านบาท)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 </w:t>
      </w:r>
    </w:p>
    <w:p w14:paraId="64FDD0B1" w14:textId="77777777" w:rsidR="00DA570E" w:rsidRDefault="00DA570E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</w:p>
    <w:p w14:paraId="295AAA06" w14:textId="5E6F40BC" w:rsidR="002D4AAA" w:rsidRPr="005A18FE" w:rsidRDefault="002D4AAA" w:rsidP="007D4F2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16397296" w14:textId="77777777" w:rsidR="002D4AAA" w:rsidRPr="005A18F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0094C6C6" w14:textId="0691232D" w:rsidR="008067BE" w:rsidRPr="005A18FE" w:rsidRDefault="00811355" w:rsidP="0035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40"/>
        </w:tabs>
        <w:spacing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31044E" w:rsidRPr="005A18FE">
        <w:rPr>
          <w:rFonts w:asciiTheme="majorBidi" w:eastAsia="Times New Roman" w:hAnsiTheme="majorBidi" w:cstheme="majorBidi"/>
          <w:sz w:val="30"/>
          <w:szCs w:val="30"/>
          <w:cs/>
        </w:rPr>
        <w:t>คือ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 xml:space="preserve"> ณ เวลาใดเวลาหนึ่ง</w:t>
      </w:r>
      <w:r w:rsidR="00051D1D" w:rsidRPr="005A18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C501B1" w14:textId="77777777" w:rsidR="00BD18FC" w:rsidRPr="005A18FE" w:rsidRDefault="00BD18FC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9723ED" w14:textId="39B56FF4" w:rsidR="00811355" w:rsidRPr="005A18FE" w:rsidRDefault="00811355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</w:t>
      </w:r>
      <w:r w:rsidRPr="005A18FE">
        <w:rPr>
          <w:rFonts w:asciiTheme="majorBidi" w:eastAsia="Times New Roman" w:hAnsiTheme="majorBidi" w:cstheme="majorBidi"/>
          <w:sz w:val="30"/>
          <w:szCs w:val="30"/>
          <w:cs/>
        </w:rPr>
        <w:t>นำเสนอ</w:t>
      </w: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DCFCC7F" w14:textId="37C01EF0" w:rsidR="00121985" w:rsidRPr="005A18FE" w:rsidRDefault="00121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238"/>
        <w:gridCol w:w="1800"/>
        <w:gridCol w:w="380"/>
        <w:gridCol w:w="1708"/>
      </w:tblGrid>
      <w:tr w:rsidR="005A18FE" w:rsidRPr="005A18FE" w14:paraId="68C6EC99" w14:textId="77777777" w:rsidTr="003B169F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5DDBA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7FFA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E" w:rsidRPr="005A18FE" w14:paraId="327DDA4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FA85D" w14:textId="2F0271C2" w:rsidR="005A18FE" w:rsidRPr="005A18FE" w:rsidRDefault="00F344D2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E0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E07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0F33" w:rsidRPr="00DB0F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B0F33" w:rsidRPr="00DB0F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AB827" w14:textId="2208D7D6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AF2B9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764C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1A0AD" w14:textId="4B05B633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AF2B9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5A18FE" w:rsidRPr="005A18FE" w14:paraId="6E703B6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A951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5F335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18FE" w:rsidRPr="005A18FE" w14:paraId="315E559D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2A2CD4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234B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8A973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52E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12A4" w:rsidRPr="005A18FE" w14:paraId="2FA08FD0" w14:textId="77777777" w:rsidTr="004B2FB6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B073EE1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30040539" w14:textId="7391D459" w:rsidR="000A12A4" w:rsidRPr="000A12A4" w:rsidRDefault="000A12A4" w:rsidP="000A12A4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</w:rPr>
            </w:pPr>
            <w:r w:rsidRPr="000A12A4">
              <w:rPr>
                <w:rFonts w:asciiTheme="majorBidi" w:hAnsiTheme="majorBidi" w:cstheme="majorBidi"/>
              </w:rPr>
              <w:t>1,871,231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91A20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vAlign w:val="bottom"/>
          </w:tcPr>
          <w:p w14:paraId="007BFCDE" w14:textId="2DE75EF9" w:rsidR="000A12A4" w:rsidRPr="005A18FE" w:rsidRDefault="000A12A4" w:rsidP="000A12A4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2,426,186</w:t>
            </w:r>
          </w:p>
        </w:tc>
      </w:tr>
      <w:tr w:rsidR="000A12A4" w:rsidRPr="005A18FE" w14:paraId="5373D81A" w14:textId="77777777" w:rsidTr="004B2FB6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DB9FD20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07C72" w14:textId="3C8C3F43" w:rsidR="000A12A4" w:rsidRPr="000A12A4" w:rsidRDefault="000A12A4" w:rsidP="000A12A4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</w:rPr>
            </w:pPr>
            <w:r w:rsidRPr="000A12A4">
              <w:rPr>
                <w:rFonts w:asciiTheme="majorBidi" w:hAnsiTheme="majorBidi" w:cstheme="majorBidi"/>
              </w:rPr>
              <w:t>164,655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2EC0C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6388A" w14:textId="69E19932" w:rsidR="000A12A4" w:rsidRPr="005A18FE" w:rsidRDefault="000A12A4" w:rsidP="000A12A4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</w:rPr>
              <w:t>157,551</w:t>
            </w:r>
          </w:p>
        </w:tc>
      </w:tr>
      <w:tr w:rsidR="000A12A4" w:rsidRPr="005A18FE" w14:paraId="7A69B958" w14:textId="77777777" w:rsidTr="004B2FB6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652B6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0FCDDC" w14:textId="6B63BA97" w:rsidR="000A12A4" w:rsidRPr="00091FD5" w:rsidRDefault="000A12A4" w:rsidP="004B2FB6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91FD5">
              <w:rPr>
                <w:rFonts w:asciiTheme="majorBidi" w:hAnsiTheme="majorBidi" w:cstheme="majorBidi"/>
                <w:b/>
                <w:bCs/>
              </w:rPr>
              <w:t>2,035,886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vAlign w:val="center"/>
          </w:tcPr>
          <w:p w14:paraId="6A593E2C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3023C" w14:textId="50A4EDDC" w:rsidR="000A12A4" w:rsidRPr="00DB0F33" w:rsidRDefault="000A12A4" w:rsidP="000A12A4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0F33">
              <w:rPr>
                <w:rFonts w:asciiTheme="majorBidi" w:hAnsiTheme="majorBidi" w:cstheme="majorBidi"/>
                <w:b/>
                <w:bCs/>
              </w:rPr>
              <w:t>2,583,737</w:t>
            </w:r>
          </w:p>
        </w:tc>
      </w:tr>
      <w:tr w:rsidR="00F344D2" w:rsidRPr="005A18FE" w14:paraId="42D5164E" w14:textId="77777777" w:rsidTr="004B2FB6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49CD6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1A238" w14:textId="77777777" w:rsidR="00F344D2" w:rsidRPr="005A18FE" w:rsidRDefault="00F344D2" w:rsidP="004B2FB6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vAlign w:val="center"/>
          </w:tcPr>
          <w:p w14:paraId="1F492E70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874E56" w14:textId="77777777" w:rsidR="00F344D2" w:rsidRDefault="00F344D2" w:rsidP="00F344D2">
            <w:pPr>
              <w:pStyle w:val="BodyText2"/>
              <w:tabs>
                <w:tab w:val="decimal" w:pos="868"/>
              </w:tabs>
              <w:ind w:right="109"/>
              <w:jc w:val="right"/>
            </w:pPr>
          </w:p>
        </w:tc>
      </w:tr>
      <w:tr w:rsidR="00F344D2" w:rsidRPr="005A18FE" w14:paraId="4FA39FF7" w14:textId="77777777" w:rsidTr="00F344D2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7C5FC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9C32D09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4D2" w:rsidRPr="005A18FE" w14:paraId="7B8C7D21" w14:textId="77777777" w:rsidTr="00F720DC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C9D92" w14:textId="299946BE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DB0F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DB0F33" w:rsidRPr="00DB0F3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DB0F33" w:rsidRPr="00DB0F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5D7E2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7DDE1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7E658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F344D2" w:rsidRPr="005A18FE" w14:paraId="562B49A0" w14:textId="77777777" w:rsidTr="00F720DC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95FE9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15EB7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344D2" w:rsidRPr="005A18FE" w14:paraId="07E4733E" w14:textId="77777777" w:rsidTr="00F720DC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55B47356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9FE2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75B53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37CC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12A4" w:rsidRPr="005A18FE" w14:paraId="7516949F" w14:textId="77777777" w:rsidTr="004B2FB6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225B4BD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5B939EBC" w14:textId="22E18027" w:rsidR="000A12A4" w:rsidRPr="007D0C5C" w:rsidRDefault="000A12A4" w:rsidP="000A12A4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lang w:val="en-US"/>
              </w:rPr>
            </w:pPr>
            <w:r w:rsidRPr="000A12A4">
              <w:rPr>
                <w:rFonts w:asciiTheme="majorBidi" w:hAnsiTheme="majorBidi" w:cstheme="majorBidi"/>
              </w:rPr>
              <w:t>5,986,</w:t>
            </w:r>
            <w:r w:rsidR="007D0C5C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D779A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  <w:vAlign w:val="bottom"/>
          </w:tcPr>
          <w:p w14:paraId="56221899" w14:textId="71445F82" w:rsidR="000A12A4" w:rsidRPr="005A18FE" w:rsidRDefault="000A12A4" w:rsidP="000A12A4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7,153,495</w:t>
            </w:r>
          </w:p>
        </w:tc>
      </w:tr>
      <w:tr w:rsidR="000A12A4" w:rsidRPr="005A18FE" w14:paraId="4ACCCC8D" w14:textId="77777777" w:rsidTr="004B2FB6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E509F4E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C63CD" w14:textId="454D3646" w:rsidR="000A12A4" w:rsidRPr="007D0C5C" w:rsidRDefault="000A12A4" w:rsidP="000A12A4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A12A4">
              <w:rPr>
                <w:rFonts w:asciiTheme="majorBidi" w:hAnsiTheme="majorBidi" w:cstheme="majorBidi"/>
              </w:rPr>
              <w:t>489,55</w:t>
            </w:r>
            <w:r w:rsidR="007D0C5C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DA209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E2922" w14:textId="12D809E2" w:rsidR="000A12A4" w:rsidRPr="005A18FE" w:rsidRDefault="000A12A4" w:rsidP="000A12A4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</w:rPr>
              <w:t>462,807</w:t>
            </w:r>
          </w:p>
        </w:tc>
      </w:tr>
      <w:tr w:rsidR="000A12A4" w:rsidRPr="005A18FE" w14:paraId="169C0CA8" w14:textId="77777777" w:rsidTr="004B2FB6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016D7" w14:textId="77777777" w:rsidR="000A12A4" w:rsidRPr="005A18FE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08F2E0" w14:textId="3B45AAE3" w:rsidR="000A12A4" w:rsidRPr="000A12A4" w:rsidRDefault="000A12A4" w:rsidP="000A12A4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A12A4">
              <w:rPr>
                <w:rFonts w:asciiTheme="majorBidi" w:hAnsiTheme="majorBidi" w:cstheme="majorBidi"/>
                <w:b/>
                <w:bCs/>
              </w:rPr>
              <w:t>6,475,750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A3AC4" w14:textId="77777777" w:rsidR="000A12A4" w:rsidRPr="000A12A4" w:rsidRDefault="000A12A4" w:rsidP="000A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D3E4F" w14:textId="65E05D0C" w:rsidR="000A12A4" w:rsidRPr="00DB0F33" w:rsidRDefault="000A12A4" w:rsidP="000A12A4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0F33">
              <w:rPr>
                <w:rFonts w:asciiTheme="majorBidi" w:hAnsiTheme="majorBidi" w:cstheme="majorBidi"/>
                <w:b/>
                <w:bCs/>
              </w:rPr>
              <w:t>7,616,302</w:t>
            </w:r>
          </w:p>
        </w:tc>
      </w:tr>
    </w:tbl>
    <w:p w14:paraId="302B9118" w14:textId="475C747B" w:rsidR="000A12A4" w:rsidRDefault="000A12A4" w:rsidP="00417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ED6E05" w14:textId="77777777" w:rsidR="000A12A4" w:rsidRDefault="000A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DD21915" w14:textId="574AD567" w:rsidR="002D4AAA" w:rsidRPr="00151DD6" w:rsidRDefault="002D4AAA" w:rsidP="00151D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DD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0194181" w14:textId="77777777" w:rsidR="002D4AAA" w:rsidRPr="00AD043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3F2A38A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20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9201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121985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34E65F6" w14:textId="18BBAB46" w:rsidR="00414CF8" w:rsidRDefault="00A25235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523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รวมถึง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ลำดับชั้นมูลค่ายุติธรรม</w:t>
      </w:r>
      <w:r w:rsidRPr="009120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25235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55CBEF5" w14:textId="77777777" w:rsidR="005A18FE" w:rsidRPr="00A31C3E" w:rsidRDefault="005A18FE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900"/>
        <w:gridCol w:w="180"/>
        <w:gridCol w:w="990"/>
        <w:gridCol w:w="180"/>
        <w:gridCol w:w="1080"/>
        <w:gridCol w:w="183"/>
        <w:gridCol w:w="717"/>
        <w:gridCol w:w="180"/>
        <w:gridCol w:w="720"/>
        <w:gridCol w:w="180"/>
        <w:gridCol w:w="720"/>
        <w:gridCol w:w="180"/>
        <w:gridCol w:w="630"/>
        <w:gridCol w:w="181"/>
        <w:gridCol w:w="719"/>
      </w:tblGrid>
      <w:tr w:rsidR="00246922" w:rsidRPr="00BE74A2" w14:paraId="36B9B0D3" w14:textId="77777777" w:rsidTr="0085387B">
        <w:trPr>
          <w:cantSplit/>
          <w:trHeight w:val="60"/>
          <w:tblHeader/>
        </w:trPr>
        <w:tc>
          <w:tcPr>
            <w:tcW w:w="2261" w:type="dxa"/>
            <w:vAlign w:val="bottom"/>
          </w:tcPr>
          <w:p w14:paraId="1A59390D" w14:textId="182969FE" w:rsidR="00246922" w:rsidRPr="0016553F" w:rsidRDefault="005A18FE" w:rsidP="00EE4183">
            <w:pPr>
              <w:tabs>
                <w:tab w:val="left" w:pos="100"/>
              </w:tabs>
              <w:spacing w:line="36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7740" w:type="dxa"/>
            <w:gridSpan w:val="15"/>
          </w:tcPr>
          <w:p w14:paraId="6BEE798B" w14:textId="783C8289" w:rsidR="00246922" w:rsidRPr="00AB2A89" w:rsidRDefault="00246922" w:rsidP="00AB2A89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A32D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922" w:rsidRPr="00BE74A2" w14:paraId="242A1606" w14:textId="77777777" w:rsidTr="0085387B">
        <w:trPr>
          <w:cantSplit/>
          <w:trHeight w:val="74"/>
          <w:tblHeader/>
        </w:trPr>
        <w:tc>
          <w:tcPr>
            <w:tcW w:w="2261" w:type="dxa"/>
            <w:vAlign w:val="bottom"/>
          </w:tcPr>
          <w:p w14:paraId="0CC154B7" w14:textId="77777777" w:rsidR="00246922" w:rsidRPr="00BE74A2" w:rsidDel="00A71EB6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30" w:type="dxa"/>
            <w:gridSpan w:val="7"/>
          </w:tcPr>
          <w:p w14:paraId="6FDB9D96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7396AAB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3330" w:type="dxa"/>
            <w:gridSpan w:val="7"/>
            <w:vAlign w:val="bottom"/>
          </w:tcPr>
          <w:p w14:paraId="50BE009B" w14:textId="77777777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85387B" w:rsidRPr="00BE74A2" w14:paraId="7253435C" w14:textId="77777777" w:rsidTr="006641B1">
        <w:trPr>
          <w:cantSplit/>
          <w:trHeight w:val="60"/>
          <w:tblHeader/>
        </w:trPr>
        <w:tc>
          <w:tcPr>
            <w:tcW w:w="2261" w:type="dxa"/>
            <w:vAlign w:val="bottom"/>
          </w:tcPr>
          <w:p w14:paraId="7D9BA43D" w14:textId="640F8E5A" w:rsidR="00246922" w:rsidRPr="00BE74A2" w:rsidRDefault="00151DD6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0F33" w:rsidRPr="00DB0F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B0F33" w:rsidRPr="00DB0F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DB0F33" w:rsidRPr="00DB0F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F2B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bottom"/>
          </w:tcPr>
          <w:p w14:paraId="56F8C3FA" w14:textId="4980334E" w:rsidR="00246922" w:rsidRPr="00F905A0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="000947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083259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44D3B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579E0A1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2FAB443A" w14:textId="77777777" w:rsidR="00246922" w:rsidRPr="00BE74A2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8652056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3" w:type="dxa"/>
            <w:vAlign w:val="bottom"/>
          </w:tcPr>
          <w:p w14:paraId="3A967715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17" w:type="dxa"/>
            <w:vAlign w:val="bottom"/>
          </w:tcPr>
          <w:p w14:paraId="3963336D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DB8AB6C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27678" w14:textId="30A1F42D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487CFAF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1874190F" w14:textId="0C51A5E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F2090D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56C82F71" w14:textId="0BFDB9A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58D0E687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</w:p>
        </w:tc>
        <w:tc>
          <w:tcPr>
            <w:tcW w:w="719" w:type="dxa"/>
            <w:vAlign w:val="bottom"/>
          </w:tcPr>
          <w:p w14:paraId="6128B922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BE74A2" w14:paraId="247E88A3" w14:textId="77777777" w:rsidTr="0085387B">
        <w:trPr>
          <w:cantSplit/>
          <w:trHeight w:val="60"/>
          <w:tblHeader/>
        </w:trPr>
        <w:tc>
          <w:tcPr>
            <w:tcW w:w="2261" w:type="dxa"/>
            <w:vAlign w:val="bottom"/>
          </w:tcPr>
          <w:p w14:paraId="7F4C23D8" w14:textId="77777777" w:rsidR="00246922" w:rsidRPr="00BE74A2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080663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9D39C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0" w:type="dxa"/>
            <w:gridSpan w:val="13"/>
            <w:vAlign w:val="bottom"/>
          </w:tcPr>
          <w:p w14:paraId="1A680B19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387B" w:rsidRPr="00BE74A2" w14:paraId="62818554" w14:textId="77777777" w:rsidTr="006641B1">
        <w:trPr>
          <w:cantSplit/>
        </w:trPr>
        <w:tc>
          <w:tcPr>
            <w:tcW w:w="2261" w:type="dxa"/>
          </w:tcPr>
          <w:p w14:paraId="254CA4CA" w14:textId="77777777" w:rsidR="00246922" w:rsidRPr="00EE1F0C" w:rsidRDefault="00246922" w:rsidP="00EE4183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09646308"/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85AAF7B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0AA9D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2AB1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A9994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B27ECA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AB6AB73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2CDC5117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1FBD65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BB17D98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C0902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6274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CBB2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15C30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E8C6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14:paraId="64245FF1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85387B" w:rsidRPr="00BE74A2" w14:paraId="71118E3C" w14:textId="77777777" w:rsidTr="00091936">
        <w:trPr>
          <w:cantSplit/>
          <w:trHeight w:val="182"/>
        </w:trPr>
        <w:tc>
          <w:tcPr>
            <w:tcW w:w="2261" w:type="dxa"/>
          </w:tcPr>
          <w:p w14:paraId="5C649F16" w14:textId="01F16E0D" w:rsidR="004820ED" w:rsidRPr="00EE1F0C" w:rsidRDefault="004820ED" w:rsidP="004820ED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1B37F280" w14:textId="348D8A4C" w:rsidR="004820ED" w:rsidRPr="00EC3662" w:rsidRDefault="00091936" w:rsidP="00091936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5ED45E" w14:textId="77777777" w:rsidR="004820ED" w:rsidRPr="00EC3662" w:rsidRDefault="004820ED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6D05F901" w14:textId="075A2130" w:rsidR="004820ED" w:rsidRPr="00EC3662" w:rsidRDefault="00091936" w:rsidP="00091936">
            <w:pPr>
              <w:pStyle w:val="acctfourfigures"/>
              <w:tabs>
                <w:tab w:val="clear" w:pos="765"/>
                <w:tab w:val="left" w:pos="608"/>
              </w:tabs>
              <w:spacing w:line="240" w:lineRule="auto"/>
              <w:ind w:left="461" w:right="-440" w:hanging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2E99EB" w14:textId="7227F12E" w:rsidR="004820ED" w:rsidRPr="00EC3662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2BD39E45" w14:textId="542082A7" w:rsidR="004820ED" w:rsidRPr="004820ED" w:rsidRDefault="00091936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3" w:type="dxa"/>
            <w:vAlign w:val="bottom"/>
          </w:tcPr>
          <w:p w14:paraId="706B84FF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vAlign w:val="bottom"/>
          </w:tcPr>
          <w:p w14:paraId="67DA12DC" w14:textId="25464082" w:rsidR="004820ED" w:rsidRPr="004820ED" w:rsidRDefault="00091936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3412753D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43286D8B" w14:textId="36364195" w:rsidR="004820ED" w:rsidRPr="004820ED" w:rsidRDefault="003919A1" w:rsidP="00B16AB4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FF32CF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94CE359" w14:textId="2A515E70" w:rsidR="004820ED" w:rsidRPr="004820ED" w:rsidRDefault="00091936" w:rsidP="00B16AB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75BAB75B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17190430" w14:textId="5A7EC8B8" w:rsidR="004820ED" w:rsidRPr="004820ED" w:rsidRDefault="003919A1" w:rsidP="004820E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5C26F18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7F2CB465" w14:textId="0F3F77E9" w:rsidR="004820ED" w:rsidRPr="00091936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091936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</w:tr>
      <w:tr w:rsidR="0085387B" w:rsidRPr="00BE74A2" w14:paraId="57C6C64E" w14:textId="77777777" w:rsidTr="006641B1">
        <w:trPr>
          <w:cantSplit/>
          <w:trHeight w:val="182"/>
        </w:trPr>
        <w:tc>
          <w:tcPr>
            <w:tcW w:w="2261" w:type="dxa"/>
          </w:tcPr>
          <w:p w14:paraId="2FBF8C41" w14:textId="77777777" w:rsidR="004820ED" w:rsidRDefault="004820ED" w:rsidP="004820ED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  <w:p w14:paraId="1DE4CD1F" w14:textId="07690E43" w:rsidR="004820ED" w:rsidRPr="00EE1F0C" w:rsidRDefault="004820ED" w:rsidP="004820ED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6D9DDD6C" w14:textId="4AF58E76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47D2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4A824A5D" w14:textId="282AE866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36B9BAB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523FA658" w14:textId="629924F0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6EDD52C9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vAlign w:val="bottom"/>
          </w:tcPr>
          <w:p w14:paraId="3BBDDA89" w14:textId="594C63AF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D759ACC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3C08CEE" w14:textId="348123EF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CEB5403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B02D0DA" w14:textId="636EDB30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6132C44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895E3D9" w14:textId="3221CC26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</w:tcPr>
          <w:p w14:paraId="2952F00C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</w:tcPr>
          <w:p w14:paraId="6DCFCBB5" w14:textId="13A4BE36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091936" w:rsidRPr="00BE74A2" w14:paraId="7A8E1C68" w14:textId="77777777" w:rsidTr="006F261D">
        <w:trPr>
          <w:cantSplit/>
        </w:trPr>
        <w:tc>
          <w:tcPr>
            <w:tcW w:w="2261" w:type="dxa"/>
          </w:tcPr>
          <w:p w14:paraId="7FB2795F" w14:textId="216C3BF3" w:rsidR="00091936" w:rsidRPr="001836E2" w:rsidRDefault="00091936" w:rsidP="00091936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7CE725F2" w14:textId="038D5F33" w:rsidR="00091936" w:rsidRPr="00EC3662" w:rsidRDefault="00091936" w:rsidP="00091936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AA7BF9B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206E7F8B" w14:textId="36D6E5AB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6,006</w:t>
            </w:r>
          </w:p>
        </w:tc>
        <w:tc>
          <w:tcPr>
            <w:tcW w:w="180" w:type="dxa"/>
            <w:vAlign w:val="bottom"/>
          </w:tcPr>
          <w:p w14:paraId="4A1FAFFE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3CAF7B77" w14:textId="5F1EA895" w:rsidR="00091936" w:rsidRPr="004820ED" w:rsidRDefault="003919A1" w:rsidP="00091936">
            <w:pPr>
              <w:pStyle w:val="acctfourfigures"/>
              <w:tabs>
                <w:tab w:val="clear" w:pos="765"/>
              </w:tabs>
              <w:spacing w:line="240" w:lineRule="auto"/>
              <w:ind w:left="532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320560E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</w:tcPr>
          <w:p w14:paraId="7A92180C" w14:textId="62D80558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091936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6,006</w:t>
            </w:r>
          </w:p>
        </w:tc>
        <w:tc>
          <w:tcPr>
            <w:tcW w:w="180" w:type="dxa"/>
            <w:vAlign w:val="bottom"/>
          </w:tcPr>
          <w:p w14:paraId="51B170B4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1F3D9C68" w14:textId="1D68C5BA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center" w:pos="553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091936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5,970</w:t>
            </w:r>
          </w:p>
        </w:tc>
        <w:tc>
          <w:tcPr>
            <w:tcW w:w="180" w:type="dxa"/>
            <w:vAlign w:val="bottom"/>
          </w:tcPr>
          <w:p w14:paraId="19A614A8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13732077" w14:textId="4CE721A5" w:rsidR="00091936" w:rsidRPr="004820ED" w:rsidRDefault="003919A1" w:rsidP="003919A1">
            <w:pPr>
              <w:pStyle w:val="acctfourfigures"/>
              <w:tabs>
                <w:tab w:val="clear" w:pos="765"/>
              </w:tabs>
              <w:spacing w:line="240" w:lineRule="auto"/>
              <w:ind w:left="175" w:right="-527" w:firstLine="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B127E2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153DADA" w14:textId="0696139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36</w:t>
            </w:r>
          </w:p>
        </w:tc>
        <w:tc>
          <w:tcPr>
            <w:tcW w:w="181" w:type="dxa"/>
          </w:tcPr>
          <w:p w14:paraId="28FF9731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</w:tcPr>
          <w:p w14:paraId="7057FCE7" w14:textId="47270FCE" w:rsidR="00091936" w:rsidRPr="00175ABF" w:rsidRDefault="00091936" w:rsidP="0009193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6,006</w:t>
            </w:r>
          </w:p>
        </w:tc>
      </w:tr>
      <w:tr w:rsidR="00091936" w:rsidRPr="00BE74A2" w14:paraId="120484D9" w14:textId="77777777" w:rsidTr="006F261D">
        <w:trPr>
          <w:cantSplit/>
        </w:trPr>
        <w:tc>
          <w:tcPr>
            <w:tcW w:w="2261" w:type="dxa"/>
          </w:tcPr>
          <w:p w14:paraId="34119E9B" w14:textId="5044ADB9" w:rsidR="00091936" w:rsidRPr="001836E2" w:rsidRDefault="00091936" w:rsidP="00091936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2FE822B" w14:textId="6189CB7E" w:rsidR="00091936" w:rsidRPr="00EC3662" w:rsidRDefault="00091936" w:rsidP="00091936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D467A4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2798C503" w14:textId="16C35849" w:rsidR="00091936" w:rsidRPr="004820ED" w:rsidRDefault="003919A1" w:rsidP="00091936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2ACAD40A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42355634" w14:textId="1EB86CC3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316</w:t>
            </w:r>
          </w:p>
        </w:tc>
        <w:tc>
          <w:tcPr>
            <w:tcW w:w="183" w:type="dxa"/>
            <w:vAlign w:val="bottom"/>
          </w:tcPr>
          <w:p w14:paraId="1338E92D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</w:tcPr>
          <w:p w14:paraId="0956267D" w14:textId="1451F3E9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091936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316</w:t>
            </w:r>
          </w:p>
        </w:tc>
        <w:tc>
          <w:tcPr>
            <w:tcW w:w="180" w:type="dxa"/>
            <w:vAlign w:val="bottom"/>
          </w:tcPr>
          <w:p w14:paraId="490F334B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72FB2B0" w14:textId="5A0298DF" w:rsidR="00091936" w:rsidRPr="004820ED" w:rsidRDefault="003919A1" w:rsidP="00091936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E7001A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7FBAA14" w14:textId="30AF8C5D" w:rsidR="00091936" w:rsidRPr="004820ED" w:rsidRDefault="003919A1" w:rsidP="003919A1">
            <w:pPr>
              <w:pStyle w:val="acctfourfigures"/>
              <w:tabs>
                <w:tab w:val="clear" w:pos="765"/>
              </w:tabs>
              <w:spacing w:line="240" w:lineRule="auto"/>
              <w:ind w:left="175" w:right="-527" w:firstLine="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B8A9CA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03569323" w14:textId="72FC9CAE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316</w:t>
            </w:r>
          </w:p>
        </w:tc>
        <w:tc>
          <w:tcPr>
            <w:tcW w:w="181" w:type="dxa"/>
          </w:tcPr>
          <w:p w14:paraId="2B5756CB" w14:textId="77777777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</w:tcPr>
          <w:p w14:paraId="50A9829C" w14:textId="7451B38E" w:rsidR="00091936" w:rsidRPr="00175ABF" w:rsidRDefault="00091936" w:rsidP="0009193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091936" w:rsidRPr="00BE74A2" w14:paraId="26F9747F" w14:textId="77777777" w:rsidTr="006F261D">
        <w:trPr>
          <w:cantSplit/>
        </w:trPr>
        <w:tc>
          <w:tcPr>
            <w:tcW w:w="2261" w:type="dxa"/>
          </w:tcPr>
          <w:p w14:paraId="38E4B09A" w14:textId="7D71C84E" w:rsidR="00091936" w:rsidRPr="00EE1F0C" w:rsidRDefault="00091936" w:rsidP="00091936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7D04C" w14:textId="7E5081CD" w:rsidR="00091936" w:rsidRPr="00EE1F0C" w:rsidRDefault="00091936" w:rsidP="00091936">
            <w:pPr>
              <w:pStyle w:val="acctfourfigures"/>
              <w:tabs>
                <w:tab w:val="clear" w:pos="765"/>
              </w:tabs>
              <w:spacing w:line="240" w:lineRule="auto"/>
              <w:ind w:left="370" w:right="-440" w:firstLine="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DED0F9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03A05F" w14:textId="382DB074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6,006</w:t>
            </w:r>
          </w:p>
        </w:tc>
        <w:tc>
          <w:tcPr>
            <w:tcW w:w="180" w:type="dxa"/>
            <w:vAlign w:val="bottom"/>
          </w:tcPr>
          <w:p w14:paraId="7C2C3406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4D060" w14:textId="63BAC049" w:rsidR="00091936" w:rsidRPr="004820ED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367</w:t>
            </w:r>
          </w:p>
        </w:tc>
        <w:tc>
          <w:tcPr>
            <w:tcW w:w="183" w:type="dxa"/>
            <w:vAlign w:val="bottom"/>
          </w:tcPr>
          <w:p w14:paraId="6D4AD900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6B73C4F1" w14:textId="2706FD8C" w:rsidR="00091936" w:rsidRPr="00091936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091936">
              <w:rPr>
                <w:rFonts w:ascii="Angsana New" w:hAnsi="Angsana New" w:cs="Angsana New"/>
                <w:sz w:val="30"/>
                <w:szCs w:val="30"/>
                <w:u w:val="none"/>
              </w:rPr>
              <w:t>6,373</w:t>
            </w:r>
          </w:p>
        </w:tc>
        <w:tc>
          <w:tcPr>
            <w:tcW w:w="180" w:type="dxa"/>
            <w:vAlign w:val="bottom"/>
          </w:tcPr>
          <w:p w14:paraId="535739C6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450543E" w14:textId="6B263523" w:rsidR="00091936" w:rsidRPr="00EE1F0C" w:rsidRDefault="00091936" w:rsidP="00091936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BCBD45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BB5C55F" w14:textId="33D16F0F" w:rsidR="00091936" w:rsidRPr="00EE1F0C" w:rsidRDefault="00091936" w:rsidP="00091936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61CE64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3E3795FD" w14:textId="049E694C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7581E592" w14:textId="77777777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13510A01" w14:textId="4C3A29BA" w:rsidR="00091936" w:rsidRPr="00EE1F0C" w:rsidRDefault="00091936" w:rsidP="00091936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85387B" w:rsidRPr="000D67CE" w14:paraId="45F3EA01" w14:textId="77777777" w:rsidTr="006641B1">
        <w:trPr>
          <w:cantSplit/>
        </w:trPr>
        <w:tc>
          <w:tcPr>
            <w:tcW w:w="2261" w:type="dxa"/>
          </w:tcPr>
          <w:p w14:paraId="4AF70573" w14:textId="6E5FA959" w:rsidR="004820ED" w:rsidRPr="000D67CE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198FA67" w14:textId="66750B4B" w:rsidR="004820ED" w:rsidRPr="000D67CE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CAEAED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A37810" w14:textId="66F0A0EF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541EDAE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480D52" w14:textId="385AD65A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1033C5DA" w14:textId="77777777" w:rsidR="004820ED" w:rsidRPr="000D67CE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2D3A057A" w14:textId="0FDE1942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5F0E586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5A2151B" w14:textId="158A52E5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61074F7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063FE7F" w14:textId="646A5F38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7273504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6299CFE" w14:textId="6CBB319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25787B24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1A18D6C4" w14:textId="27A7D5A0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</w:tr>
      <w:tr w:rsidR="0085387B" w:rsidRPr="00BE74A2" w14:paraId="17EFEFD9" w14:textId="77777777" w:rsidTr="006641B1">
        <w:trPr>
          <w:cantSplit/>
        </w:trPr>
        <w:tc>
          <w:tcPr>
            <w:tcW w:w="2261" w:type="dxa"/>
          </w:tcPr>
          <w:p w14:paraId="760910D8" w14:textId="73EF7584" w:rsidR="004820ED" w:rsidRPr="00EE1F0C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4D8205C" w14:textId="77777777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5E46DD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75D12CCD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B0AE3B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391904A5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0FD4077C" w14:textId="77777777" w:rsidR="004820ED" w:rsidRPr="00EE1F0C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542FD5D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A2BA95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080C61B3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E0CC380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AB4FD89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C6F4A2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47CD51E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5408D203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716DAF6D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D51C6B" w:rsidRPr="00BE74A2" w14:paraId="0CAE4019" w14:textId="77777777" w:rsidTr="006641B1">
        <w:trPr>
          <w:cantSplit/>
        </w:trPr>
        <w:tc>
          <w:tcPr>
            <w:tcW w:w="2261" w:type="dxa"/>
          </w:tcPr>
          <w:p w14:paraId="674E420D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048D253" w14:textId="77777777" w:rsidR="00D51C6B" w:rsidRPr="00EE1F0C" w:rsidRDefault="00D51C6B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B99FA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202FB4C6" w14:textId="77777777" w:rsidR="00D51C6B" w:rsidRPr="004820ED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136CC3F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0E466F32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3F2490A1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78CD448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5CBF425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C621353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98C0F93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1D3E4BA1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9E80F11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696E620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760749A4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10A107A0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D51C6B" w:rsidRPr="00BE74A2" w14:paraId="44323E2B" w14:textId="77777777" w:rsidTr="006641B1">
        <w:trPr>
          <w:cantSplit/>
        </w:trPr>
        <w:tc>
          <w:tcPr>
            <w:tcW w:w="2261" w:type="dxa"/>
          </w:tcPr>
          <w:p w14:paraId="12BF5C4B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2445D65" w14:textId="77777777" w:rsidR="00D51C6B" w:rsidRPr="00EE1F0C" w:rsidRDefault="00D51C6B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BFD5B8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1176A826" w14:textId="77777777" w:rsidR="00D51C6B" w:rsidRPr="004820ED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01D650B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52BA030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4514026F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2BAE27B4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335F3E4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7DA40F4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AFAA349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C570EC6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2DE8119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4D0B5447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46AD0A79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7777A643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D51C6B" w:rsidRPr="00BE74A2" w14:paraId="02030EFD" w14:textId="77777777" w:rsidTr="006641B1">
        <w:trPr>
          <w:cantSplit/>
        </w:trPr>
        <w:tc>
          <w:tcPr>
            <w:tcW w:w="2261" w:type="dxa"/>
          </w:tcPr>
          <w:p w14:paraId="7129748A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E68BF60" w14:textId="77777777" w:rsidR="00D51C6B" w:rsidRPr="00EE1F0C" w:rsidRDefault="00D51C6B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82BFC8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7A0449CC" w14:textId="77777777" w:rsidR="00D51C6B" w:rsidRPr="004820ED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19017EA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5FF228C6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681319AE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3FCD1BAD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AAB922A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31338B0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3729333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0D85EE83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61BC91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2FF6036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2A1AC911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60A055A9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D51C6B" w:rsidRPr="00BE74A2" w14:paraId="1A0EC92E" w14:textId="77777777" w:rsidTr="006641B1">
        <w:trPr>
          <w:cantSplit/>
        </w:trPr>
        <w:tc>
          <w:tcPr>
            <w:tcW w:w="2261" w:type="dxa"/>
          </w:tcPr>
          <w:p w14:paraId="354031A3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ABCF82D" w14:textId="77777777" w:rsidR="00D51C6B" w:rsidRPr="00EE1F0C" w:rsidRDefault="00D51C6B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89DED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4A37C2B0" w14:textId="77777777" w:rsidR="00D51C6B" w:rsidRPr="004820ED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834C42F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7B572EA4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5AA5352D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0EF5D2E5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7A862FA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1E9C4B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02DA881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2A643E4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F87524D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156D30F6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18FC10C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191D7499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D51C6B" w:rsidRPr="00BE74A2" w14:paraId="21F3D5CA" w14:textId="77777777" w:rsidTr="006641B1">
        <w:trPr>
          <w:cantSplit/>
        </w:trPr>
        <w:tc>
          <w:tcPr>
            <w:tcW w:w="2261" w:type="dxa"/>
          </w:tcPr>
          <w:p w14:paraId="431A9377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D98189D" w14:textId="77777777" w:rsidR="00D51C6B" w:rsidRPr="00EE1F0C" w:rsidRDefault="00D51C6B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F53DCF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21513B4B" w14:textId="77777777" w:rsidR="00D51C6B" w:rsidRPr="004820ED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45C60EC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26FF0BD0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2174E861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1D03A576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FEF59A3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0C4E9DC8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F07B3C9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588ED5A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1066C8A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3E7EB19D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1D70B8D1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086EE92B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D51C6B" w:rsidRPr="00BE74A2" w14:paraId="49037194" w14:textId="77777777" w:rsidTr="006641B1">
        <w:trPr>
          <w:cantSplit/>
        </w:trPr>
        <w:tc>
          <w:tcPr>
            <w:tcW w:w="2261" w:type="dxa"/>
          </w:tcPr>
          <w:p w14:paraId="1ADB8ED7" w14:textId="447C3DC4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4037F7B" w14:textId="77777777" w:rsidR="00D51C6B" w:rsidRPr="00EE1F0C" w:rsidRDefault="00D51C6B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3E866C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0AB7B714" w14:textId="77777777" w:rsidR="00D51C6B" w:rsidRPr="004820ED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4F72593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586951CA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5B73A6F8" w14:textId="77777777" w:rsidR="00D51C6B" w:rsidRPr="00EE1F0C" w:rsidRDefault="00D51C6B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7ED96A35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5CC6597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3D625940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106CEC9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D37A306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A760B40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D9A752E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298E6B3C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57B4AAA5" w14:textId="77777777" w:rsidR="00D51C6B" w:rsidRPr="00EE1F0C" w:rsidRDefault="00D51C6B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D51C6B" w:rsidRPr="00BE74A2" w14:paraId="74077A19" w14:textId="77777777" w:rsidTr="006641B1">
        <w:trPr>
          <w:cantSplit/>
        </w:trPr>
        <w:tc>
          <w:tcPr>
            <w:tcW w:w="2261" w:type="dxa"/>
          </w:tcPr>
          <w:p w14:paraId="7E2296C4" w14:textId="4E41670D" w:rsidR="00D51C6B" w:rsidRPr="00EE1F0C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0FFEE32E" w14:textId="2F6CA179" w:rsidR="00D51C6B" w:rsidRPr="00EE1F0C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5E067F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722C051C" w14:textId="18834D93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1DCCEE3F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59DCB017" w14:textId="0338A7C6" w:rsidR="00D51C6B" w:rsidRPr="00D51C6B" w:rsidRDefault="00D51C6B" w:rsidP="00270534">
            <w:pPr>
              <w:pStyle w:val="acctfourfigures"/>
              <w:tabs>
                <w:tab w:val="clear" w:pos="765"/>
                <w:tab w:val="left" w:pos="858"/>
              </w:tabs>
              <w:spacing w:line="240" w:lineRule="auto"/>
              <w:ind w:left="366" w:right="-4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C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(1,704)</w:t>
            </w:r>
          </w:p>
        </w:tc>
        <w:tc>
          <w:tcPr>
            <w:tcW w:w="183" w:type="dxa"/>
            <w:vAlign w:val="bottom"/>
          </w:tcPr>
          <w:p w14:paraId="025C4DF5" w14:textId="77777777" w:rsidR="00D51C6B" w:rsidRPr="004820ED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2A275D30" w14:textId="274D2FE8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left" w:pos="633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(1,704)</w:t>
            </w:r>
          </w:p>
        </w:tc>
        <w:tc>
          <w:tcPr>
            <w:tcW w:w="180" w:type="dxa"/>
            <w:vAlign w:val="bottom"/>
          </w:tcPr>
          <w:p w14:paraId="432EC239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3DDCFA2" w14:textId="3797573E" w:rsidR="00D51C6B" w:rsidRPr="004820ED" w:rsidRDefault="00D51C6B" w:rsidP="00D51C6B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736C45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A0D54A1" w14:textId="1E8666EC" w:rsidR="00D51C6B" w:rsidRPr="00D51C6B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440" w:hanging="355"/>
              <w:rPr>
                <w:rFonts w:ascii="Angsana New" w:hAnsi="Angsana New"/>
                <w:sz w:val="30"/>
                <w:szCs w:val="30"/>
              </w:rPr>
            </w:pPr>
            <w:r w:rsidRPr="00D51C6B">
              <w:rPr>
                <w:rFonts w:ascii="Angsana New" w:hAnsi="Angsana New"/>
                <w:sz w:val="30"/>
                <w:szCs w:val="30"/>
              </w:rPr>
              <w:t>(1,704)</w:t>
            </w:r>
          </w:p>
        </w:tc>
        <w:tc>
          <w:tcPr>
            <w:tcW w:w="180" w:type="dxa"/>
            <w:vAlign w:val="bottom"/>
          </w:tcPr>
          <w:p w14:paraId="5C747BDA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BC05274" w14:textId="7CCA22D1" w:rsidR="00D51C6B" w:rsidRPr="004820ED" w:rsidRDefault="00D51C6B" w:rsidP="00D51C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right="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1C281A70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498AFC8D" w14:textId="256DBFCD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left" w:pos="551"/>
                <w:tab w:val="left" w:pos="631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D51C6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(1,704)</w:t>
            </w:r>
          </w:p>
        </w:tc>
      </w:tr>
      <w:tr w:rsidR="00D51C6B" w:rsidRPr="00BE74A2" w14:paraId="6EEDA036" w14:textId="77777777" w:rsidTr="006641B1">
        <w:trPr>
          <w:cantSplit/>
        </w:trPr>
        <w:tc>
          <w:tcPr>
            <w:tcW w:w="2261" w:type="dxa"/>
          </w:tcPr>
          <w:p w14:paraId="0CC70059" w14:textId="7B477BA3" w:rsidR="00D51C6B" w:rsidRPr="00EE1F0C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496513EC" w14:textId="757B5BF2" w:rsidR="00D51C6B" w:rsidRPr="00EE1F0C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BA2A69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11F9EAA5" w14:textId="0043C138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3BAB7004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3AF52C82" w14:textId="2F88FFEB" w:rsidR="00D51C6B" w:rsidRPr="00D51C6B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C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(1,571)</w:t>
            </w:r>
          </w:p>
        </w:tc>
        <w:tc>
          <w:tcPr>
            <w:tcW w:w="183" w:type="dxa"/>
            <w:vAlign w:val="bottom"/>
          </w:tcPr>
          <w:p w14:paraId="6AB95602" w14:textId="77777777" w:rsidR="00D51C6B" w:rsidRPr="004820ED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6325824F" w14:textId="1D039C89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D51C6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(1,571)</w:t>
            </w:r>
          </w:p>
        </w:tc>
        <w:tc>
          <w:tcPr>
            <w:tcW w:w="180" w:type="dxa"/>
            <w:vAlign w:val="bottom"/>
          </w:tcPr>
          <w:p w14:paraId="31050D02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9D0C651" w14:textId="43FAA8A9" w:rsidR="00D51C6B" w:rsidRPr="004820ED" w:rsidRDefault="00D51C6B" w:rsidP="00D51C6B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54DAEE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75FBD91" w14:textId="11A15494" w:rsidR="00D51C6B" w:rsidRPr="00D51C6B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440" w:hanging="355"/>
              <w:rPr>
                <w:rFonts w:ascii="Angsana New" w:hAnsi="Angsana New"/>
                <w:sz w:val="30"/>
                <w:szCs w:val="30"/>
              </w:rPr>
            </w:pPr>
            <w:r w:rsidRPr="00D51C6B">
              <w:rPr>
                <w:rFonts w:ascii="Angsana New" w:hAnsi="Angsana New"/>
                <w:sz w:val="30"/>
                <w:szCs w:val="30"/>
              </w:rPr>
              <w:t>(1,</w:t>
            </w:r>
            <w:r w:rsidR="00B52314" w:rsidRPr="00D51C6B">
              <w:rPr>
                <w:rFonts w:ascii="Angsana New" w:hAnsi="Angsana New"/>
                <w:sz w:val="30"/>
                <w:szCs w:val="30"/>
              </w:rPr>
              <w:t>571</w:t>
            </w:r>
            <w:r w:rsidRPr="00D51C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EF84D1A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6B2A7B9" w14:textId="3DE7B2FB" w:rsidR="00D51C6B" w:rsidRPr="004820ED" w:rsidRDefault="00D51C6B" w:rsidP="00D51C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right="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6ED956C5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22E2B95B" w14:textId="39C33A53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left" w:pos="551"/>
                <w:tab w:val="left" w:pos="631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D51C6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(1,</w:t>
            </w:r>
            <w:r w:rsidR="00B52314" w:rsidRPr="00D51C6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571</w:t>
            </w:r>
            <w:r w:rsidRPr="00D51C6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)</w:t>
            </w:r>
          </w:p>
        </w:tc>
      </w:tr>
      <w:tr w:rsidR="00D51C6B" w:rsidRPr="00BE74A2" w14:paraId="0F131001" w14:textId="77777777" w:rsidTr="00D51C6B">
        <w:trPr>
          <w:cantSplit/>
        </w:trPr>
        <w:tc>
          <w:tcPr>
            <w:tcW w:w="2261" w:type="dxa"/>
          </w:tcPr>
          <w:p w14:paraId="796EF7A6" w14:textId="222B79EA" w:rsidR="00D51C6B" w:rsidRPr="00EE1F0C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  <w:cs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  <w:vAlign w:val="bottom"/>
          </w:tcPr>
          <w:p w14:paraId="311F887A" w14:textId="4382F57F" w:rsidR="00D51C6B" w:rsidRPr="004820ED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C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(72)</w:t>
            </w:r>
          </w:p>
        </w:tc>
        <w:tc>
          <w:tcPr>
            <w:tcW w:w="180" w:type="dxa"/>
            <w:vAlign w:val="bottom"/>
          </w:tcPr>
          <w:p w14:paraId="21C37CD3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63986F96" w14:textId="42583964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69FDAB86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43AA324F" w14:textId="558A5979" w:rsidR="00D51C6B" w:rsidRPr="00270534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532"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5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358D97D" w14:textId="77777777" w:rsidR="00D51C6B" w:rsidRPr="004820ED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329C739E" w14:textId="158973DF" w:rsidR="00D51C6B" w:rsidRPr="004820ED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375" w:hanging="1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D51C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(72)</w:t>
            </w:r>
          </w:p>
        </w:tc>
        <w:tc>
          <w:tcPr>
            <w:tcW w:w="180" w:type="dxa"/>
            <w:vAlign w:val="bottom"/>
          </w:tcPr>
          <w:p w14:paraId="370C3AC2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B36ED74" w14:textId="02252BA6" w:rsidR="00D51C6B" w:rsidRPr="004820ED" w:rsidRDefault="00D51C6B" w:rsidP="00D51C6B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407832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054FF627" w14:textId="4F7EA814" w:rsidR="00D51C6B" w:rsidRPr="00D51C6B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366" w:right="-527" w:hanging="95"/>
              <w:rPr>
                <w:rFonts w:ascii="Angsana New" w:hAnsi="Angsana New"/>
                <w:sz w:val="30"/>
                <w:szCs w:val="30"/>
                <w:cs/>
              </w:rPr>
            </w:pPr>
            <w:r w:rsidRPr="00D51C6B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180" w:type="dxa"/>
            <w:vAlign w:val="bottom"/>
          </w:tcPr>
          <w:p w14:paraId="67A2DD6E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E15A5B1" w14:textId="67082105" w:rsidR="00D51C6B" w:rsidRPr="004820ED" w:rsidRDefault="00D51C6B" w:rsidP="00D51C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82643F" w14:textId="77777777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584CA2EC" w14:textId="37083028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left" w:pos="545"/>
                <w:tab w:val="decimal" w:pos="1420"/>
              </w:tabs>
              <w:spacing w:line="240" w:lineRule="auto"/>
              <w:ind w:left="5" w:right="-365" w:hanging="90"/>
              <w:jc w:val="center"/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u w:val="none"/>
              </w:rPr>
            </w:pPr>
            <w:r w:rsidRPr="00D51C6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72</w:t>
            </w:r>
            <w:r w:rsidRPr="00D51C6B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)</w:t>
            </w:r>
          </w:p>
        </w:tc>
      </w:tr>
      <w:tr w:rsidR="00D51C6B" w:rsidRPr="00BE74A2" w14:paraId="6E14D8B1" w14:textId="77777777" w:rsidTr="006641B1">
        <w:trPr>
          <w:cantSplit/>
        </w:trPr>
        <w:tc>
          <w:tcPr>
            <w:tcW w:w="2261" w:type="dxa"/>
          </w:tcPr>
          <w:p w14:paraId="429415B0" w14:textId="14E84FEB" w:rsidR="00D51C6B" w:rsidRPr="00EE1F0C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D349" w14:textId="64654F3B" w:rsidR="00D51C6B" w:rsidRPr="00EE1F0C" w:rsidRDefault="00D51C6B" w:rsidP="00D51C6B">
            <w:pPr>
              <w:pStyle w:val="acctfourfigures"/>
              <w:tabs>
                <w:tab w:val="clear" w:pos="765"/>
              </w:tabs>
              <w:spacing w:line="240" w:lineRule="auto"/>
              <w:ind w:left="290" w:right="-440" w:firstLine="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C6B">
              <w:rPr>
                <w:rFonts w:ascii="Angsana New" w:hAnsi="Angsana New"/>
                <w:b/>
                <w:bCs/>
                <w:sz w:val="30"/>
                <w:szCs w:val="30"/>
              </w:rPr>
              <w:t>(72)</w:t>
            </w:r>
          </w:p>
        </w:tc>
        <w:tc>
          <w:tcPr>
            <w:tcW w:w="180" w:type="dxa"/>
            <w:vAlign w:val="bottom"/>
          </w:tcPr>
          <w:p w14:paraId="0E8662E7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CE10D" w14:textId="4D9E8613" w:rsidR="00D51C6B" w:rsidRPr="004820ED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center" w:pos="455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3BA2A536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8DB43" w14:textId="6A782143" w:rsidR="00D51C6B" w:rsidRPr="00270534" w:rsidRDefault="00D51C6B" w:rsidP="00270534">
            <w:pPr>
              <w:pStyle w:val="acctfourfigures"/>
              <w:tabs>
                <w:tab w:val="clear" w:pos="765"/>
                <w:tab w:val="left" w:pos="812"/>
              </w:tabs>
              <w:spacing w:line="240" w:lineRule="auto"/>
              <w:ind w:left="366" w:right="-4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5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(3</w:t>
            </w:r>
            <w:r w:rsidRPr="00270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5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275)</w:t>
            </w:r>
          </w:p>
        </w:tc>
        <w:tc>
          <w:tcPr>
            <w:tcW w:w="183" w:type="dxa"/>
            <w:vAlign w:val="bottom"/>
          </w:tcPr>
          <w:p w14:paraId="0DF08098" w14:textId="77777777" w:rsidR="00D51C6B" w:rsidRPr="00EE1F0C" w:rsidRDefault="00D51C6B" w:rsidP="00D51C6B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063B" w14:textId="20B15DA7" w:rsidR="00D51C6B" w:rsidRPr="00720988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D51C6B">
              <w:rPr>
                <w:rFonts w:ascii="Angsana New" w:hAnsi="Angsana New" w:cs="Angsana New"/>
                <w:sz w:val="30"/>
                <w:szCs w:val="30"/>
                <w:u w:val="none"/>
              </w:rPr>
              <w:t>(3,347)</w:t>
            </w:r>
          </w:p>
        </w:tc>
        <w:tc>
          <w:tcPr>
            <w:tcW w:w="180" w:type="dxa"/>
            <w:vAlign w:val="bottom"/>
          </w:tcPr>
          <w:p w14:paraId="3D35FC6C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B217FCB" w14:textId="3E33357B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80" w:type="dxa"/>
            <w:vAlign w:val="bottom"/>
          </w:tcPr>
          <w:p w14:paraId="2F30704E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05126D7" w14:textId="4D979835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4C0362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32ABB6B" w14:textId="4BB71201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center" w:pos="266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3964B23E" w14:textId="77777777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6716BB1B" w14:textId="493A87A8" w:rsidR="00D51C6B" w:rsidRPr="00EE1F0C" w:rsidRDefault="00D51C6B" w:rsidP="00D51C6B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</w:tbl>
    <w:p w14:paraId="24F5329A" w14:textId="68A05D03" w:rsidR="00D51C6B" w:rsidRDefault="00D51C6B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B1D3087" w14:textId="77777777" w:rsidR="00D51C6B" w:rsidRDefault="00D5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1000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90"/>
        <w:gridCol w:w="180"/>
        <w:gridCol w:w="991"/>
        <w:gridCol w:w="180"/>
        <w:gridCol w:w="1079"/>
        <w:gridCol w:w="180"/>
        <w:gridCol w:w="729"/>
        <w:gridCol w:w="180"/>
        <w:gridCol w:w="631"/>
        <w:gridCol w:w="178"/>
        <w:gridCol w:w="712"/>
        <w:gridCol w:w="180"/>
        <w:gridCol w:w="631"/>
        <w:gridCol w:w="180"/>
        <w:gridCol w:w="631"/>
      </w:tblGrid>
      <w:tr w:rsidR="00AF2B91" w:rsidRPr="00BE74A2" w14:paraId="1E65CD8C" w14:textId="77777777" w:rsidTr="00A33106">
        <w:trPr>
          <w:cantSplit/>
          <w:trHeight w:val="60"/>
          <w:tblHeader/>
        </w:trPr>
        <w:tc>
          <w:tcPr>
            <w:tcW w:w="2251" w:type="dxa"/>
            <w:vAlign w:val="bottom"/>
          </w:tcPr>
          <w:p w14:paraId="643F553E" w14:textId="77777777" w:rsidR="00AF2B91" w:rsidRPr="0016553F" w:rsidRDefault="00AF2B91" w:rsidP="00F81513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52" w:type="dxa"/>
            <w:gridSpan w:val="15"/>
          </w:tcPr>
          <w:p w14:paraId="6CB60835" w14:textId="4468B47C" w:rsidR="00AF2B91" w:rsidRPr="00BE74A2" w:rsidRDefault="00AF2B91" w:rsidP="00F81513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A32D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2B91" w:rsidRPr="00BE74A2" w14:paraId="585D8411" w14:textId="77777777" w:rsidTr="00A33106">
        <w:trPr>
          <w:cantSplit/>
          <w:trHeight w:val="74"/>
          <w:tblHeader/>
        </w:trPr>
        <w:tc>
          <w:tcPr>
            <w:tcW w:w="2251" w:type="dxa"/>
            <w:vAlign w:val="bottom"/>
          </w:tcPr>
          <w:p w14:paraId="428B23BD" w14:textId="77777777" w:rsidR="00AF2B91" w:rsidRPr="00BE74A2" w:rsidDel="00A71EB6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  <w:gridSpan w:val="7"/>
          </w:tcPr>
          <w:p w14:paraId="6EE6E61E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B1712A6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143" w:type="dxa"/>
            <w:gridSpan w:val="7"/>
            <w:vAlign w:val="bottom"/>
          </w:tcPr>
          <w:p w14:paraId="2F3326A0" w14:textId="77777777" w:rsidR="00AF2B91" w:rsidRPr="00BE74A2" w:rsidRDefault="00AF2B91" w:rsidP="00F81513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AF2B91" w:rsidRPr="00BE74A2" w14:paraId="15B775B5" w14:textId="77777777" w:rsidTr="00DD3AB3">
        <w:trPr>
          <w:cantSplit/>
          <w:trHeight w:val="60"/>
          <w:tblHeader/>
        </w:trPr>
        <w:tc>
          <w:tcPr>
            <w:tcW w:w="2251" w:type="dxa"/>
            <w:vAlign w:val="bottom"/>
          </w:tcPr>
          <w:p w14:paraId="16A06602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90" w:type="dxa"/>
            <w:vAlign w:val="bottom"/>
          </w:tcPr>
          <w:p w14:paraId="2276086F" w14:textId="77777777" w:rsidR="00AF2B91" w:rsidRPr="00105EAF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52E5C8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EA03E1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47C0300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079" w:type="dxa"/>
            <w:vAlign w:val="bottom"/>
          </w:tcPr>
          <w:p w14:paraId="048C0BD1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</w:t>
            </w:r>
          </w:p>
          <w:p w14:paraId="0BAE0B39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ทางการเงิน</w:t>
            </w:r>
          </w:p>
          <w:p w14:paraId="2EF14953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</w:t>
            </w:r>
          </w:p>
          <w:p w14:paraId="7996B0CB" w14:textId="77777777" w:rsidR="00AF2B91" w:rsidRPr="00427B6D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25094C1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29" w:type="dxa"/>
            <w:vAlign w:val="bottom"/>
          </w:tcPr>
          <w:p w14:paraId="70B7E670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A1054B7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F8EDE6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F6DACD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34CBF5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81358B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EFF08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EB85D9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7A93A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07F1B8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78" w:type="dxa"/>
            <w:vAlign w:val="bottom"/>
          </w:tcPr>
          <w:p w14:paraId="274FC3D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12" w:type="dxa"/>
            <w:vAlign w:val="bottom"/>
          </w:tcPr>
          <w:p w14:paraId="3A17DE20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0B1559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2E646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CF246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B5556C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9AD252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837592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423D73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683C55B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DB05D3C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F5C341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C50633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2FAFD3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D0DE5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EF0573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B0F60D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DC326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4D877A68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16FB674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F2B91" w:rsidRPr="00BE74A2" w14:paraId="259549C3" w14:textId="77777777" w:rsidTr="00A33106">
        <w:trPr>
          <w:cantSplit/>
          <w:trHeight w:val="60"/>
          <w:tblHeader/>
        </w:trPr>
        <w:tc>
          <w:tcPr>
            <w:tcW w:w="2251" w:type="dxa"/>
            <w:vAlign w:val="bottom"/>
          </w:tcPr>
          <w:p w14:paraId="3A2B5401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2B428D7F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B008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2" w:type="dxa"/>
            <w:gridSpan w:val="13"/>
            <w:vAlign w:val="bottom"/>
          </w:tcPr>
          <w:p w14:paraId="79900824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2B91" w:rsidRPr="00BE74A2" w14:paraId="15C96A4B" w14:textId="77777777" w:rsidTr="00DD3AB3">
        <w:trPr>
          <w:cantSplit/>
        </w:trPr>
        <w:tc>
          <w:tcPr>
            <w:tcW w:w="2251" w:type="dxa"/>
          </w:tcPr>
          <w:p w14:paraId="6B3B7AE7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63E6F18B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D44A1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CE93E1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0BEBD7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A636D6D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9ABA9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7EB7405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EC6F2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DB317AB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A9FC83A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ED10905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40E9C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7C15203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400AC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34AC08A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341950E8" w14:textId="77777777" w:rsidTr="00DD3AB3">
        <w:trPr>
          <w:cantSplit/>
        </w:trPr>
        <w:tc>
          <w:tcPr>
            <w:tcW w:w="2251" w:type="dxa"/>
          </w:tcPr>
          <w:p w14:paraId="6AFF71F8" w14:textId="77777777" w:rsidR="004D5FFC" w:rsidRPr="0076780C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90" w:type="dxa"/>
          </w:tcPr>
          <w:p w14:paraId="793F6DF3" w14:textId="77777777" w:rsidR="004D5FFC" w:rsidRDefault="004D5FFC" w:rsidP="004D5FF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5F1238" w14:textId="1169F95E" w:rsidR="004D5FFC" w:rsidRPr="0076780C" w:rsidRDefault="004D5FFC" w:rsidP="00037A00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4ADF30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60FD0C" w14:textId="77777777" w:rsidR="004D5FFC" w:rsidRDefault="004D5FFC" w:rsidP="004D5FF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86936" w14:textId="77777777" w:rsidR="004D5FFC" w:rsidRPr="00BE74A2" w:rsidRDefault="004D5FFC" w:rsidP="00E60D4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490AC4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42EEC5B" w14:textId="77777777" w:rsidR="004D5FFC" w:rsidRPr="00BE74A2" w:rsidRDefault="004D5FFC" w:rsidP="00DD3AB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172E08C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C143441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0E2579A8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EB8E5EA" w14:textId="77777777" w:rsidR="004D5FFC" w:rsidRPr="0076780C" w:rsidRDefault="004D5FFC" w:rsidP="00E60D40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88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593194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46CFC000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2B05938C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FFA29A5" w14:textId="77777777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1C52DF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</w:tcPr>
          <w:p w14:paraId="58A3E3C4" w14:textId="77777777" w:rsidR="004D5FFC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5BD3B" w14:textId="77777777" w:rsidR="004D5FFC" w:rsidRPr="0076780C" w:rsidRDefault="004D5FFC" w:rsidP="00037A00">
            <w:pPr>
              <w:tabs>
                <w:tab w:val="clear" w:pos="227"/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4D5FFC" w:rsidRPr="00BE74A2" w14:paraId="504D7C33" w14:textId="77777777" w:rsidTr="00DD3AB3">
        <w:trPr>
          <w:cantSplit/>
          <w:trHeight w:val="182"/>
        </w:trPr>
        <w:tc>
          <w:tcPr>
            <w:tcW w:w="2251" w:type="dxa"/>
          </w:tcPr>
          <w:p w14:paraId="4A41B144" w14:textId="77777777" w:rsidR="004D5FFC" w:rsidRPr="00BE74A2" w:rsidRDefault="004D5FFC" w:rsidP="004D5FFC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</w:tcPr>
          <w:p w14:paraId="553A6780" w14:textId="77777777" w:rsidR="004D5FFC" w:rsidRPr="00BE74A2" w:rsidRDefault="004D5FFC" w:rsidP="004D5FFC">
            <w:pPr>
              <w:pStyle w:val="acctfourfigures"/>
              <w:tabs>
                <w:tab w:val="clear" w:pos="765"/>
                <w:tab w:val="left" w:pos="56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A1859F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B9002B9" w14:textId="77777777" w:rsidR="004D5FFC" w:rsidRDefault="004D5FFC" w:rsidP="004D5FF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C54480" w14:textId="77777777" w:rsidR="004D5FFC" w:rsidRPr="00BE74A2" w:rsidRDefault="004D5FFC" w:rsidP="004D5FF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E1E5C6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538BFC3" w14:textId="77777777" w:rsidR="004D5FFC" w:rsidRPr="00BE74A2" w:rsidRDefault="004D5FFC" w:rsidP="00DD3AB3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2165C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54B014D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7DB7A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6FC0D04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E8C0987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4D5646ED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EBC57F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D0452FB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F049B8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248DCDA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706B39D6" w14:textId="77777777" w:rsidTr="00DD3AB3">
        <w:trPr>
          <w:cantSplit/>
        </w:trPr>
        <w:tc>
          <w:tcPr>
            <w:tcW w:w="2251" w:type="dxa"/>
          </w:tcPr>
          <w:p w14:paraId="47A284AC" w14:textId="75C960E1" w:rsidR="004D5FFC" w:rsidRPr="005173E8" w:rsidRDefault="004D5FFC" w:rsidP="004D5FFC">
            <w:pPr>
              <w:tabs>
                <w:tab w:val="left" w:pos="376"/>
              </w:tabs>
              <w:spacing w:line="240" w:lineRule="auto"/>
              <w:ind w:lef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0" w:type="dxa"/>
          </w:tcPr>
          <w:p w14:paraId="40C893A6" w14:textId="77777777" w:rsidR="004D5FFC" w:rsidRPr="00FC37B5" w:rsidRDefault="004D5FFC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D526FC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1459007" w14:textId="04AB7882" w:rsidR="004D5FFC" w:rsidRPr="006A0272" w:rsidRDefault="00611CC1" w:rsidP="00611CC1">
            <w:pPr>
              <w:pStyle w:val="acctfourfigures"/>
              <w:tabs>
                <w:tab w:val="clear" w:pos="765"/>
                <w:tab w:val="decimal" w:pos="548"/>
                <w:tab w:val="left" w:pos="81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4D5F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54B3276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7FB392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CBDFAF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751330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180" w:type="dxa"/>
            <w:vAlign w:val="bottom"/>
          </w:tcPr>
          <w:p w14:paraId="611FC0DA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A364A3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  <w:tc>
          <w:tcPr>
            <w:tcW w:w="178" w:type="dxa"/>
            <w:vAlign w:val="bottom"/>
          </w:tcPr>
          <w:p w14:paraId="2FC9930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6319F065" w14:textId="77777777" w:rsidR="004D5FFC" w:rsidRPr="0076780C" w:rsidRDefault="004D5FFC" w:rsidP="00E60D40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283AC4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3635682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34FA82E2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097BE0C9" w14:textId="77777777" w:rsidR="004D5FFC" w:rsidRPr="006A0272" w:rsidRDefault="004D5FFC" w:rsidP="00C80110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</w:tr>
      <w:tr w:rsidR="004D5FFC" w:rsidRPr="00BE74A2" w14:paraId="05DE8F95" w14:textId="77777777" w:rsidTr="00DD3AB3">
        <w:trPr>
          <w:cantSplit/>
          <w:trHeight w:val="362"/>
        </w:trPr>
        <w:tc>
          <w:tcPr>
            <w:tcW w:w="2251" w:type="dxa"/>
          </w:tcPr>
          <w:p w14:paraId="5C96B722" w14:textId="49968D4D" w:rsidR="004D5FFC" w:rsidRPr="005173E8" w:rsidRDefault="004D5FFC" w:rsidP="004D5FFC">
            <w:pPr>
              <w:tabs>
                <w:tab w:val="left" w:pos="190"/>
              </w:tabs>
              <w:spacing w:line="240" w:lineRule="auto"/>
              <w:ind w:lef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0" w:type="dxa"/>
          </w:tcPr>
          <w:p w14:paraId="1CFC7EE0" w14:textId="77777777" w:rsidR="004D5FFC" w:rsidRPr="00FC37B5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9C23F4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A1C138C" w14:textId="77777777" w:rsidR="004D5FFC" w:rsidRPr="006A0272" w:rsidRDefault="004D5FFC" w:rsidP="00E60D40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269568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D3EB5C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79D0B55C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vAlign w:val="bottom"/>
          </w:tcPr>
          <w:p w14:paraId="56CA865A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32911552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2EBB07A" w14:textId="77777777" w:rsidR="004D5FFC" w:rsidRPr="006A0272" w:rsidRDefault="004D5FFC" w:rsidP="004D5FFC">
            <w:pPr>
              <w:pStyle w:val="acctfourfigures"/>
              <w:tabs>
                <w:tab w:val="decimal" w:pos="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DDE8F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2A3E87B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E8AB34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7FCC72D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</w:tcPr>
          <w:p w14:paraId="6771E8A8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17F750AC" w14:textId="77777777" w:rsidR="004D5FFC" w:rsidRPr="006A0272" w:rsidRDefault="004D5FFC" w:rsidP="00DD3AB3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4D5FFC" w:rsidRPr="00BE74A2" w14:paraId="13ED742F" w14:textId="77777777" w:rsidTr="00DD3AB3">
        <w:trPr>
          <w:cantSplit/>
        </w:trPr>
        <w:tc>
          <w:tcPr>
            <w:tcW w:w="2251" w:type="dxa"/>
          </w:tcPr>
          <w:p w14:paraId="46370A57" w14:textId="77777777" w:rsidR="004D5FFC" w:rsidRPr="00BE74A2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89482D2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46B9C9E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F640336" w14:textId="77777777" w:rsidR="004D5FFC" w:rsidRPr="001649C7" w:rsidRDefault="004D5FFC" w:rsidP="005715D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DBEFBB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288ACDA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5C11D1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47246AF9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B28A973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1F97632" w14:textId="77777777" w:rsidR="004D5FFC" w:rsidRPr="001649C7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A3838B4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9E41160" w14:textId="61921C31" w:rsidR="004D5FFC" w:rsidRPr="00DD3AB3" w:rsidRDefault="00611CC1" w:rsidP="00DD3AB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A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4D5FFC" w:rsidRPr="00DD3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7B94B9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90558FE" w14:textId="77777777" w:rsidR="004D5FFC" w:rsidRPr="001649C7" w:rsidRDefault="004D5FFC" w:rsidP="004D5FFC">
            <w:pPr>
              <w:pStyle w:val="acctfourfigures"/>
              <w:tabs>
                <w:tab w:val="decimal" w:pos="26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33F5AB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D648273" w14:textId="77777777" w:rsidR="004D5FFC" w:rsidRPr="001649C7" w:rsidRDefault="004D5FFC" w:rsidP="00950145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D5FFC" w:rsidRPr="00BE74A2" w14:paraId="1146B133" w14:textId="77777777" w:rsidTr="00DD3AB3">
        <w:trPr>
          <w:cantSplit/>
        </w:trPr>
        <w:tc>
          <w:tcPr>
            <w:tcW w:w="2251" w:type="dxa"/>
          </w:tcPr>
          <w:p w14:paraId="178EF309" w14:textId="77777777" w:rsidR="004D5FFC" w:rsidRPr="00BE74A2" w:rsidRDefault="004D5FFC" w:rsidP="004D5FF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E7071" w14:textId="77777777" w:rsidR="004D5FFC" w:rsidRPr="00FC37B5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EFC868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1BCF7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5B7B13FD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ABCF6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0" w:type="dxa"/>
            <w:vAlign w:val="bottom"/>
          </w:tcPr>
          <w:p w14:paraId="65EFD9FE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AE10E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6,531</w:t>
            </w:r>
          </w:p>
        </w:tc>
        <w:tc>
          <w:tcPr>
            <w:tcW w:w="180" w:type="dxa"/>
            <w:vAlign w:val="bottom"/>
          </w:tcPr>
          <w:p w14:paraId="13E8B2A0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119641D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228B06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63C1A88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D2937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B70480D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88CBF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4051014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FFC" w:rsidRPr="00BE74A2" w14:paraId="457787D3" w14:textId="77777777" w:rsidTr="00DD3AB3">
        <w:trPr>
          <w:cantSplit/>
        </w:trPr>
        <w:tc>
          <w:tcPr>
            <w:tcW w:w="2251" w:type="dxa"/>
          </w:tcPr>
          <w:p w14:paraId="6008B483" w14:textId="77777777" w:rsidR="004D5FFC" w:rsidRPr="00E33B3D" w:rsidRDefault="004D5FFC" w:rsidP="004D5FF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4901EE44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1E7706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DC91698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7490E6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E78C91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085551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40BDD892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2A3234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3D4D493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6EBE384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3284302C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38CD12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21FF125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730ED3" w14:textId="77777777" w:rsidR="004D5FFC" w:rsidRPr="00E33B3D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F0CB48F" w14:textId="77777777" w:rsidR="004D5FFC" w:rsidRPr="00E33B3D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7FB1052E" w14:textId="77777777" w:rsidTr="00DD3AB3">
        <w:trPr>
          <w:cantSplit/>
        </w:trPr>
        <w:tc>
          <w:tcPr>
            <w:tcW w:w="2251" w:type="dxa"/>
          </w:tcPr>
          <w:p w14:paraId="7005A67B" w14:textId="77777777" w:rsidR="004D5FFC" w:rsidRPr="00BE74A2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vAlign w:val="bottom"/>
          </w:tcPr>
          <w:p w14:paraId="23D0B565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CBAF2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90AF4E8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6259A7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C160854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4A3BE3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EE81DDF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CEECDF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2620068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4B63DA6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E67AEB2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A5C5A2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49BC6BF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2460A1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99BF91F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D88" w:rsidRPr="00BE74A2" w14:paraId="75EA9E4E" w14:textId="77777777" w:rsidTr="00DD3AB3">
        <w:trPr>
          <w:cantSplit/>
        </w:trPr>
        <w:tc>
          <w:tcPr>
            <w:tcW w:w="2251" w:type="dxa"/>
          </w:tcPr>
          <w:p w14:paraId="4520BDA2" w14:textId="77777777" w:rsidR="00A32D88" w:rsidRPr="00BE74A2" w:rsidRDefault="00A32D88" w:rsidP="00A32D88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0" w:type="dxa"/>
            <w:vAlign w:val="bottom"/>
          </w:tcPr>
          <w:p w14:paraId="1417B683" w14:textId="4571F919" w:rsidR="00A32D88" w:rsidRPr="0076780C" w:rsidRDefault="00A32D88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C17E14" w14:textId="77777777" w:rsidR="00A32D88" w:rsidRPr="001649C7" w:rsidRDefault="00A32D88" w:rsidP="00A32D8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60EB1D6" w14:textId="77777777" w:rsidR="00A32D88" w:rsidRPr="001649C7" w:rsidRDefault="00A32D88" w:rsidP="00A32D8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C9403A" w14:textId="77777777" w:rsidR="00A32D88" w:rsidRPr="001649C7" w:rsidRDefault="00A32D88" w:rsidP="00A32D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FB1B09D" w14:textId="3762816B" w:rsidR="00A32D88" w:rsidRPr="00611CC1" w:rsidRDefault="00A32D88" w:rsidP="00A32D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1C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611C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7ED12BB5" w14:textId="77777777" w:rsidR="00A32D88" w:rsidRPr="001649C7" w:rsidRDefault="00A32D88" w:rsidP="00A32D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986B331" w14:textId="294A7BB4" w:rsidR="00A32D88" w:rsidRPr="00422616" w:rsidRDefault="00A32D88" w:rsidP="00A32D88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431" w:hanging="71"/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</w:pPr>
            <w:r w:rsidRPr="00422616">
              <w:rPr>
                <w:rFonts w:asciiTheme="majorBidi" w:hAnsiTheme="majorBidi" w:cstheme="majorBidi" w:hint="cs"/>
                <w:b w:val="0"/>
                <w:bCs w:val="0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Pr="00422616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(1,413)</w:t>
            </w:r>
          </w:p>
        </w:tc>
        <w:tc>
          <w:tcPr>
            <w:tcW w:w="180" w:type="dxa"/>
            <w:vAlign w:val="bottom"/>
          </w:tcPr>
          <w:p w14:paraId="7F954320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C3D2B26" w14:textId="77777777" w:rsidR="00A32D88" w:rsidRPr="0076780C" w:rsidRDefault="00A32D88" w:rsidP="00A32D88">
            <w:pPr>
              <w:pStyle w:val="acctfourfigures"/>
              <w:tabs>
                <w:tab w:val="left" w:pos="314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AD027B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54512EF" w14:textId="0A34E190" w:rsidR="00A32D88" w:rsidRPr="00E8500E" w:rsidRDefault="00A32D88" w:rsidP="00A32D88">
            <w:pPr>
              <w:pStyle w:val="acctfourfigures"/>
              <w:tabs>
                <w:tab w:val="clear" w:pos="765"/>
                <w:tab w:val="decimal" w:pos="100"/>
                <w:tab w:val="left" w:pos="491"/>
              </w:tabs>
              <w:spacing w:line="240" w:lineRule="auto"/>
              <w:ind w:right="-166" w:hanging="80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Pr="00E8500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15F4242F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21CCBE1" w14:textId="554AE94F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C66868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7A02651" w14:textId="7D64A0D3" w:rsidR="00A32D88" w:rsidRPr="00E94B12" w:rsidRDefault="00950145" w:rsidP="00950145">
            <w:pPr>
              <w:tabs>
                <w:tab w:val="clear" w:pos="227"/>
                <w:tab w:val="clear" w:pos="454"/>
                <w:tab w:val="clear" w:pos="680"/>
                <w:tab w:val="left" w:pos="458"/>
              </w:tabs>
              <w:ind w:left="-105" w:right="-8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32D88" w:rsidRPr="00E94B1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(1,413)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A32D88" w:rsidRPr="00BE74A2" w14:paraId="4359C3EA" w14:textId="77777777" w:rsidTr="00DD3AB3">
        <w:trPr>
          <w:cantSplit/>
        </w:trPr>
        <w:tc>
          <w:tcPr>
            <w:tcW w:w="2251" w:type="dxa"/>
          </w:tcPr>
          <w:p w14:paraId="44C80EF8" w14:textId="77777777" w:rsidR="00A32D88" w:rsidRPr="008C4E87" w:rsidRDefault="00A32D88" w:rsidP="00A32D88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32B04" w14:textId="675BB233" w:rsidR="00A32D88" w:rsidRPr="00A32D88" w:rsidRDefault="00A32D88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2D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</w:t>
            </w:r>
            <w:r w:rsidRPr="00A32D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61A03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0AB9A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23E380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B73F3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24FC11F0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8E3CC" w14:textId="2578E088" w:rsidR="00A32D88" w:rsidRPr="00422616" w:rsidRDefault="00A32D88" w:rsidP="00A32D88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240" w:lineRule="auto"/>
              <w:ind w:left="70" w:right="-69" w:hanging="71"/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</w:pPr>
            <w:r w:rsidRPr="00422616">
              <w:rPr>
                <w:rFonts w:asciiTheme="majorBidi" w:hAnsiTheme="majorBidi" w:cstheme="majorBidi" w:hint="cs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Pr="00422616"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  <w:t>(1,413)</w:t>
            </w:r>
          </w:p>
        </w:tc>
        <w:tc>
          <w:tcPr>
            <w:tcW w:w="180" w:type="dxa"/>
            <w:vAlign w:val="bottom"/>
          </w:tcPr>
          <w:p w14:paraId="0858117C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5A365A4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7F02C4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B9A1044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6ECC3C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59DD0DF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62C1E6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1B54D0E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EEAAE32" w14:textId="5C298071" w:rsidR="00246922" w:rsidRDefault="00246922" w:rsidP="0015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458B81" w14:textId="77777777" w:rsidR="005E4F0A" w:rsidRDefault="005E4F0A" w:rsidP="00611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  <w:tab w:val="left" w:pos="7110"/>
          <w:tab w:val="left" w:pos="873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EAB769" w14:textId="66A0F78B" w:rsidR="00AD208B" w:rsidRPr="009A3DBF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98B0B71" w14:textId="77777777" w:rsidR="00AD208B" w:rsidRPr="00F21B6E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3500FB" w14:paraId="51B44F20" w14:textId="77777777" w:rsidTr="007E572A">
        <w:trPr>
          <w:trHeight w:val="515"/>
          <w:tblHeader/>
        </w:trPr>
        <w:tc>
          <w:tcPr>
            <w:tcW w:w="3438" w:type="dxa"/>
            <w:vAlign w:val="bottom"/>
          </w:tcPr>
          <w:p w14:paraId="5642AECA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573852D3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vAlign w:val="bottom"/>
          </w:tcPr>
          <w:p w14:paraId="26CE4185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3500FB" w14:paraId="4596A5DF" w14:textId="77777777" w:rsidTr="007E572A">
        <w:trPr>
          <w:trHeight w:val="785"/>
        </w:trPr>
        <w:tc>
          <w:tcPr>
            <w:tcW w:w="3438" w:type="dxa"/>
          </w:tcPr>
          <w:p w14:paraId="0D4C673A" w14:textId="77777777" w:rsidR="00AD208B" w:rsidRPr="003500FB" w:rsidRDefault="00AD208B" w:rsidP="00987706">
            <w:pPr>
              <w:pStyle w:val="block"/>
              <w:tabs>
                <w:tab w:val="left" w:pos="347"/>
              </w:tabs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720E56D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540E59C4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AD208B" w:rsidRPr="003500FB" w14:paraId="0E103A06" w14:textId="77777777" w:rsidTr="007E572A">
        <w:trPr>
          <w:trHeight w:val="785"/>
        </w:trPr>
        <w:tc>
          <w:tcPr>
            <w:tcW w:w="3438" w:type="dxa"/>
          </w:tcPr>
          <w:p w14:paraId="2715DF4E" w14:textId="77777777" w:rsidR="0009476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</w:p>
          <w:p w14:paraId="3F66248B" w14:textId="07E96692" w:rsidR="00AD208B" w:rsidRPr="003500FB" w:rsidRDefault="00094767" w:rsidP="00CD721B">
            <w:pPr>
              <w:pStyle w:val="block"/>
              <w:spacing w:after="0"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    </w:t>
            </w:r>
            <w:r w:rsidR="00987706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="00AD208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</w:tcPr>
          <w:p w14:paraId="4C94BBBE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00F33A4D" w14:textId="77777777" w:rsidR="00AD208B" w:rsidRPr="00E86C0E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AD208B" w:rsidRPr="003500FB" w14:paraId="5304533B" w14:textId="77777777" w:rsidTr="007E572A">
        <w:trPr>
          <w:trHeight w:val="1635"/>
        </w:trPr>
        <w:tc>
          <w:tcPr>
            <w:tcW w:w="3438" w:type="dxa"/>
          </w:tcPr>
          <w:p w14:paraId="1F8EA571" w14:textId="77777777" w:rsidR="00AD208B" w:rsidRPr="003500FB" w:rsidRDefault="00AD208B" w:rsidP="00CD721B">
            <w:pPr>
              <w:pStyle w:val="block"/>
              <w:tabs>
                <w:tab w:val="left" w:pos="256"/>
              </w:tabs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E6D93F0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0CD14302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3500FB" w14:paraId="55884DD7" w14:textId="77777777" w:rsidTr="007E572A">
        <w:trPr>
          <w:trHeight w:val="1635"/>
        </w:trPr>
        <w:tc>
          <w:tcPr>
            <w:tcW w:w="3438" w:type="dxa"/>
          </w:tcPr>
          <w:p w14:paraId="67F9DE6A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38EFE650" w:rsidR="00AD208B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7A72F4DE" w14:textId="77777777" w:rsidR="00AD208B" w:rsidRDefault="00AD208B" w:rsidP="000F0594">
            <w:pPr>
              <w:pStyle w:val="block"/>
              <w:spacing w:after="0" w:line="240" w:lineRule="auto"/>
              <w:ind w:left="527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2728D5AC" w14:textId="5621445A" w:rsidR="00AD208B" w:rsidRPr="001649C7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</w:tcPr>
          <w:p w14:paraId="6499E60C" w14:textId="77777777" w:rsidR="00AD208B" w:rsidRPr="00A647A0" w:rsidRDefault="00AD208B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0" w:type="dxa"/>
          </w:tcPr>
          <w:p w14:paraId="7F1B4DE5" w14:textId="0DD7B01A" w:rsidR="00AD208B" w:rsidRPr="00A647A0" w:rsidRDefault="00A647A0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647A0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คำนวณโดยใช้</w:t>
            </w:r>
            <w:r w:rsidRPr="00A647A0">
              <w:rPr>
                <w:rFonts w:ascii="Angsana New" w:eastAsia="Times New Roman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47A0">
              <w:rPr>
                <w:rFonts w:ascii="Angsana New" w:eastAsia="Times New Roman" w:hAnsi="Angsana New"/>
                <w:sz w:val="30"/>
                <w:szCs w:val="30"/>
              </w:rPr>
              <w:t>Thai Bond Market Association Government Bond Yield Curve)</w:t>
            </w:r>
          </w:p>
        </w:tc>
      </w:tr>
    </w:tbl>
    <w:p w14:paraId="2C10B5B1" w14:textId="5DF8E2D5" w:rsidR="002D4AAA" w:rsidRPr="00C807E8" w:rsidRDefault="002D4AAA" w:rsidP="00CD7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92BB10" w14:textId="77777777" w:rsidR="00BA7E92" w:rsidRDefault="00BA7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9B87B40" w14:textId="7A90D044" w:rsidR="00292942" w:rsidRPr="00092012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B005D0">
        <w:rPr>
          <w:rFonts w:ascii="Angsana New" w:hAnsi="Angsana New"/>
          <w:b/>
          <w:bCs/>
          <w:sz w:val="30"/>
          <w:szCs w:val="30"/>
          <w:cs/>
        </w:rPr>
        <w:lastRenderedPageBreak/>
        <w:t>คดีความ</w:t>
      </w:r>
    </w:p>
    <w:p w14:paraId="455D287B" w14:textId="77777777" w:rsidR="00292942" w:rsidRPr="00092012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360D9" w14:textId="4A40F17C" w:rsidR="004F2B73" w:rsidRPr="007E33BD" w:rsidRDefault="00175ABF" w:rsidP="00D8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2B6A">
        <w:rPr>
          <w:rFonts w:ascii="Angsana New" w:hAnsi="Angsana New" w:hint="cs"/>
          <w:spacing w:val="-2"/>
          <w:sz w:val="30"/>
          <w:szCs w:val="30"/>
          <w:cs/>
        </w:rPr>
        <w:t>กลุ่มคน</w:t>
      </w:r>
      <w:r w:rsidR="00922B6A" w:rsidRPr="00922B6A">
        <w:rPr>
          <w:rFonts w:ascii="Angsana New" w:hAnsi="Angsana New" w:hint="cs"/>
          <w:spacing w:val="-2"/>
          <w:sz w:val="30"/>
          <w:szCs w:val="30"/>
          <w:cs/>
        </w:rPr>
        <w:t>กลุ่มหนึ่ง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ได้ยื่นฟ้องต่อศาลที่จังหวัดอ่างทองเมื่อเดือนสิงหาคม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2561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ศาลได้รับฟ้องคดีดังกล่าวเป็นคดีแบบกลุ่มในเดือนกุมภาพันธ์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2562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และบริษัทได้ยื่นขออุทธรณ์คำรับฟ้องแบบกลุ่ม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ซึ่งศาลอุทธรณ์มีคำตัดสินใ</w:t>
      </w:r>
      <w:r w:rsidR="00233688" w:rsidRPr="00922B6A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เดือนมีนาคม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2563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ให้สามารถดำเนินคดีแบบกลุ่มได้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และขอบเขตของคดีดังกล่าวให้รวมถึงบุคคลอื่นๆ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ที่ได้รับความเดือดร้อนจากกลิ่นของก๊าซ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CS2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ก๊าซ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H2S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และกรดกำมะถันจากการประกอบกิจการของโรงงานของบริษัทที่อ่างทอง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ทั้งสองฝ่ายได้ลงนามในสัญญาประนีประนอมยอมความเมื่อวันที่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13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2566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ในระหว่างการพิจารณาไกล่เกลี่ย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สัญญาดังกล่าวระบุว่าบริษัทจะต้องดำเนินกิจกรรมเพื่อสังคมแก่โจทก์และสมาชิกในกลุ่มเพื่อยุติ</w:t>
      </w:r>
      <w:r w:rsidR="00C80110" w:rsidRPr="00922B6A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ดีหลังจากเสร็จสิ้นกระบวนการทางกฎหมายแล้ว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ศาลมีคำสั่งให้คดีสิ้นสุดลงตามข้อตกลงระงับคดีในวันที่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7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A38E2" w:rsidRPr="00922B6A">
        <w:rPr>
          <w:rFonts w:ascii="Angsana New" w:hAnsi="Angsana New"/>
          <w:spacing w:val="-2"/>
          <w:sz w:val="30"/>
          <w:szCs w:val="30"/>
        </w:rPr>
        <w:t>2566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ศาลสรุปว่าบริษัทสามารถปฏิบัติตามสัญญาประนีประนอมยอมความได้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และสัญญามีความยุติธรรมและเป็นประโยชน์ต่อสมาชิกในกลุ่ม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เนื่องจากไม่มีผู้ใดยื่นอุทธรณ์คำพิพากษาของศาลแพ่ง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คดีจึงสิ้นสุดในวันที่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7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A38E2" w:rsidRPr="00922B6A">
        <w:rPr>
          <w:rFonts w:ascii="Angsana New" w:hAnsi="Angsana New"/>
          <w:spacing w:val="-2"/>
          <w:sz w:val="30"/>
          <w:szCs w:val="30"/>
        </w:rPr>
        <w:t>2566</w:t>
      </w:r>
      <w:r w:rsidR="00BA7E9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48D8">
        <w:rPr>
          <w:rFonts w:ascii="Angsana New" w:hAnsi="Angsana New" w:hint="cs"/>
          <w:sz w:val="30"/>
          <w:szCs w:val="30"/>
          <w:cs/>
        </w:rPr>
        <w:t>โดย</w:t>
      </w:r>
      <w:r w:rsidR="004F2B73" w:rsidRPr="005173E8">
        <w:rPr>
          <w:rFonts w:ascii="Angsana New" w:hAnsi="Angsana New"/>
          <w:sz w:val="30"/>
          <w:szCs w:val="30"/>
          <w:cs/>
        </w:rPr>
        <w:t>สัญญาประนีประนอมยอมความ</w:t>
      </w:r>
      <w:r w:rsidR="007548D8">
        <w:rPr>
          <w:rFonts w:ascii="Angsana New" w:hAnsi="Angsana New" w:hint="cs"/>
          <w:sz w:val="30"/>
          <w:szCs w:val="30"/>
          <w:cs/>
        </w:rPr>
        <w:t>ดังกล่าว</w:t>
      </w:r>
      <w:r w:rsidR="004F2B73" w:rsidRPr="005173E8">
        <w:rPr>
          <w:rFonts w:ascii="Angsana New" w:hAnsi="Angsana New"/>
          <w:sz w:val="30"/>
          <w:szCs w:val="30"/>
          <w:cs/>
        </w:rPr>
        <w:t xml:space="preserve"> ซึ่งระบุว่าบริษัทต้องจัดกิจกรรมเพื่อสังคมรวมเป็นเงิน </w:t>
      </w:r>
      <w:r w:rsidR="00842E83">
        <w:rPr>
          <w:rFonts w:ascii="Angsana New" w:hAnsi="Angsana New"/>
          <w:sz w:val="30"/>
          <w:szCs w:val="30"/>
        </w:rPr>
        <w:t>17</w:t>
      </w:r>
      <w:r w:rsidR="004F2B73" w:rsidRPr="005173E8">
        <w:rPr>
          <w:rFonts w:ascii="Angsana New" w:hAnsi="Angsana New"/>
          <w:sz w:val="30"/>
          <w:szCs w:val="30"/>
        </w:rPr>
        <w:t>.90</w:t>
      </w:r>
      <w:r w:rsidR="004F2B73" w:rsidRPr="005173E8">
        <w:rPr>
          <w:rFonts w:ascii="Angsana New" w:hAnsi="Angsana New"/>
          <w:sz w:val="30"/>
          <w:szCs w:val="30"/>
          <w:cs/>
        </w:rPr>
        <w:t xml:space="preserve"> ล้านบาท สำหรับระยะเวลา </w:t>
      </w:r>
      <w:r w:rsidR="004F2B73" w:rsidRPr="005173E8">
        <w:rPr>
          <w:rFonts w:ascii="Angsana New" w:hAnsi="Angsana New"/>
          <w:sz w:val="30"/>
          <w:szCs w:val="30"/>
        </w:rPr>
        <w:t>10</w:t>
      </w:r>
      <w:r w:rsidR="004F2B73" w:rsidRPr="005173E8">
        <w:rPr>
          <w:rFonts w:ascii="Angsana New" w:hAnsi="Angsana New"/>
          <w:sz w:val="30"/>
          <w:szCs w:val="30"/>
          <w:cs/>
        </w:rPr>
        <w:t xml:space="preserve"> ปีข้างหน้า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ค่าใช้จ่ายขั้นต่ำสำหรับปีแรกตามสัญญาดังกล่าวเป็นจำนวนเงิน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1.40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ล้านบาทนับจากวันที่ทำสัญญา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16.50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จะต้องจ่ายตั้งแต่ปีที่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2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ถึงปีที่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10</w:t>
      </w:r>
      <w:r w:rsidR="004C6DDB">
        <w:rPr>
          <w:rFonts w:ascii="Angsana New" w:hAnsi="Angsana New" w:hint="cs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อย่างน้อยเป็นเงิน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1.65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ล้านบาทต่อปี</w:t>
      </w:r>
      <w:r w:rsidR="00D851A6" w:rsidRPr="00D851A6">
        <w:rPr>
          <w:rFonts w:ascii="Angsana New" w:hAnsi="Angsana New"/>
          <w:sz w:val="30"/>
          <w:szCs w:val="30"/>
        </w:rPr>
        <w:t xml:space="preserve"> 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บริษัทได้มีการบันทึกประมาณการหนี้สินจำนวน </w:t>
      </w:r>
      <w:r w:rsidR="004F2B73" w:rsidRPr="00D851A6">
        <w:rPr>
          <w:rFonts w:ascii="Angsana New" w:hAnsi="Angsana New"/>
          <w:sz w:val="30"/>
          <w:szCs w:val="30"/>
        </w:rPr>
        <w:t>17.90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 ล้านบาทในงบการเงิน ณ วันที่ </w:t>
      </w:r>
      <w:r w:rsidR="004F2B73" w:rsidRPr="00D851A6">
        <w:rPr>
          <w:rFonts w:ascii="Angsana New" w:hAnsi="Angsana New"/>
          <w:spacing w:val="-4"/>
          <w:sz w:val="30"/>
          <w:szCs w:val="30"/>
        </w:rPr>
        <w:t>3</w:t>
      </w:r>
      <w:r w:rsidR="00817A25" w:rsidRPr="00D851A6">
        <w:rPr>
          <w:rFonts w:ascii="Angsana New" w:hAnsi="Angsana New"/>
          <w:spacing w:val="-4"/>
          <w:sz w:val="30"/>
          <w:szCs w:val="30"/>
        </w:rPr>
        <w:t>1</w:t>
      </w:r>
      <w:r w:rsidR="004F2B73" w:rsidRPr="00D851A6">
        <w:rPr>
          <w:rFonts w:ascii="Angsana New" w:hAnsi="Angsana New"/>
          <w:spacing w:val="-4"/>
          <w:sz w:val="30"/>
          <w:szCs w:val="30"/>
        </w:rPr>
        <w:t xml:space="preserve"> </w:t>
      </w:r>
      <w:r w:rsidR="004F2B73" w:rsidRPr="00D851A6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4F2B73" w:rsidRPr="00D851A6">
        <w:rPr>
          <w:rFonts w:ascii="Angsana New" w:hAnsi="Angsana New"/>
          <w:spacing w:val="-4"/>
          <w:sz w:val="30"/>
          <w:szCs w:val="30"/>
        </w:rPr>
        <w:t>256</w:t>
      </w:r>
      <w:r w:rsidR="00E12AC9" w:rsidRPr="00D851A6">
        <w:rPr>
          <w:rFonts w:ascii="Angsana New" w:hAnsi="Angsana New"/>
          <w:spacing w:val="-4"/>
          <w:sz w:val="30"/>
          <w:szCs w:val="30"/>
        </w:rPr>
        <w:t>8</w:t>
      </w:r>
      <w:r w:rsidR="004F2B73" w:rsidRPr="00D851A6">
        <w:rPr>
          <w:rFonts w:ascii="Angsana New" w:hAnsi="Angsana New"/>
          <w:spacing w:val="-4"/>
          <w:sz w:val="30"/>
          <w:szCs w:val="30"/>
          <w:cs/>
        </w:rPr>
        <w:t xml:space="preserve"> จนถึงเดือน</w:t>
      </w:r>
      <w:r w:rsidR="00B150F5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A33106" w:rsidRPr="00D851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33106" w:rsidRPr="00D851A6">
        <w:rPr>
          <w:rFonts w:ascii="Angsana New" w:hAnsi="Angsana New"/>
          <w:spacing w:val="-4"/>
          <w:sz w:val="30"/>
          <w:szCs w:val="30"/>
        </w:rPr>
        <w:t>2568</w:t>
      </w:r>
      <w:r w:rsidR="004F2B73" w:rsidRPr="00D851A6">
        <w:rPr>
          <w:rFonts w:ascii="Angsana New" w:hAnsi="Angsana New"/>
          <w:spacing w:val="-4"/>
          <w:sz w:val="30"/>
          <w:szCs w:val="30"/>
          <w:cs/>
        </w:rPr>
        <w:t xml:space="preserve"> บริษัทได้ใช้ประมาณการหนี้สินจำนวน</w:t>
      </w:r>
      <w:r w:rsidR="00810C3A" w:rsidRPr="00D851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B3714">
        <w:rPr>
          <w:rFonts w:ascii="Angsana New" w:hAnsi="Angsana New"/>
          <w:spacing w:val="-4"/>
          <w:sz w:val="30"/>
          <w:szCs w:val="30"/>
        </w:rPr>
        <w:t>4.13</w:t>
      </w:r>
      <w:r w:rsidR="004F2B73" w:rsidRPr="00D851A6">
        <w:rPr>
          <w:rFonts w:ascii="Angsana New" w:hAnsi="Angsana New"/>
          <w:spacing w:val="-4"/>
          <w:sz w:val="30"/>
          <w:szCs w:val="30"/>
          <w:cs/>
        </w:rPr>
        <w:t xml:space="preserve"> ล้านบาท ทําให้มีประมาณการ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หนี้สินคงเหลือ </w:t>
      </w:r>
      <w:r w:rsidR="00233688">
        <w:rPr>
          <w:rFonts w:ascii="Angsana New" w:hAnsi="Angsana New"/>
          <w:sz w:val="30"/>
          <w:szCs w:val="30"/>
        </w:rPr>
        <w:t>1</w:t>
      </w:r>
      <w:r w:rsidR="002B3714">
        <w:rPr>
          <w:rFonts w:ascii="Angsana New" w:hAnsi="Angsana New"/>
          <w:sz w:val="30"/>
          <w:szCs w:val="30"/>
        </w:rPr>
        <w:t>3.77</w:t>
      </w:r>
      <w:r w:rsidR="004F2B73" w:rsidRPr="00D851A6">
        <w:rPr>
          <w:rFonts w:ascii="Angsana New" w:hAnsi="Angsana New"/>
          <w:sz w:val="30"/>
          <w:szCs w:val="30"/>
          <w:cs/>
        </w:rPr>
        <w:t xml:space="preserve"> ล้านบาท ณ</w:t>
      </w:r>
      <w:r w:rsidR="004F2B73" w:rsidRPr="005173E8">
        <w:rPr>
          <w:rFonts w:ascii="Angsana New" w:hAnsi="Angsana New"/>
          <w:sz w:val="30"/>
          <w:szCs w:val="30"/>
          <w:cs/>
        </w:rPr>
        <w:t xml:space="preserve"> วันที่ </w:t>
      </w:r>
      <w:r w:rsidR="00A33106" w:rsidRPr="005173E8">
        <w:rPr>
          <w:rFonts w:ascii="Angsana New" w:hAnsi="Angsana New"/>
          <w:sz w:val="30"/>
          <w:szCs w:val="30"/>
        </w:rPr>
        <w:t>3</w:t>
      </w:r>
      <w:r w:rsidR="002B3714">
        <w:rPr>
          <w:rFonts w:ascii="Angsana New" w:hAnsi="Angsana New"/>
          <w:sz w:val="30"/>
          <w:szCs w:val="30"/>
        </w:rPr>
        <w:t>1</w:t>
      </w:r>
      <w:r w:rsidR="00A33106" w:rsidRPr="005173E8">
        <w:rPr>
          <w:rFonts w:ascii="Angsana New" w:hAnsi="Angsana New"/>
          <w:sz w:val="30"/>
          <w:szCs w:val="30"/>
        </w:rPr>
        <w:t xml:space="preserve"> </w:t>
      </w:r>
      <w:r w:rsidR="002B3714">
        <w:rPr>
          <w:rFonts w:ascii="Angsana New" w:hAnsi="Angsana New" w:hint="cs"/>
          <w:sz w:val="30"/>
          <w:szCs w:val="30"/>
          <w:cs/>
        </w:rPr>
        <w:t>ธันวาคม</w:t>
      </w:r>
      <w:r w:rsidR="00A33106" w:rsidRPr="005173E8">
        <w:rPr>
          <w:rFonts w:ascii="Angsana New" w:hAnsi="Angsana New" w:hint="cs"/>
          <w:sz w:val="30"/>
          <w:szCs w:val="30"/>
          <w:cs/>
        </w:rPr>
        <w:t xml:space="preserve"> </w:t>
      </w:r>
      <w:r w:rsidR="00A33106" w:rsidRPr="005173E8">
        <w:rPr>
          <w:rFonts w:ascii="Angsana New" w:hAnsi="Angsana New"/>
          <w:sz w:val="30"/>
          <w:szCs w:val="30"/>
        </w:rPr>
        <w:t>2568</w:t>
      </w:r>
      <w:r w:rsidR="00490DCA">
        <w:rPr>
          <w:rFonts w:ascii="Angsana New" w:hAnsi="Angsana New"/>
          <w:sz w:val="30"/>
          <w:szCs w:val="30"/>
        </w:rPr>
        <w:t xml:space="preserve"> </w:t>
      </w:r>
    </w:p>
    <w:p w14:paraId="5EEDE3C3" w14:textId="136FEF4C" w:rsidR="00297569" w:rsidRPr="00C93831" w:rsidRDefault="00233688" w:rsidP="00C9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3831">
        <w:rPr>
          <w:rFonts w:ascii="Angsana New" w:hAnsi="Angsana New"/>
          <w:spacing w:val="-2"/>
          <w:sz w:val="30"/>
          <w:szCs w:val="30"/>
          <w:cs/>
        </w:rPr>
        <w:br/>
      </w:r>
      <w:r w:rsidRPr="00561608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="00153502" w:rsidRPr="00561608">
        <w:rPr>
          <w:rFonts w:ascii="Angsana New" w:hAnsi="Angsana New"/>
          <w:sz w:val="30"/>
          <w:szCs w:val="30"/>
        </w:rPr>
        <w:t>2568</w:t>
      </w:r>
      <w:r w:rsidRPr="00561608">
        <w:rPr>
          <w:rFonts w:ascii="Angsana New" w:hAnsi="Angsana New"/>
          <w:sz w:val="30"/>
          <w:szCs w:val="30"/>
        </w:rPr>
        <w:t xml:space="preserve"> </w:t>
      </w:r>
      <w:r w:rsidRPr="00561608">
        <w:rPr>
          <w:rFonts w:ascii="Angsana New" w:hAnsi="Angsana New"/>
          <w:sz w:val="30"/>
          <w:szCs w:val="30"/>
          <w:cs/>
        </w:rPr>
        <w:t>กลุ่ม</w:t>
      </w:r>
      <w:r w:rsidR="00922B6A" w:rsidRPr="00561608">
        <w:rPr>
          <w:rFonts w:ascii="Angsana New" w:hAnsi="Angsana New" w:hint="cs"/>
          <w:sz w:val="30"/>
          <w:szCs w:val="30"/>
          <w:cs/>
        </w:rPr>
        <w:t>คน</w:t>
      </w:r>
      <w:r w:rsidR="00C93831" w:rsidRPr="00561608">
        <w:rPr>
          <w:rFonts w:ascii="Angsana New" w:hAnsi="Angsana New" w:hint="cs"/>
          <w:sz w:val="30"/>
          <w:szCs w:val="30"/>
          <w:cs/>
        </w:rPr>
        <w:t>อีกกลุ่มหนึ่ง</w:t>
      </w:r>
      <w:r w:rsidRPr="00561608">
        <w:rPr>
          <w:rFonts w:ascii="Angsana New" w:hAnsi="Angsana New"/>
          <w:sz w:val="30"/>
          <w:szCs w:val="30"/>
          <w:cs/>
        </w:rPr>
        <w:t>ได้</w:t>
      </w:r>
      <w:r w:rsidR="00D531FB" w:rsidRPr="00561608">
        <w:rPr>
          <w:rFonts w:ascii="Angsana New" w:hAnsi="Angsana New" w:hint="cs"/>
          <w:sz w:val="30"/>
          <w:szCs w:val="30"/>
          <w:cs/>
        </w:rPr>
        <w:t>ยื่น</w:t>
      </w:r>
      <w:r w:rsidRPr="00561608">
        <w:rPr>
          <w:rFonts w:ascii="Angsana New" w:hAnsi="Angsana New"/>
          <w:sz w:val="30"/>
          <w:szCs w:val="30"/>
          <w:cs/>
        </w:rPr>
        <w:t>ฟ้องร้องบริษัทเพื่อเรียกค่าเสียหายจากการละเมิดเนื่องมาจากการปล่อยสารเคมีที่ก่อให้เกิดอันตรายแก่</w:t>
      </w:r>
      <w:r w:rsidR="00D531FB" w:rsidRPr="00561608">
        <w:rPr>
          <w:rFonts w:ascii="Angsana New" w:hAnsi="Angsana New" w:hint="cs"/>
          <w:sz w:val="30"/>
          <w:szCs w:val="30"/>
          <w:cs/>
        </w:rPr>
        <w:t>กลุ่ม</w:t>
      </w:r>
      <w:r w:rsidRPr="00561608">
        <w:rPr>
          <w:rFonts w:ascii="Angsana New" w:hAnsi="Angsana New"/>
          <w:sz w:val="30"/>
          <w:szCs w:val="30"/>
          <w:cs/>
        </w:rPr>
        <w:t>บุคคลเหล่านี้</w:t>
      </w:r>
      <w:r w:rsidRPr="00561608">
        <w:rPr>
          <w:rFonts w:ascii="Angsana New" w:hAnsi="Angsana New"/>
          <w:sz w:val="30"/>
          <w:szCs w:val="30"/>
        </w:rPr>
        <w:t xml:space="preserve"> </w:t>
      </w:r>
      <w:r w:rsidRPr="00561608">
        <w:rPr>
          <w:rFonts w:ascii="Angsana New" w:hAnsi="Angsana New"/>
          <w:sz w:val="30"/>
          <w:szCs w:val="30"/>
          <w:cs/>
        </w:rPr>
        <w:t>มูลค่าความเสียหาย</w:t>
      </w:r>
      <w:r w:rsidR="00D531FB" w:rsidRPr="00561608">
        <w:rPr>
          <w:rFonts w:ascii="Angsana New" w:hAnsi="Angsana New" w:hint="cs"/>
          <w:sz w:val="30"/>
          <w:szCs w:val="30"/>
          <w:cs/>
        </w:rPr>
        <w:t>ที่เกิดจากการฟ้องร้อง</w:t>
      </w:r>
      <w:r w:rsidRPr="00561608">
        <w:rPr>
          <w:rFonts w:ascii="Angsana New" w:hAnsi="Angsana New"/>
          <w:sz w:val="30"/>
          <w:szCs w:val="30"/>
          <w:cs/>
        </w:rPr>
        <w:t>ของคดีนี้</w:t>
      </w:r>
      <w:r w:rsidR="00D531FB" w:rsidRPr="00561608">
        <w:rPr>
          <w:rFonts w:ascii="Angsana New" w:hAnsi="Angsana New" w:hint="cs"/>
          <w:sz w:val="30"/>
          <w:szCs w:val="30"/>
          <w:cs/>
        </w:rPr>
        <w:t>รวม</w:t>
      </w:r>
      <w:r w:rsidRPr="00561608">
        <w:rPr>
          <w:rFonts w:ascii="Angsana New" w:hAnsi="Angsana New"/>
          <w:sz w:val="30"/>
          <w:szCs w:val="30"/>
          <w:cs/>
        </w:rPr>
        <w:t xml:space="preserve">เป็นเงิน </w:t>
      </w:r>
      <w:r w:rsidRPr="00561608">
        <w:rPr>
          <w:rFonts w:ascii="Angsana New" w:hAnsi="Angsana New"/>
          <w:sz w:val="30"/>
          <w:szCs w:val="30"/>
        </w:rPr>
        <w:t xml:space="preserve">74.28 </w:t>
      </w:r>
      <w:r w:rsidRPr="00561608">
        <w:rPr>
          <w:rFonts w:ascii="Angsana New" w:hAnsi="Angsana New"/>
          <w:sz w:val="30"/>
          <w:szCs w:val="30"/>
          <w:cs/>
        </w:rPr>
        <w:t xml:space="preserve">ล้านบาท ศาลแพ่งได้นัดไต่สวนมูลฟ้องเมื่อวันที่ </w:t>
      </w:r>
      <w:r w:rsidRPr="00561608">
        <w:rPr>
          <w:rFonts w:ascii="Angsana New" w:hAnsi="Angsana New"/>
          <w:sz w:val="30"/>
          <w:szCs w:val="30"/>
        </w:rPr>
        <w:t xml:space="preserve">29 </w:t>
      </w:r>
      <w:r w:rsidRPr="0056160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61608">
        <w:rPr>
          <w:rFonts w:ascii="Angsana New" w:hAnsi="Angsana New"/>
          <w:sz w:val="30"/>
          <w:szCs w:val="30"/>
        </w:rPr>
        <w:t xml:space="preserve">2568 </w:t>
      </w:r>
      <w:r w:rsidR="00E86535" w:rsidRPr="00561608">
        <w:rPr>
          <w:rFonts w:ascii="Angsana New" w:hAnsi="Angsana New" w:hint="cs"/>
          <w:spacing w:val="-2"/>
          <w:sz w:val="30"/>
          <w:szCs w:val="30"/>
          <w:cs/>
        </w:rPr>
        <w:t>และได้มีคำสั่งให้</w:t>
      </w:r>
      <w:r w:rsidR="00922B6A" w:rsidRPr="00561608">
        <w:rPr>
          <w:rFonts w:ascii="Angsana New" w:hAnsi="Angsana New" w:hint="cs"/>
          <w:sz w:val="30"/>
          <w:szCs w:val="30"/>
          <w:cs/>
        </w:rPr>
        <w:t>คู่ความ</w:t>
      </w:r>
      <w:r w:rsidRPr="00561608">
        <w:rPr>
          <w:rFonts w:ascii="Angsana New" w:hAnsi="Angsana New"/>
          <w:sz w:val="30"/>
          <w:szCs w:val="30"/>
          <w:cs/>
        </w:rPr>
        <w:t>เจรจา</w:t>
      </w:r>
      <w:r w:rsidR="00D531FB" w:rsidRPr="00561608">
        <w:rPr>
          <w:rFonts w:ascii="Angsana New" w:hAnsi="Angsana New" w:hint="cs"/>
          <w:sz w:val="30"/>
          <w:szCs w:val="30"/>
          <w:cs/>
        </w:rPr>
        <w:t>ผ่านศูนย์ไกล่เกลี่ยของศาล</w:t>
      </w:r>
      <w:r w:rsidR="00E86535" w:rsidRPr="00561608">
        <w:rPr>
          <w:rFonts w:ascii="Angsana New" w:hAnsi="Angsana New"/>
          <w:sz w:val="30"/>
          <w:szCs w:val="30"/>
        </w:rPr>
        <w:t xml:space="preserve"> </w:t>
      </w:r>
      <w:r w:rsidR="00BA7E92">
        <w:rPr>
          <w:rFonts w:ascii="Angsana New" w:hAnsi="Angsana New" w:hint="cs"/>
          <w:sz w:val="30"/>
          <w:szCs w:val="30"/>
          <w:cs/>
        </w:rPr>
        <w:t>เมื่อ</w:t>
      </w:r>
      <w:r w:rsidR="00E86535" w:rsidRPr="0056160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86535" w:rsidRPr="00561608">
        <w:rPr>
          <w:rFonts w:ascii="Angsana New" w:hAnsi="Angsana New"/>
          <w:sz w:val="30"/>
          <w:szCs w:val="30"/>
        </w:rPr>
        <w:t xml:space="preserve">20 </w:t>
      </w:r>
      <w:r w:rsidR="00E86535" w:rsidRPr="0056160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86535" w:rsidRPr="00561608">
        <w:rPr>
          <w:rFonts w:ascii="Angsana New" w:hAnsi="Angsana New"/>
          <w:sz w:val="30"/>
          <w:szCs w:val="30"/>
        </w:rPr>
        <w:t>2569</w:t>
      </w:r>
      <w:r w:rsidR="00C97C2E" w:rsidRPr="00561608">
        <w:rPr>
          <w:rFonts w:ascii="Angsana New" w:hAnsi="Angsana New"/>
          <w:spacing w:val="-2"/>
          <w:sz w:val="30"/>
          <w:szCs w:val="30"/>
        </w:rPr>
        <w:t xml:space="preserve"> </w:t>
      </w:r>
      <w:r w:rsidR="00297569" w:rsidRPr="00561608">
        <w:rPr>
          <w:rFonts w:ascii="Angsana New" w:hAnsi="Angsana New" w:hint="cs"/>
          <w:spacing w:val="-2"/>
          <w:sz w:val="30"/>
          <w:szCs w:val="30"/>
          <w:cs/>
        </w:rPr>
        <w:t>บริษัทได้เข้าร่วมกระบวนการพิจารณาคดีในฐานะจำเลยตามคำสั่งของศาล</w:t>
      </w:r>
      <w:r w:rsidR="00297569" w:rsidRPr="005616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86535" w:rsidRPr="00561608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297569" w:rsidRPr="00561608">
        <w:rPr>
          <w:rFonts w:ascii="Angsana New" w:hAnsi="Angsana New" w:hint="cs"/>
          <w:spacing w:val="-2"/>
          <w:sz w:val="30"/>
          <w:szCs w:val="30"/>
          <w:cs/>
        </w:rPr>
        <w:t>ศาลได้</w:t>
      </w:r>
      <w:r w:rsidR="00E86535" w:rsidRPr="00561608">
        <w:rPr>
          <w:rFonts w:ascii="Angsana New" w:hAnsi="Angsana New" w:hint="cs"/>
          <w:spacing w:val="-2"/>
          <w:sz w:val="30"/>
          <w:szCs w:val="30"/>
          <w:cs/>
        </w:rPr>
        <w:t>นัดพิจารณาคดีครั้งถัดไปใน</w:t>
      </w:r>
      <w:r w:rsidR="00297569" w:rsidRPr="005616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86535" w:rsidRPr="00561608">
        <w:rPr>
          <w:rFonts w:ascii="Angsana New" w:hAnsi="Angsana New"/>
          <w:spacing w:val="-2"/>
          <w:sz w:val="30"/>
          <w:szCs w:val="30"/>
        </w:rPr>
        <w:t>2</w:t>
      </w:r>
      <w:r w:rsidR="003F5BCD">
        <w:rPr>
          <w:rFonts w:ascii="Angsana New" w:hAnsi="Angsana New"/>
          <w:spacing w:val="-2"/>
          <w:sz w:val="30"/>
          <w:szCs w:val="30"/>
        </w:rPr>
        <w:t>3</w:t>
      </w:r>
      <w:r w:rsidR="00297569" w:rsidRPr="005616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7569" w:rsidRPr="00561608">
        <w:rPr>
          <w:rFonts w:ascii="Angsana New" w:hAnsi="Angsana New" w:hint="cs"/>
          <w:spacing w:val="-2"/>
          <w:sz w:val="30"/>
          <w:szCs w:val="30"/>
          <w:cs/>
        </w:rPr>
        <w:t>กุมภาพันธ์</w:t>
      </w:r>
      <w:r w:rsidR="00297569" w:rsidRPr="005616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86535" w:rsidRPr="00561608">
        <w:rPr>
          <w:rFonts w:ascii="Angsana New" w:hAnsi="Angsana New"/>
          <w:spacing w:val="-2"/>
          <w:sz w:val="30"/>
          <w:szCs w:val="30"/>
        </w:rPr>
        <w:t>2569</w:t>
      </w:r>
      <w:r w:rsidR="00561608" w:rsidRPr="00561608">
        <w:rPr>
          <w:rFonts w:ascii="Angsana New" w:hAnsi="Angsana New"/>
          <w:spacing w:val="-2"/>
          <w:sz w:val="30"/>
          <w:szCs w:val="30"/>
        </w:rPr>
        <w:t xml:space="preserve"> </w:t>
      </w:r>
      <w:r w:rsidR="00297569" w:rsidRPr="00561608">
        <w:rPr>
          <w:rFonts w:ascii="Angsana New" w:hAnsi="Angsana New" w:hint="cs"/>
          <w:sz w:val="30"/>
          <w:szCs w:val="30"/>
          <w:cs/>
        </w:rPr>
        <w:t>ณ</w:t>
      </w:r>
      <w:r w:rsidR="00297569" w:rsidRPr="00561608">
        <w:rPr>
          <w:rFonts w:ascii="Angsana New" w:hAnsi="Angsana New"/>
          <w:sz w:val="30"/>
          <w:szCs w:val="30"/>
          <w:cs/>
        </w:rPr>
        <w:t xml:space="preserve"> </w:t>
      </w:r>
      <w:r w:rsidR="00297569" w:rsidRPr="00561608">
        <w:rPr>
          <w:rFonts w:ascii="Angsana New" w:hAnsi="Angsana New" w:hint="cs"/>
          <w:sz w:val="30"/>
          <w:szCs w:val="30"/>
          <w:cs/>
        </w:rPr>
        <w:t>วันที่</w:t>
      </w:r>
      <w:r w:rsidR="00297569" w:rsidRPr="00561608">
        <w:rPr>
          <w:rFonts w:ascii="Angsana New" w:hAnsi="Angsana New"/>
          <w:sz w:val="30"/>
          <w:szCs w:val="30"/>
          <w:cs/>
        </w:rPr>
        <w:t xml:space="preserve"> </w:t>
      </w:r>
      <w:r w:rsidR="00297569" w:rsidRPr="00561608">
        <w:rPr>
          <w:rFonts w:ascii="Angsana New" w:hAnsi="Angsana New"/>
          <w:sz w:val="30"/>
          <w:szCs w:val="30"/>
        </w:rPr>
        <w:t xml:space="preserve">31 </w:t>
      </w:r>
      <w:r w:rsidR="00297569" w:rsidRPr="00561608">
        <w:rPr>
          <w:rFonts w:ascii="Angsana New" w:hAnsi="Angsana New" w:hint="cs"/>
          <w:sz w:val="30"/>
          <w:szCs w:val="30"/>
          <w:cs/>
        </w:rPr>
        <w:t>ธันวาคม</w:t>
      </w:r>
      <w:r w:rsidR="00297569" w:rsidRPr="00561608">
        <w:rPr>
          <w:rFonts w:ascii="Angsana New" w:hAnsi="Angsana New"/>
          <w:sz w:val="30"/>
          <w:szCs w:val="30"/>
          <w:cs/>
        </w:rPr>
        <w:t xml:space="preserve"> </w:t>
      </w:r>
      <w:r w:rsidR="00297569" w:rsidRPr="00561608">
        <w:rPr>
          <w:rFonts w:ascii="Angsana New" w:hAnsi="Angsana New"/>
          <w:sz w:val="30"/>
          <w:szCs w:val="30"/>
        </w:rPr>
        <w:t xml:space="preserve">2568 </w:t>
      </w:r>
      <w:r w:rsidR="00E86535" w:rsidRPr="00561608">
        <w:rPr>
          <w:rFonts w:ascii="Angsana New" w:hAnsi="Angsana New" w:hint="cs"/>
          <w:sz w:val="30"/>
          <w:szCs w:val="30"/>
          <w:cs/>
        </w:rPr>
        <w:t>บริษัทอยู่ระหว่างกระบวนการไกล่เกลี่ยข้อพิพาทซึ่งยังมีความไม่แน่นอนในผลลัพธ์</w:t>
      </w:r>
      <w:r w:rsidR="00297569" w:rsidRPr="00561608">
        <w:rPr>
          <w:rFonts w:ascii="Angsana New" w:hAnsi="Angsana New"/>
          <w:sz w:val="30"/>
          <w:szCs w:val="30"/>
          <w:cs/>
        </w:rPr>
        <w:t xml:space="preserve"> </w:t>
      </w:r>
      <w:r w:rsidR="00E86535" w:rsidRPr="00561608">
        <w:rPr>
          <w:rFonts w:ascii="Angsana New" w:hAnsi="Angsana New" w:hint="cs"/>
          <w:spacing w:val="-2"/>
          <w:sz w:val="30"/>
          <w:szCs w:val="30"/>
          <w:cs/>
        </w:rPr>
        <w:t>ดังนั้น</w:t>
      </w:r>
      <w:r w:rsidR="00E86535" w:rsidRPr="00E86535">
        <w:rPr>
          <w:rFonts w:ascii="Angsana New" w:hAnsi="Angsana New" w:hint="cs"/>
          <w:spacing w:val="-2"/>
          <w:sz w:val="30"/>
          <w:szCs w:val="30"/>
          <w:cs/>
        </w:rPr>
        <w:t>บริษัทจึงยังไม่ได้ตั้งสำรองสำหรับค่าใช้จ่ายประมาณการหนี้สินที่อาจเกิดขึ้นจากกรณีนี้</w:t>
      </w:r>
      <w:r w:rsidR="00E86535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</w:p>
    <w:p w14:paraId="1944FA66" w14:textId="77777777" w:rsidR="006F2D73" w:rsidRDefault="006F2D73" w:rsidP="000C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D1FE76E" w14:textId="77777777" w:rsidR="00BA7E92" w:rsidRDefault="00BA7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3B9261D" w14:textId="381F201E" w:rsidR="00F344D2" w:rsidRDefault="00F344D2" w:rsidP="00F344D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31EF3464" w14:textId="77777777" w:rsidR="00F344D2" w:rsidRDefault="00F344D2" w:rsidP="00F3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6D1684" w14:textId="77777777" w:rsidR="00F344D2" w:rsidRPr="006B3CB3" w:rsidRDefault="00F344D2" w:rsidP="00F3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3CB3">
        <w:rPr>
          <w:rFonts w:ascii="Angsana New" w:hAnsi="Angsana New"/>
          <w:spacing w:val="-2"/>
          <w:sz w:val="30"/>
          <w:szCs w:val="30"/>
          <w:cs/>
        </w:rPr>
        <w:t>เงิน</w:t>
      </w:r>
      <w:r w:rsidRPr="006B3CB3">
        <w:rPr>
          <w:rFonts w:ascii="Angsana New" w:hAnsi="Angsana New"/>
          <w:sz w:val="30"/>
          <w:szCs w:val="30"/>
          <w:cs/>
        </w:rPr>
        <w:t>ปันผลที่บริษัทจ่ายให้ผู้ถือหุ้น มีดังนี้</w:t>
      </w:r>
    </w:p>
    <w:p w14:paraId="0105BC1F" w14:textId="77777777" w:rsidR="00F344D2" w:rsidRPr="006B3CB3" w:rsidRDefault="00F344D2" w:rsidP="00F34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F344D2" w:rsidRPr="00F7027F" w14:paraId="59E337EE" w14:textId="77777777" w:rsidTr="00F720DC">
        <w:trPr>
          <w:tblHeader/>
        </w:trPr>
        <w:tc>
          <w:tcPr>
            <w:tcW w:w="3060" w:type="dxa"/>
            <w:vAlign w:val="bottom"/>
          </w:tcPr>
          <w:p w14:paraId="540E8F9B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DA81CCD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565D491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E988E52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98E336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D517F89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A967A6B" w14:textId="77777777" w:rsidR="00F344D2" w:rsidRPr="00F7027F" w:rsidDel="00D43E7A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344D2" w:rsidRPr="00F7027F" w14:paraId="7379B607" w14:textId="77777777" w:rsidTr="00F720DC">
        <w:trPr>
          <w:tblHeader/>
        </w:trPr>
        <w:tc>
          <w:tcPr>
            <w:tcW w:w="3060" w:type="dxa"/>
          </w:tcPr>
          <w:p w14:paraId="7CE5963A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C11713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9EEBE0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CBBE27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24AA67A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4E154AA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44D2" w:rsidRPr="00F7027F" w14:paraId="6F54FC4B" w14:textId="77777777" w:rsidTr="00654E6E">
        <w:tc>
          <w:tcPr>
            <w:tcW w:w="3060" w:type="dxa"/>
          </w:tcPr>
          <w:p w14:paraId="1F491432" w14:textId="47DB0A25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</w:tcPr>
          <w:p w14:paraId="51987A22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925E7D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73FD014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E73F7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53CFBB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FA6" w:rsidRPr="00F7027F" w14:paraId="7023B287" w14:textId="77777777" w:rsidTr="00654E6E">
        <w:tc>
          <w:tcPr>
            <w:tcW w:w="3060" w:type="dxa"/>
          </w:tcPr>
          <w:p w14:paraId="2A5FAE67" w14:textId="77777777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33B26149" w14:textId="5A758277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5D4B0C61" w14:textId="2A072B7C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326BD6E" w14:textId="1E966A8C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203DF6C9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313DFD" w14:textId="0B82392E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  <w:tr w:rsidR="00EF7FA6" w:rsidRPr="002B2ACA" w14:paraId="38C442E3" w14:textId="77777777" w:rsidTr="00654E6E">
        <w:tc>
          <w:tcPr>
            <w:tcW w:w="3060" w:type="dxa"/>
          </w:tcPr>
          <w:p w14:paraId="2484D7E9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75BCAA8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77A4DAC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A0293A0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FE660A6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416C65A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F7FA6" w:rsidRPr="00F7027F" w14:paraId="55573756" w14:textId="77777777" w:rsidTr="00F720DC">
        <w:tc>
          <w:tcPr>
            <w:tcW w:w="3060" w:type="dxa"/>
          </w:tcPr>
          <w:p w14:paraId="5C46D049" w14:textId="4354E480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800" w:type="dxa"/>
          </w:tcPr>
          <w:p w14:paraId="23B167D9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E9B5D0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F0DF6E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843E5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11863A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FA6" w:rsidRPr="00F7027F" w14:paraId="61DE9022" w14:textId="77777777" w:rsidTr="00F720DC">
        <w:tc>
          <w:tcPr>
            <w:tcW w:w="3060" w:type="dxa"/>
          </w:tcPr>
          <w:p w14:paraId="0DF2B709" w14:textId="0EFF4FC6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3364911D" w14:textId="7AEC9439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41FCBE5" w14:textId="3BD9A588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2DDD92C" w14:textId="2D02DA09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53E143AD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3EE23C3" w14:textId="1E8B47EE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</w:tbl>
    <w:p w14:paraId="3F3A6CD6" w14:textId="6BFE3A34" w:rsidR="00DB7C75" w:rsidRDefault="00DB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A026F25" w14:textId="18D8100A" w:rsidR="00FC3977" w:rsidRPr="00092012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A6EAB79" w14:textId="136FDBA9" w:rsidR="00FC3977" w:rsidRPr="00FD05AC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6758E4" w14:paraId="19AD8256" w14:textId="77777777" w:rsidTr="00B44CA1">
        <w:tc>
          <w:tcPr>
            <w:tcW w:w="5490" w:type="dxa"/>
            <w:tcBorders>
              <w:bottom w:val="nil"/>
            </w:tcBorders>
          </w:tcPr>
          <w:p w14:paraId="52B4E9F1" w14:textId="77777777" w:rsidR="00FC3977" w:rsidRPr="000A2EAB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vAlign w:val="bottom"/>
          </w:tcPr>
          <w:p w14:paraId="017FAA1B" w14:textId="6D0F93FE" w:rsidR="00FC3977" w:rsidRPr="006758E4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70E4F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FB2" w:rsidRPr="006758E4" w14:paraId="26661868" w14:textId="77777777" w:rsidTr="00B44CA1">
        <w:tc>
          <w:tcPr>
            <w:tcW w:w="5490" w:type="dxa"/>
            <w:tcBorders>
              <w:bottom w:val="nil"/>
            </w:tcBorders>
          </w:tcPr>
          <w:p w14:paraId="306DDD62" w14:textId="77777777" w:rsidR="00B95FB2" w:rsidRPr="000A2EAB" w:rsidRDefault="00B95FB2" w:rsidP="00B95FB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1D2CA2A" w14:textId="3EB77CDA" w:rsidR="00B95FB2" w:rsidRPr="006758E4" w:rsidRDefault="00DB0F33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F3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B0F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DB0F3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A3310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B95FB2" w:rsidRPr="006758E4" w:rsidRDefault="00B95FB2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2F9747C3" w:rsidR="00B95FB2" w:rsidRPr="006758E4" w:rsidRDefault="00B95FB2" w:rsidP="00B95FB2">
            <w:pPr>
              <w:pStyle w:val="a1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310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FC3977" w:rsidRPr="006758E4" w14:paraId="5929A280" w14:textId="77777777" w:rsidTr="00B44CA1">
        <w:tc>
          <w:tcPr>
            <w:tcW w:w="5490" w:type="dxa"/>
            <w:tcBorders>
              <w:bottom w:val="nil"/>
            </w:tcBorders>
          </w:tcPr>
          <w:p w14:paraId="35C315FA" w14:textId="77777777" w:rsidR="00FC3977" w:rsidRPr="000A2EAB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vAlign w:val="bottom"/>
          </w:tcPr>
          <w:p w14:paraId="182EDEE4" w14:textId="77777777" w:rsidR="00FC3977" w:rsidRPr="006758E4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C3977" w:rsidRPr="006758E4" w14:paraId="19F40C84" w14:textId="77777777" w:rsidTr="000D691C">
        <w:trPr>
          <w:trHeight w:val="283"/>
        </w:trPr>
        <w:tc>
          <w:tcPr>
            <w:tcW w:w="5490" w:type="dxa"/>
          </w:tcPr>
          <w:p w14:paraId="2D4BE1E4" w14:textId="77777777" w:rsidR="00FC3977" w:rsidRPr="006758E4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325B60D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3106" w:rsidRPr="006758E4" w14:paraId="5D65B64D" w14:textId="77777777" w:rsidTr="00EC54A0">
        <w:tc>
          <w:tcPr>
            <w:tcW w:w="5490" w:type="dxa"/>
            <w:tcBorders>
              <w:bottom w:val="nil"/>
            </w:tcBorders>
          </w:tcPr>
          <w:p w14:paraId="4290D21C" w14:textId="41A059AD" w:rsidR="00A33106" w:rsidRPr="006758E4" w:rsidRDefault="001836E2" w:rsidP="00A33106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9E6FBD" w:rsidRPr="009E6FB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48D951D1" w14:textId="4579690F" w:rsidR="00A33106" w:rsidRPr="006758E4" w:rsidRDefault="00D51C6B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A33106" w:rsidRPr="006758E4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5931C193" w:rsidR="00A33106" w:rsidRPr="006758E4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A33106" w14:paraId="0F051FA3" w14:textId="77777777" w:rsidTr="00EC54A0">
        <w:tc>
          <w:tcPr>
            <w:tcW w:w="5490" w:type="dxa"/>
            <w:tcBorders>
              <w:bottom w:val="nil"/>
            </w:tcBorders>
          </w:tcPr>
          <w:p w14:paraId="220F9F7C" w14:textId="77777777" w:rsidR="00A33106" w:rsidRPr="006758E4" w:rsidRDefault="00A33106" w:rsidP="00A33106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C662705" w14:textId="3375CACE" w:rsidR="00A33106" w:rsidRPr="006758E4" w:rsidRDefault="00D51C6B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A33106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6A4D38CF" w:rsidR="00A33106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</w:tbl>
    <w:p w14:paraId="695E39C9" w14:textId="77777777" w:rsidR="00FD05AC" w:rsidRDefault="00FD05AC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9AD91" w14:textId="15153350" w:rsidR="00FC3977" w:rsidRPr="00760CF6" w:rsidRDefault="00FC3977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3F46F03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7CB26" w14:textId="0A3B58EE" w:rsidR="006F2D73" w:rsidRDefault="00471494" w:rsidP="006F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1494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B0F33" w:rsidRPr="00DB0F33">
        <w:rPr>
          <w:rFonts w:ascii="Angsana New" w:hAnsi="Angsana New"/>
          <w:spacing w:val="-4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DB0F33" w:rsidRPr="00DB0F3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/>
          <w:spacing w:val="-4"/>
          <w:sz w:val="30"/>
          <w:szCs w:val="30"/>
        </w:rPr>
        <w:t xml:space="preserve">2568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บริษัทมีหนังสือค้ำประกันซึ่งออกโดยธนาคารในนามบริษัทเหลืออยู่เป็นจำนวน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51C6B">
        <w:rPr>
          <w:rFonts w:ascii="Angsana New" w:hAnsi="Angsana New"/>
          <w:spacing w:val="-4"/>
          <w:sz w:val="30"/>
          <w:szCs w:val="30"/>
        </w:rPr>
        <w:t>1</w:t>
      </w:r>
      <w:r w:rsidR="000C20D5">
        <w:rPr>
          <w:rFonts w:ascii="Angsana New" w:hAnsi="Angsana New"/>
          <w:spacing w:val="-4"/>
          <w:sz w:val="30"/>
          <w:szCs w:val="30"/>
        </w:rPr>
        <w:t xml:space="preserve">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</w:p>
    <w:p w14:paraId="6A60EE5D" w14:textId="77777777" w:rsidR="006F2D73" w:rsidRDefault="006F2D73" w:rsidP="00DB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02A6D8" w14:textId="2636E2C0" w:rsidR="00FC3977" w:rsidRDefault="00FC3977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309B55D8" w14:textId="77777777" w:rsidR="004E070A" w:rsidRPr="004E070A" w:rsidRDefault="004E070A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10572B" w14:textId="08BECE30" w:rsidR="006F7AEC" w:rsidRDefault="006F7AEC" w:rsidP="006F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07EBB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B0F33" w:rsidRPr="00DB0F33">
        <w:rPr>
          <w:rFonts w:ascii="Angsana New" w:hAnsi="Angsana New"/>
          <w:spacing w:val="-2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B0F33" w:rsidRPr="00DB0F3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2568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บริษัทมีเลตเตอร์ออฟเครดิตซึ่งออกโดยธนาคารในนามบริษัท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เหลืออยู่เป็นจำนวน </w:t>
      </w:r>
      <w:r w:rsidR="00374A1C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8"/>
          <w:sz w:val="30"/>
          <w:szCs w:val="30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(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31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มีนาคม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256</w:t>
      </w:r>
      <w:r>
        <w:rPr>
          <w:rFonts w:ascii="Angsana New" w:hAnsi="Angsana New"/>
          <w:i/>
          <w:iCs/>
          <w:spacing w:val="-8"/>
          <w:sz w:val="30"/>
          <w:szCs w:val="30"/>
        </w:rPr>
        <w:t>8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: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8"/>
          <w:sz w:val="30"/>
          <w:szCs w:val="30"/>
        </w:rPr>
        <w:t xml:space="preserve">6 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6E0267B2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0532B1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E560C" w14:textId="6ED57994" w:rsidR="00FC3977" w:rsidRDefault="00B95FB2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0CF6">
        <w:rPr>
          <w:rFonts w:ascii="Angsana New" w:hAnsi="Angsana New" w:hint="cs"/>
          <w:sz w:val="30"/>
          <w:szCs w:val="30"/>
          <w:cs/>
        </w:rPr>
        <w:t>ณ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วันที่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DB0F33" w:rsidRPr="00DB0F33">
        <w:rPr>
          <w:rFonts w:ascii="Angsana New" w:hAnsi="Angsana New"/>
          <w:spacing w:val="-2"/>
          <w:sz w:val="30"/>
          <w:szCs w:val="30"/>
        </w:rPr>
        <w:t xml:space="preserve">31 </w:t>
      </w:r>
      <w:r w:rsidR="00DB0F33" w:rsidRPr="00DB0F3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B0F33" w:rsidRPr="00DB0F3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33106">
        <w:rPr>
          <w:rFonts w:ascii="Angsana New" w:hAnsi="Angsana New"/>
          <w:spacing w:val="-2"/>
          <w:sz w:val="30"/>
          <w:szCs w:val="30"/>
        </w:rPr>
        <w:t xml:space="preserve">2568 </w:t>
      </w:r>
      <w:r w:rsidR="00FC3977" w:rsidRPr="00760CF6">
        <w:rPr>
          <w:rFonts w:ascii="Angsana New" w:hAnsi="Angsana New" w:hint="cs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="00FC3977"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ดังนี้</w:t>
      </w:r>
    </w:p>
    <w:p w14:paraId="4BA00FB3" w14:textId="77777777" w:rsidR="00C04B34" w:rsidRPr="000532B1" w:rsidRDefault="00C04B34" w:rsidP="005D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662EEC" w14:textId="77777777" w:rsidR="008B62BB" w:rsidRPr="000B5160" w:rsidRDefault="008B62BB" w:rsidP="008B6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สัญญาซื้อโซดาไฟ</w:t>
      </w:r>
      <w:r w:rsidRPr="000B5160">
        <w:rPr>
          <w:rFonts w:ascii="Angsana New" w:hAnsi="Angsana New"/>
          <w:sz w:val="30"/>
          <w:szCs w:val="30"/>
          <w:cs/>
        </w:rPr>
        <w:t xml:space="preserve"> (</w:t>
      </w:r>
      <w:r w:rsidRPr="000B5160">
        <w:rPr>
          <w:rFonts w:ascii="Angsana New" w:hAnsi="Angsana New"/>
          <w:sz w:val="30"/>
          <w:szCs w:val="30"/>
        </w:rPr>
        <w:t xml:space="preserve">Caustic soda) </w:t>
      </w:r>
      <w:r w:rsidRPr="000B5160">
        <w:rPr>
          <w:rFonts w:ascii="Angsana New" w:hAnsi="Angsana New" w:hint="cs"/>
          <w:sz w:val="30"/>
          <w:szCs w:val="30"/>
          <w:cs/>
        </w:rPr>
        <w:t>กับบริษัทที่ไม่เกี่ยวข้องกันในประเทศไทย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และจะสิ้นสุดในวันที่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31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70</w:t>
      </w:r>
    </w:p>
    <w:p w14:paraId="3570558E" w14:textId="77777777" w:rsidR="008B62BB" w:rsidRPr="000532B1" w:rsidRDefault="008B62BB" w:rsidP="0036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CA730C1" w14:textId="77777777" w:rsidR="008B62BB" w:rsidRPr="000B5160" w:rsidRDefault="008B62BB" w:rsidP="008B6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กัลฟ์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เจพี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เอ็นเคทู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จำกัด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1.1 </w:t>
      </w:r>
      <w:r w:rsidRPr="000B5160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15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2556</w:t>
      </w:r>
    </w:p>
    <w:p w14:paraId="1667EB09" w14:textId="77777777" w:rsidR="00C918EA" w:rsidRPr="000532B1" w:rsidRDefault="00C918EA" w:rsidP="006A5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6C8932" w14:textId="79A85EE8" w:rsidR="00A14FEA" w:rsidRDefault="00A14FEA" w:rsidP="00A1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0D7F">
        <w:rPr>
          <w:rFonts w:ascii="Angsana New" w:hAnsi="Angsana New" w:hint="cs"/>
          <w:sz w:val="30"/>
          <w:szCs w:val="30"/>
          <w:cs/>
        </w:rPr>
        <w:t>สัญญาการใช้สิทธิกับบริษัทที่ไม่เกี่ยวข้องกันในต่างประเทศ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ๆ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แก่บริษัท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5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ปี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</w:t>
      </w:r>
      <w:r w:rsidRPr="00DB0D7F">
        <w:rPr>
          <w:rFonts w:ascii="Angsana New" w:hAnsi="Angsana New" w:hint="cs"/>
          <w:sz w:val="30"/>
          <w:szCs w:val="30"/>
          <w:cs/>
        </w:rPr>
        <w:t>สิ้นสุดลงในวันที่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31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มีนาคม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25</w:t>
      </w:r>
      <w:r w:rsidR="00490DCA">
        <w:rPr>
          <w:rFonts w:ascii="Angsana New" w:hAnsi="Angsana New"/>
          <w:sz w:val="30"/>
          <w:szCs w:val="30"/>
        </w:rPr>
        <w:t>72</w:t>
      </w:r>
    </w:p>
    <w:p w14:paraId="2913C659" w14:textId="77777777" w:rsidR="004F2B73" w:rsidRPr="000532B1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ACFAA7" w14:textId="636792F5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22F8">
        <w:rPr>
          <w:rFonts w:ascii="Angsana New" w:hAnsi="Angsana New" w:hint="cs"/>
          <w:spacing w:val="2"/>
          <w:sz w:val="30"/>
          <w:szCs w:val="30"/>
          <w:cs/>
        </w:rPr>
        <w:t>บริษัทได้ตกลงทำสัญญาซื้อก๊าซธรรมชาติกับบริษัทในประเทศเป็นระยะเวลา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/>
          <w:spacing w:val="2"/>
          <w:sz w:val="30"/>
          <w:szCs w:val="30"/>
        </w:rPr>
        <w:t>10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ปีเริ่มต้น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1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2564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>ถึง</w:t>
      </w:r>
      <w:r w:rsidRPr="00CC3823">
        <w:rPr>
          <w:rFonts w:ascii="Angsana New" w:hAnsi="Angsana New"/>
          <w:sz w:val="30"/>
          <w:szCs w:val="30"/>
        </w:rPr>
        <w:t xml:space="preserve"> 30 </w:t>
      </w:r>
      <w:r w:rsidRPr="00CC382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3823">
        <w:rPr>
          <w:rFonts w:ascii="Angsana New" w:hAnsi="Angsana New"/>
          <w:sz w:val="30"/>
          <w:szCs w:val="30"/>
        </w:rPr>
        <w:t xml:space="preserve">2574 </w:t>
      </w:r>
      <w:r w:rsidRPr="00CC3823">
        <w:rPr>
          <w:rFonts w:ascii="Angsana New" w:hAnsi="Angsana New" w:hint="cs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6518CCF4" w14:textId="77777777" w:rsidR="004F2B73" w:rsidRPr="000532B1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BA940" w14:textId="7568A336" w:rsid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บริษัทได้ตกลงทำสัญญาซื้อสัญญาซื้อเยื่อกระดาษกับบริษัทที่ไม่เกี่ยวข้องกันในต่างประเทศ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โดยจัดซื้อเยื่อกระดาษ</w:t>
      </w:r>
      <w:r w:rsidRPr="000B5160">
        <w:rPr>
          <w:rFonts w:ascii="Angsana New" w:hAnsi="Angsana New"/>
          <w:sz w:val="30"/>
          <w:szCs w:val="30"/>
        </w:rPr>
        <w:br/>
      </w:r>
      <w:r w:rsidRPr="000B5160">
        <w:rPr>
          <w:rFonts w:ascii="Angsana New" w:hAnsi="Angsana New" w:hint="cs"/>
          <w:sz w:val="30"/>
          <w:szCs w:val="30"/>
          <w:cs/>
        </w:rPr>
        <w:t>ในปริมาณและราคาที่ระบุไว้ในข้อตกลงตามสัญญา ซึ่งมีผลจนถึงวันที่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31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2568</w:t>
      </w:r>
      <w:r w:rsidR="00C6177F">
        <w:rPr>
          <w:rFonts w:ascii="Angsana New" w:hAnsi="Angsana New" w:hint="cs"/>
          <w:sz w:val="30"/>
          <w:szCs w:val="30"/>
          <w:cs/>
        </w:rPr>
        <w:t xml:space="preserve"> และขณะนี้อยู่ในระหว่างการเจรจาเพื่อต่ออายุสัญญา</w:t>
      </w:r>
    </w:p>
    <w:p w14:paraId="491D2B5B" w14:textId="77777777" w:rsidR="006F2D73" w:rsidRDefault="006F2D73" w:rsidP="00A2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61853F" w14:textId="499C4C3C" w:rsidR="00980746" w:rsidRDefault="00374A1C" w:rsidP="00FF07E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26363C96" w14:textId="77777777" w:rsidR="00B226A3" w:rsidRDefault="00B226A3" w:rsidP="00B2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79F6A19" w14:textId="6A6C3955" w:rsidR="00B226A3" w:rsidRPr="00B226A3" w:rsidRDefault="00AC4845" w:rsidP="00B2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การประกาศแผนการลดขนาด</w:t>
      </w:r>
    </w:p>
    <w:p w14:paraId="345C4EF1" w14:textId="77777777" w:rsidR="00FF07E4" w:rsidRPr="00106FCA" w:rsidRDefault="00FF07E4" w:rsidP="00FF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02B39EC2" w14:textId="0CB6532D" w:rsidR="007A310E" w:rsidRPr="003B37A8" w:rsidRDefault="006A186C" w:rsidP="003B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A186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Pr="006A186C">
        <w:rPr>
          <w:rFonts w:ascii="Angsana New" w:hAnsi="Angsana New" w:hint="cs"/>
          <w:sz w:val="30"/>
          <w:szCs w:val="30"/>
          <w:cs/>
        </w:rPr>
        <w:t>ตุลาคม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Pr="006A186C">
        <w:rPr>
          <w:rFonts w:ascii="Angsana New" w:hAnsi="Angsana New" w:hint="cs"/>
          <w:sz w:val="30"/>
          <w:szCs w:val="30"/>
          <w:cs/>
        </w:rPr>
        <w:t>บริษัทได้ประกาศการตัดสินใจเกี่ยวกับแผนการลดขนาดธุรกิจโดยจะหยุดสายการผลิตหนึ่งจากทั้งหมด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Pr="006A186C">
        <w:rPr>
          <w:rFonts w:ascii="Angsana New" w:hAnsi="Angsana New" w:hint="cs"/>
          <w:sz w:val="30"/>
          <w:szCs w:val="30"/>
          <w:cs/>
        </w:rPr>
        <w:t>สายการดำเนินงานในปัจจุบัน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="007A310E" w:rsidRPr="007A310E">
        <w:rPr>
          <w:rFonts w:ascii="Angsana New" w:hAnsi="Angsana New" w:hint="cs"/>
          <w:sz w:val="30"/>
          <w:szCs w:val="30"/>
          <w:cs/>
        </w:rPr>
        <w:t>จากการปรับลดขนาดดังกล่าวบริษัทได้รับรู้ค่าชดเชยการเลิกจ้างพนักงานจำนวน</w:t>
      </w:r>
      <w:r w:rsidR="007A310E" w:rsidRPr="007A310E">
        <w:rPr>
          <w:rFonts w:ascii="Angsana New" w:hAnsi="Angsana New"/>
          <w:sz w:val="30"/>
          <w:szCs w:val="30"/>
          <w:cs/>
        </w:rPr>
        <w:t xml:space="preserve"> </w:t>
      </w:r>
      <w:r w:rsidR="007A310E" w:rsidRPr="007A310E">
        <w:rPr>
          <w:rFonts w:ascii="Angsana New" w:hAnsi="Angsana New"/>
          <w:sz w:val="30"/>
          <w:szCs w:val="30"/>
        </w:rPr>
        <w:t xml:space="preserve">14 </w:t>
      </w:r>
      <w:r w:rsidR="007A310E" w:rsidRPr="007A310E">
        <w:rPr>
          <w:rFonts w:ascii="Angsana New" w:hAnsi="Angsana New" w:hint="cs"/>
          <w:sz w:val="30"/>
          <w:szCs w:val="30"/>
          <w:cs/>
        </w:rPr>
        <w:t>ล้าน</w:t>
      </w:r>
      <w:r w:rsidR="007A310E" w:rsidRPr="003B37A8">
        <w:rPr>
          <w:rFonts w:ascii="Angsana New" w:hAnsi="Angsana New" w:hint="cs"/>
          <w:sz w:val="30"/>
          <w:szCs w:val="30"/>
          <w:cs/>
        </w:rPr>
        <w:t>บาท</w:t>
      </w:r>
      <w:r w:rsidR="00B440A7" w:rsidRPr="003B37A8">
        <w:rPr>
          <w:rFonts w:ascii="Angsana New" w:hAnsi="Angsana New" w:hint="cs"/>
          <w:sz w:val="30"/>
          <w:szCs w:val="30"/>
          <w:cs/>
        </w:rPr>
        <w:t xml:space="preserve"> </w:t>
      </w:r>
      <w:r w:rsidR="007A310E" w:rsidRPr="003B37A8">
        <w:rPr>
          <w:rFonts w:ascii="Angsana New" w:hAnsi="Angsana New" w:hint="cs"/>
          <w:sz w:val="30"/>
          <w:szCs w:val="30"/>
          <w:cs/>
        </w:rPr>
        <w:t>สำหรับเครื่องจักรและอุปกรณ์ที่เกี่ยวข้องกับสายการผลิตที่ถูกระงับ</w:t>
      </w:r>
      <w:r w:rsidR="003B37A8">
        <w:rPr>
          <w:rFonts w:ascii="Angsana New" w:hAnsi="Angsana New"/>
          <w:sz w:val="30"/>
          <w:szCs w:val="30"/>
        </w:rPr>
        <w:t xml:space="preserve"> </w:t>
      </w:r>
      <w:r w:rsidR="003B37A8" w:rsidRPr="003B37A8">
        <w:rPr>
          <w:rFonts w:ascii="Angsana New" w:hAnsi="Angsana New" w:hint="cs"/>
          <w:sz w:val="30"/>
          <w:szCs w:val="30"/>
          <w:cs/>
        </w:rPr>
        <w:t>ซึ่งมีมูลค่า</w:t>
      </w:r>
      <w:r w:rsidR="003B37A8">
        <w:rPr>
          <w:rFonts w:ascii="Angsana New" w:hAnsi="Angsana New"/>
          <w:sz w:val="30"/>
          <w:szCs w:val="30"/>
        </w:rPr>
        <w:t xml:space="preserve">         </w:t>
      </w:r>
      <w:r w:rsidR="003B37A8" w:rsidRPr="003B37A8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="003B37A8" w:rsidRPr="003B37A8">
        <w:rPr>
          <w:rFonts w:ascii="Angsana New" w:hAnsi="Angsana New"/>
          <w:sz w:val="30"/>
          <w:szCs w:val="30"/>
          <w:cs/>
        </w:rPr>
        <w:t xml:space="preserve"> </w:t>
      </w:r>
      <w:r w:rsidR="003B37A8">
        <w:rPr>
          <w:rFonts w:ascii="Angsana New" w:hAnsi="Angsana New"/>
          <w:sz w:val="30"/>
          <w:szCs w:val="30"/>
        </w:rPr>
        <w:t>32</w:t>
      </w:r>
      <w:r w:rsidR="003B37A8" w:rsidRPr="003B37A8">
        <w:rPr>
          <w:rFonts w:ascii="Angsana New" w:hAnsi="Angsana New"/>
          <w:sz w:val="30"/>
          <w:szCs w:val="30"/>
        </w:rPr>
        <w:t xml:space="preserve"> </w:t>
      </w:r>
      <w:r w:rsidR="003B37A8" w:rsidRPr="003B37A8">
        <w:rPr>
          <w:rFonts w:ascii="Angsana New" w:hAnsi="Angsana New" w:hint="cs"/>
          <w:sz w:val="30"/>
          <w:szCs w:val="30"/>
          <w:cs/>
        </w:rPr>
        <w:t>ล้านบาท</w:t>
      </w:r>
      <w:r w:rsidR="003B37A8" w:rsidRPr="003B37A8">
        <w:rPr>
          <w:rFonts w:ascii="Angsana New" w:hAnsi="Angsana New"/>
          <w:sz w:val="30"/>
          <w:szCs w:val="30"/>
        </w:rPr>
        <w:t xml:space="preserve"> </w:t>
      </w:r>
      <w:r w:rsidR="007A310E" w:rsidRPr="003B37A8">
        <w:rPr>
          <w:rFonts w:ascii="Angsana New" w:hAnsi="Angsana New"/>
          <w:sz w:val="30"/>
          <w:szCs w:val="30"/>
          <w:cs/>
        </w:rPr>
        <w:t xml:space="preserve"> </w:t>
      </w:r>
      <w:r w:rsidR="007A310E" w:rsidRPr="003B37A8">
        <w:rPr>
          <w:rFonts w:ascii="Angsana New" w:hAnsi="Angsana New" w:hint="cs"/>
          <w:sz w:val="30"/>
          <w:szCs w:val="30"/>
          <w:cs/>
        </w:rPr>
        <w:t>ผู้บริหารได้ประเมินว่า</w:t>
      </w:r>
      <w:r w:rsidR="003B37A8" w:rsidRPr="003B37A8">
        <w:rPr>
          <w:rFonts w:ascii="Angsana New" w:hAnsi="Angsana New" w:hint="cs"/>
          <w:sz w:val="30"/>
          <w:szCs w:val="30"/>
          <w:cs/>
        </w:rPr>
        <w:t>ทรัพย์สินดังกล่าวอยู่ในสถานะหยุดใช้งานชั่วคราว</w:t>
      </w:r>
      <w:r w:rsidR="003B37A8" w:rsidRPr="003B37A8">
        <w:rPr>
          <w:rFonts w:ascii="Angsana New" w:hAnsi="Angsana New"/>
          <w:sz w:val="30"/>
          <w:szCs w:val="30"/>
          <w:cs/>
        </w:rPr>
        <w:t xml:space="preserve"> </w:t>
      </w:r>
      <w:r w:rsidR="003B37A8" w:rsidRPr="003B37A8">
        <w:rPr>
          <w:rFonts w:ascii="Angsana New" w:hAnsi="Angsana New" w:hint="cs"/>
          <w:sz w:val="30"/>
          <w:szCs w:val="30"/>
          <w:cs/>
        </w:rPr>
        <w:t>และจะได้รับการ</w:t>
      </w:r>
      <w:r w:rsidR="002B65DA">
        <w:rPr>
          <w:rFonts w:ascii="Angsana New" w:hAnsi="Angsana New" w:hint="cs"/>
          <w:sz w:val="30"/>
          <w:szCs w:val="30"/>
          <w:cs/>
        </w:rPr>
        <w:t>เก็บ</w:t>
      </w:r>
      <w:r w:rsidR="003B37A8" w:rsidRPr="003B37A8">
        <w:rPr>
          <w:rFonts w:ascii="Angsana New" w:hAnsi="Angsana New" w:hint="cs"/>
          <w:sz w:val="30"/>
          <w:szCs w:val="30"/>
          <w:cs/>
        </w:rPr>
        <w:t>รักษาเพื่อให้สามารถนำกลับมาใช้ในกระบวนการผลิตในอนาคตได้</w:t>
      </w:r>
    </w:p>
    <w:sectPr w:rsidR="007A310E" w:rsidRPr="003B37A8" w:rsidSect="00072486">
      <w:headerReference w:type="default" r:id="rId18"/>
      <w:footerReference w:type="default" r:id="rId19"/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DC96E" w14:textId="77777777" w:rsidR="00896694" w:rsidRDefault="00896694" w:rsidP="00900EE2">
      <w:r>
        <w:separator/>
      </w:r>
    </w:p>
  </w:endnote>
  <w:endnote w:type="continuationSeparator" w:id="0">
    <w:p w14:paraId="286C7D71" w14:textId="77777777" w:rsidR="00896694" w:rsidRDefault="0089669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8F3B" w14:textId="77777777" w:rsidR="006E46F2" w:rsidRPr="007A79AF" w:rsidRDefault="006E46F2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A20420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893A3" w14:textId="5B273460" w:rsidR="00972F7D" w:rsidRPr="007E2578" w:rsidRDefault="00972F7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8487C3" w14:textId="77777777" w:rsidR="00972F7D" w:rsidRPr="001A6BA4" w:rsidRDefault="00972F7D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8E9C" w14:textId="1DCB6B04" w:rsidR="00972F7D" w:rsidRDefault="00972F7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B5224B">
      <w:rPr>
        <w:rStyle w:val="PageNumber"/>
        <w:rFonts w:ascii="Angsana New" w:hAnsi="Angsana New"/>
        <w:noProof/>
        <w:sz w:val="30"/>
        <w:szCs w:val="30"/>
      </w:rPr>
      <w:t>V6 NFS 2026Mar_FSA_THAI RAYON PUBLIC COMPANY LIMITED_09t_Q3_2.docx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A7AB9" w:rsidRPr="002A7AB9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C0D7" w14:textId="5EEEE26B" w:rsidR="003D56C4" w:rsidRPr="007E2578" w:rsidRDefault="003D56C4" w:rsidP="00D04405">
    <w:pPr>
      <w:pStyle w:val="Footer"/>
      <w:framePr w:wrap="around" w:vAnchor="text" w:hAnchor="margin" w:xAlign="center" w:y="147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336EDD2" w14:textId="77777777" w:rsidR="003D56C4" w:rsidRDefault="003D56C4"/>
  <w:p w14:paraId="0D4E527B" w14:textId="77777777" w:rsidR="003D56C4" w:rsidRDefault="003D56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4D873" w14:textId="77777777" w:rsidR="00896694" w:rsidRDefault="00896694" w:rsidP="00900EE2">
      <w:r>
        <w:separator/>
      </w:r>
    </w:p>
  </w:footnote>
  <w:footnote w:type="continuationSeparator" w:id="0">
    <w:p w14:paraId="5D2C199F" w14:textId="77777777" w:rsidR="00896694" w:rsidRDefault="0089669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C822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F87A4AE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F44F20" w14:textId="7476526D" w:rsidR="004E1A86" w:rsidRPr="00016CBC" w:rsidRDefault="00674466" w:rsidP="004E1A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>งวดสามเดือน</w:t>
    </w:r>
    <w:r w:rsidR="00D97E87">
      <w:rPr>
        <w:rFonts w:ascii="Angsana New" w:hAnsi="Angsana New" w:hint="cs"/>
        <w:bCs/>
        <w:sz w:val="32"/>
        <w:szCs w:val="32"/>
        <w:cs/>
      </w:rPr>
      <w:t>และ</w:t>
    </w:r>
    <w:r w:rsidR="008A6DFF">
      <w:rPr>
        <w:rFonts w:ascii="Angsana New" w:hAnsi="Angsana New" w:hint="cs"/>
        <w:bCs/>
        <w:sz w:val="32"/>
        <w:szCs w:val="32"/>
        <w:cs/>
      </w:rPr>
      <w:t>เก้า</w:t>
    </w:r>
    <w:r w:rsidR="00D97E87">
      <w:rPr>
        <w:rFonts w:ascii="Angsana New" w:hAnsi="Angsana New" w:hint="cs"/>
        <w:bCs/>
        <w:sz w:val="32"/>
        <w:szCs w:val="32"/>
        <w:cs/>
      </w:rPr>
      <w:t>เดือน</w:t>
    </w:r>
    <w:r w:rsidR="00D97E87" w:rsidRPr="002F44C5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="008A6DFF" w:rsidRPr="008A6DFF">
      <w:rPr>
        <w:rFonts w:ascii="Angsana New" w:hAnsi="Angsana New"/>
        <w:b/>
        <w:bCs/>
        <w:sz w:val="32"/>
        <w:szCs w:val="32"/>
      </w:rPr>
      <w:t xml:space="preserve">31 </w:t>
    </w:r>
    <w:r w:rsidR="008A6DFF" w:rsidRPr="008A6DFF"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8A6DF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E1A86"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="004E1A86">
      <w:rPr>
        <w:rFonts w:ascii="Angsana New" w:hAnsi="Angsana New"/>
        <w:b/>
        <w:bCs/>
        <w:sz w:val="32"/>
        <w:szCs w:val="32"/>
      </w:rPr>
      <w:t xml:space="preserve"> </w:t>
    </w:r>
    <w:r w:rsidR="004E1A86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233B30A" w14:textId="77777777" w:rsidR="006E46F2" w:rsidRPr="00936D91" w:rsidRDefault="006E46F2" w:rsidP="00BC6E6B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C881" w14:textId="77777777" w:rsidR="00972F7D" w:rsidRDefault="00972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55B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3AC053D" w14:textId="50613470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="004E1A86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B1FE97" w14:textId="735F08B0" w:rsidR="00D97E87" w:rsidRPr="00016CBC" w:rsidRDefault="00D97E87" w:rsidP="00D97E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Cs/>
        <w:sz w:val="32"/>
        <w:szCs w:val="32"/>
        <w:cs/>
      </w:rPr>
      <w:t>และ</w:t>
    </w:r>
    <w:r w:rsidR="006D6701">
      <w:rPr>
        <w:rFonts w:ascii="Angsana New" w:hAnsi="Angsana New" w:hint="cs"/>
        <w:bCs/>
        <w:sz w:val="32"/>
        <w:szCs w:val="32"/>
        <w:cs/>
      </w:rPr>
      <w:t>เก้า</w:t>
    </w:r>
    <w:r>
      <w:rPr>
        <w:rFonts w:ascii="Angsana New" w:hAnsi="Angsana New" w:hint="cs"/>
        <w:bCs/>
        <w:sz w:val="32"/>
        <w:szCs w:val="32"/>
        <w:cs/>
      </w:rPr>
      <w:t>เดือน</w:t>
    </w:r>
    <w:r w:rsidRPr="002F44C5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="006D6701" w:rsidRPr="006D6701">
      <w:rPr>
        <w:rFonts w:ascii="Angsana New" w:hAnsi="Angsana New"/>
        <w:b/>
        <w:bCs/>
        <w:sz w:val="32"/>
        <w:szCs w:val="32"/>
      </w:rPr>
      <w:t xml:space="preserve">31 </w:t>
    </w:r>
    <w:r w:rsidR="006D6701" w:rsidRPr="006D6701"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6D6701" w:rsidRPr="006D6701">
      <w:rPr>
        <w:rFonts w:ascii="Angsana New" w:hAnsi="Angsana New"/>
        <w:b/>
        <w:bCs/>
        <w:sz w:val="32"/>
        <w:szCs w:val="32"/>
        <w:cs/>
      </w:rPr>
      <w:t xml:space="preserve">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EC515C7" w14:textId="77777777" w:rsidR="00972F7D" w:rsidRDefault="00972F7D" w:rsidP="00972F7D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2DCF" w14:textId="77777777" w:rsidR="00972F7D" w:rsidRDefault="00972F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4B1F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F72DFF7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809DA1" w14:textId="56E1F056" w:rsidR="00D97E87" w:rsidRPr="00016CBC" w:rsidRDefault="00D97E87" w:rsidP="003172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Cs/>
        <w:sz w:val="32"/>
        <w:szCs w:val="32"/>
        <w:cs/>
      </w:rPr>
      <w:t>และ</w:t>
    </w:r>
    <w:r w:rsidR="0031721F">
      <w:rPr>
        <w:rFonts w:ascii="Angsana New" w:hAnsi="Angsana New" w:hint="cs"/>
        <w:bCs/>
        <w:sz w:val="32"/>
        <w:szCs w:val="32"/>
        <w:cs/>
      </w:rPr>
      <w:t>เก้า</w:t>
    </w:r>
    <w:r>
      <w:rPr>
        <w:rFonts w:ascii="Angsana New" w:hAnsi="Angsana New" w:hint="cs"/>
        <w:bCs/>
        <w:sz w:val="32"/>
        <w:szCs w:val="32"/>
        <w:cs/>
      </w:rPr>
      <w:t>เดือน</w:t>
    </w:r>
    <w:r w:rsidRPr="002F44C5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="0031721F" w:rsidRPr="0031721F">
      <w:rPr>
        <w:rFonts w:ascii="Angsana New" w:hAnsi="Angsana New"/>
        <w:b/>
        <w:bCs/>
        <w:sz w:val="32"/>
        <w:szCs w:val="32"/>
      </w:rPr>
      <w:t>31</w:t>
    </w:r>
    <w:r w:rsidR="0031721F" w:rsidRPr="0031721F">
      <w:rPr>
        <w:rFonts w:ascii="Angsana New" w:hAnsi="Angsana New"/>
        <w:b/>
        <w:bCs/>
        <w:sz w:val="32"/>
        <w:szCs w:val="32"/>
        <w:cs/>
      </w:rPr>
      <w:t xml:space="preserve"> </w:t>
    </w:r>
    <w:r w:rsidR="0031721F" w:rsidRPr="0031721F"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31721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467A26" w14:textId="77777777" w:rsidR="003D56C4" w:rsidRPr="006E69A8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691761371">
    <w:abstractNumId w:val="6"/>
  </w:num>
  <w:num w:numId="2" w16cid:durableId="1364016826">
    <w:abstractNumId w:val="5"/>
  </w:num>
  <w:num w:numId="3" w16cid:durableId="87822312">
    <w:abstractNumId w:val="9"/>
  </w:num>
  <w:num w:numId="4" w16cid:durableId="908228350">
    <w:abstractNumId w:val="7"/>
  </w:num>
  <w:num w:numId="5" w16cid:durableId="1474055291">
    <w:abstractNumId w:val="8"/>
  </w:num>
  <w:num w:numId="6" w16cid:durableId="1214662368">
    <w:abstractNumId w:val="3"/>
  </w:num>
  <w:num w:numId="7" w16cid:durableId="1229724283">
    <w:abstractNumId w:val="2"/>
  </w:num>
  <w:num w:numId="8" w16cid:durableId="541358839">
    <w:abstractNumId w:val="0"/>
  </w:num>
  <w:num w:numId="9" w16cid:durableId="467018479">
    <w:abstractNumId w:val="1"/>
  </w:num>
  <w:num w:numId="10" w16cid:durableId="1386562552">
    <w:abstractNumId w:val="4"/>
  </w:num>
  <w:num w:numId="11" w16cid:durableId="152184635">
    <w:abstractNumId w:val="13"/>
  </w:num>
  <w:num w:numId="12" w16cid:durableId="77556657">
    <w:abstractNumId w:val="11"/>
  </w:num>
  <w:num w:numId="13" w16cid:durableId="1756853512">
    <w:abstractNumId w:val="15"/>
  </w:num>
  <w:num w:numId="14" w16cid:durableId="2025863682">
    <w:abstractNumId w:val="12"/>
  </w:num>
  <w:num w:numId="15" w16cid:durableId="702366476">
    <w:abstractNumId w:val="14"/>
  </w:num>
  <w:num w:numId="16" w16cid:durableId="525826787">
    <w:abstractNumId w:val="16"/>
  </w:num>
  <w:num w:numId="17" w16cid:durableId="895093337">
    <w:abstractNumId w:val="17"/>
  </w:num>
  <w:num w:numId="18" w16cid:durableId="2130319287">
    <w:abstractNumId w:val="10"/>
  </w:num>
  <w:num w:numId="19" w16cid:durableId="1241982842">
    <w:abstractNumId w:val="12"/>
  </w:num>
  <w:num w:numId="20" w16cid:durableId="1730567011">
    <w:abstractNumId w:val="12"/>
  </w:num>
  <w:num w:numId="21" w16cid:durableId="1751079411">
    <w:abstractNumId w:val="12"/>
  </w:num>
  <w:num w:numId="22" w16cid:durableId="229507695">
    <w:abstractNumId w:val="12"/>
  </w:num>
  <w:num w:numId="23" w16cid:durableId="21371370">
    <w:abstractNumId w:val="12"/>
  </w:num>
  <w:num w:numId="24" w16cid:durableId="1899122197">
    <w:abstractNumId w:val="12"/>
  </w:num>
  <w:num w:numId="25" w16cid:durableId="1063722365">
    <w:abstractNumId w:val="12"/>
  </w:num>
  <w:num w:numId="26" w16cid:durableId="1473909946">
    <w:abstractNumId w:val="12"/>
  </w:num>
  <w:num w:numId="27" w16cid:durableId="1602879509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155"/>
    <w:rsid w:val="00002377"/>
    <w:rsid w:val="00002620"/>
    <w:rsid w:val="0000291C"/>
    <w:rsid w:val="0000299B"/>
    <w:rsid w:val="00002B1F"/>
    <w:rsid w:val="00002BCA"/>
    <w:rsid w:val="00002E24"/>
    <w:rsid w:val="00003204"/>
    <w:rsid w:val="00003335"/>
    <w:rsid w:val="000036F9"/>
    <w:rsid w:val="00003A8F"/>
    <w:rsid w:val="00003D90"/>
    <w:rsid w:val="00003F05"/>
    <w:rsid w:val="00004681"/>
    <w:rsid w:val="00004A00"/>
    <w:rsid w:val="000050EF"/>
    <w:rsid w:val="00005193"/>
    <w:rsid w:val="0000532A"/>
    <w:rsid w:val="00005444"/>
    <w:rsid w:val="00005497"/>
    <w:rsid w:val="00005CE3"/>
    <w:rsid w:val="00005E88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42A"/>
    <w:rsid w:val="000107DE"/>
    <w:rsid w:val="00010897"/>
    <w:rsid w:val="00010959"/>
    <w:rsid w:val="00010BFD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33D"/>
    <w:rsid w:val="0001445F"/>
    <w:rsid w:val="000146CB"/>
    <w:rsid w:val="00014733"/>
    <w:rsid w:val="00014BB5"/>
    <w:rsid w:val="00014DCE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6F7C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1B54"/>
    <w:rsid w:val="00021E24"/>
    <w:rsid w:val="00022155"/>
    <w:rsid w:val="00022645"/>
    <w:rsid w:val="000226BF"/>
    <w:rsid w:val="000228AF"/>
    <w:rsid w:val="000228E5"/>
    <w:rsid w:val="0002294B"/>
    <w:rsid w:val="00022A1A"/>
    <w:rsid w:val="00022B99"/>
    <w:rsid w:val="00022CA1"/>
    <w:rsid w:val="000233A3"/>
    <w:rsid w:val="00023419"/>
    <w:rsid w:val="0002344F"/>
    <w:rsid w:val="000234F9"/>
    <w:rsid w:val="000235ED"/>
    <w:rsid w:val="00023855"/>
    <w:rsid w:val="0002385B"/>
    <w:rsid w:val="0002389C"/>
    <w:rsid w:val="000239AD"/>
    <w:rsid w:val="00023C68"/>
    <w:rsid w:val="0002435A"/>
    <w:rsid w:val="000247AE"/>
    <w:rsid w:val="00024809"/>
    <w:rsid w:val="00024B77"/>
    <w:rsid w:val="000251CB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BE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10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1D7"/>
    <w:rsid w:val="00034776"/>
    <w:rsid w:val="000347C5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13"/>
    <w:rsid w:val="000370DF"/>
    <w:rsid w:val="0003723C"/>
    <w:rsid w:val="0003724C"/>
    <w:rsid w:val="00037303"/>
    <w:rsid w:val="000375C6"/>
    <w:rsid w:val="00037665"/>
    <w:rsid w:val="00037861"/>
    <w:rsid w:val="000379FF"/>
    <w:rsid w:val="00037A00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0F75"/>
    <w:rsid w:val="00041068"/>
    <w:rsid w:val="00041431"/>
    <w:rsid w:val="000415BC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25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2EB"/>
    <w:rsid w:val="00046354"/>
    <w:rsid w:val="000463A1"/>
    <w:rsid w:val="000467C8"/>
    <w:rsid w:val="00046C97"/>
    <w:rsid w:val="00046D85"/>
    <w:rsid w:val="00046E6B"/>
    <w:rsid w:val="0004739F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D1D"/>
    <w:rsid w:val="00051FA7"/>
    <w:rsid w:val="00052267"/>
    <w:rsid w:val="00052547"/>
    <w:rsid w:val="00052B42"/>
    <w:rsid w:val="00052E75"/>
    <w:rsid w:val="00052F9F"/>
    <w:rsid w:val="00053079"/>
    <w:rsid w:val="000532B1"/>
    <w:rsid w:val="000532B6"/>
    <w:rsid w:val="000534BE"/>
    <w:rsid w:val="00053938"/>
    <w:rsid w:val="00053ABB"/>
    <w:rsid w:val="00053D9E"/>
    <w:rsid w:val="00053F75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2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F19"/>
    <w:rsid w:val="000652DA"/>
    <w:rsid w:val="00065508"/>
    <w:rsid w:val="00065877"/>
    <w:rsid w:val="00065CF3"/>
    <w:rsid w:val="00065E8E"/>
    <w:rsid w:val="00065F11"/>
    <w:rsid w:val="00065FAD"/>
    <w:rsid w:val="000667DD"/>
    <w:rsid w:val="00066FC3"/>
    <w:rsid w:val="000670F6"/>
    <w:rsid w:val="00067155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486"/>
    <w:rsid w:val="000724B2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836"/>
    <w:rsid w:val="00074BDE"/>
    <w:rsid w:val="00074C0D"/>
    <w:rsid w:val="00074C49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16F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AD6"/>
    <w:rsid w:val="00080D91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5E89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36"/>
    <w:rsid w:val="000919FC"/>
    <w:rsid w:val="00091CDC"/>
    <w:rsid w:val="00091FD5"/>
    <w:rsid w:val="00092012"/>
    <w:rsid w:val="0009260C"/>
    <w:rsid w:val="0009267B"/>
    <w:rsid w:val="00092BA3"/>
    <w:rsid w:val="00092CF9"/>
    <w:rsid w:val="00092DFC"/>
    <w:rsid w:val="00092EEE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3E2"/>
    <w:rsid w:val="00094502"/>
    <w:rsid w:val="00094767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2A4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2B"/>
    <w:rsid w:val="000A258B"/>
    <w:rsid w:val="000A2637"/>
    <w:rsid w:val="000A2A21"/>
    <w:rsid w:val="000A2B85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26D"/>
    <w:rsid w:val="000A43BB"/>
    <w:rsid w:val="000A44BB"/>
    <w:rsid w:val="000A44D6"/>
    <w:rsid w:val="000A4668"/>
    <w:rsid w:val="000A47A5"/>
    <w:rsid w:val="000A4A91"/>
    <w:rsid w:val="000A4C67"/>
    <w:rsid w:val="000A4D91"/>
    <w:rsid w:val="000A505C"/>
    <w:rsid w:val="000A527F"/>
    <w:rsid w:val="000A5409"/>
    <w:rsid w:val="000A55BB"/>
    <w:rsid w:val="000A56F1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961"/>
    <w:rsid w:val="000A7A55"/>
    <w:rsid w:val="000A7C7D"/>
    <w:rsid w:val="000A7D41"/>
    <w:rsid w:val="000A7D6E"/>
    <w:rsid w:val="000A7E5A"/>
    <w:rsid w:val="000A7F7A"/>
    <w:rsid w:val="000A7F7F"/>
    <w:rsid w:val="000B029B"/>
    <w:rsid w:val="000B039F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011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96B"/>
    <w:rsid w:val="000B4141"/>
    <w:rsid w:val="000B4821"/>
    <w:rsid w:val="000B49DA"/>
    <w:rsid w:val="000B4A0D"/>
    <w:rsid w:val="000B5160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318"/>
    <w:rsid w:val="000C09B2"/>
    <w:rsid w:val="000C0B5B"/>
    <w:rsid w:val="000C0B99"/>
    <w:rsid w:val="000C0EFF"/>
    <w:rsid w:val="000C12A9"/>
    <w:rsid w:val="000C18CB"/>
    <w:rsid w:val="000C1959"/>
    <w:rsid w:val="000C19F3"/>
    <w:rsid w:val="000C1CF8"/>
    <w:rsid w:val="000C1D28"/>
    <w:rsid w:val="000C1D94"/>
    <w:rsid w:val="000C201A"/>
    <w:rsid w:val="000C20D5"/>
    <w:rsid w:val="000C211A"/>
    <w:rsid w:val="000C21C9"/>
    <w:rsid w:val="000C23E5"/>
    <w:rsid w:val="000C23F5"/>
    <w:rsid w:val="000C259D"/>
    <w:rsid w:val="000C2603"/>
    <w:rsid w:val="000C2A19"/>
    <w:rsid w:val="000C3186"/>
    <w:rsid w:val="000C336B"/>
    <w:rsid w:val="000C37DE"/>
    <w:rsid w:val="000C39B3"/>
    <w:rsid w:val="000C3AD4"/>
    <w:rsid w:val="000C3BA8"/>
    <w:rsid w:val="000C4506"/>
    <w:rsid w:val="000C49A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539"/>
    <w:rsid w:val="000C68F7"/>
    <w:rsid w:val="000C697F"/>
    <w:rsid w:val="000C6B2C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1DE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2FB"/>
    <w:rsid w:val="000D13F7"/>
    <w:rsid w:val="000D14EE"/>
    <w:rsid w:val="000D16B8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2FFE"/>
    <w:rsid w:val="000D3028"/>
    <w:rsid w:val="000D303F"/>
    <w:rsid w:val="000D30D6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4D1"/>
    <w:rsid w:val="000D561E"/>
    <w:rsid w:val="000D56FB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CE"/>
    <w:rsid w:val="000D67F1"/>
    <w:rsid w:val="000D691C"/>
    <w:rsid w:val="000D6ABB"/>
    <w:rsid w:val="000D6F7D"/>
    <w:rsid w:val="000D769C"/>
    <w:rsid w:val="000D791B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314D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50B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594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69"/>
    <w:rsid w:val="000F35CB"/>
    <w:rsid w:val="000F35F1"/>
    <w:rsid w:val="000F37CA"/>
    <w:rsid w:val="000F3E09"/>
    <w:rsid w:val="000F40FD"/>
    <w:rsid w:val="000F4174"/>
    <w:rsid w:val="000F463E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A81"/>
    <w:rsid w:val="000F6FAE"/>
    <w:rsid w:val="000F75D4"/>
    <w:rsid w:val="000F7630"/>
    <w:rsid w:val="000F7651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286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6FCA"/>
    <w:rsid w:val="0010711F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65D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C6"/>
    <w:rsid w:val="001136D5"/>
    <w:rsid w:val="00113BE9"/>
    <w:rsid w:val="00113F4B"/>
    <w:rsid w:val="001142B2"/>
    <w:rsid w:val="00114344"/>
    <w:rsid w:val="0011445A"/>
    <w:rsid w:val="0011447D"/>
    <w:rsid w:val="001147D4"/>
    <w:rsid w:val="001147EC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8A"/>
    <w:rsid w:val="00116BFD"/>
    <w:rsid w:val="00116FDC"/>
    <w:rsid w:val="001170AF"/>
    <w:rsid w:val="00117148"/>
    <w:rsid w:val="001171D3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985"/>
    <w:rsid w:val="00121B07"/>
    <w:rsid w:val="001221E7"/>
    <w:rsid w:val="001229B2"/>
    <w:rsid w:val="00122C0A"/>
    <w:rsid w:val="0012315E"/>
    <w:rsid w:val="00123264"/>
    <w:rsid w:val="00123577"/>
    <w:rsid w:val="0012371A"/>
    <w:rsid w:val="0012379A"/>
    <w:rsid w:val="00123B93"/>
    <w:rsid w:val="00123D62"/>
    <w:rsid w:val="00123E86"/>
    <w:rsid w:val="00123F38"/>
    <w:rsid w:val="001242B1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701"/>
    <w:rsid w:val="00125B9F"/>
    <w:rsid w:val="00125BA5"/>
    <w:rsid w:val="00125BC2"/>
    <w:rsid w:val="00125CA7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3"/>
    <w:rsid w:val="001316C2"/>
    <w:rsid w:val="0013175C"/>
    <w:rsid w:val="00132040"/>
    <w:rsid w:val="001322EF"/>
    <w:rsid w:val="00132738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559F"/>
    <w:rsid w:val="0013608B"/>
    <w:rsid w:val="00136C13"/>
    <w:rsid w:val="00136DC2"/>
    <w:rsid w:val="00136FC8"/>
    <w:rsid w:val="00137166"/>
    <w:rsid w:val="0013748E"/>
    <w:rsid w:val="00137605"/>
    <w:rsid w:val="001377D7"/>
    <w:rsid w:val="00137B74"/>
    <w:rsid w:val="00137CA7"/>
    <w:rsid w:val="00137D6D"/>
    <w:rsid w:val="00137F72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A48"/>
    <w:rsid w:val="00142BB1"/>
    <w:rsid w:val="00143562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679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8B4"/>
    <w:rsid w:val="001509EE"/>
    <w:rsid w:val="00150A5A"/>
    <w:rsid w:val="00150C73"/>
    <w:rsid w:val="00150CED"/>
    <w:rsid w:val="00150D96"/>
    <w:rsid w:val="00150D9B"/>
    <w:rsid w:val="0015143E"/>
    <w:rsid w:val="0015174A"/>
    <w:rsid w:val="00151DD6"/>
    <w:rsid w:val="001521A1"/>
    <w:rsid w:val="0015239D"/>
    <w:rsid w:val="00152AE3"/>
    <w:rsid w:val="00152B5D"/>
    <w:rsid w:val="00153013"/>
    <w:rsid w:val="001532AE"/>
    <w:rsid w:val="0015332A"/>
    <w:rsid w:val="00153502"/>
    <w:rsid w:val="00153553"/>
    <w:rsid w:val="0015358B"/>
    <w:rsid w:val="00153830"/>
    <w:rsid w:val="00153A79"/>
    <w:rsid w:val="00153BFE"/>
    <w:rsid w:val="00153C82"/>
    <w:rsid w:val="001540AA"/>
    <w:rsid w:val="0015422A"/>
    <w:rsid w:val="001542A1"/>
    <w:rsid w:val="00154978"/>
    <w:rsid w:val="00154A50"/>
    <w:rsid w:val="00154ECE"/>
    <w:rsid w:val="00154F49"/>
    <w:rsid w:val="00155554"/>
    <w:rsid w:val="00155906"/>
    <w:rsid w:val="00155A52"/>
    <w:rsid w:val="00155A8B"/>
    <w:rsid w:val="00155AD9"/>
    <w:rsid w:val="00155D0A"/>
    <w:rsid w:val="00155E23"/>
    <w:rsid w:val="001560D4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8BE"/>
    <w:rsid w:val="00160A62"/>
    <w:rsid w:val="00160A78"/>
    <w:rsid w:val="00160CBB"/>
    <w:rsid w:val="00160F08"/>
    <w:rsid w:val="001612F6"/>
    <w:rsid w:val="00161304"/>
    <w:rsid w:val="00161415"/>
    <w:rsid w:val="0016168B"/>
    <w:rsid w:val="00161725"/>
    <w:rsid w:val="0016196B"/>
    <w:rsid w:val="00161B41"/>
    <w:rsid w:val="00161C39"/>
    <w:rsid w:val="00161CC1"/>
    <w:rsid w:val="00161E7E"/>
    <w:rsid w:val="00161EEF"/>
    <w:rsid w:val="00161FED"/>
    <w:rsid w:val="0016240D"/>
    <w:rsid w:val="00162BC2"/>
    <w:rsid w:val="00162D58"/>
    <w:rsid w:val="00162D8B"/>
    <w:rsid w:val="00162F49"/>
    <w:rsid w:val="00162F82"/>
    <w:rsid w:val="00162FC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81C"/>
    <w:rsid w:val="00164A66"/>
    <w:rsid w:val="00164D16"/>
    <w:rsid w:val="00164E37"/>
    <w:rsid w:val="00164E55"/>
    <w:rsid w:val="00164F36"/>
    <w:rsid w:val="00164FC3"/>
    <w:rsid w:val="0016501F"/>
    <w:rsid w:val="001653D0"/>
    <w:rsid w:val="00165690"/>
    <w:rsid w:val="00165749"/>
    <w:rsid w:val="00165779"/>
    <w:rsid w:val="001657F4"/>
    <w:rsid w:val="0016582B"/>
    <w:rsid w:val="00165A3E"/>
    <w:rsid w:val="00165AFE"/>
    <w:rsid w:val="00165C5D"/>
    <w:rsid w:val="00165D28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EBF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DB7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A47"/>
    <w:rsid w:val="00175ABF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77F00"/>
    <w:rsid w:val="001801A7"/>
    <w:rsid w:val="0018021A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59"/>
    <w:rsid w:val="001825DB"/>
    <w:rsid w:val="00182710"/>
    <w:rsid w:val="001830EB"/>
    <w:rsid w:val="0018312F"/>
    <w:rsid w:val="001831B4"/>
    <w:rsid w:val="001836E2"/>
    <w:rsid w:val="00183AB4"/>
    <w:rsid w:val="00183DC0"/>
    <w:rsid w:val="00184086"/>
    <w:rsid w:val="0018410A"/>
    <w:rsid w:val="001841EB"/>
    <w:rsid w:val="00184F8D"/>
    <w:rsid w:val="00185397"/>
    <w:rsid w:val="0018543C"/>
    <w:rsid w:val="001854CE"/>
    <w:rsid w:val="00185871"/>
    <w:rsid w:val="00185DFD"/>
    <w:rsid w:val="00186A0E"/>
    <w:rsid w:val="00186A77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478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26C"/>
    <w:rsid w:val="001A0532"/>
    <w:rsid w:val="001A0571"/>
    <w:rsid w:val="001A057B"/>
    <w:rsid w:val="001A11D9"/>
    <w:rsid w:val="001A1BB1"/>
    <w:rsid w:val="001A226A"/>
    <w:rsid w:val="001A2271"/>
    <w:rsid w:val="001A2291"/>
    <w:rsid w:val="001A2541"/>
    <w:rsid w:val="001A289E"/>
    <w:rsid w:val="001A3BEE"/>
    <w:rsid w:val="001A4036"/>
    <w:rsid w:val="001A4C5B"/>
    <w:rsid w:val="001A4DEF"/>
    <w:rsid w:val="001A50AE"/>
    <w:rsid w:val="001A52D8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FB"/>
    <w:rsid w:val="001A6E8F"/>
    <w:rsid w:val="001A7158"/>
    <w:rsid w:val="001A7407"/>
    <w:rsid w:val="001A7510"/>
    <w:rsid w:val="001A76CE"/>
    <w:rsid w:val="001A77C5"/>
    <w:rsid w:val="001A79E5"/>
    <w:rsid w:val="001A7B1F"/>
    <w:rsid w:val="001A7CE9"/>
    <w:rsid w:val="001A7D31"/>
    <w:rsid w:val="001B03ED"/>
    <w:rsid w:val="001B0491"/>
    <w:rsid w:val="001B0566"/>
    <w:rsid w:val="001B0716"/>
    <w:rsid w:val="001B08FF"/>
    <w:rsid w:val="001B096A"/>
    <w:rsid w:val="001B0974"/>
    <w:rsid w:val="001B097C"/>
    <w:rsid w:val="001B1283"/>
    <w:rsid w:val="001B155D"/>
    <w:rsid w:val="001B1E8B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A33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D05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6FA"/>
    <w:rsid w:val="001C194D"/>
    <w:rsid w:val="001C1A27"/>
    <w:rsid w:val="001C1F52"/>
    <w:rsid w:val="001C2128"/>
    <w:rsid w:val="001C225A"/>
    <w:rsid w:val="001C232D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ADD"/>
    <w:rsid w:val="001C4C2D"/>
    <w:rsid w:val="001C4D06"/>
    <w:rsid w:val="001C5CC5"/>
    <w:rsid w:val="001C5EFB"/>
    <w:rsid w:val="001C6451"/>
    <w:rsid w:val="001C6660"/>
    <w:rsid w:val="001C6699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2FF5"/>
    <w:rsid w:val="001D3145"/>
    <w:rsid w:val="001D32F6"/>
    <w:rsid w:val="001D332E"/>
    <w:rsid w:val="001D334D"/>
    <w:rsid w:val="001D35E5"/>
    <w:rsid w:val="001D3A65"/>
    <w:rsid w:val="001D3CC4"/>
    <w:rsid w:val="001D40A9"/>
    <w:rsid w:val="001D4824"/>
    <w:rsid w:val="001D48E8"/>
    <w:rsid w:val="001D4BC1"/>
    <w:rsid w:val="001D4C8D"/>
    <w:rsid w:val="001D4DC1"/>
    <w:rsid w:val="001D4E54"/>
    <w:rsid w:val="001D524D"/>
    <w:rsid w:val="001D544A"/>
    <w:rsid w:val="001D55FC"/>
    <w:rsid w:val="001D5CBD"/>
    <w:rsid w:val="001D5EAF"/>
    <w:rsid w:val="001D6022"/>
    <w:rsid w:val="001D69B1"/>
    <w:rsid w:val="001D6A98"/>
    <w:rsid w:val="001D6B7E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2DFE"/>
    <w:rsid w:val="001E33FE"/>
    <w:rsid w:val="001E35C9"/>
    <w:rsid w:val="001E3842"/>
    <w:rsid w:val="001E38A4"/>
    <w:rsid w:val="001E3CCE"/>
    <w:rsid w:val="001E3E5B"/>
    <w:rsid w:val="001E3EE6"/>
    <w:rsid w:val="001E43EA"/>
    <w:rsid w:val="001E4A27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4A"/>
    <w:rsid w:val="001E5D9B"/>
    <w:rsid w:val="001E613A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3A"/>
    <w:rsid w:val="001E7E41"/>
    <w:rsid w:val="001F0240"/>
    <w:rsid w:val="001F06BF"/>
    <w:rsid w:val="001F07D0"/>
    <w:rsid w:val="001F0AF2"/>
    <w:rsid w:val="001F0BD7"/>
    <w:rsid w:val="001F0EB6"/>
    <w:rsid w:val="001F1563"/>
    <w:rsid w:val="001F1767"/>
    <w:rsid w:val="001F1859"/>
    <w:rsid w:val="001F1AD5"/>
    <w:rsid w:val="001F1E37"/>
    <w:rsid w:val="001F1E89"/>
    <w:rsid w:val="001F204B"/>
    <w:rsid w:val="001F20FE"/>
    <w:rsid w:val="001F2743"/>
    <w:rsid w:val="001F2B27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9B"/>
    <w:rsid w:val="001F44A1"/>
    <w:rsid w:val="001F4584"/>
    <w:rsid w:val="001F46F1"/>
    <w:rsid w:val="001F47F0"/>
    <w:rsid w:val="001F48C3"/>
    <w:rsid w:val="001F4D3B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DBB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995"/>
    <w:rsid w:val="00203DE0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5B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48E"/>
    <w:rsid w:val="00211939"/>
    <w:rsid w:val="00211AC7"/>
    <w:rsid w:val="00211BF0"/>
    <w:rsid w:val="00211C3A"/>
    <w:rsid w:val="00211CD1"/>
    <w:rsid w:val="00211E9E"/>
    <w:rsid w:val="0021211B"/>
    <w:rsid w:val="002123C7"/>
    <w:rsid w:val="00212590"/>
    <w:rsid w:val="002125C8"/>
    <w:rsid w:val="002129A2"/>
    <w:rsid w:val="00212DE4"/>
    <w:rsid w:val="00212E77"/>
    <w:rsid w:val="0021301D"/>
    <w:rsid w:val="0021333C"/>
    <w:rsid w:val="002133CA"/>
    <w:rsid w:val="00213649"/>
    <w:rsid w:val="0021388A"/>
    <w:rsid w:val="00213DDC"/>
    <w:rsid w:val="00213E2E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BBF"/>
    <w:rsid w:val="00217C08"/>
    <w:rsid w:val="00217C97"/>
    <w:rsid w:val="002202EC"/>
    <w:rsid w:val="00220AAB"/>
    <w:rsid w:val="00220B12"/>
    <w:rsid w:val="00220DEF"/>
    <w:rsid w:val="00220E84"/>
    <w:rsid w:val="00220ED1"/>
    <w:rsid w:val="0022101F"/>
    <w:rsid w:val="002212F4"/>
    <w:rsid w:val="002214E7"/>
    <w:rsid w:val="0022194A"/>
    <w:rsid w:val="00221F2D"/>
    <w:rsid w:val="002220FC"/>
    <w:rsid w:val="00222140"/>
    <w:rsid w:val="00222154"/>
    <w:rsid w:val="002223D8"/>
    <w:rsid w:val="00222445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5A2"/>
    <w:rsid w:val="002278B1"/>
    <w:rsid w:val="00227D3B"/>
    <w:rsid w:val="00227F69"/>
    <w:rsid w:val="002303A6"/>
    <w:rsid w:val="00230568"/>
    <w:rsid w:val="002305EC"/>
    <w:rsid w:val="00230874"/>
    <w:rsid w:val="00230A79"/>
    <w:rsid w:val="00230AA3"/>
    <w:rsid w:val="00230DA0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DF1"/>
    <w:rsid w:val="00232EF9"/>
    <w:rsid w:val="00232F94"/>
    <w:rsid w:val="0023320D"/>
    <w:rsid w:val="002332BC"/>
    <w:rsid w:val="002332FC"/>
    <w:rsid w:val="0023355F"/>
    <w:rsid w:val="002335B1"/>
    <w:rsid w:val="002335FE"/>
    <w:rsid w:val="00233655"/>
    <w:rsid w:val="00233688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984"/>
    <w:rsid w:val="00237B6C"/>
    <w:rsid w:val="00237CE9"/>
    <w:rsid w:val="00237E65"/>
    <w:rsid w:val="00237FF9"/>
    <w:rsid w:val="00240179"/>
    <w:rsid w:val="002405B4"/>
    <w:rsid w:val="00240739"/>
    <w:rsid w:val="00240783"/>
    <w:rsid w:val="002407BF"/>
    <w:rsid w:val="002407D3"/>
    <w:rsid w:val="00240A6D"/>
    <w:rsid w:val="00240C6A"/>
    <w:rsid w:val="00240D72"/>
    <w:rsid w:val="00240DB9"/>
    <w:rsid w:val="00240F6D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36F"/>
    <w:rsid w:val="00245743"/>
    <w:rsid w:val="00245878"/>
    <w:rsid w:val="00245DC2"/>
    <w:rsid w:val="00246426"/>
    <w:rsid w:val="0024651D"/>
    <w:rsid w:val="00246922"/>
    <w:rsid w:val="002479AF"/>
    <w:rsid w:val="002479C1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CD3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44B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A1F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4CF"/>
    <w:rsid w:val="002608F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34D"/>
    <w:rsid w:val="002636E0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5B9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534"/>
    <w:rsid w:val="00270820"/>
    <w:rsid w:val="00270CA7"/>
    <w:rsid w:val="00270DDD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846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291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32"/>
    <w:rsid w:val="00276DE6"/>
    <w:rsid w:val="002772DF"/>
    <w:rsid w:val="00277364"/>
    <w:rsid w:val="00277397"/>
    <w:rsid w:val="00277490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3D94"/>
    <w:rsid w:val="00284099"/>
    <w:rsid w:val="00284AE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D68"/>
    <w:rsid w:val="00286E2C"/>
    <w:rsid w:val="0028716A"/>
    <w:rsid w:val="0028722D"/>
    <w:rsid w:val="00287302"/>
    <w:rsid w:val="00287408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6A"/>
    <w:rsid w:val="00290C76"/>
    <w:rsid w:val="00290DD9"/>
    <w:rsid w:val="00291238"/>
    <w:rsid w:val="002914DE"/>
    <w:rsid w:val="002915E0"/>
    <w:rsid w:val="00291CE8"/>
    <w:rsid w:val="00291FF4"/>
    <w:rsid w:val="00292064"/>
    <w:rsid w:val="002921A1"/>
    <w:rsid w:val="00292460"/>
    <w:rsid w:val="002924DE"/>
    <w:rsid w:val="0029274E"/>
    <w:rsid w:val="00292942"/>
    <w:rsid w:val="00292BDD"/>
    <w:rsid w:val="00292C4E"/>
    <w:rsid w:val="00292EE7"/>
    <w:rsid w:val="0029323A"/>
    <w:rsid w:val="002934D1"/>
    <w:rsid w:val="002934E0"/>
    <w:rsid w:val="0029361D"/>
    <w:rsid w:val="00293842"/>
    <w:rsid w:val="0029391B"/>
    <w:rsid w:val="00293D68"/>
    <w:rsid w:val="00293DFA"/>
    <w:rsid w:val="00293F9F"/>
    <w:rsid w:val="00294041"/>
    <w:rsid w:val="00294496"/>
    <w:rsid w:val="0029459B"/>
    <w:rsid w:val="002948B6"/>
    <w:rsid w:val="00294EB0"/>
    <w:rsid w:val="0029549E"/>
    <w:rsid w:val="00295555"/>
    <w:rsid w:val="00295ACD"/>
    <w:rsid w:val="00295C2A"/>
    <w:rsid w:val="002969CD"/>
    <w:rsid w:val="00296B2D"/>
    <w:rsid w:val="00296D2A"/>
    <w:rsid w:val="002972BF"/>
    <w:rsid w:val="00297356"/>
    <w:rsid w:val="00297569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408"/>
    <w:rsid w:val="002A172B"/>
    <w:rsid w:val="002A18EE"/>
    <w:rsid w:val="002A1A59"/>
    <w:rsid w:val="002A1C89"/>
    <w:rsid w:val="002A2031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0AF"/>
    <w:rsid w:val="002A424B"/>
    <w:rsid w:val="002A4416"/>
    <w:rsid w:val="002A462A"/>
    <w:rsid w:val="002A4997"/>
    <w:rsid w:val="002A4B37"/>
    <w:rsid w:val="002A4ED6"/>
    <w:rsid w:val="002A5046"/>
    <w:rsid w:val="002A5145"/>
    <w:rsid w:val="002A5365"/>
    <w:rsid w:val="002A548A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A7AB9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9F4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159"/>
    <w:rsid w:val="002B321B"/>
    <w:rsid w:val="002B35F9"/>
    <w:rsid w:val="002B36AF"/>
    <w:rsid w:val="002B3714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DA"/>
    <w:rsid w:val="002B65F7"/>
    <w:rsid w:val="002B6631"/>
    <w:rsid w:val="002B6851"/>
    <w:rsid w:val="002B6D45"/>
    <w:rsid w:val="002B6FAD"/>
    <w:rsid w:val="002B758D"/>
    <w:rsid w:val="002B780A"/>
    <w:rsid w:val="002B7D31"/>
    <w:rsid w:val="002B7D53"/>
    <w:rsid w:val="002B7E72"/>
    <w:rsid w:val="002C0243"/>
    <w:rsid w:val="002C035E"/>
    <w:rsid w:val="002C0517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2B65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49C1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8E6"/>
    <w:rsid w:val="002C7DAC"/>
    <w:rsid w:val="002C7DF7"/>
    <w:rsid w:val="002C7E3D"/>
    <w:rsid w:val="002D022E"/>
    <w:rsid w:val="002D06B5"/>
    <w:rsid w:val="002D073C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70D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3FAA"/>
    <w:rsid w:val="002D4307"/>
    <w:rsid w:val="002D4450"/>
    <w:rsid w:val="002D450D"/>
    <w:rsid w:val="002D4AAA"/>
    <w:rsid w:val="002D4FDB"/>
    <w:rsid w:val="002D507E"/>
    <w:rsid w:val="002D5325"/>
    <w:rsid w:val="002D55E9"/>
    <w:rsid w:val="002D56EE"/>
    <w:rsid w:val="002D5D0C"/>
    <w:rsid w:val="002D5D70"/>
    <w:rsid w:val="002D641B"/>
    <w:rsid w:val="002D6709"/>
    <w:rsid w:val="002D6847"/>
    <w:rsid w:val="002D7657"/>
    <w:rsid w:val="002D7726"/>
    <w:rsid w:val="002D775A"/>
    <w:rsid w:val="002D77ED"/>
    <w:rsid w:val="002D7B97"/>
    <w:rsid w:val="002D7D64"/>
    <w:rsid w:val="002D7E53"/>
    <w:rsid w:val="002D7F37"/>
    <w:rsid w:val="002E0697"/>
    <w:rsid w:val="002E08F6"/>
    <w:rsid w:val="002E0BC7"/>
    <w:rsid w:val="002E1016"/>
    <w:rsid w:val="002E1767"/>
    <w:rsid w:val="002E191A"/>
    <w:rsid w:val="002E1B33"/>
    <w:rsid w:val="002E1CCB"/>
    <w:rsid w:val="002E1D54"/>
    <w:rsid w:val="002E24E3"/>
    <w:rsid w:val="002E24F8"/>
    <w:rsid w:val="002E255A"/>
    <w:rsid w:val="002E2692"/>
    <w:rsid w:val="002E26E3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48B"/>
    <w:rsid w:val="002E4504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5FC3"/>
    <w:rsid w:val="002E6057"/>
    <w:rsid w:val="002E60B6"/>
    <w:rsid w:val="002E6121"/>
    <w:rsid w:val="002E66CE"/>
    <w:rsid w:val="002E66F5"/>
    <w:rsid w:val="002E66FB"/>
    <w:rsid w:val="002E67F1"/>
    <w:rsid w:val="002E688F"/>
    <w:rsid w:val="002E69D8"/>
    <w:rsid w:val="002E6CF9"/>
    <w:rsid w:val="002E6FE2"/>
    <w:rsid w:val="002E7192"/>
    <w:rsid w:val="002E741E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27A"/>
    <w:rsid w:val="002F248E"/>
    <w:rsid w:val="002F24AA"/>
    <w:rsid w:val="002F264F"/>
    <w:rsid w:val="002F2BB4"/>
    <w:rsid w:val="002F2CFB"/>
    <w:rsid w:val="002F3005"/>
    <w:rsid w:val="002F3187"/>
    <w:rsid w:val="002F32A9"/>
    <w:rsid w:val="002F3317"/>
    <w:rsid w:val="002F3724"/>
    <w:rsid w:val="002F39C8"/>
    <w:rsid w:val="002F3AA8"/>
    <w:rsid w:val="002F3CAD"/>
    <w:rsid w:val="002F3F2E"/>
    <w:rsid w:val="002F4306"/>
    <w:rsid w:val="002F449C"/>
    <w:rsid w:val="002F44C5"/>
    <w:rsid w:val="002F4814"/>
    <w:rsid w:val="002F497A"/>
    <w:rsid w:val="002F4DAB"/>
    <w:rsid w:val="002F4E66"/>
    <w:rsid w:val="002F55D7"/>
    <w:rsid w:val="002F5812"/>
    <w:rsid w:val="002F5953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249"/>
    <w:rsid w:val="00300362"/>
    <w:rsid w:val="00300630"/>
    <w:rsid w:val="00300F20"/>
    <w:rsid w:val="003014CF"/>
    <w:rsid w:val="003017D0"/>
    <w:rsid w:val="00301A8A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8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1A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C99"/>
    <w:rsid w:val="00307DA4"/>
    <w:rsid w:val="003101E7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1DF"/>
    <w:rsid w:val="0031161B"/>
    <w:rsid w:val="00311808"/>
    <w:rsid w:val="00311B0D"/>
    <w:rsid w:val="00311D82"/>
    <w:rsid w:val="00312015"/>
    <w:rsid w:val="00312284"/>
    <w:rsid w:val="0031253C"/>
    <w:rsid w:val="00312BC4"/>
    <w:rsid w:val="003133AD"/>
    <w:rsid w:val="00313734"/>
    <w:rsid w:val="00313742"/>
    <w:rsid w:val="00313E54"/>
    <w:rsid w:val="00313EA2"/>
    <w:rsid w:val="003144E0"/>
    <w:rsid w:val="0031453B"/>
    <w:rsid w:val="00314542"/>
    <w:rsid w:val="003146B0"/>
    <w:rsid w:val="0031483C"/>
    <w:rsid w:val="00314C00"/>
    <w:rsid w:val="00314E0A"/>
    <w:rsid w:val="00314F52"/>
    <w:rsid w:val="00315059"/>
    <w:rsid w:val="00315607"/>
    <w:rsid w:val="00315C55"/>
    <w:rsid w:val="00315C62"/>
    <w:rsid w:val="00315F20"/>
    <w:rsid w:val="00316126"/>
    <w:rsid w:val="00316272"/>
    <w:rsid w:val="00316396"/>
    <w:rsid w:val="003168A9"/>
    <w:rsid w:val="00316903"/>
    <w:rsid w:val="00316A42"/>
    <w:rsid w:val="00316FE3"/>
    <w:rsid w:val="00317110"/>
    <w:rsid w:val="0031716D"/>
    <w:rsid w:val="0031721F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948"/>
    <w:rsid w:val="00320C99"/>
    <w:rsid w:val="00320F19"/>
    <w:rsid w:val="00320F67"/>
    <w:rsid w:val="003212AD"/>
    <w:rsid w:val="00321575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62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87D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4F8"/>
    <w:rsid w:val="0033265B"/>
    <w:rsid w:val="00332BB7"/>
    <w:rsid w:val="00332EE3"/>
    <w:rsid w:val="003332F7"/>
    <w:rsid w:val="003333C1"/>
    <w:rsid w:val="0033353A"/>
    <w:rsid w:val="00333601"/>
    <w:rsid w:val="00333607"/>
    <w:rsid w:val="00333619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5FD2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0F3"/>
    <w:rsid w:val="00346124"/>
    <w:rsid w:val="0034626B"/>
    <w:rsid w:val="00346505"/>
    <w:rsid w:val="0034651D"/>
    <w:rsid w:val="0034652E"/>
    <w:rsid w:val="003466F7"/>
    <w:rsid w:val="003467EE"/>
    <w:rsid w:val="00346863"/>
    <w:rsid w:val="00346C7B"/>
    <w:rsid w:val="00346D15"/>
    <w:rsid w:val="00346EA2"/>
    <w:rsid w:val="0034718E"/>
    <w:rsid w:val="003472F8"/>
    <w:rsid w:val="0034733B"/>
    <w:rsid w:val="003475DC"/>
    <w:rsid w:val="003477F6"/>
    <w:rsid w:val="00347CE9"/>
    <w:rsid w:val="00347E91"/>
    <w:rsid w:val="00350058"/>
    <w:rsid w:val="003500FB"/>
    <w:rsid w:val="003501D4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665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412"/>
    <w:rsid w:val="003535A0"/>
    <w:rsid w:val="0035377F"/>
    <w:rsid w:val="00353780"/>
    <w:rsid w:val="00353782"/>
    <w:rsid w:val="00353888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B7D"/>
    <w:rsid w:val="00356E62"/>
    <w:rsid w:val="003570FB"/>
    <w:rsid w:val="003577A2"/>
    <w:rsid w:val="0035794A"/>
    <w:rsid w:val="00357BFA"/>
    <w:rsid w:val="00357D6A"/>
    <w:rsid w:val="00357DB7"/>
    <w:rsid w:val="00357EC0"/>
    <w:rsid w:val="003602C2"/>
    <w:rsid w:val="0036036D"/>
    <w:rsid w:val="003604BF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21C"/>
    <w:rsid w:val="00363518"/>
    <w:rsid w:val="00363537"/>
    <w:rsid w:val="00363717"/>
    <w:rsid w:val="00363A4F"/>
    <w:rsid w:val="00363F4D"/>
    <w:rsid w:val="00364215"/>
    <w:rsid w:val="00364621"/>
    <w:rsid w:val="0036493F"/>
    <w:rsid w:val="00365231"/>
    <w:rsid w:val="00365444"/>
    <w:rsid w:val="0036552A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54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053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1C"/>
    <w:rsid w:val="00374AB4"/>
    <w:rsid w:val="00374B3C"/>
    <w:rsid w:val="00374BAB"/>
    <w:rsid w:val="00374C23"/>
    <w:rsid w:val="00374CAD"/>
    <w:rsid w:val="00374D16"/>
    <w:rsid w:val="00374FA1"/>
    <w:rsid w:val="00375170"/>
    <w:rsid w:val="00375249"/>
    <w:rsid w:val="003752F5"/>
    <w:rsid w:val="00375414"/>
    <w:rsid w:val="0037564C"/>
    <w:rsid w:val="0037585C"/>
    <w:rsid w:val="00375A52"/>
    <w:rsid w:val="00375C7A"/>
    <w:rsid w:val="00375F6C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ABF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493"/>
    <w:rsid w:val="00386543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413"/>
    <w:rsid w:val="00391515"/>
    <w:rsid w:val="00391707"/>
    <w:rsid w:val="003919A1"/>
    <w:rsid w:val="00391E3B"/>
    <w:rsid w:val="00391EE1"/>
    <w:rsid w:val="00392631"/>
    <w:rsid w:val="003926D4"/>
    <w:rsid w:val="00392962"/>
    <w:rsid w:val="00392B37"/>
    <w:rsid w:val="00392D12"/>
    <w:rsid w:val="00392E9D"/>
    <w:rsid w:val="00392F5F"/>
    <w:rsid w:val="003930DF"/>
    <w:rsid w:val="0039343F"/>
    <w:rsid w:val="00393480"/>
    <w:rsid w:val="00393609"/>
    <w:rsid w:val="00393859"/>
    <w:rsid w:val="003938AD"/>
    <w:rsid w:val="00393AC3"/>
    <w:rsid w:val="00393CBE"/>
    <w:rsid w:val="00393E4F"/>
    <w:rsid w:val="003940EA"/>
    <w:rsid w:val="00394254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5E5"/>
    <w:rsid w:val="003A0662"/>
    <w:rsid w:val="003A06E9"/>
    <w:rsid w:val="003A0AFB"/>
    <w:rsid w:val="003A0E5C"/>
    <w:rsid w:val="003A11FE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E9C"/>
    <w:rsid w:val="003A3006"/>
    <w:rsid w:val="003A3355"/>
    <w:rsid w:val="003A33D9"/>
    <w:rsid w:val="003A3682"/>
    <w:rsid w:val="003A3C37"/>
    <w:rsid w:val="003A3EE6"/>
    <w:rsid w:val="003A3F05"/>
    <w:rsid w:val="003A46EF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6E31"/>
    <w:rsid w:val="003A74EF"/>
    <w:rsid w:val="003A7544"/>
    <w:rsid w:val="003A75A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7BD"/>
    <w:rsid w:val="003B28DB"/>
    <w:rsid w:val="003B2A6A"/>
    <w:rsid w:val="003B2E00"/>
    <w:rsid w:val="003B332E"/>
    <w:rsid w:val="003B336A"/>
    <w:rsid w:val="003B36A5"/>
    <w:rsid w:val="003B37A8"/>
    <w:rsid w:val="003B3808"/>
    <w:rsid w:val="003B3A45"/>
    <w:rsid w:val="003B3F91"/>
    <w:rsid w:val="003B3FB9"/>
    <w:rsid w:val="003B40EE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00A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8EA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258"/>
    <w:rsid w:val="003C242A"/>
    <w:rsid w:val="003C245F"/>
    <w:rsid w:val="003C25DC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5FB2"/>
    <w:rsid w:val="003C6178"/>
    <w:rsid w:val="003C630D"/>
    <w:rsid w:val="003C6617"/>
    <w:rsid w:val="003C66C1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AFD"/>
    <w:rsid w:val="003D1C50"/>
    <w:rsid w:val="003D1D39"/>
    <w:rsid w:val="003D21AD"/>
    <w:rsid w:val="003D229A"/>
    <w:rsid w:val="003D2425"/>
    <w:rsid w:val="003D2F28"/>
    <w:rsid w:val="003D3150"/>
    <w:rsid w:val="003D3157"/>
    <w:rsid w:val="003D31F4"/>
    <w:rsid w:val="003D3350"/>
    <w:rsid w:val="003D33E5"/>
    <w:rsid w:val="003D34E9"/>
    <w:rsid w:val="003D3782"/>
    <w:rsid w:val="003D41F9"/>
    <w:rsid w:val="003D4365"/>
    <w:rsid w:val="003D457B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255"/>
    <w:rsid w:val="003E0293"/>
    <w:rsid w:val="003E0335"/>
    <w:rsid w:val="003E04F3"/>
    <w:rsid w:val="003E07AF"/>
    <w:rsid w:val="003E08F9"/>
    <w:rsid w:val="003E09A1"/>
    <w:rsid w:val="003E0CE1"/>
    <w:rsid w:val="003E1060"/>
    <w:rsid w:val="003E128F"/>
    <w:rsid w:val="003E135D"/>
    <w:rsid w:val="003E14C2"/>
    <w:rsid w:val="003E1A0B"/>
    <w:rsid w:val="003E1C4F"/>
    <w:rsid w:val="003E1EF8"/>
    <w:rsid w:val="003E2073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5DC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01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D6"/>
    <w:rsid w:val="003F10A7"/>
    <w:rsid w:val="003F1157"/>
    <w:rsid w:val="003F1319"/>
    <w:rsid w:val="003F133B"/>
    <w:rsid w:val="003F1647"/>
    <w:rsid w:val="003F1713"/>
    <w:rsid w:val="003F1899"/>
    <w:rsid w:val="003F1ED5"/>
    <w:rsid w:val="003F1F94"/>
    <w:rsid w:val="003F231F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59"/>
    <w:rsid w:val="003F5BA2"/>
    <w:rsid w:val="003F5BCD"/>
    <w:rsid w:val="003F6372"/>
    <w:rsid w:val="003F65E8"/>
    <w:rsid w:val="003F6955"/>
    <w:rsid w:val="003F69E7"/>
    <w:rsid w:val="003F6B02"/>
    <w:rsid w:val="003F6B4C"/>
    <w:rsid w:val="003F6F81"/>
    <w:rsid w:val="003F7A19"/>
    <w:rsid w:val="003F7B6C"/>
    <w:rsid w:val="003F7D2D"/>
    <w:rsid w:val="003F7F4B"/>
    <w:rsid w:val="004003BB"/>
    <w:rsid w:val="004008E7"/>
    <w:rsid w:val="00400AFE"/>
    <w:rsid w:val="00401487"/>
    <w:rsid w:val="0040153C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74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2ED4"/>
    <w:rsid w:val="00413098"/>
    <w:rsid w:val="004135BD"/>
    <w:rsid w:val="00413678"/>
    <w:rsid w:val="004138F2"/>
    <w:rsid w:val="004140BE"/>
    <w:rsid w:val="0041425E"/>
    <w:rsid w:val="00414854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5F"/>
    <w:rsid w:val="00415C81"/>
    <w:rsid w:val="00415CB6"/>
    <w:rsid w:val="00415D49"/>
    <w:rsid w:val="00415D98"/>
    <w:rsid w:val="00415E85"/>
    <w:rsid w:val="00416005"/>
    <w:rsid w:val="0041626A"/>
    <w:rsid w:val="00416318"/>
    <w:rsid w:val="0041647C"/>
    <w:rsid w:val="00416515"/>
    <w:rsid w:val="00416890"/>
    <w:rsid w:val="00416EF7"/>
    <w:rsid w:val="004170C0"/>
    <w:rsid w:val="004171F3"/>
    <w:rsid w:val="00417411"/>
    <w:rsid w:val="0041742F"/>
    <w:rsid w:val="00417EAE"/>
    <w:rsid w:val="0042004D"/>
    <w:rsid w:val="004200A7"/>
    <w:rsid w:val="004203E4"/>
    <w:rsid w:val="00420939"/>
    <w:rsid w:val="0042124F"/>
    <w:rsid w:val="00421520"/>
    <w:rsid w:val="00421720"/>
    <w:rsid w:val="00421C12"/>
    <w:rsid w:val="00421C1F"/>
    <w:rsid w:val="00421DEC"/>
    <w:rsid w:val="00421E2B"/>
    <w:rsid w:val="00421E63"/>
    <w:rsid w:val="0042228E"/>
    <w:rsid w:val="004224F6"/>
    <w:rsid w:val="004225F1"/>
    <w:rsid w:val="00422616"/>
    <w:rsid w:val="004226D9"/>
    <w:rsid w:val="004227A6"/>
    <w:rsid w:val="004228B0"/>
    <w:rsid w:val="004229A8"/>
    <w:rsid w:val="00422C18"/>
    <w:rsid w:val="00422CB0"/>
    <w:rsid w:val="00422D07"/>
    <w:rsid w:val="00422EAF"/>
    <w:rsid w:val="00422F3A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9B7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BCB"/>
    <w:rsid w:val="00426CE9"/>
    <w:rsid w:val="00426D08"/>
    <w:rsid w:val="00426DD0"/>
    <w:rsid w:val="00426E0A"/>
    <w:rsid w:val="00426E1E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5BF"/>
    <w:rsid w:val="00430840"/>
    <w:rsid w:val="0043090E"/>
    <w:rsid w:val="004309A8"/>
    <w:rsid w:val="00430BD6"/>
    <w:rsid w:val="00430F5D"/>
    <w:rsid w:val="00431123"/>
    <w:rsid w:val="00431211"/>
    <w:rsid w:val="004312CB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87F"/>
    <w:rsid w:val="00435A08"/>
    <w:rsid w:val="00435DC9"/>
    <w:rsid w:val="00435E20"/>
    <w:rsid w:val="00435EC2"/>
    <w:rsid w:val="004361D3"/>
    <w:rsid w:val="004363DB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AE6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54C"/>
    <w:rsid w:val="00442AB6"/>
    <w:rsid w:val="00442D16"/>
    <w:rsid w:val="00442D80"/>
    <w:rsid w:val="00443331"/>
    <w:rsid w:val="00443530"/>
    <w:rsid w:val="004436AB"/>
    <w:rsid w:val="00443884"/>
    <w:rsid w:val="00443A32"/>
    <w:rsid w:val="00443BAE"/>
    <w:rsid w:val="00443BB5"/>
    <w:rsid w:val="00443C17"/>
    <w:rsid w:val="00443C2F"/>
    <w:rsid w:val="00444053"/>
    <w:rsid w:val="00444131"/>
    <w:rsid w:val="00444468"/>
    <w:rsid w:val="004446A6"/>
    <w:rsid w:val="004446A7"/>
    <w:rsid w:val="00444D6B"/>
    <w:rsid w:val="00444E14"/>
    <w:rsid w:val="0044581A"/>
    <w:rsid w:val="00445A01"/>
    <w:rsid w:val="00445D0C"/>
    <w:rsid w:val="00445E7E"/>
    <w:rsid w:val="0044641B"/>
    <w:rsid w:val="00446540"/>
    <w:rsid w:val="0044665E"/>
    <w:rsid w:val="004467F1"/>
    <w:rsid w:val="00446E19"/>
    <w:rsid w:val="004470E2"/>
    <w:rsid w:val="004472DB"/>
    <w:rsid w:val="0044730B"/>
    <w:rsid w:val="00447388"/>
    <w:rsid w:val="0044747B"/>
    <w:rsid w:val="00447568"/>
    <w:rsid w:val="00450261"/>
    <w:rsid w:val="0045042D"/>
    <w:rsid w:val="00450686"/>
    <w:rsid w:val="00450ED6"/>
    <w:rsid w:val="004512B2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552"/>
    <w:rsid w:val="004526BF"/>
    <w:rsid w:val="004529F7"/>
    <w:rsid w:val="00452D15"/>
    <w:rsid w:val="00452E59"/>
    <w:rsid w:val="00452FB4"/>
    <w:rsid w:val="00453020"/>
    <w:rsid w:val="00453131"/>
    <w:rsid w:val="00453B04"/>
    <w:rsid w:val="00453E05"/>
    <w:rsid w:val="00453F19"/>
    <w:rsid w:val="00453F89"/>
    <w:rsid w:val="00454107"/>
    <w:rsid w:val="00454300"/>
    <w:rsid w:val="00454847"/>
    <w:rsid w:val="00454A63"/>
    <w:rsid w:val="00454A74"/>
    <w:rsid w:val="004551DF"/>
    <w:rsid w:val="004552BD"/>
    <w:rsid w:val="004557EA"/>
    <w:rsid w:val="004558CA"/>
    <w:rsid w:val="00455A40"/>
    <w:rsid w:val="004562A2"/>
    <w:rsid w:val="0045653F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94D"/>
    <w:rsid w:val="00461CCB"/>
    <w:rsid w:val="00461D9B"/>
    <w:rsid w:val="00461F0B"/>
    <w:rsid w:val="00462650"/>
    <w:rsid w:val="0046279C"/>
    <w:rsid w:val="00462F90"/>
    <w:rsid w:val="00463038"/>
    <w:rsid w:val="00463209"/>
    <w:rsid w:val="00463233"/>
    <w:rsid w:val="00463335"/>
    <w:rsid w:val="00463546"/>
    <w:rsid w:val="00463B22"/>
    <w:rsid w:val="00463D63"/>
    <w:rsid w:val="00463DC0"/>
    <w:rsid w:val="00464867"/>
    <w:rsid w:val="00464BF6"/>
    <w:rsid w:val="00464C36"/>
    <w:rsid w:val="00464EB4"/>
    <w:rsid w:val="004650DC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6DEA"/>
    <w:rsid w:val="0046700D"/>
    <w:rsid w:val="00467029"/>
    <w:rsid w:val="004673E6"/>
    <w:rsid w:val="004676A6"/>
    <w:rsid w:val="0046796A"/>
    <w:rsid w:val="00467AB7"/>
    <w:rsid w:val="00467F05"/>
    <w:rsid w:val="00467F63"/>
    <w:rsid w:val="00470161"/>
    <w:rsid w:val="004701A5"/>
    <w:rsid w:val="00470224"/>
    <w:rsid w:val="00470391"/>
    <w:rsid w:val="0047043C"/>
    <w:rsid w:val="00470585"/>
    <w:rsid w:val="00471061"/>
    <w:rsid w:val="00471081"/>
    <w:rsid w:val="00471169"/>
    <w:rsid w:val="004712F1"/>
    <w:rsid w:val="0047142E"/>
    <w:rsid w:val="00471494"/>
    <w:rsid w:val="004716BE"/>
    <w:rsid w:val="00471714"/>
    <w:rsid w:val="00471864"/>
    <w:rsid w:val="00471A80"/>
    <w:rsid w:val="00471B30"/>
    <w:rsid w:val="00471F6E"/>
    <w:rsid w:val="004727C6"/>
    <w:rsid w:val="00472808"/>
    <w:rsid w:val="00472993"/>
    <w:rsid w:val="0047309D"/>
    <w:rsid w:val="004730D4"/>
    <w:rsid w:val="004739BE"/>
    <w:rsid w:val="00473C55"/>
    <w:rsid w:val="00474029"/>
    <w:rsid w:val="00474069"/>
    <w:rsid w:val="0047477B"/>
    <w:rsid w:val="00474852"/>
    <w:rsid w:val="00474881"/>
    <w:rsid w:val="00474A21"/>
    <w:rsid w:val="00474B89"/>
    <w:rsid w:val="00474D08"/>
    <w:rsid w:val="00474D9A"/>
    <w:rsid w:val="00474F67"/>
    <w:rsid w:val="00474F97"/>
    <w:rsid w:val="00475270"/>
    <w:rsid w:val="004752A5"/>
    <w:rsid w:val="00475361"/>
    <w:rsid w:val="00475827"/>
    <w:rsid w:val="004759DB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C3"/>
    <w:rsid w:val="00480AE1"/>
    <w:rsid w:val="00480F3A"/>
    <w:rsid w:val="00480F7A"/>
    <w:rsid w:val="00481215"/>
    <w:rsid w:val="00481274"/>
    <w:rsid w:val="00481375"/>
    <w:rsid w:val="00481445"/>
    <w:rsid w:val="004814E1"/>
    <w:rsid w:val="004819F3"/>
    <w:rsid w:val="00481A63"/>
    <w:rsid w:val="00481D22"/>
    <w:rsid w:val="004820ED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95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3DE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673"/>
    <w:rsid w:val="004908C7"/>
    <w:rsid w:val="00490DCA"/>
    <w:rsid w:val="00491045"/>
    <w:rsid w:val="004913A4"/>
    <w:rsid w:val="004915CD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06A"/>
    <w:rsid w:val="004932AC"/>
    <w:rsid w:val="004933CA"/>
    <w:rsid w:val="00493490"/>
    <w:rsid w:val="00493521"/>
    <w:rsid w:val="00493626"/>
    <w:rsid w:val="004936AF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071"/>
    <w:rsid w:val="004973B7"/>
    <w:rsid w:val="004975F5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0D4"/>
    <w:rsid w:val="004A014D"/>
    <w:rsid w:val="004A01AE"/>
    <w:rsid w:val="004A0413"/>
    <w:rsid w:val="004A0419"/>
    <w:rsid w:val="004A04CA"/>
    <w:rsid w:val="004A05BD"/>
    <w:rsid w:val="004A0B26"/>
    <w:rsid w:val="004A0B5A"/>
    <w:rsid w:val="004A0E03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EB0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315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7B6"/>
    <w:rsid w:val="004B28A0"/>
    <w:rsid w:val="004B28F7"/>
    <w:rsid w:val="004B2A04"/>
    <w:rsid w:val="004B2AC0"/>
    <w:rsid w:val="004B2C8C"/>
    <w:rsid w:val="004B2FB6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1A1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C6B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4ED6"/>
    <w:rsid w:val="004C5017"/>
    <w:rsid w:val="004C54A6"/>
    <w:rsid w:val="004C670F"/>
    <w:rsid w:val="004C6742"/>
    <w:rsid w:val="004C674F"/>
    <w:rsid w:val="004C6755"/>
    <w:rsid w:val="004C6795"/>
    <w:rsid w:val="004C67B0"/>
    <w:rsid w:val="004C68B2"/>
    <w:rsid w:val="004C68C1"/>
    <w:rsid w:val="004C6C22"/>
    <w:rsid w:val="004C6CD4"/>
    <w:rsid w:val="004C6DDB"/>
    <w:rsid w:val="004C6E78"/>
    <w:rsid w:val="004C6F87"/>
    <w:rsid w:val="004C747A"/>
    <w:rsid w:val="004C78D9"/>
    <w:rsid w:val="004C7AF2"/>
    <w:rsid w:val="004C7BD4"/>
    <w:rsid w:val="004C7BDD"/>
    <w:rsid w:val="004C7C2C"/>
    <w:rsid w:val="004C7EE3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21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5FFC"/>
    <w:rsid w:val="004D619B"/>
    <w:rsid w:val="004D6213"/>
    <w:rsid w:val="004D68C3"/>
    <w:rsid w:val="004D6A6C"/>
    <w:rsid w:val="004D721D"/>
    <w:rsid w:val="004D73AE"/>
    <w:rsid w:val="004D7A53"/>
    <w:rsid w:val="004D7AAE"/>
    <w:rsid w:val="004D7C29"/>
    <w:rsid w:val="004D7EBF"/>
    <w:rsid w:val="004E00B5"/>
    <w:rsid w:val="004E0339"/>
    <w:rsid w:val="004E070A"/>
    <w:rsid w:val="004E0A43"/>
    <w:rsid w:val="004E0B00"/>
    <w:rsid w:val="004E0FF8"/>
    <w:rsid w:val="004E14A3"/>
    <w:rsid w:val="004E163A"/>
    <w:rsid w:val="004E19E3"/>
    <w:rsid w:val="004E1A3B"/>
    <w:rsid w:val="004E1A86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B00"/>
    <w:rsid w:val="004E2F90"/>
    <w:rsid w:val="004E3158"/>
    <w:rsid w:val="004E33D5"/>
    <w:rsid w:val="004E3580"/>
    <w:rsid w:val="004E362B"/>
    <w:rsid w:val="004E3983"/>
    <w:rsid w:val="004E3A91"/>
    <w:rsid w:val="004E3B3E"/>
    <w:rsid w:val="004E3DF8"/>
    <w:rsid w:val="004E3F07"/>
    <w:rsid w:val="004E4257"/>
    <w:rsid w:val="004E468D"/>
    <w:rsid w:val="004E4726"/>
    <w:rsid w:val="004E4745"/>
    <w:rsid w:val="004E48D8"/>
    <w:rsid w:val="004E499A"/>
    <w:rsid w:val="004E5238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ADA"/>
    <w:rsid w:val="004E6BC5"/>
    <w:rsid w:val="004E6C43"/>
    <w:rsid w:val="004E722A"/>
    <w:rsid w:val="004E72D8"/>
    <w:rsid w:val="004E7505"/>
    <w:rsid w:val="004E7810"/>
    <w:rsid w:val="004E7A1E"/>
    <w:rsid w:val="004E7BF4"/>
    <w:rsid w:val="004E7D9E"/>
    <w:rsid w:val="004E7E15"/>
    <w:rsid w:val="004F001A"/>
    <w:rsid w:val="004F039F"/>
    <w:rsid w:val="004F04B6"/>
    <w:rsid w:val="004F04BB"/>
    <w:rsid w:val="004F064D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1FD4"/>
    <w:rsid w:val="004F2186"/>
    <w:rsid w:val="004F21FC"/>
    <w:rsid w:val="004F2233"/>
    <w:rsid w:val="004F2264"/>
    <w:rsid w:val="004F23B0"/>
    <w:rsid w:val="004F2500"/>
    <w:rsid w:val="004F2B73"/>
    <w:rsid w:val="004F2C22"/>
    <w:rsid w:val="004F309B"/>
    <w:rsid w:val="004F37FB"/>
    <w:rsid w:val="004F38CE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4A7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2F7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4EE2"/>
    <w:rsid w:val="005150DD"/>
    <w:rsid w:val="00515104"/>
    <w:rsid w:val="0051526F"/>
    <w:rsid w:val="00515380"/>
    <w:rsid w:val="00515587"/>
    <w:rsid w:val="00515AFE"/>
    <w:rsid w:val="00515C5E"/>
    <w:rsid w:val="00515DA3"/>
    <w:rsid w:val="00515E21"/>
    <w:rsid w:val="00516112"/>
    <w:rsid w:val="005161D4"/>
    <w:rsid w:val="005168AA"/>
    <w:rsid w:val="00516A58"/>
    <w:rsid w:val="00516AED"/>
    <w:rsid w:val="00516D4A"/>
    <w:rsid w:val="00516F1D"/>
    <w:rsid w:val="00516FD5"/>
    <w:rsid w:val="005171FC"/>
    <w:rsid w:val="005172F0"/>
    <w:rsid w:val="005173E8"/>
    <w:rsid w:val="00517521"/>
    <w:rsid w:val="00517596"/>
    <w:rsid w:val="005175C9"/>
    <w:rsid w:val="005175F7"/>
    <w:rsid w:val="00520875"/>
    <w:rsid w:val="005208F2"/>
    <w:rsid w:val="00520BB6"/>
    <w:rsid w:val="00520CCC"/>
    <w:rsid w:val="00520CF6"/>
    <w:rsid w:val="00520EA3"/>
    <w:rsid w:val="00520F92"/>
    <w:rsid w:val="005213E6"/>
    <w:rsid w:val="00521517"/>
    <w:rsid w:val="00521543"/>
    <w:rsid w:val="00521575"/>
    <w:rsid w:val="0052193B"/>
    <w:rsid w:val="00521A3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675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1BB"/>
    <w:rsid w:val="0052525F"/>
    <w:rsid w:val="00525405"/>
    <w:rsid w:val="00525780"/>
    <w:rsid w:val="0052590A"/>
    <w:rsid w:val="00525BAD"/>
    <w:rsid w:val="00525DE3"/>
    <w:rsid w:val="00525F24"/>
    <w:rsid w:val="0052614B"/>
    <w:rsid w:val="005265BE"/>
    <w:rsid w:val="00527422"/>
    <w:rsid w:val="00527D55"/>
    <w:rsid w:val="0053029C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AB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6E65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EB4"/>
    <w:rsid w:val="00544FCA"/>
    <w:rsid w:val="0054501D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DCB"/>
    <w:rsid w:val="00550189"/>
    <w:rsid w:val="0055049F"/>
    <w:rsid w:val="005504AB"/>
    <w:rsid w:val="00550637"/>
    <w:rsid w:val="0055097E"/>
    <w:rsid w:val="0055119D"/>
    <w:rsid w:val="00551380"/>
    <w:rsid w:val="00551719"/>
    <w:rsid w:val="00551725"/>
    <w:rsid w:val="00551928"/>
    <w:rsid w:val="00551DA8"/>
    <w:rsid w:val="00551F1E"/>
    <w:rsid w:val="00551F35"/>
    <w:rsid w:val="005521A1"/>
    <w:rsid w:val="00552723"/>
    <w:rsid w:val="00552780"/>
    <w:rsid w:val="0055286B"/>
    <w:rsid w:val="00552944"/>
    <w:rsid w:val="00552C17"/>
    <w:rsid w:val="00552C5E"/>
    <w:rsid w:val="0055300C"/>
    <w:rsid w:val="00553019"/>
    <w:rsid w:val="005530BD"/>
    <w:rsid w:val="005530DF"/>
    <w:rsid w:val="005535CF"/>
    <w:rsid w:val="005536D5"/>
    <w:rsid w:val="005536F3"/>
    <w:rsid w:val="00553AD6"/>
    <w:rsid w:val="00553C07"/>
    <w:rsid w:val="00553D84"/>
    <w:rsid w:val="00553F77"/>
    <w:rsid w:val="00554ABA"/>
    <w:rsid w:val="00554B23"/>
    <w:rsid w:val="00554E30"/>
    <w:rsid w:val="00554EA8"/>
    <w:rsid w:val="00555065"/>
    <w:rsid w:val="00555680"/>
    <w:rsid w:val="005556AB"/>
    <w:rsid w:val="00555ACA"/>
    <w:rsid w:val="00555B9A"/>
    <w:rsid w:val="00555D17"/>
    <w:rsid w:val="00556281"/>
    <w:rsid w:val="0055665D"/>
    <w:rsid w:val="00556752"/>
    <w:rsid w:val="0055690E"/>
    <w:rsid w:val="005569D2"/>
    <w:rsid w:val="00556C2C"/>
    <w:rsid w:val="00556CBD"/>
    <w:rsid w:val="00556FDB"/>
    <w:rsid w:val="005571AD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38"/>
    <w:rsid w:val="005612F8"/>
    <w:rsid w:val="0056160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23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0E6"/>
    <w:rsid w:val="00565260"/>
    <w:rsid w:val="00565338"/>
    <w:rsid w:val="0056533F"/>
    <w:rsid w:val="005653BA"/>
    <w:rsid w:val="0056625C"/>
    <w:rsid w:val="00566525"/>
    <w:rsid w:val="0056659C"/>
    <w:rsid w:val="005669A3"/>
    <w:rsid w:val="00566B9A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093F"/>
    <w:rsid w:val="0057116E"/>
    <w:rsid w:val="00571192"/>
    <w:rsid w:val="005714B6"/>
    <w:rsid w:val="005715D7"/>
    <w:rsid w:val="00571673"/>
    <w:rsid w:val="005716D0"/>
    <w:rsid w:val="0057179F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CDF"/>
    <w:rsid w:val="00576FF9"/>
    <w:rsid w:val="005771BA"/>
    <w:rsid w:val="005777F5"/>
    <w:rsid w:val="00577866"/>
    <w:rsid w:val="005778C8"/>
    <w:rsid w:val="00577998"/>
    <w:rsid w:val="00577A05"/>
    <w:rsid w:val="00577FCD"/>
    <w:rsid w:val="00580A24"/>
    <w:rsid w:val="00580AE7"/>
    <w:rsid w:val="005810D1"/>
    <w:rsid w:val="0058110F"/>
    <w:rsid w:val="005812AB"/>
    <w:rsid w:val="005812CD"/>
    <w:rsid w:val="0058138A"/>
    <w:rsid w:val="0058156E"/>
    <w:rsid w:val="00581705"/>
    <w:rsid w:val="005817C6"/>
    <w:rsid w:val="00581A01"/>
    <w:rsid w:val="00581CC5"/>
    <w:rsid w:val="00581D63"/>
    <w:rsid w:val="00581F88"/>
    <w:rsid w:val="0058219F"/>
    <w:rsid w:val="005821C7"/>
    <w:rsid w:val="00582391"/>
    <w:rsid w:val="00582517"/>
    <w:rsid w:val="00582A80"/>
    <w:rsid w:val="00582AFC"/>
    <w:rsid w:val="00582B33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DE8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32D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31D"/>
    <w:rsid w:val="00591369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2FC9"/>
    <w:rsid w:val="00593198"/>
    <w:rsid w:val="00593600"/>
    <w:rsid w:val="0059374E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17"/>
    <w:rsid w:val="0059514E"/>
    <w:rsid w:val="005952B7"/>
    <w:rsid w:val="0059530E"/>
    <w:rsid w:val="00595313"/>
    <w:rsid w:val="00595703"/>
    <w:rsid w:val="005957D7"/>
    <w:rsid w:val="00595851"/>
    <w:rsid w:val="005958D4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E71"/>
    <w:rsid w:val="00596F39"/>
    <w:rsid w:val="00596F7E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19"/>
    <w:rsid w:val="00597DB5"/>
    <w:rsid w:val="00597FC5"/>
    <w:rsid w:val="005A0345"/>
    <w:rsid w:val="005A0ECB"/>
    <w:rsid w:val="005A0EDE"/>
    <w:rsid w:val="005A0FFD"/>
    <w:rsid w:val="005A10D5"/>
    <w:rsid w:val="005A14B0"/>
    <w:rsid w:val="005A1848"/>
    <w:rsid w:val="005A18FE"/>
    <w:rsid w:val="005A1A49"/>
    <w:rsid w:val="005A1AF1"/>
    <w:rsid w:val="005A1C7A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48"/>
    <w:rsid w:val="005A50B9"/>
    <w:rsid w:val="005A50C8"/>
    <w:rsid w:val="005A50CB"/>
    <w:rsid w:val="005A50F8"/>
    <w:rsid w:val="005A517D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3D60"/>
    <w:rsid w:val="005B3F4C"/>
    <w:rsid w:val="005B44B7"/>
    <w:rsid w:val="005B48AB"/>
    <w:rsid w:val="005B4A73"/>
    <w:rsid w:val="005B4C9C"/>
    <w:rsid w:val="005B4FB5"/>
    <w:rsid w:val="005B5437"/>
    <w:rsid w:val="005B54C3"/>
    <w:rsid w:val="005B5879"/>
    <w:rsid w:val="005B5EC8"/>
    <w:rsid w:val="005B6007"/>
    <w:rsid w:val="005B63A6"/>
    <w:rsid w:val="005B63DC"/>
    <w:rsid w:val="005B6464"/>
    <w:rsid w:val="005B64CD"/>
    <w:rsid w:val="005B6518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0CB7"/>
    <w:rsid w:val="005C1439"/>
    <w:rsid w:val="005C1823"/>
    <w:rsid w:val="005C18B3"/>
    <w:rsid w:val="005C1FC8"/>
    <w:rsid w:val="005C1FF4"/>
    <w:rsid w:val="005C203D"/>
    <w:rsid w:val="005C21F9"/>
    <w:rsid w:val="005C2309"/>
    <w:rsid w:val="005C235E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9DB"/>
    <w:rsid w:val="005D0A7A"/>
    <w:rsid w:val="005D0F9A"/>
    <w:rsid w:val="005D14DC"/>
    <w:rsid w:val="005D1909"/>
    <w:rsid w:val="005D1AB0"/>
    <w:rsid w:val="005D1EA0"/>
    <w:rsid w:val="005D1ED8"/>
    <w:rsid w:val="005D215E"/>
    <w:rsid w:val="005D218D"/>
    <w:rsid w:val="005D2806"/>
    <w:rsid w:val="005D2969"/>
    <w:rsid w:val="005D2C40"/>
    <w:rsid w:val="005D2D75"/>
    <w:rsid w:val="005D2F2A"/>
    <w:rsid w:val="005D35E8"/>
    <w:rsid w:val="005D37CA"/>
    <w:rsid w:val="005D3B48"/>
    <w:rsid w:val="005D3CD7"/>
    <w:rsid w:val="005D4406"/>
    <w:rsid w:val="005D4425"/>
    <w:rsid w:val="005D4661"/>
    <w:rsid w:val="005D5004"/>
    <w:rsid w:val="005D52B7"/>
    <w:rsid w:val="005D5779"/>
    <w:rsid w:val="005D5A05"/>
    <w:rsid w:val="005D5B1E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0F9F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D27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4F0A"/>
    <w:rsid w:val="005E5282"/>
    <w:rsid w:val="005E58E1"/>
    <w:rsid w:val="005E5981"/>
    <w:rsid w:val="005E5A53"/>
    <w:rsid w:val="005E5BB7"/>
    <w:rsid w:val="005E5EAE"/>
    <w:rsid w:val="005E5EC9"/>
    <w:rsid w:val="005E6043"/>
    <w:rsid w:val="005E64F0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01C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963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19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9EC"/>
    <w:rsid w:val="005F7AEB"/>
    <w:rsid w:val="005F7EFF"/>
    <w:rsid w:val="00600267"/>
    <w:rsid w:val="00600279"/>
    <w:rsid w:val="0060040D"/>
    <w:rsid w:val="0060051B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CEC"/>
    <w:rsid w:val="00605EF6"/>
    <w:rsid w:val="006060DF"/>
    <w:rsid w:val="00606182"/>
    <w:rsid w:val="006063D7"/>
    <w:rsid w:val="006063EC"/>
    <w:rsid w:val="0060662F"/>
    <w:rsid w:val="00606852"/>
    <w:rsid w:val="00606A39"/>
    <w:rsid w:val="00606D96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CC1"/>
    <w:rsid w:val="00611E17"/>
    <w:rsid w:val="00611F79"/>
    <w:rsid w:val="00612045"/>
    <w:rsid w:val="00612192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3C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0BB8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CA7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091"/>
    <w:rsid w:val="00626164"/>
    <w:rsid w:val="006264FA"/>
    <w:rsid w:val="00626950"/>
    <w:rsid w:val="00626B35"/>
    <w:rsid w:val="00627019"/>
    <w:rsid w:val="00627184"/>
    <w:rsid w:val="006276B0"/>
    <w:rsid w:val="00627763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8F"/>
    <w:rsid w:val="006312FC"/>
    <w:rsid w:val="00631448"/>
    <w:rsid w:val="0063179C"/>
    <w:rsid w:val="00631861"/>
    <w:rsid w:val="00631E61"/>
    <w:rsid w:val="006320AB"/>
    <w:rsid w:val="0063244F"/>
    <w:rsid w:val="00632645"/>
    <w:rsid w:val="00632818"/>
    <w:rsid w:val="00632CF0"/>
    <w:rsid w:val="00632D78"/>
    <w:rsid w:val="00632FE1"/>
    <w:rsid w:val="0063334F"/>
    <w:rsid w:val="006334E1"/>
    <w:rsid w:val="00633744"/>
    <w:rsid w:val="00633A5F"/>
    <w:rsid w:val="00633E3D"/>
    <w:rsid w:val="00634290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016"/>
    <w:rsid w:val="006374E8"/>
    <w:rsid w:val="006376C9"/>
    <w:rsid w:val="00637780"/>
    <w:rsid w:val="0063789F"/>
    <w:rsid w:val="00637BEB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A8"/>
    <w:rsid w:val="00647ABA"/>
    <w:rsid w:val="00647B83"/>
    <w:rsid w:val="00647D84"/>
    <w:rsid w:val="00647FA7"/>
    <w:rsid w:val="006505E3"/>
    <w:rsid w:val="0065077C"/>
    <w:rsid w:val="00650783"/>
    <w:rsid w:val="0065083B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7F7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218"/>
    <w:rsid w:val="0065394C"/>
    <w:rsid w:val="00653F5F"/>
    <w:rsid w:val="006544A2"/>
    <w:rsid w:val="006544FD"/>
    <w:rsid w:val="006547F5"/>
    <w:rsid w:val="00654E6E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C8B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522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86B"/>
    <w:rsid w:val="006628F4"/>
    <w:rsid w:val="00662B72"/>
    <w:rsid w:val="00662C7C"/>
    <w:rsid w:val="006630BA"/>
    <w:rsid w:val="00663620"/>
    <w:rsid w:val="00663BEB"/>
    <w:rsid w:val="00663D69"/>
    <w:rsid w:val="00663F2C"/>
    <w:rsid w:val="006640F9"/>
    <w:rsid w:val="006641B1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C5"/>
    <w:rsid w:val="00666578"/>
    <w:rsid w:val="006667F8"/>
    <w:rsid w:val="006669B4"/>
    <w:rsid w:val="00666A7A"/>
    <w:rsid w:val="00666A8E"/>
    <w:rsid w:val="00666CA7"/>
    <w:rsid w:val="00666DA4"/>
    <w:rsid w:val="00666E76"/>
    <w:rsid w:val="00666F71"/>
    <w:rsid w:val="0066710A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25D"/>
    <w:rsid w:val="00673ADE"/>
    <w:rsid w:val="00673C50"/>
    <w:rsid w:val="00673F36"/>
    <w:rsid w:val="0067436E"/>
    <w:rsid w:val="00674466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7F1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332"/>
    <w:rsid w:val="00682504"/>
    <w:rsid w:val="006828F0"/>
    <w:rsid w:val="00682A66"/>
    <w:rsid w:val="00682D87"/>
    <w:rsid w:val="00683070"/>
    <w:rsid w:val="006832D2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0CC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013"/>
    <w:rsid w:val="00692422"/>
    <w:rsid w:val="006924FC"/>
    <w:rsid w:val="00692749"/>
    <w:rsid w:val="006929AA"/>
    <w:rsid w:val="00692A62"/>
    <w:rsid w:val="00692A8C"/>
    <w:rsid w:val="006936C3"/>
    <w:rsid w:val="00693775"/>
    <w:rsid w:val="006938CC"/>
    <w:rsid w:val="006939A6"/>
    <w:rsid w:val="00693C2C"/>
    <w:rsid w:val="00693E53"/>
    <w:rsid w:val="00693F9B"/>
    <w:rsid w:val="00694D40"/>
    <w:rsid w:val="006951B1"/>
    <w:rsid w:val="0069549A"/>
    <w:rsid w:val="0069627A"/>
    <w:rsid w:val="0069629C"/>
    <w:rsid w:val="006962AA"/>
    <w:rsid w:val="00696662"/>
    <w:rsid w:val="006967E6"/>
    <w:rsid w:val="00696CBD"/>
    <w:rsid w:val="00697351"/>
    <w:rsid w:val="00697573"/>
    <w:rsid w:val="006976D5"/>
    <w:rsid w:val="006976DB"/>
    <w:rsid w:val="00697728"/>
    <w:rsid w:val="00697737"/>
    <w:rsid w:val="0069775B"/>
    <w:rsid w:val="006977F4"/>
    <w:rsid w:val="00697DDC"/>
    <w:rsid w:val="00697E3B"/>
    <w:rsid w:val="006A00CC"/>
    <w:rsid w:val="006A0368"/>
    <w:rsid w:val="006A147A"/>
    <w:rsid w:val="006A1489"/>
    <w:rsid w:val="006A186C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77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CA1"/>
    <w:rsid w:val="006A5D1F"/>
    <w:rsid w:val="006A62CE"/>
    <w:rsid w:val="006A68C5"/>
    <w:rsid w:val="006A6C4D"/>
    <w:rsid w:val="006A6D7B"/>
    <w:rsid w:val="006A6E2B"/>
    <w:rsid w:val="006A71A9"/>
    <w:rsid w:val="006B011F"/>
    <w:rsid w:val="006B0150"/>
    <w:rsid w:val="006B0197"/>
    <w:rsid w:val="006B08B6"/>
    <w:rsid w:val="006B0941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139"/>
    <w:rsid w:val="006B35C7"/>
    <w:rsid w:val="006B3686"/>
    <w:rsid w:val="006B3756"/>
    <w:rsid w:val="006B3978"/>
    <w:rsid w:val="006B3CB3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15E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0ED6"/>
    <w:rsid w:val="006C19EF"/>
    <w:rsid w:val="006C1A1E"/>
    <w:rsid w:val="006C1E4E"/>
    <w:rsid w:val="006C1EBF"/>
    <w:rsid w:val="006C23C0"/>
    <w:rsid w:val="006C2457"/>
    <w:rsid w:val="006C2823"/>
    <w:rsid w:val="006C28D9"/>
    <w:rsid w:val="006C2923"/>
    <w:rsid w:val="006C33A9"/>
    <w:rsid w:val="006C358C"/>
    <w:rsid w:val="006C3859"/>
    <w:rsid w:val="006C3A0D"/>
    <w:rsid w:val="006C3ACD"/>
    <w:rsid w:val="006C43F0"/>
    <w:rsid w:val="006C4CF0"/>
    <w:rsid w:val="006C4EFB"/>
    <w:rsid w:val="006C4F52"/>
    <w:rsid w:val="006C5138"/>
    <w:rsid w:val="006C5C2B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63"/>
    <w:rsid w:val="006D2973"/>
    <w:rsid w:val="006D3004"/>
    <w:rsid w:val="006D3007"/>
    <w:rsid w:val="006D323A"/>
    <w:rsid w:val="006D326F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5EE8"/>
    <w:rsid w:val="006D6254"/>
    <w:rsid w:val="006D63A6"/>
    <w:rsid w:val="006D64C6"/>
    <w:rsid w:val="006D666E"/>
    <w:rsid w:val="006D6701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32"/>
    <w:rsid w:val="006E0E5E"/>
    <w:rsid w:val="006E0FB9"/>
    <w:rsid w:val="006E1055"/>
    <w:rsid w:val="006E1157"/>
    <w:rsid w:val="006E1533"/>
    <w:rsid w:val="006E15D7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735"/>
    <w:rsid w:val="006E2EF3"/>
    <w:rsid w:val="006E302E"/>
    <w:rsid w:val="006E3178"/>
    <w:rsid w:val="006E3205"/>
    <w:rsid w:val="006E329E"/>
    <w:rsid w:val="006E3779"/>
    <w:rsid w:val="006E3899"/>
    <w:rsid w:val="006E3AC7"/>
    <w:rsid w:val="006E3D50"/>
    <w:rsid w:val="006E3F4A"/>
    <w:rsid w:val="006E4067"/>
    <w:rsid w:val="006E4157"/>
    <w:rsid w:val="006E466A"/>
    <w:rsid w:val="006E46F2"/>
    <w:rsid w:val="006E47D2"/>
    <w:rsid w:val="006E4AF6"/>
    <w:rsid w:val="006E50BF"/>
    <w:rsid w:val="006E50FE"/>
    <w:rsid w:val="006E567B"/>
    <w:rsid w:val="006E5D89"/>
    <w:rsid w:val="006E5F3A"/>
    <w:rsid w:val="006E6469"/>
    <w:rsid w:val="006E6522"/>
    <w:rsid w:val="006E6732"/>
    <w:rsid w:val="006E69A8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555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3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38B4"/>
    <w:rsid w:val="006F3D02"/>
    <w:rsid w:val="006F4853"/>
    <w:rsid w:val="006F4857"/>
    <w:rsid w:val="006F4885"/>
    <w:rsid w:val="006F4FEE"/>
    <w:rsid w:val="006F5040"/>
    <w:rsid w:val="006F5103"/>
    <w:rsid w:val="006F54D3"/>
    <w:rsid w:val="006F5688"/>
    <w:rsid w:val="006F5885"/>
    <w:rsid w:val="006F592E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AEC"/>
    <w:rsid w:val="006F7BC8"/>
    <w:rsid w:val="007001F2"/>
    <w:rsid w:val="00700314"/>
    <w:rsid w:val="00700699"/>
    <w:rsid w:val="00700948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26F"/>
    <w:rsid w:val="00703342"/>
    <w:rsid w:val="00703644"/>
    <w:rsid w:val="00703998"/>
    <w:rsid w:val="00703CD5"/>
    <w:rsid w:val="00703DA4"/>
    <w:rsid w:val="007041A9"/>
    <w:rsid w:val="00704211"/>
    <w:rsid w:val="00704359"/>
    <w:rsid w:val="0070437D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7C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367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8B9"/>
    <w:rsid w:val="00711901"/>
    <w:rsid w:val="00711BED"/>
    <w:rsid w:val="00711D5D"/>
    <w:rsid w:val="00711FEF"/>
    <w:rsid w:val="00712769"/>
    <w:rsid w:val="00712898"/>
    <w:rsid w:val="00712A0D"/>
    <w:rsid w:val="00712ACB"/>
    <w:rsid w:val="00712B70"/>
    <w:rsid w:val="00712E09"/>
    <w:rsid w:val="00712F76"/>
    <w:rsid w:val="0071316E"/>
    <w:rsid w:val="0071335A"/>
    <w:rsid w:val="007133AB"/>
    <w:rsid w:val="0071380B"/>
    <w:rsid w:val="00713833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57"/>
    <w:rsid w:val="00717392"/>
    <w:rsid w:val="00717451"/>
    <w:rsid w:val="0071780B"/>
    <w:rsid w:val="00717E5D"/>
    <w:rsid w:val="007201EF"/>
    <w:rsid w:val="00720292"/>
    <w:rsid w:val="00720544"/>
    <w:rsid w:val="00720988"/>
    <w:rsid w:val="00720A77"/>
    <w:rsid w:val="00720C87"/>
    <w:rsid w:val="00720CA3"/>
    <w:rsid w:val="00720EF5"/>
    <w:rsid w:val="00720F55"/>
    <w:rsid w:val="0072104D"/>
    <w:rsid w:val="007211CA"/>
    <w:rsid w:val="00721242"/>
    <w:rsid w:val="0072145E"/>
    <w:rsid w:val="00721591"/>
    <w:rsid w:val="00721DAA"/>
    <w:rsid w:val="00721F19"/>
    <w:rsid w:val="00722011"/>
    <w:rsid w:val="00722091"/>
    <w:rsid w:val="00722119"/>
    <w:rsid w:val="007223AA"/>
    <w:rsid w:val="007225C5"/>
    <w:rsid w:val="00722667"/>
    <w:rsid w:val="007227A0"/>
    <w:rsid w:val="00722814"/>
    <w:rsid w:val="00722A60"/>
    <w:rsid w:val="00722D70"/>
    <w:rsid w:val="00722F20"/>
    <w:rsid w:val="007234EF"/>
    <w:rsid w:val="00723709"/>
    <w:rsid w:val="00723829"/>
    <w:rsid w:val="007239ED"/>
    <w:rsid w:val="00723D00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3EB"/>
    <w:rsid w:val="00725575"/>
    <w:rsid w:val="00725770"/>
    <w:rsid w:val="00725864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53"/>
    <w:rsid w:val="00727FAE"/>
    <w:rsid w:val="00727FC7"/>
    <w:rsid w:val="00730630"/>
    <w:rsid w:val="00730649"/>
    <w:rsid w:val="007306A2"/>
    <w:rsid w:val="00730709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AB9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393"/>
    <w:rsid w:val="00733535"/>
    <w:rsid w:val="0073369C"/>
    <w:rsid w:val="007337E9"/>
    <w:rsid w:val="00733BBF"/>
    <w:rsid w:val="00733C0B"/>
    <w:rsid w:val="007341E3"/>
    <w:rsid w:val="0073421B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E9"/>
    <w:rsid w:val="00735F0C"/>
    <w:rsid w:val="00735FAF"/>
    <w:rsid w:val="007361AF"/>
    <w:rsid w:val="00736256"/>
    <w:rsid w:val="0073643C"/>
    <w:rsid w:val="00736908"/>
    <w:rsid w:val="00736B7A"/>
    <w:rsid w:val="00736EB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22E"/>
    <w:rsid w:val="007449C7"/>
    <w:rsid w:val="00744A6C"/>
    <w:rsid w:val="0074543D"/>
    <w:rsid w:val="007456A9"/>
    <w:rsid w:val="007456ED"/>
    <w:rsid w:val="007457CF"/>
    <w:rsid w:val="0074584E"/>
    <w:rsid w:val="00745A42"/>
    <w:rsid w:val="00745C01"/>
    <w:rsid w:val="00745FB8"/>
    <w:rsid w:val="007460B0"/>
    <w:rsid w:val="007460BE"/>
    <w:rsid w:val="007460D9"/>
    <w:rsid w:val="00746320"/>
    <w:rsid w:val="00746382"/>
    <w:rsid w:val="00746619"/>
    <w:rsid w:val="007466CD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41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8D8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8C7"/>
    <w:rsid w:val="00757BEB"/>
    <w:rsid w:val="00757F5E"/>
    <w:rsid w:val="007602E8"/>
    <w:rsid w:val="0076036B"/>
    <w:rsid w:val="0076053F"/>
    <w:rsid w:val="007605FF"/>
    <w:rsid w:val="007606A2"/>
    <w:rsid w:val="0076076B"/>
    <w:rsid w:val="00760936"/>
    <w:rsid w:val="00760C52"/>
    <w:rsid w:val="00760CF6"/>
    <w:rsid w:val="00760CF8"/>
    <w:rsid w:val="00760E57"/>
    <w:rsid w:val="0076136F"/>
    <w:rsid w:val="007615C2"/>
    <w:rsid w:val="00761886"/>
    <w:rsid w:val="007618B9"/>
    <w:rsid w:val="00761C0F"/>
    <w:rsid w:val="00761FEE"/>
    <w:rsid w:val="007620C3"/>
    <w:rsid w:val="00762238"/>
    <w:rsid w:val="00762792"/>
    <w:rsid w:val="007627E9"/>
    <w:rsid w:val="00762935"/>
    <w:rsid w:val="00762BBA"/>
    <w:rsid w:val="00762CAE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6BC"/>
    <w:rsid w:val="00765E5D"/>
    <w:rsid w:val="00766952"/>
    <w:rsid w:val="00766A37"/>
    <w:rsid w:val="00766B02"/>
    <w:rsid w:val="00766EF4"/>
    <w:rsid w:val="0076718C"/>
    <w:rsid w:val="0076727A"/>
    <w:rsid w:val="0076753A"/>
    <w:rsid w:val="00767626"/>
    <w:rsid w:val="00767896"/>
    <w:rsid w:val="00767976"/>
    <w:rsid w:val="00767A8F"/>
    <w:rsid w:val="00767B11"/>
    <w:rsid w:val="00767C3A"/>
    <w:rsid w:val="00767E35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F1F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4F6D"/>
    <w:rsid w:val="00775066"/>
    <w:rsid w:val="007750CB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264"/>
    <w:rsid w:val="007779F6"/>
    <w:rsid w:val="00777AA5"/>
    <w:rsid w:val="00777B9C"/>
    <w:rsid w:val="00777C24"/>
    <w:rsid w:val="00777CE2"/>
    <w:rsid w:val="00780720"/>
    <w:rsid w:val="00780764"/>
    <w:rsid w:val="00780870"/>
    <w:rsid w:val="00780A7E"/>
    <w:rsid w:val="00780C76"/>
    <w:rsid w:val="00780E7E"/>
    <w:rsid w:val="00781025"/>
    <w:rsid w:val="007811C0"/>
    <w:rsid w:val="0078123C"/>
    <w:rsid w:val="007814B9"/>
    <w:rsid w:val="007817B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07F"/>
    <w:rsid w:val="007831A9"/>
    <w:rsid w:val="007832D7"/>
    <w:rsid w:val="007832DF"/>
    <w:rsid w:val="007834D0"/>
    <w:rsid w:val="0078355B"/>
    <w:rsid w:val="007837A9"/>
    <w:rsid w:val="00783CD8"/>
    <w:rsid w:val="00783D25"/>
    <w:rsid w:val="00783D73"/>
    <w:rsid w:val="00783E76"/>
    <w:rsid w:val="00783E7A"/>
    <w:rsid w:val="00783F72"/>
    <w:rsid w:val="00784019"/>
    <w:rsid w:val="0078443D"/>
    <w:rsid w:val="00784479"/>
    <w:rsid w:val="0078448F"/>
    <w:rsid w:val="00784828"/>
    <w:rsid w:val="0078487E"/>
    <w:rsid w:val="00784981"/>
    <w:rsid w:val="00784CCE"/>
    <w:rsid w:val="00784FAF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ADE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928"/>
    <w:rsid w:val="00787F67"/>
    <w:rsid w:val="00790060"/>
    <w:rsid w:val="007905E7"/>
    <w:rsid w:val="00790944"/>
    <w:rsid w:val="00791634"/>
    <w:rsid w:val="007918AA"/>
    <w:rsid w:val="00791906"/>
    <w:rsid w:val="00791954"/>
    <w:rsid w:val="00791B9F"/>
    <w:rsid w:val="00792185"/>
    <w:rsid w:val="007921C1"/>
    <w:rsid w:val="007926CB"/>
    <w:rsid w:val="00792835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584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89"/>
    <w:rsid w:val="007A10D7"/>
    <w:rsid w:val="007A1313"/>
    <w:rsid w:val="007A169D"/>
    <w:rsid w:val="007A19DF"/>
    <w:rsid w:val="007A1BF8"/>
    <w:rsid w:val="007A1C8F"/>
    <w:rsid w:val="007A1E46"/>
    <w:rsid w:val="007A1EB2"/>
    <w:rsid w:val="007A1F58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0E"/>
    <w:rsid w:val="007A31C7"/>
    <w:rsid w:val="007A3380"/>
    <w:rsid w:val="007A3410"/>
    <w:rsid w:val="007A356C"/>
    <w:rsid w:val="007A385D"/>
    <w:rsid w:val="007A3950"/>
    <w:rsid w:val="007A3A03"/>
    <w:rsid w:val="007A3C45"/>
    <w:rsid w:val="007A3C76"/>
    <w:rsid w:val="007A3D24"/>
    <w:rsid w:val="007A3F6C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26F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1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9B3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17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703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035"/>
    <w:rsid w:val="007C41B7"/>
    <w:rsid w:val="007C43D9"/>
    <w:rsid w:val="007C445C"/>
    <w:rsid w:val="007C45A0"/>
    <w:rsid w:val="007C4679"/>
    <w:rsid w:val="007C4E28"/>
    <w:rsid w:val="007C5058"/>
    <w:rsid w:val="007C53F8"/>
    <w:rsid w:val="007C586C"/>
    <w:rsid w:val="007C5B27"/>
    <w:rsid w:val="007C5B65"/>
    <w:rsid w:val="007C5D0B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61B"/>
    <w:rsid w:val="007D07D5"/>
    <w:rsid w:val="007D082D"/>
    <w:rsid w:val="007D0897"/>
    <w:rsid w:val="007D091C"/>
    <w:rsid w:val="007D0B38"/>
    <w:rsid w:val="007D0C5C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481"/>
    <w:rsid w:val="007D356D"/>
    <w:rsid w:val="007D35A6"/>
    <w:rsid w:val="007D35F4"/>
    <w:rsid w:val="007D3ADB"/>
    <w:rsid w:val="007D3BA1"/>
    <w:rsid w:val="007D3FED"/>
    <w:rsid w:val="007D4552"/>
    <w:rsid w:val="007D4E6C"/>
    <w:rsid w:val="007D4F20"/>
    <w:rsid w:val="007D5165"/>
    <w:rsid w:val="007D51D1"/>
    <w:rsid w:val="007D557F"/>
    <w:rsid w:val="007D5DBF"/>
    <w:rsid w:val="007D5F4A"/>
    <w:rsid w:val="007D60F2"/>
    <w:rsid w:val="007D6649"/>
    <w:rsid w:val="007D676B"/>
    <w:rsid w:val="007D6C0B"/>
    <w:rsid w:val="007D6CC4"/>
    <w:rsid w:val="007D71F1"/>
    <w:rsid w:val="007D77C6"/>
    <w:rsid w:val="007D7839"/>
    <w:rsid w:val="007D7B20"/>
    <w:rsid w:val="007D7D9A"/>
    <w:rsid w:val="007E0161"/>
    <w:rsid w:val="007E06DD"/>
    <w:rsid w:val="007E080D"/>
    <w:rsid w:val="007E0A3E"/>
    <w:rsid w:val="007E0AF0"/>
    <w:rsid w:val="007E0CAA"/>
    <w:rsid w:val="007E0F82"/>
    <w:rsid w:val="007E11BB"/>
    <w:rsid w:val="007E1660"/>
    <w:rsid w:val="007E1787"/>
    <w:rsid w:val="007E1975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3B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4A4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87B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BC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BCD"/>
    <w:rsid w:val="007F4C3A"/>
    <w:rsid w:val="007F4DB2"/>
    <w:rsid w:val="007F4EA8"/>
    <w:rsid w:val="007F4EF8"/>
    <w:rsid w:val="007F5271"/>
    <w:rsid w:val="007F55F0"/>
    <w:rsid w:val="007F5A49"/>
    <w:rsid w:val="007F5A97"/>
    <w:rsid w:val="007F5CC4"/>
    <w:rsid w:val="007F5D2B"/>
    <w:rsid w:val="007F650D"/>
    <w:rsid w:val="007F7451"/>
    <w:rsid w:val="007F7619"/>
    <w:rsid w:val="007F79EE"/>
    <w:rsid w:val="007F7FDA"/>
    <w:rsid w:val="0080014C"/>
    <w:rsid w:val="00800482"/>
    <w:rsid w:val="0080052B"/>
    <w:rsid w:val="008007E1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25A"/>
    <w:rsid w:val="00803CBB"/>
    <w:rsid w:val="00803D3E"/>
    <w:rsid w:val="00803D82"/>
    <w:rsid w:val="00803DEE"/>
    <w:rsid w:val="00803E63"/>
    <w:rsid w:val="00804148"/>
    <w:rsid w:val="008045DD"/>
    <w:rsid w:val="00804C58"/>
    <w:rsid w:val="00804D0A"/>
    <w:rsid w:val="00804D7F"/>
    <w:rsid w:val="00804E2B"/>
    <w:rsid w:val="00804F98"/>
    <w:rsid w:val="008059B7"/>
    <w:rsid w:val="00805B16"/>
    <w:rsid w:val="00805BD5"/>
    <w:rsid w:val="00805C97"/>
    <w:rsid w:val="00805CF1"/>
    <w:rsid w:val="00805DC5"/>
    <w:rsid w:val="00805DF2"/>
    <w:rsid w:val="00805E2D"/>
    <w:rsid w:val="0080601A"/>
    <w:rsid w:val="008065B0"/>
    <w:rsid w:val="008065BD"/>
    <w:rsid w:val="008067BE"/>
    <w:rsid w:val="0080684C"/>
    <w:rsid w:val="008068D2"/>
    <w:rsid w:val="008068E7"/>
    <w:rsid w:val="008068F7"/>
    <w:rsid w:val="008069DF"/>
    <w:rsid w:val="0080703C"/>
    <w:rsid w:val="008074AA"/>
    <w:rsid w:val="00807654"/>
    <w:rsid w:val="00807A2C"/>
    <w:rsid w:val="00807A55"/>
    <w:rsid w:val="00807AE9"/>
    <w:rsid w:val="00807B21"/>
    <w:rsid w:val="00807DAB"/>
    <w:rsid w:val="00810223"/>
    <w:rsid w:val="008106E7"/>
    <w:rsid w:val="00810B10"/>
    <w:rsid w:val="00810BC5"/>
    <w:rsid w:val="00810C14"/>
    <w:rsid w:val="00810C3A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B49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A25"/>
    <w:rsid w:val="00817C30"/>
    <w:rsid w:val="00817C3A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D38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35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50"/>
    <w:rsid w:val="00824970"/>
    <w:rsid w:val="008249F0"/>
    <w:rsid w:val="00824A4F"/>
    <w:rsid w:val="00824E35"/>
    <w:rsid w:val="0082540C"/>
    <w:rsid w:val="0082545B"/>
    <w:rsid w:val="0082565C"/>
    <w:rsid w:val="0082583E"/>
    <w:rsid w:val="00825A31"/>
    <w:rsid w:val="00825D50"/>
    <w:rsid w:val="00825D63"/>
    <w:rsid w:val="00825DC6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27E6C"/>
    <w:rsid w:val="0083012A"/>
    <w:rsid w:val="00830324"/>
    <w:rsid w:val="0083039F"/>
    <w:rsid w:val="00830AD7"/>
    <w:rsid w:val="00830BA9"/>
    <w:rsid w:val="00830BC6"/>
    <w:rsid w:val="008314ED"/>
    <w:rsid w:val="00831E68"/>
    <w:rsid w:val="00831EE1"/>
    <w:rsid w:val="0083202D"/>
    <w:rsid w:val="008322FE"/>
    <w:rsid w:val="008324B2"/>
    <w:rsid w:val="0083253F"/>
    <w:rsid w:val="008326B7"/>
    <w:rsid w:val="008329D1"/>
    <w:rsid w:val="00832C79"/>
    <w:rsid w:val="00832D3D"/>
    <w:rsid w:val="00832EFA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6BA"/>
    <w:rsid w:val="00837741"/>
    <w:rsid w:val="0083788B"/>
    <w:rsid w:val="00837976"/>
    <w:rsid w:val="00837A1D"/>
    <w:rsid w:val="00837D0D"/>
    <w:rsid w:val="00837EA0"/>
    <w:rsid w:val="008402F7"/>
    <w:rsid w:val="008404DE"/>
    <w:rsid w:val="008407C8"/>
    <w:rsid w:val="008409CA"/>
    <w:rsid w:val="00840DBE"/>
    <w:rsid w:val="00840ED5"/>
    <w:rsid w:val="0084125B"/>
    <w:rsid w:val="0084146E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3FC"/>
    <w:rsid w:val="008425F7"/>
    <w:rsid w:val="0084291A"/>
    <w:rsid w:val="00842DBA"/>
    <w:rsid w:val="00842E83"/>
    <w:rsid w:val="00843775"/>
    <w:rsid w:val="00843814"/>
    <w:rsid w:val="0084381E"/>
    <w:rsid w:val="00843904"/>
    <w:rsid w:val="008439B8"/>
    <w:rsid w:val="00843A09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C8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57D"/>
    <w:rsid w:val="008476C1"/>
    <w:rsid w:val="00847961"/>
    <w:rsid w:val="00847F16"/>
    <w:rsid w:val="008500FE"/>
    <w:rsid w:val="008502B1"/>
    <w:rsid w:val="0085038C"/>
    <w:rsid w:val="00850413"/>
    <w:rsid w:val="008504AC"/>
    <w:rsid w:val="008506A0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48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87B"/>
    <w:rsid w:val="00853AB3"/>
    <w:rsid w:val="00853D24"/>
    <w:rsid w:val="00853E60"/>
    <w:rsid w:val="00853EBF"/>
    <w:rsid w:val="00853FD9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3F6"/>
    <w:rsid w:val="0086059E"/>
    <w:rsid w:val="008605C0"/>
    <w:rsid w:val="00860813"/>
    <w:rsid w:val="00860D51"/>
    <w:rsid w:val="00860DAB"/>
    <w:rsid w:val="00860E24"/>
    <w:rsid w:val="008610D0"/>
    <w:rsid w:val="0086118B"/>
    <w:rsid w:val="00861277"/>
    <w:rsid w:val="00861345"/>
    <w:rsid w:val="00861482"/>
    <w:rsid w:val="00861674"/>
    <w:rsid w:val="00861958"/>
    <w:rsid w:val="00861A3E"/>
    <w:rsid w:val="00861A4B"/>
    <w:rsid w:val="00861BE8"/>
    <w:rsid w:val="00861EE2"/>
    <w:rsid w:val="008621E2"/>
    <w:rsid w:val="008626A1"/>
    <w:rsid w:val="00862D6F"/>
    <w:rsid w:val="00862DE6"/>
    <w:rsid w:val="00863040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79C"/>
    <w:rsid w:val="00865856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2F1"/>
    <w:rsid w:val="00871829"/>
    <w:rsid w:val="00871B2E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2E08"/>
    <w:rsid w:val="00872FB1"/>
    <w:rsid w:val="00872FDC"/>
    <w:rsid w:val="008730A9"/>
    <w:rsid w:val="008732D1"/>
    <w:rsid w:val="00873346"/>
    <w:rsid w:val="00873735"/>
    <w:rsid w:val="00873743"/>
    <w:rsid w:val="008737D0"/>
    <w:rsid w:val="00873B28"/>
    <w:rsid w:val="00873F87"/>
    <w:rsid w:val="00873FFA"/>
    <w:rsid w:val="00874359"/>
    <w:rsid w:val="008743D7"/>
    <w:rsid w:val="008744AA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C5"/>
    <w:rsid w:val="00876714"/>
    <w:rsid w:val="008767C0"/>
    <w:rsid w:val="00876AB4"/>
    <w:rsid w:val="00876C78"/>
    <w:rsid w:val="008771AD"/>
    <w:rsid w:val="00877470"/>
    <w:rsid w:val="00877487"/>
    <w:rsid w:val="008774A0"/>
    <w:rsid w:val="00877551"/>
    <w:rsid w:val="00877575"/>
    <w:rsid w:val="00877864"/>
    <w:rsid w:val="00877BBA"/>
    <w:rsid w:val="00877C68"/>
    <w:rsid w:val="00877D0D"/>
    <w:rsid w:val="00877D59"/>
    <w:rsid w:val="00880024"/>
    <w:rsid w:val="008801EA"/>
    <w:rsid w:val="00880256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1AC"/>
    <w:rsid w:val="00882B4A"/>
    <w:rsid w:val="00882B85"/>
    <w:rsid w:val="00882E2B"/>
    <w:rsid w:val="00882FAF"/>
    <w:rsid w:val="00883190"/>
    <w:rsid w:val="008836BB"/>
    <w:rsid w:val="0088379D"/>
    <w:rsid w:val="00883A06"/>
    <w:rsid w:val="00883BEC"/>
    <w:rsid w:val="00884091"/>
    <w:rsid w:val="00884102"/>
    <w:rsid w:val="00884217"/>
    <w:rsid w:val="008842A0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4F7"/>
    <w:rsid w:val="00885544"/>
    <w:rsid w:val="008855AB"/>
    <w:rsid w:val="008855FA"/>
    <w:rsid w:val="00885745"/>
    <w:rsid w:val="00885908"/>
    <w:rsid w:val="00885916"/>
    <w:rsid w:val="00885AF5"/>
    <w:rsid w:val="00885B14"/>
    <w:rsid w:val="00885D78"/>
    <w:rsid w:val="00885F36"/>
    <w:rsid w:val="00885F88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9B9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77"/>
    <w:rsid w:val="00891AF0"/>
    <w:rsid w:val="00891C74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99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694"/>
    <w:rsid w:val="008966AB"/>
    <w:rsid w:val="00896708"/>
    <w:rsid w:val="0089678A"/>
    <w:rsid w:val="00896BBE"/>
    <w:rsid w:val="00897930"/>
    <w:rsid w:val="00897972"/>
    <w:rsid w:val="00897980"/>
    <w:rsid w:val="00897ECF"/>
    <w:rsid w:val="008A03F8"/>
    <w:rsid w:val="008A0B1B"/>
    <w:rsid w:val="008A0CEC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9B3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B30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C6B"/>
    <w:rsid w:val="008A6DFF"/>
    <w:rsid w:val="008A6F39"/>
    <w:rsid w:val="008A6FA9"/>
    <w:rsid w:val="008A7009"/>
    <w:rsid w:val="008A749B"/>
    <w:rsid w:val="008A7782"/>
    <w:rsid w:val="008A784F"/>
    <w:rsid w:val="008A7E4A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A7C"/>
    <w:rsid w:val="008B1E4C"/>
    <w:rsid w:val="008B1ED5"/>
    <w:rsid w:val="008B1F20"/>
    <w:rsid w:val="008B2103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A0D"/>
    <w:rsid w:val="008B5EA1"/>
    <w:rsid w:val="008B5FC7"/>
    <w:rsid w:val="008B628A"/>
    <w:rsid w:val="008B62AE"/>
    <w:rsid w:val="008B62BB"/>
    <w:rsid w:val="008B639A"/>
    <w:rsid w:val="008B66CA"/>
    <w:rsid w:val="008B6A93"/>
    <w:rsid w:val="008B6C3E"/>
    <w:rsid w:val="008B6CF3"/>
    <w:rsid w:val="008B6D0D"/>
    <w:rsid w:val="008B7106"/>
    <w:rsid w:val="008B71EF"/>
    <w:rsid w:val="008B74E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BBB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CFA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0E7"/>
    <w:rsid w:val="008D3561"/>
    <w:rsid w:val="008D393D"/>
    <w:rsid w:val="008D3CB4"/>
    <w:rsid w:val="008D41BA"/>
    <w:rsid w:val="008D43A7"/>
    <w:rsid w:val="008D43FF"/>
    <w:rsid w:val="008D4753"/>
    <w:rsid w:val="008D4BA1"/>
    <w:rsid w:val="008D503B"/>
    <w:rsid w:val="008D52A3"/>
    <w:rsid w:val="008D532A"/>
    <w:rsid w:val="008D544A"/>
    <w:rsid w:val="008D545E"/>
    <w:rsid w:val="008D557D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154"/>
    <w:rsid w:val="008D78FE"/>
    <w:rsid w:val="008D7C5E"/>
    <w:rsid w:val="008D7C84"/>
    <w:rsid w:val="008D7F62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B78"/>
    <w:rsid w:val="008E2C86"/>
    <w:rsid w:val="008E2EE4"/>
    <w:rsid w:val="008E2FB6"/>
    <w:rsid w:val="008E3061"/>
    <w:rsid w:val="008E30F6"/>
    <w:rsid w:val="008E343A"/>
    <w:rsid w:val="008E3609"/>
    <w:rsid w:val="008E3801"/>
    <w:rsid w:val="008E3DF4"/>
    <w:rsid w:val="008E423E"/>
    <w:rsid w:val="008E4286"/>
    <w:rsid w:val="008E4487"/>
    <w:rsid w:val="008E4D9B"/>
    <w:rsid w:val="008E4DF6"/>
    <w:rsid w:val="008E4EA8"/>
    <w:rsid w:val="008E4EE4"/>
    <w:rsid w:val="008E531E"/>
    <w:rsid w:val="008E53DC"/>
    <w:rsid w:val="008E562A"/>
    <w:rsid w:val="008E5884"/>
    <w:rsid w:val="008E5A5A"/>
    <w:rsid w:val="008E5D92"/>
    <w:rsid w:val="008E6160"/>
    <w:rsid w:val="008E617E"/>
    <w:rsid w:val="008E62F9"/>
    <w:rsid w:val="008E64D7"/>
    <w:rsid w:val="008E6A99"/>
    <w:rsid w:val="008E6AAA"/>
    <w:rsid w:val="008E6CD3"/>
    <w:rsid w:val="008E7558"/>
    <w:rsid w:val="008E7644"/>
    <w:rsid w:val="008E766D"/>
    <w:rsid w:val="008E7AD8"/>
    <w:rsid w:val="008E7F56"/>
    <w:rsid w:val="008E7FED"/>
    <w:rsid w:val="008F00E5"/>
    <w:rsid w:val="008F05BA"/>
    <w:rsid w:val="008F0653"/>
    <w:rsid w:val="008F06A2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278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619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6FF7"/>
    <w:rsid w:val="008F737D"/>
    <w:rsid w:val="008F745C"/>
    <w:rsid w:val="008F7981"/>
    <w:rsid w:val="008F79CE"/>
    <w:rsid w:val="008F7A7A"/>
    <w:rsid w:val="008F7B4D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34"/>
    <w:rsid w:val="00901F4C"/>
    <w:rsid w:val="00902594"/>
    <w:rsid w:val="0090287B"/>
    <w:rsid w:val="009029C5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C4"/>
    <w:rsid w:val="00904374"/>
    <w:rsid w:val="0090472E"/>
    <w:rsid w:val="0090490C"/>
    <w:rsid w:val="00904D40"/>
    <w:rsid w:val="00904EF7"/>
    <w:rsid w:val="0090570A"/>
    <w:rsid w:val="00905727"/>
    <w:rsid w:val="0090583E"/>
    <w:rsid w:val="009058EC"/>
    <w:rsid w:val="00905B1E"/>
    <w:rsid w:val="00905BA5"/>
    <w:rsid w:val="00905DE8"/>
    <w:rsid w:val="009061E1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F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A9F"/>
    <w:rsid w:val="00914CAC"/>
    <w:rsid w:val="00915026"/>
    <w:rsid w:val="00915049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AED"/>
    <w:rsid w:val="00917D61"/>
    <w:rsid w:val="00917D65"/>
    <w:rsid w:val="00917DA9"/>
    <w:rsid w:val="00920004"/>
    <w:rsid w:val="00920281"/>
    <w:rsid w:val="00920466"/>
    <w:rsid w:val="009205A0"/>
    <w:rsid w:val="00920624"/>
    <w:rsid w:val="0092079F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B6A"/>
    <w:rsid w:val="00922DFF"/>
    <w:rsid w:val="00922F3E"/>
    <w:rsid w:val="0092369A"/>
    <w:rsid w:val="00923A5E"/>
    <w:rsid w:val="00923AAC"/>
    <w:rsid w:val="00923AF5"/>
    <w:rsid w:val="009240ED"/>
    <w:rsid w:val="00924383"/>
    <w:rsid w:val="009247F6"/>
    <w:rsid w:val="00924C3C"/>
    <w:rsid w:val="00924DC8"/>
    <w:rsid w:val="00924EF9"/>
    <w:rsid w:val="00925227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78B"/>
    <w:rsid w:val="00926ADF"/>
    <w:rsid w:val="00926FD6"/>
    <w:rsid w:val="009278E1"/>
    <w:rsid w:val="00927CDD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1901"/>
    <w:rsid w:val="009326A2"/>
    <w:rsid w:val="009329DF"/>
    <w:rsid w:val="00932AC4"/>
    <w:rsid w:val="00932D34"/>
    <w:rsid w:val="00933407"/>
    <w:rsid w:val="0093374D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3B3"/>
    <w:rsid w:val="009414A1"/>
    <w:rsid w:val="009415A7"/>
    <w:rsid w:val="009415C8"/>
    <w:rsid w:val="009416B3"/>
    <w:rsid w:val="00941819"/>
    <w:rsid w:val="00941A18"/>
    <w:rsid w:val="00941AA4"/>
    <w:rsid w:val="00941BF6"/>
    <w:rsid w:val="00941FAE"/>
    <w:rsid w:val="0094220B"/>
    <w:rsid w:val="0094221E"/>
    <w:rsid w:val="00942267"/>
    <w:rsid w:val="00942AF8"/>
    <w:rsid w:val="00942F36"/>
    <w:rsid w:val="00942FF5"/>
    <w:rsid w:val="00943065"/>
    <w:rsid w:val="009432C4"/>
    <w:rsid w:val="009435D8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9D3"/>
    <w:rsid w:val="00944B9B"/>
    <w:rsid w:val="00944C5D"/>
    <w:rsid w:val="00944CD0"/>
    <w:rsid w:val="00944D00"/>
    <w:rsid w:val="00944FF8"/>
    <w:rsid w:val="0094522E"/>
    <w:rsid w:val="00945423"/>
    <w:rsid w:val="0094585F"/>
    <w:rsid w:val="00945AC5"/>
    <w:rsid w:val="00945C77"/>
    <w:rsid w:val="009462E5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47FDF"/>
    <w:rsid w:val="00950145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5F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C5A"/>
    <w:rsid w:val="00955DD3"/>
    <w:rsid w:val="00955E61"/>
    <w:rsid w:val="00955F49"/>
    <w:rsid w:val="009565B3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2BF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9B"/>
    <w:rsid w:val="00964A70"/>
    <w:rsid w:val="00964D72"/>
    <w:rsid w:val="009650C2"/>
    <w:rsid w:val="009650F1"/>
    <w:rsid w:val="00965166"/>
    <w:rsid w:val="0096550E"/>
    <w:rsid w:val="009655A7"/>
    <w:rsid w:val="00965D88"/>
    <w:rsid w:val="0096620D"/>
    <w:rsid w:val="009665FA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4F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657"/>
    <w:rsid w:val="00972B06"/>
    <w:rsid w:val="00972B44"/>
    <w:rsid w:val="00972CBD"/>
    <w:rsid w:val="00972E12"/>
    <w:rsid w:val="00972F7D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E8F"/>
    <w:rsid w:val="00973F24"/>
    <w:rsid w:val="0097424F"/>
    <w:rsid w:val="00974270"/>
    <w:rsid w:val="00974721"/>
    <w:rsid w:val="00974C39"/>
    <w:rsid w:val="0097555D"/>
    <w:rsid w:val="00975660"/>
    <w:rsid w:val="0097568A"/>
    <w:rsid w:val="009757D0"/>
    <w:rsid w:val="00975DD9"/>
    <w:rsid w:val="00975F0E"/>
    <w:rsid w:val="00975F21"/>
    <w:rsid w:val="00975F5A"/>
    <w:rsid w:val="00976352"/>
    <w:rsid w:val="009764B1"/>
    <w:rsid w:val="0097684D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8D"/>
    <w:rsid w:val="009805CF"/>
    <w:rsid w:val="00980708"/>
    <w:rsid w:val="00980746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1"/>
    <w:rsid w:val="00981CEF"/>
    <w:rsid w:val="00981D30"/>
    <w:rsid w:val="00981E58"/>
    <w:rsid w:val="00982452"/>
    <w:rsid w:val="0098274F"/>
    <w:rsid w:val="00982A8E"/>
    <w:rsid w:val="00982D44"/>
    <w:rsid w:val="00982FF8"/>
    <w:rsid w:val="009831B9"/>
    <w:rsid w:val="009835F3"/>
    <w:rsid w:val="0098362C"/>
    <w:rsid w:val="00983643"/>
    <w:rsid w:val="0098367F"/>
    <w:rsid w:val="009837B6"/>
    <w:rsid w:val="00983948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706"/>
    <w:rsid w:val="009878C5"/>
    <w:rsid w:val="0098797F"/>
    <w:rsid w:val="0099021D"/>
    <w:rsid w:val="00990517"/>
    <w:rsid w:val="009909D8"/>
    <w:rsid w:val="00990A58"/>
    <w:rsid w:val="00990C7F"/>
    <w:rsid w:val="00990FA8"/>
    <w:rsid w:val="00991114"/>
    <w:rsid w:val="009916B9"/>
    <w:rsid w:val="009918D7"/>
    <w:rsid w:val="00991932"/>
    <w:rsid w:val="00991CE0"/>
    <w:rsid w:val="00991D7F"/>
    <w:rsid w:val="00992692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4F6"/>
    <w:rsid w:val="00994796"/>
    <w:rsid w:val="00994869"/>
    <w:rsid w:val="00994A51"/>
    <w:rsid w:val="0099519F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2B9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97F82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B8F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53E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2119"/>
    <w:rsid w:val="009B23B4"/>
    <w:rsid w:val="009B2506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593"/>
    <w:rsid w:val="009B46DE"/>
    <w:rsid w:val="009B46DF"/>
    <w:rsid w:val="009B46F0"/>
    <w:rsid w:val="009B4D9C"/>
    <w:rsid w:val="009B4DC6"/>
    <w:rsid w:val="009B4DC7"/>
    <w:rsid w:val="009B4E03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7AA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66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AF"/>
    <w:rsid w:val="009C78B7"/>
    <w:rsid w:val="009C7C6E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16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2B5"/>
    <w:rsid w:val="009D43A3"/>
    <w:rsid w:val="009D43B8"/>
    <w:rsid w:val="009D4991"/>
    <w:rsid w:val="009D4A63"/>
    <w:rsid w:val="009D4D09"/>
    <w:rsid w:val="009D516F"/>
    <w:rsid w:val="009D55A3"/>
    <w:rsid w:val="009D58A9"/>
    <w:rsid w:val="009D58BD"/>
    <w:rsid w:val="009D5AC6"/>
    <w:rsid w:val="009D5C9B"/>
    <w:rsid w:val="009D64A7"/>
    <w:rsid w:val="009D662B"/>
    <w:rsid w:val="009D6810"/>
    <w:rsid w:val="009D6897"/>
    <w:rsid w:val="009D6923"/>
    <w:rsid w:val="009D69ED"/>
    <w:rsid w:val="009D6FD5"/>
    <w:rsid w:val="009D72CC"/>
    <w:rsid w:val="009D759E"/>
    <w:rsid w:val="009D7665"/>
    <w:rsid w:val="009D7775"/>
    <w:rsid w:val="009D77C7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7EA"/>
    <w:rsid w:val="009E6B41"/>
    <w:rsid w:val="009E6B61"/>
    <w:rsid w:val="009E6F3E"/>
    <w:rsid w:val="009E6FBD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CF"/>
    <w:rsid w:val="009E7FDE"/>
    <w:rsid w:val="009F00A7"/>
    <w:rsid w:val="009F00FD"/>
    <w:rsid w:val="009F03D8"/>
    <w:rsid w:val="009F042E"/>
    <w:rsid w:val="009F0431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EEF"/>
    <w:rsid w:val="009F3008"/>
    <w:rsid w:val="009F3057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3F6"/>
    <w:rsid w:val="00A01CB3"/>
    <w:rsid w:val="00A0201E"/>
    <w:rsid w:val="00A02059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4E03"/>
    <w:rsid w:val="00A054AD"/>
    <w:rsid w:val="00A0564C"/>
    <w:rsid w:val="00A05721"/>
    <w:rsid w:val="00A05871"/>
    <w:rsid w:val="00A05A96"/>
    <w:rsid w:val="00A05F45"/>
    <w:rsid w:val="00A05F87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103"/>
    <w:rsid w:val="00A1341E"/>
    <w:rsid w:val="00A13785"/>
    <w:rsid w:val="00A13990"/>
    <w:rsid w:val="00A13AE5"/>
    <w:rsid w:val="00A13C2A"/>
    <w:rsid w:val="00A14FEA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0C"/>
    <w:rsid w:val="00A16FC5"/>
    <w:rsid w:val="00A1721B"/>
    <w:rsid w:val="00A1727D"/>
    <w:rsid w:val="00A173C0"/>
    <w:rsid w:val="00A177DE"/>
    <w:rsid w:val="00A178C6"/>
    <w:rsid w:val="00A17A1C"/>
    <w:rsid w:val="00A17D24"/>
    <w:rsid w:val="00A20020"/>
    <w:rsid w:val="00A2029D"/>
    <w:rsid w:val="00A20420"/>
    <w:rsid w:val="00A2043B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6A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235"/>
    <w:rsid w:val="00A25804"/>
    <w:rsid w:val="00A25847"/>
    <w:rsid w:val="00A2596B"/>
    <w:rsid w:val="00A25A6B"/>
    <w:rsid w:val="00A25B8B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8BF"/>
    <w:rsid w:val="00A3095D"/>
    <w:rsid w:val="00A30A57"/>
    <w:rsid w:val="00A30A89"/>
    <w:rsid w:val="00A30AB6"/>
    <w:rsid w:val="00A30CE2"/>
    <w:rsid w:val="00A30EB2"/>
    <w:rsid w:val="00A31341"/>
    <w:rsid w:val="00A3148C"/>
    <w:rsid w:val="00A3149C"/>
    <w:rsid w:val="00A314D2"/>
    <w:rsid w:val="00A315B2"/>
    <w:rsid w:val="00A31848"/>
    <w:rsid w:val="00A31A06"/>
    <w:rsid w:val="00A31C3E"/>
    <w:rsid w:val="00A31EDE"/>
    <w:rsid w:val="00A31F57"/>
    <w:rsid w:val="00A32661"/>
    <w:rsid w:val="00A328CE"/>
    <w:rsid w:val="00A32916"/>
    <w:rsid w:val="00A32A0C"/>
    <w:rsid w:val="00A32D88"/>
    <w:rsid w:val="00A32F32"/>
    <w:rsid w:val="00A32F4C"/>
    <w:rsid w:val="00A32FF5"/>
    <w:rsid w:val="00A33106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6C2E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7B5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8AA"/>
    <w:rsid w:val="00A44A3A"/>
    <w:rsid w:val="00A450DC"/>
    <w:rsid w:val="00A45152"/>
    <w:rsid w:val="00A45640"/>
    <w:rsid w:val="00A45AED"/>
    <w:rsid w:val="00A45B27"/>
    <w:rsid w:val="00A45B63"/>
    <w:rsid w:val="00A45DD6"/>
    <w:rsid w:val="00A45ECC"/>
    <w:rsid w:val="00A4603F"/>
    <w:rsid w:val="00A4610A"/>
    <w:rsid w:val="00A46119"/>
    <w:rsid w:val="00A46252"/>
    <w:rsid w:val="00A4628A"/>
    <w:rsid w:val="00A463C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3"/>
    <w:rsid w:val="00A50EC5"/>
    <w:rsid w:val="00A51002"/>
    <w:rsid w:val="00A51254"/>
    <w:rsid w:val="00A5131B"/>
    <w:rsid w:val="00A516AB"/>
    <w:rsid w:val="00A519A0"/>
    <w:rsid w:val="00A51D0A"/>
    <w:rsid w:val="00A5206C"/>
    <w:rsid w:val="00A522C3"/>
    <w:rsid w:val="00A524FB"/>
    <w:rsid w:val="00A527C1"/>
    <w:rsid w:val="00A52C19"/>
    <w:rsid w:val="00A52D6C"/>
    <w:rsid w:val="00A53158"/>
    <w:rsid w:val="00A53451"/>
    <w:rsid w:val="00A5441C"/>
    <w:rsid w:val="00A545E4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4B3"/>
    <w:rsid w:val="00A57635"/>
    <w:rsid w:val="00A57A39"/>
    <w:rsid w:val="00A57AF1"/>
    <w:rsid w:val="00A57C70"/>
    <w:rsid w:val="00A57CF6"/>
    <w:rsid w:val="00A57CF9"/>
    <w:rsid w:val="00A605EE"/>
    <w:rsid w:val="00A608DC"/>
    <w:rsid w:val="00A609CD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B9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2F7"/>
    <w:rsid w:val="00A634A9"/>
    <w:rsid w:val="00A6386A"/>
    <w:rsid w:val="00A63C01"/>
    <w:rsid w:val="00A63CF0"/>
    <w:rsid w:val="00A63DF6"/>
    <w:rsid w:val="00A63E3F"/>
    <w:rsid w:val="00A647A0"/>
    <w:rsid w:val="00A64A7F"/>
    <w:rsid w:val="00A64AE5"/>
    <w:rsid w:val="00A64C64"/>
    <w:rsid w:val="00A64C9B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2F3"/>
    <w:rsid w:val="00A7044D"/>
    <w:rsid w:val="00A704D2"/>
    <w:rsid w:val="00A704ED"/>
    <w:rsid w:val="00A70672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145"/>
    <w:rsid w:val="00A73361"/>
    <w:rsid w:val="00A733B7"/>
    <w:rsid w:val="00A7376A"/>
    <w:rsid w:val="00A73BBF"/>
    <w:rsid w:val="00A73CC6"/>
    <w:rsid w:val="00A73F27"/>
    <w:rsid w:val="00A7417B"/>
    <w:rsid w:val="00A74229"/>
    <w:rsid w:val="00A74551"/>
    <w:rsid w:val="00A7457C"/>
    <w:rsid w:val="00A7476B"/>
    <w:rsid w:val="00A74815"/>
    <w:rsid w:val="00A7491B"/>
    <w:rsid w:val="00A74A99"/>
    <w:rsid w:val="00A74AB2"/>
    <w:rsid w:val="00A74D11"/>
    <w:rsid w:val="00A74E62"/>
    <w:rsid w:val="00A74F6A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1F5"/>
    <w:rsid w:val="00A775B3"/>
    <w:rsid w:val="00A77A28"/>
    <w:rsid w:val="00A77B21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1CF4"/>
    <w:rsid w:val="00A82122"/>
    <w:rsid w:val="00A82594"/>
    <w:rsid w:val="00A8264C"/>
    <w:rsid w:val="00A826C4"/>
    <w:rsid w:val="00A82B61"/>
    <w:rsid w:val="00A82B93"/>
    <w:rsid w:val="00A82F6D"/>
    <w:rsid w:val="00A83291"/>
    <w:rsid w:val="00A83829"/>
    <w:rsid w:val="00A83B53"/>
    <w:rsid w:val="00A83C3D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46"/>
    <w:rsid w:val="00A853D9"/>
    <w:rsid w:val="00A8550E"/>
    <w:rsid w:val="00A85BA5"/>
    <w:rsid w:val="00A85DF0"/>
    <w:rsid w:val="00A85E64"/>
    <w:rsid w:val="00A86221"/>
    <w:rsid w:val="00A8630E"/>
    <w:rsid w:val="00A8648A"/>
    <w:rsid w:val="00A86A9C"/>
    <w:rsid w:val="00A86B10"/>
    <w:rsid w:val="00A86C15"/>
    <w:rsid w:val="00A86C6F"/>
    <w:rsid w:val="00A86C90"/>
    <w:rsid w:val="00A86CE1"/>
    <w:rsid w:val="00A86DCB"/>
    <w:rsid w:val="00A86FF5"/>
    <w:rsid w:val="00A87690"/>
    <w:rsid w:val="00A87B03"/>
    <w:rsid w:val="00A87BC7"/>
    <w:rsid w:val="00A87C4F"/>
    <w:rsid w:val="00A87ED2"/>
    <w:rsid w:val="00A87F92"/>
    <w:rsid w:val="00A90449"/>
    <w:rsid w:val="00A90597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64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987"/>
    <w:rsid w:val="00A97B44"/>
    <w:rsid w:val="00A97FE3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4AF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84"/>
    <w:rsid w:val="00AA3ADB"/>
    <w:rsid w:val="00AA3B9F"/>
    <w:rsid w:val="00AA3C3E"/>
    <w:rsid w:val="00AA3E54"/>
    <w:rsid w:val="00AA42A3"/>
    <w:rsid w:val="00AA486C"/>
    <w:rsid w:val="00AA4E31"/>
    <w:rsid w:val="00AA4F29"/>
    <w:rsid w:val="00AA4F93"/>
    <w:rsid w:val="00AA51AF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4C8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A89"/>
    <w:rsid w:val="00AB2D74"/>
    <w:rsid w:val="00AB2F16"/>
    <w:rsid w:val="00AB3180"/>
    <w:rsid w:val="00AB325F"/>
    <w:rsid w:val="00AB356B"/>
    <w:rsid w:val="00AB358D"/>
    <w:rsid w:val="00AB369D"/>
    <w:rsid w:val="00AB3798"/>
    <w:rsid w:val="00AB3AB3"/>
    <w:rsid w:val="00AB3ADA"/>
    <w:rsid w:val="00AB4304"/>
    <w:rsid w:val="00AB49A9"/>
    <w:rsid w:val="00AB4A28"/>
    <w:rsid w:val="00AB4CAF"/>
    <w:rsid w:val="00AB4F1A"/>
    <w:rsid w:val="00AB5104"/>
    <w:rsid w:val="00AB51BA"/>
    <w:rsid w:val="00AB52A5"/>
    <w:rsid w:val="00AB5409"/>
    <w:rsid w:val="00AB552E"/>
    <w:rsid w:val="00AB567E"/>
    <w:rsid w:val="00AB58B7"/>
    <w:rsid w:val="00AB5B66"/>
    <w:rsid w:val="00AB5DC4"/>
    <w:rsid w:val="00AB5DE4"/>
    <w:rsid w:val="00AB60FF"/>
    <w:rsid w:val="00AB613A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BCD"/>
    <w:rsid w:val="00AC2CF4"/>
    <w:rsid w:val="00AC2D28"/>
    <w:rsid w:val="00AC2ECB"/>
    <w:rsid w:val="00AC300D"/>
    <w:rsid w:val="00AC312D"/>
    <w:rsid w:val="00AC31C1"/>
    <w:rsid w:val="00AC32FC"/>
    <w:rsid w:val="00AC3369"/>
    <w:rsid w:val="00AC35F2"/>
    <w:rsid w:val="00AC3616"/>
    <w:rsid w:val="00AC391E"/>
    <w:rsid w:val="00AC3A0C"/>
    <w:rsid w:val="00AC3B03"/>
    <w:rsid w:val="00AC3B93"/>
    <w:rsid w:val="00AC3C68"/>
    <w:rsid w:val="00AC3D53"/>
    <w:rsid w:val="00AC4057"/>
    <w:rsid w:val="00AC407D"/>
    <w:rsid w:val="00AC40B6"/>
    <w:rsid w:val="00AC414A"/>
    <w:rsid w:val="00AC42E6"/>
    <w:rsid w:val="00AC43ED"/>
    <w:rsid w:val="00AC4621"/>
    <w:rsid w:val="00AC4629"/>
    <w:rsid w:val="00AC46CE"/>
    <w:rsid w:val="00AC46D8"/>
    <w:rsid w:val="00AC4845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1E2"/>
    <w:rsid w:val="00AC750E"/>
    <w:rsid w:val="00AC75EA"/>
    <w:rsid w:val="00AC761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43E"/>
    <w:rsid w:val="00AD05D9"/>
    <w:rsid w:val="00AD07C2"/>
    <w:rsid w:val="00AD0829"/>
    <w:rsid w:val="00AD096D"/>
    <w:rsid w:val="00AD0C96"/>
    <w:rsid w:val="00AD10E0"/>
    <w:rsid w:val="00AD120A"/>
    <w:rsid w:val="00AD1479"/>
    <w:rsid w:val="00AD1A49"/>
    <w:rsid w:val="00AD1F9A"/>
    <w:rsid w:val="00AD1FAC"/>
    <w:rsid w:val="00AD208B"/>
    <w:rsid w:val="00AD235D"/>
    <w:rsid w:val="00AD283E"/>
    <w:rsid w:val="00AD284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591"/>
    <w:rsid w:val="00AD5693"/>
    <w:rsid w:val="00AD5965"/>
    <w:rsid w:val="00AD5E92"/>
    <w:rsid w:val="00AD5F49"/>
    <w:rsid w:val="00AD6201"/>
    <w:rsid w:val="00AD62A5"/>
    <w:rsid w:val="00AD64D4"/>
    <w:rsid w:val="00AD65D0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0F4B"/>
    <w:rsid w:val="00AE11FE"/>
    <w:rsid w:val="00AE1310"/>
    <w:rsid w:val="00AE139C"/>
    <w:rsid w:val="00AE1497"/>
    <w:rsid w:val="00AE1641"/>
    <w:rsid w:val="00AE1702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35A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151"/>
    <w:rsid w:val="00AE5824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6AC4"/>
    <w:rsid w:val="00AE737F"/>
    <w:rsid w:val="00AE748E"/>
    <w:rsid w:val="00AE781B"/>
    <w:rsid w:val="00AF015D"/>
    <w:rsid w:val="00AF06B7"/>
    <w:rsid w:val="00AF06EB"/>
    <w:rsid w:val="00AF0C89"/>
    <w:rsid w:val="00AF1073"/>
    <w:rsid w:val="00AF11F7"/>
    <w:rsid w:val="00AF13C4"/>
    <w:rsid w:val="00AF1709"/>
    <w:rsid w:val="00AF1D89"/>
    <w:rsid w:val="00AF236A"/>
    <w:rsid w:val="00AF2552"/>
    <w:rsid w:val="00AF2553"/>
    <w:rsid w:val="00AF2B47"/>
    <w:rsid w:val="00AF2B91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8E5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9F5"/>
    <w:rsid w:val="00AF5B7E"/>
    <w:rsid w:val="00AF5BDC"/>
    <w:rsid w:val="00AF6463"/>
    <w:rsid w:val="00AF668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5D0"/>
    <w:rsid w:val="00B0078E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774"/>
    <w:rsid w:val="00B01A5D"/>
    <w:rsid w:val="00B0227B"/>
    <w:rsid w:val="00B0233E"/>
    <w:rsid w:val="00B02491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1B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BB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B7A"/>
    <w:rsid w:val="00B10C7C"/>
    <w:rsid w:val="00B10C8C"/>
    <w:rsid w:val="00B10CB6"/>
    <w:rsid w:val="00B10DCE"/>
    <w:rsid w:val="00B10EA8"/>
    <w:rsid w:val="00B111B8"/>
    <w:rsid w:val="00B11368"/>
    <w:rsid w:val="00B11385"/>
    <w:rsid w:val="00B11457"/>
    <w:rsid w:val="00B115F8"/>
    <w:rsid w:val="00B11881"/>
    <w:rsid w:val="00B11A22"/>
    <w:rsid w:val="00B11DAF"/>
    <w:rsid w:val="00B11E17"/>
    <w:rsid w:val="00B120EB"/>
    <w:rsid w:val="00B121EB"/>
    <w:rsid w:val="00B12278"/>
    <w:rsid w:val="00B12511"/>
    <w:rsid w:val="00B125B5"/>
    <w:rsid w:val="00B125C2"/>
    <w:rsid w:val="00B125FE"/>
    <w:rsid w:val="00B12C6E"/>
    <w:rsid w:val="00B12F60"/>
    <w:rsid w:val="00B12FDD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0F5"/>
    <w:rsid w:val="00B15348"/>
    <w:rsid w:val="00B158E3"/>
    <w:rsid w:val="00B15B72"/>
    <w:rsid w:val="00B1605A"/>
    <w:rsid w:val="00B160D4"/>
    <w:rsid w:val="00B16165"/>
    <w:rsid w:val="00B16212"/>
    <w:rsid w:val="00B16453"/>
    <w:rsid w:val="00B1670A"/>
    <w:rsid w:val="00B16AB4"/>
    <w:rsid w:val="00B16B22"/>
    <w:rsid w:val="00B16E51"/>
    <w:rsid w:val="00B16EB0"/>
    <w:rsid w:val="00B16FA7"/>
    <w:rsid w:val="00B16FF8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5AE"/>
    <w:rsid w:val="00B20660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6A3"/>
    <w:rsid w:val="00B22A4E"/>
    <w:rsid w:val="00B22BD7"/>
    <w:rsid w:val="00B22F1A"/>
    <w:rsid w:val="00B22F66"/>
    <w:rsid w:val="00B22FC3"/>
    <w:rsid w:val="00B23543"/>
    <w:rsid w:val="00B23612"/>
    <w:rsid w:val="00B237B9"/>
    <w:rsid w:val="00B239FF"/>
    <w:rsid w:val="00B23B38"/>
    <w:rsid w:val="00B23C49"/>
    <w:rsid w:val="00B23D45"/>
    <w:rsid w:val="00B23E4C"/>
    <w:rsid w:val="00B240A6"/>
    <w:rsid w:val="00B2434F"/>
    <w:rsid w:val="00B24997"/>
    <w:rsid w:val="00B24A3B"/>
    <w:rsid w:val="00B24BCE"/>
    <w:rsid w:val="00B24CB3"/>
    <w:rsid w:val="00B25342"/>
    <w:rsid w:val="00B2539A"/>
    <w:rsid w:val="00B254CF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777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1C7"/>
    <w:rsid w:val="00B3423B"/>
    <w:rsid w:val="00B344E4"/>
    <w:rsid w:val="00B3489B"/>
    <w:rsid w:val="00B34A29"/>
    <w:rsid w:val="00B34EBA"/>
    <w:rsid w:val="00B35557"/>
    <w:rsid w:val="00B35756"/>
    <w:rsid w:val="00B35AA0"/>
    <w:rsid w:val="00B35C09"/>
    <w:rsid w:val="00B35D2A"/>
    <w:rsid w:val="00B35E71"/>
    <w:rsid w:val="00B35EC5"/>
    <w:rsid w:val="00B369DB"/>
    <w:rsid w:val="00B36BC4"/>
    <w:rsid w:val="00B36EF5"/>
    <w:rsid w:val="00B37183"/>
    <w:rsid w:val="00B372EC"/>
    <w:rsid w:val="00B37554"/>
    <w:rsid w:val="00B37862"/>
    <w:rsid w:val="00B378C2"/>
    <w:rsid w:val="00B3791E"/>
    <w:rsid w:val="00B37B7C"/>
    <w:rsid w:val="00B37C2E"/>
    <w:rsid w:val="00B37CCC"/>
    <w:rsid w:val="00B40614"/>
    <w:rsid w:val="00B4062D"/>
    <w:rsid w:val="00B406BB"/>
    <w:rsid w:val="00B409D9"/>
    <w:rsid w:val="00B40F02"/>
    <w:rsid w:val="00B40F2E"/>
    <w:rsid w:val="00B4100B"/>
    <w:rsid w:val="00B411AC"/>
    <w:rsid w:val="00B4121D"/>
    <w:rsid w:val="00B412E4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A92"/>
    <w:rsid w:val="00B42B32"/>
    <w:rsid w:val="00B42C74"/>
    <w:rsid w:val="00B430F6"/>
    <w:rsid w:val="00B434F7"/>
    <w:rsid w:val="00B4354E"/>
    <w:rsid w:val="00B43A0B"/>
    <w:rsid w:val="00B43AFF"/>
    <w:rsid w:val="00B43BFF"/>
    <w:rsid w:val="00B43CB5"/>
    <w:rsid w:val="00B43CDF"/>
    <w:rsid w:val="00B43F27"/>
    <w:rsid w:val="00B440A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3FF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8E"/>
    <w:rsid w:val="00B47BD9"/>
    <w:rsid w:val="00B502E1"/>
    <w:rsid w:val="00B50413"/>
    <w:rsid w:val="00B5054D"/>
    <w:rsid w:val="00B50605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24B"/>
    <w:rsid w:val="00B52314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7D8"/>
    <w:rsid w:val="00B559BA"/>
    <w:rsid w:val="00B55B67"/>
    <w:rsid w:val="00B55B76"/>
    <w:rsid w:val="00B55F01"/>
    <w:rsid w:val="00B55F80"/>
    <w:rsid w:val="00B55F82"/>
    <w:rsid w:val="00B56038"/>
    <w:rsid w:val="00B561ED"/>
    <w:rsid w:val="00B5664A"/>
    <w:rsid w:val="00B566FC"/>
    <w:rsid w:val="00B56736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2F"/>
    <w:rsid w:val="00B6058E"/>
    <w:rsid w:val="00B605EA"/>
    <w:rsid w:val="00B607B5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2E42"/>
    <w:rsid w:val="00B63094"/>
    <w:rsid w:val="00B630DE"/>
    <w:rsid w:val="00B63420"/>
    <w:rsid w:val="00B63837"/>
    <w:rsid w:val="00B639F7"/>
    <w:rsid w:val="00B63BC3"/>
    <w:rsid w:val="00B63BE8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443"/>
    <w:rsid w:val="00B656B9"/>
    <w:rsid w:val="00B65997"/>
    <w:rsid w:val="00B65A1D"/>
    <w:rsid w:val="00B65E76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0C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A65"/>
    <w:rsid w:val="00B72C68"/>
    <w:rsid w:val="00B72EAE"/>
    <w:rsid w:val="00B730FC"/>
    <w:rsid w:val="00B73215"/>
    <w:rsid w:val="00B73611"/>
    <w:rsid w:val="00B736C3"/>
    <w:rsid w:val="00B738EE"/>
    <w:rsid w:val="00B73970"/>
    <w:rsid w:val="00B73A6C"/>
    <w:rsid w:val="00B73D85"/>
    <w:rsid w:val="00B73DD2"/>
    <w:rsid w:val="00B73F30"/>
    <w:rsid w:val="00B73F79"/>
    <w:rsid w:val="00B7409A"/>
    <w:rsid w:val="00B743B3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5D75"/>
    <w:rsid w:val="00B86304"/>
    <w:rsid w:val="00B86422"/>
    <w:rsid w:val="00B86499"/>
    <w:rsid w:val="00B864CE"/>
    <w:rsid w:val="00B86980"/>
    <w:rsid w:val="00B86992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9E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3E"/>
    <w:rsid w:val="00B9244D"/>
    <w:rsid w:val="00B92625"/>
    <w:rsid w:val="00B927E7"/>
    <w:rsid w:val="00B928CE"/>
    <w:rsid w:val="00B92A7A"/>
    <w:rsid w:val="00B92CD9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198"/>
    <w:rsid w:val="00B953CE"/>
    <w:rsid w:val="00B95775"/>
    <w:rsid w:val="00B95912"/>
    <w:rsid w:val="00B9593D"/>
    <w:rsid w:val="00B95AD4"/>
    <w:rsid w:val="00B95E03"/>
    <w:rsid w:val="00B95FB2"/>
    <w:rsid w:val="00B9609A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1F4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DF4"/>
    <w:rsid w:val="00BA4E44"/>
    <w:rsid w:val="00BA4E49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6E0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A7CB8"/>
    <w:rsid w:val="00BA7E92"/>
    <w:rsid w:val="00BB04A1"/>
    <w:rsid w:val="00BB053C"/>
    <w:rsid w:val="00BB0588"/>
    <w:rsid w:val="00BB0699"/>
    <w:rsid w:val="00BB0AB3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1E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6B8"/>
    <w:rsid w:val="00BB3934"/>
    <w:rsid w:val="00BB3A7F"/>
    <w:rsid w:val="00BB3DB7"/>
    <w:rsid w:val="00BB4080"/>
    <w:rsid w:val="00BB484E"/>
    <w:rsid w:val="00BB49BF"/>
    <w:rsid w:val="00BB4B07"/>
    <w:rsid w:val="00BB4B63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3F"/>
    <w:rsid w:val="00BB7C62"/>
    <w:rsid w:val="00BC0045"/>
    <w:rsid w:val="00BC00DE"/>
    <w:rsid w:val="00BC0167"/>
    <w:rsid w:val="00BC01DF"/>
    <w:rsid w:val="00BC022C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7EA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23"/>
    <w:rsid w:val="00BC50D0"/>
    <w:rsid w:val="00BC54C1"/>
    <w:rsid w:val="00BC57ED"/>
    <w:rsid w:val="00BC5CA7"/>
    <w:rsid w:val="00BC5DCB"/>
    <w:rsid w:val="00BC5DDB"/>
    <w:rsid w:val="00BC5E71"/>
    <w:rsid w:val="00BC61B7"/>
    <w:rsid w:val="00BC6727"/>
    <w:rsid w:val="00BC69A2"/>
    <w:rsid w:val="00BC6D56"/>
    <w:rsid w:val="00BC6D93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8FC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ACA"/>
    <w:rsid w:val="00BD3C60"/>
    <w:rsid w:val="00BD3E84"/>
    <w:rsid w:val="00BD424C"/>
    <w:rsid w:val="00BD4654"/>
    <w:rsid w:val="00BD4B2D"/>
    <w:rsid w:val="00BD4CDE"/>
    <w:rsid w:val="00BD4E82"/>
    <w:rsid w:val="00BD4FBC"/>
    <w:rsid w:val="00BD5130"/>
    <w:rsid w:val="00BD5501"/>
    <w:rsid w:val="00BD56A7"/>
    <w:rsid w:val="00BD599D"/>
    <w:rsid w:val="00BD59F5"/>
    <w:rsid w:val="00BD5B2B"/>
    <w:rsid w:val="00BD5B4A"/>
    <w:rsid w:val="00BD61C1"/>
    <w:rsid w:val="00BD65BA"/>
    <w:rsid w:val="00BD6BA0"/>
    <w:rsid w:val="00BD6BCA"/>
    <w:rsid w:val="00BD6F6B"/>
    <w:rsid w:val="00BD7346"/>
    <w:rsid w:val="00BD741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23"/>
    <w:rsid w:val="00BE1738"/>
    <w:rsid w:val="00BE1864"/>
    <w:rsid w:val="00BE1888"/>
    <w:rsid w:val="00BE194C"/>
    <w:rsid w:val="00BE1AD9"/>
    <w:rsid w:val="00BE1BE7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79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2D4"/>
    <w:rsid w:val="00BE74B7"/>
    <w:rsid w:val="00BE76B2"/>
    <w:rsid w:val="00BE777A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78"/>
    <w:rsid w:val="00BF1880"/>
    <w:rsid w:val="00BF1B2D"/>
    <w:rsid w:val="00BF1BFF"/>
    <w:rsid w:val="00BF1CF3"/>
    <w:rsid w:val="00BF1D34"/>
    <w:rsid w:val="00BF1DFF"/>
    <w:rsid w:val="00BF1F8D"/>
    <w:rsid w:val="00BF2418"/>
    <w:rsid w:val="00BF2858"/>
    <w:rsid w:val="00BF350C"/>
    <w:rsid w:val="00BF3613"/>
    <w:rsid w:val="00BF3AD1"/>
    <w:rsid w:val="00BF3DCE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9CC"/>
    <w:rsid w:val="00C04B3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633"/>
    <w:rsid w:val="00C10C51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45D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0C"/>
    <w:rsid w:val="00C152C8"/>
    <w:rsid w:val="00C154BD"/>
    <w:rsid w:val="00C15CFD"/>
    <w:rsid w:val="00C16066"/>
    <w:rsid w:val="00C1615E"/>
    <w:rsid w:val="00C16748"/>
    <w:rsid w:val="00C167A7"/>
    <w:rsid w:val="00C16827"/>
    <w:rsid w:val="00C1686A"/>
    <w:rsid w:val="00C16C47"/>
    <w:rsid w:val="00C1707A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1"/>
    <w:rsid w:val="00C25FC9"/>
    <w:rsid w:val="00C2615A"/>
    <w:rsid w:val="00C26308"/>
    <w:rsid w:val="00C2647B"/>
    <w:rsid w:val="00C2660B"/>
    <w:rsid w:val="00C2689D"/>
    <w:rsid w:val="00C26BF6"/>
    <w:rsid w:val="00C26C78"/>
    <w:rsid w:val="00C2730E"/>
    <w:rsid w:val="00C27403"/>
    <w:rsid w:val="00C3004F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6B9"/>
    <w:rsid w:val="00C4470D"/>
    <w:rsid w:val="00C44753"/>
    <w:rsid w:val="00C44772"/>
    <w:rsid w:val="00C44D37"/>
    <w:rsid w:val="00C4559B"/>
    <w:rsid w:val="00C456B4"/>
    <w:rsid w:val="00C45A82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471"/>
    <w:rsid w:val="00C536DE"/>
    <w:rsid w:val="00C5378A"/>
    <w:rsid w:val="00C537A2"/>
    <w:rsid w:val="00C54040"/>
    <w:rsid w:val="00C5410E"/>
    <w:rsid w:val="00C5450A"/>
    <w:rsid w:val="00C5453D"/>
    <w:rsid w:val="00C549EA"/>
    <w:rsid w:val="00C54BC0"/>
    <w:rsid w:val="00C54CCB"/>
    <w:rsid w:val="00C55233"/>
    <w:rsid w:val="00C55237"/>
    <w:rsid w:val="00C5537D"/>
    <w:rsid w:val="00C5593A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021"/>
    <w:rsid w:val="00C6111A"/>
    <w:rsid w:val="00C6177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AFD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299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6FA0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58"/>
    <w:rsid w:val="00C707F3"/>
    <w:rsid w:val="00C70AC5"/>
    <w:rsid w:val="00C713BF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2D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9F2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2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10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6E3"/>
    <w:rsid w:val="00C859AB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8EA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831"/>
    <w:rsid w:val="00C93A18"/>
    <w:rsid w:val="00C93D92"/>
    <w:rsid w:val="00C946B3"/>
    <w:rsid w:val="00C94793"/>
    <w:rsid w:val="00C948A2"/>
    <w:rsid w:val="00C94A8A"/>
    <w:rsid w:val="00C94EDB"/>
    <w:rsid w:val="00C951BA"/>
    <w:rsid w:val="00C951FB"/>
    <w:rsid w:val="00C953BB"/>
    <w:rsid w:val="00C9540A"/>
    <w:rsid w:val="00C9541F"/>
    <w:rsid w:val="00C95473"/>
    <w:rsid w:val="00C9575D"/>
    <w:rsid w:val="00C95925"/>
    <w:rsid w:val="00C95B13"/>
    <w:rsid w:val="00C95EF1"/>
    <w:rsid w:val="00C96716"/>
    <w:rsid w:val="00C96FCA"/>
    <w:rsid w:val="00C971A5"/>
    <w:rsid w:val="00C97494"/>
    <w:rsid w:val="00C97696"/>
    <w:rsid w:val="00C9770A"/>
    <w:rsid w:val="00C97A23"/>
    <w:rsid w:val="00C97BF8"/>
    <w:rsid w:val="00C97C2E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0DD7"/>
    <w:rsid w:val="00CA107E"/>
    <w:rsid w:val="00CA1993"/>
    <w:rsid w:val="00CA1AB5"/>
    <w:rsid w:val="00CA1D0B"/>
    <w:rsid w:val="00CA207C"/>
    <w:rsid w:val="00CA2159"/>
    <w:rsid w:val="00CA21F4"/>
    <w:rsid w:val="00CA2214"/>
    <w:rsid w:val="00CA2352"/>
    <w:rsid w:val="00CA2997"/>
    <w:rsid w:val="00CA2C72"/>
    <w:rsid w:val="00CA2CCE"/>
    <w:rsid w:val="00CA2D85"/>
    <w:rsid w:val="00CA2D97"/>
    <w:rsid w:val="00CA2F3E"/>
    <w:rsid w:val="00CA3123"/>
    <w:rsid w:val="00CA322D"/>
    <w:rsid w:val="00CA3546"/>
    <w:rsid w:val="00CA372B"/>
    <w:rsid w:val="00CA3768"/>
    <w:rsid w:val="00CA3861"/>
    <w:rsid w:val="00CA3873"/>
    <w:rsid w:val="00CA3B1A"/>
    <w:rsid w:val="00CA3D86"/>
    <w:rsid w:val="00CA3F9E"/>
    <w:rsid w:val="00CA42CF"/>
    <w:rsid w:val="00CA4321"/>
    <w:rsid w:val="00CA4729"/>
    <w:rsid w:val="00CA472E"/>
    <w:rsid w:val="00CA4853"/>
    <w:rsid w:val="00CA49C9"/>
    <w:rsid w:val="00CA4B12"/>
    <w:rsid w:val="00CA522D"/>
    <w:rsid w:val="00CA54E5"/>
    <w:rsid w:val="00CA5516"/>
    <w:rsid w:val="00CA55C4"/>
    <w:rsid w:val="00CA5874"/>
    <w:rsid w:val="00CA59F7"/>
    <w:rsid w:val="00CA5A7A"/>
    <w:rsid w:val="00CA5F77"/>
    <w:rsid w:val="00CA617B"/>
    <w:rsid w:val="00CA62A1"/>
    <w:rsid w:val="00CA6439"/>
    <w:rsid w:val="00CA6896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EE6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29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2B3"/>
    <w:rsid w:val="00CC23D9"/>
    <w:rsid w:val="00CC2A28"/>
    <w:rsid w:val="00CC2C34"/>
    <w:rsid w:val="00CC2FE1"/>
    <w:rsid w:val="00CC3100"/>
    <w:rsid w:val="00CC3636"/>
    <w:rsid w:val="00CC37EC"/>
    <w:rsid w:val="00CC3823"/>
    <w:rsid w:val="00CC3A54"/>
    <w:rsid w:val="00CC4583"/>
    <w:rsid w:val="00CC4770"/>
    <w:rsid w:val="00CC47E7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1"/>
    <w:rsid w:val="00CC61DC"/>
    <w:rsid w:val="00CC643D"/>
    <w:rsid w:val="00CC657B"/>
    <w:rsid w:val="00CC6668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C09"/>
    <w:rsid w:val="00CD6D3E"/>
    <w:rsid w:val="00CD6E42"/>
    <w:rsid w:val="00CD710A"/>
    <w:rsid w:val="00CD721B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221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967"/>
    <w:rsid w:val="00CE7BC6"/>
    <w:rsid w:val="00CE7C94"/>
    <w:rsid w:val="00CE7E01"/>
    <w:rsid w:val="00CF0381"/>
    <w:rsid w:val="00CF08DC"/>
    <w:rsid w:val="00CF0C6E"/>
    <w:rsid w:val="00CF0CD9"/>
    <w:rsid w:val="00CF0D69"/>
    <w:rsid w:val="00CF0D6C"/>
    <w:rsid w:val="00CF1425"/>
    <w:rsid w:val="00CF151D"/>
    <w:rsid w:val="00CF1642"/>
    <w:rsid w:val="00CF19DC"/>
    <w:rsid w:val="00CF1AD5"/>
    <w:rsid w:val="00CF1BCB"/>
    <w:rsid w:val="00CF1D15"/>
    <w:rsid w:val="00CF1DE5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10A"/>
    <w:rsid w:val="00CF4506"/>
    <w:rsid w:val="00CF497C"/>
    <w:rsid w:val="00CF4B04"/>
    <w:rsid w:val="00CF4B32"/>
    <w:rsid w:val="00CF4CC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8CA"/>
    <w:rsid w:val="00D02AA3"/>
    <w:rsid w:val="00D02AE8"/>
    <w:rsid w:val="00D02B59"/>
    <w:rsid w:val="00D02C4A"/>
    <w:rsid w:val="00D02CAE"/>
    <w:rsid w:val="00D02DBF"/>
    <w:rsid w:val="00D02EC1"/>
    <w:rsid w:val="00D02F24"/>
    <w:rsid w:val="00D02F54"/>
    <w:rsid w:val="00D03044"/>
    <w:rsid w:val="00D0359B"/>
    <w:rsid w:val="00D03625"/>
    <w:rsid w:val="00D036A9"/>
    <w:rsid w:val="00D0374E"/>
    <w:rsid w:val="00D03998"/>
    <w:rsid w:val="00D03A27"/>
    <w:rsid w:val="00D03B90"/>
    <w:rsid w:val="00D03BAC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518"/>
    <w:rsid w:val="00D0668E"/>
    <w:rsid w:val="00D06827"/>
    <w:rsid w:val="00D06A07"/>
    <w:rsid w:val="00D06A35"/>
    <w:rsid w:val="00D06AF7"/>
    <w:rsid w:val="00D06FA2"/>
    <w:rsid w:val="00D07343"/>
    <w:rsid w:val="00D07369"/>
    <w:rsid w:val="00D074F7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7B3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27A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657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D6C"/>
    <w:rsid w:val="00D260EF"/>
    <w:rsid w:val="00D2624F"/>
    <w:rsid w:val="00D26902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91F"/>
    <w:rsid w:val="00D34C22"/>
    <w:rsid w:val="00D34D67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D0D"/>
    <w:rsid w:val="00D41F86"/>
    <w:rsid w:val="00D42088"/>
    <w:rsid w:val="00D4258B"/>
    <w:rsid w:val="00D42CC1"/>
    <w:rsid w:val="00D431BB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DE0"/>
    <w:rsid w:val="00D45585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4B8"/>
    <w:rsid w:val="00D46709"/>
    <w:rsid w:val="00D46A8E"/>
    <w:rsid w:val="00D46F93"/>
    <w:rsid w:val="00D470E4"/>
    <w:rsid w:val="00D474C1"/>
    <w:rsid w:val="00D4764F"/>
    <w:rsid w:val="00D47678"/>
    <w:rsid w:val="00D47B6B"/>
    <w:rsid w:val="00D47DDB"/>
    <w:rsid w:val="00D501A6"/>
    <w:rsid w:val="00D501C0"/>
    <w:rsid w:val="00D506DA"/>
    <w:rsid w:val="00D50B97"/>
    <w:rsid w:val="00D50DC8"/>
    <w:rsid w:val="00D50DD0"/>
    <w:rsid w:val="00D50E30"/>
    <w:rsid w:val="00D50E99"/>
    <w:rsid w:val="00D512BA"/>
    <w:rsid w:val="00D513D2"/>
    <w:rsid w:val="00D515F1"/>
    <w:rsid w:val="00D51837"/>
    <w:rsid w:val="00D51C6B"/>
    <w:rsid w:val="00D51ECF"/>
    <w:rsid w:val="00D51FA4"/>
    <w:rsid w:val="00D5245D"/>
    <w:rsid w:val="00D52580"/>
    <w:rsid w:val="00D52C01"/>
    <w:rsid w:val="00D52D81"/>
    <w:rsid w:val="00D53096"/>
    <w:rsid w:val="00D531FB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32"/>
    <w:rsid w:val="00D63A0A"/>
    <w:rsid w:val="00D63A1A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4F6"/>
    <w:rsid w:val="00D65656"/>
    <w:rsid w:val="00D65DBE"/>
    <w:rsid w:val="00D65E22"/>
    <w:rsid w:val="00D6600A"/>
    <w:rsid w:val="00D662C1"/>
    <w:rsid w:val="00D66818"/>
    <w:rsid w:val="00D66C46"/>
    <w:rsid w:val="00D672E4"/>
    <w:rsid w:val="00D6744B"/>
    <w:rsid w:val="00D67573"/>
    <w:rsid w:val="00D67C6A"/>
    <w:rsid w:val="00D67CEA"/>
    <w:rsid w:val="00D67DC0"/>
    <w:rsid w:val="00D67F06"/>
    <w:rsid w:val="00D70071"/>
    <w:rsid w:val="00D70122"/>
    <w:rsid w:val="00D7043A"/>
    <w:rsid w:val="00D704F0"/>
    <w:rsid w:val="00D70A09"/>
    <w:rsid w:val="00D70FDA"/>
    <w:rsid w:val="00D71079"/>
    <w:rsid w:val="00D71135"/>
    <w:rsid w:val="00D7153C"/>
    <w:rsid w:val="00D718A3"/>
    <w:rsid w:val="00D71B89"/>
    <w:rsid w:val="00D71C8F"/>
    <w:rsid w:val="00D71DC8"/>
    <w:rsid w:val="00D71F13"/>
    <w:rsid w:val="00D723FB"/>
    <w:rsid w:val="00D7243D"/>
    <w:rsid w:val="00D7261F"/>
    <w:rsid w:val="00D72DAF"/>
    <w:rsid w:val="00D72E68"/>
    <w:rsid w:val="00D72E76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B71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A5"/>
    <w:rsid w:val="00D805CB"/>
    <w:rsid w:val="00D80E89"/>
    <w:rsid w:val="00D80F8A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A00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B3B"/>
    <w:rsid w:val="00D84E02"/>
    <w:rsid w:val="00D84ED9"/>
    <w:rsid w:val="00D8502A"/>
    <w:rsid w:val="00D85150"/>
    <w:rsid w:val="00D851A6"/>
    <w:rsid w:val="00D852F2"/>
    <w:rsid w:val="00D85511"/>
    <w:rsid w:val="00D857B3"/>
    <w:rsid w:val="00D8585B"/>
    <w:rsid w:val="00D85E17"/>
    <w:rsid w:val="00D861DB"/>
    <w:rsid w:val="00D862A7"/>
    <w:rsid w:val="00D86475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087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D22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8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2F6C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992"/>
    <w:rsid w:val="00DA4CB2"/>
    <w:rsid w:val="00DA5357"/>
    <w:rsid w:val="00DA53B1"/>
    <w:rsid w:val="00DA570E"/>
    <w:rsid w:val="00DA5A68"/>
    <w:rsid w:val="00DA5A82"/>
    <w:rsid w:val="00DA5CCF"/>
    <w:rsid w:val="00DA5DDA"/>
    <w:rsid w:val="00DA5E74"/>
    <w:rsid w:val="00DA6263"/>
    <w:rsid w:val="00DA6BE0"/>
    <w:rsid w:val="00DA6C54"/>
    <w:rsid w:val="00DA7B83"/>
    <w:rsid w:val="00DA7C8F"/>
    <w:rsid w:val="00DB0035"/>
    <w:rsid w:val="00DB0256"/>
    <w:rsid w:val="00DB050B"/>
    <w:rsid w:val="00DB06D1"/>
    <w:rsid w:val="00DB07AB"/>
    <w:rsid w:val="00DB086D"/>
    <w:rsid w:val="00DB0981"/>
    <w:rsid w:val="00DB0B17"/>
    <w:rsid w:val="00DB0B4D"/>
    <w:rsid w:val="00DB0B8F"/>
    <w:rsid w:val="00DB0D7F"/>
    <w:rsid w:val="00DB0D8D"/>
    <w:rsid w:val="00DB0F33"/>
    <w:rsid w:val="00DB1062"/>
    <w:rsid w:val="00DB106A"/>
    <w:rsid w:val="00DB117A"/>
    <w:rsid w:val="00DB1270"/>
    <w:rsid w:val="00DB12AF"/>
    <w:rsid w:val="00DB163E"/>
    <w:rsid w:val="00DB1718"/>
    <w:rsid w:val="00DB19F9"/>
    <w:rsid w:val="00DB1BC4"/>
    <w:rsid w:val="00DB1CA7"/>
    <w:rsid w:val="00DB1ED3"/>
    <w:rsid w:val="00DB1F1B"/>
    <w:rsid w:val="00DB225F"/>
    <w:rsid w:val="00DB264C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FDB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3F0"/>
    <w:rsid w:val="00DB75FB"/>
    <w:rsid w:val="00DB788F"/>
    <w:rsid w:val="00DB7B4E"/>
    <w:rsid w:val="00DB7C75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82F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47E"/>
    <w:rsid w:val="00DD049D"/>
    <w:rsid w:val="00DD06F9"/>
    <w:rsid w:val="00DD072E"/>
    <w:rsid w:val="00DD07E1"/>
    <w:rsid w:val="00DD0AC7"/>
    <w:rsid w:val="00DD0D61"/>
    <w:rsid w:val="00DD0ED5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AAE"/>
    <w:rsid w:val="00DD2C98"/>
    <w:rsid w:val="00DD2CC2"/>
    <w:rsid w:val="00DD2DA0"/>
    <w:rsid w:val="00DD2E3A"/>
    <w:rsid w:val="00DD2EF6"/>
    <w:rsid w:val="00DD3056"/>
    <w:rsid w:val="00DD306C"/>
    <w:rsid w:val="00DD32ED"/>
    <w:rsid w:val="00DD39F3"/>
    <w:rsid w:val="00DD3AB3"/>
    <w:rsid w:val="00DD3B5A"/>
    <w:rsid w:val="00DD3CDB"/>
    <w:rsid w:val="00DD3CE2"/>
    <w:rsid w:val="00DD3F37"/>
    <w:rsid w:val="00DD4142"/>
    <w:rsid w:val="00DD41C8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B29"/>
    <w:rsid w:val="00DD6C25"/>
    <w:rsid w:val="00DD70EB"/>
    <w:rsid w:val="00DD72BC"/>
    <w:rsid w:val="00DD7509"/>
    <w:rsid w:val="00DD75A1"/>
    <w:rsid w:val="00DD75AE"/>
    <w:rsid w:val="00DD7AF8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75E"/>
    <w:rsid w:val="00DE1DB1"/>
    <w:rsid w:val="00DE205E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11"/>
    <w:rsid w:val="00DE4660"/>
    <w:rsid w:val="00DE49B5"/>
    <w:rsid w:val="00DE4A94"/>
    <w:rsid w:val="00DE4E0D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15D"/>
    <w:rsid w:val="00DE73F0"/>
    <w:rsid w:val="00DE7800"/>
    <w:rsid w:val="00DE7937"/>
    <w:rsid w:val="00DE7A3A"/>
    <w:rsid w:val="00DE7AD2"/>
    <w:rsid w:val="00DE7B08"/>
    <w:rsid w:val="00DE7B66"/>
    <w:rsid w:val="00DE7B70"/>
    <w:rsid w:val="00DE7C80"/>
    <w:rsid w:val="00DE7CC6"/>
    <w:rsid w:val="00DE7EE5"/>
    <w:rsid w:val="00DF00F6"/>
    <w:rsid w:val="00DF0267"/>
    <w:rsid w:val="00DF0635"/>
    <w:rsid w:val="00DF07CF"/>
    <w:rsid w:val="00DF0A7C"/>
    <w:rsid w:val="00DF0A93"/>
    <w:rsid w:val="00DF0A97"/>
    <w:rsid w:val="00DF10A8"/>
    <w:rsid w:val="00DF11BC"/>
    <w:rsid w:val="00DF1298"/>
    <w:rsid w:val="00DF1477"/>
    <w:rsid w:val="00DF188F"/>
    <w:rsid w:val="00DF1934"/>
    <w:rsid w:val="00DF19FE"/>
    <w:rsid w:val="00DF1B7F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B0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941"/>
    <w:rsid w:val="00DF7B34"/>
    <w:rsid w:val="00DF7DF2"/>
    <w:rsid w:val="00DF7F26"/>
    <w:rsid w:val="00E00150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E18"/>
    <w:rsid w:val="00E02E36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0E2"/>
    <w:rsid w:val="00E06313"/>
    <w:rsid w:val="00E0641A"/>
    <w:rsid w:val="00E065B9"/>
    <w:rsid w:val="00E06648"/>
    <w:rsid w:val="00E067A5"/>
    <w:rsid w:val="00E06A1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899"/>
    <w:rsid w:val="00E12AC9"/>
    <w:rsid w:val="00E12B57"/>
    <w:rsid w:val="00E12BDD"/>
    <w:rsid w:val="00E12D35"/>
    <w:rsid w:val="00E133E0"/>
    <w:rsid w:val="00E134B6"/>
    <w:rsid w:val="00E135EF"/>
    <w:rsid w:val="00E13701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375"/>
    <w:rsid w:val="00E306AA"/>
    <w:rsid w:val="00E30858"/>
    <w:rsid w:val="00E30C1A"/>
    <w:rsid w:val="00E30E79"/>
    <w:rsid w:val="00E30EB6"/>
    <w:rsid w:val="00E30F66"/>
    <w:rsid w:val="00E30F84"/>
    <w:rsid w:val="00E30F8E"/>
    <w:rsid w:val="00E311D7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6E"/>
    <w:rsid w:val="00E328F5"/>
    <w:rsid w:val="00E32B45"/>
    <w:rsid w:val="00E32B9E"/>
    <w:rsid w:val="00E32C56"/>
    <w:rsid w:val="00E32CA5"/>
    <w:rsid w:val="00E33147"/>
    <w:rsid w:val="00E33151"/>
    <w:rsid w:val="00E33264"/>
    <w:rsid w:val="00E336C6"/>
    <w:rsid w:val="00E337A5"/>
    <w:rsid w:val="00E33816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94A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5AE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384"/>
    <w:rsid w:val="00E467BF"/>
    <w:rsid w:val="00E46996"/>
    <w:rsid w:val="00E46E18"/>
    <w:rsid w:val="00E46E8E"/>
    <w:rsid w:val="00E470DE"/>
    <w:rsid w:val="00E471F8"/>
    <w:rsid w:val="00E47542"/>
    <w:rsid w:val="00E4780F"/>
    <w:rsid w:val="00E47A36"/>
    <w:rsid w:val="00E47E64"/>
    <w:rsid w:val="00E50043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7B6"/>
    <w:rsid w:val="00E54AFE"/>
    <w:rsid w:val="00E54F6D"/>
    <w:rsid w:val="00E5503D"/>
    <w:rsid w:val="00E55097"/>
    <w:rsid w:val="00E550CD"/>
    <w:rsid w:val="00E5523F"/>
    <w:rsid w:val="00E55596"/>
    <w:rsid w:val="00E5594F"/>
    <w:rsid w:val="00E55B8E"/>
    <w:rsid w:val="00E5611F"/>
    <w:rsid w:val="00E5624E"/>
    <w:rsid w:val="00E56388"/>
    <w:rsid w:val="00E56C1D"/>
    <w:rsid w:val="00E56D62"/>
    <w:rsid w:val="00E56E02"/>
    <w:rsid w:val="00E56E33"/>
    <w:rsid w:val="00E574E9"/>
    <w:rsid w:val="00E57531"/>
    <w:rsid w:val="00E579F0"/>
    <w:rsid w:val="00E57E77"/>
    <w:rsid w:val="00E60389"/>
    <w:rsid w:val="00E60A88"/>
    <w:rsid w:val="00E60D40"/>
    <w:rsid w:val="00E60D90"/>
    <w:rsid w:val="00E61084"/>
    <w:rsid w:val="00E6124B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4E51"/>
    <w:rsid w:val="00E6512D"/>
    <w:rsid w:val="00E651D0"/>
    <w:rsid w:val="00E651DB"/>
    <w:rsid w:val="00E6535A"/>
    <w:rsid w:val="00E6556C"/>
    <w:rsid w:val="00E659CD"/>
    <w:rsid w:val="00E65D6D"/>
    <w:rsid w:val="00E66330"/>
    <w:rsid w:val="00E66778"/>
    <w:rsid w:val="00E6687E"/>
    <w:rsid w:val="00E66A86"/>
    <w:rsid w:val="00E66BA7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C31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2F8"/>
    <w:rsid w:val="00E727F5"/>
    <w:rsid w:val="00E7296F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183"/>
    <w:rsid w:val="00E753E3"/>
    <w:rsid w:val="00E759A7"/>
    <w:rsid w:val="00E75A0F"/>
    <w:rsid w:val="00E75AD8"/>
    <w:rsid w:val="00E75B16"/>
    <w:rsid w:val="00E75C37"/>
    <w:rsid w:val="00E75F0D"/>
    <w:rsid w:val="00E763CE"/>
    <w:rsid w:val="00E76518"/>
    <w:rsid w:val="00E76968"/>
    <w:rsid w:val="00E769CD"/>
    <w:rsid w:val="00E769D7"/>
    <w:rsid w:val="00E76DA1"/>
    <w:rsid w:val="00E76F82"/>
    <w:rsid w:val="00E77817"/>
    <w:rsid w:val="00E7781E"/>
    <w:rsid w:val="00E77CDC"/>
    <w:rsid w:val="00E77D4A"/>
    <w:rsid w:val="00E8011C"/>
    <w:rsid w:val="00E80732"/>
    <w:rsid w:val="00E81277"/>
    <w:rsid w:val="00E819DE"/>
    <w:rsid w:val="00E81B90"/>
    <w:rsid w:val="00E81DC7"/>
    <w:rsid w:val="00E81E02"/>
    <w:rsid w:val="00E82344"/>
    <w:rsid w:val="00E82934"/>
    <w:rsid w:val="00E82C19"/>
    <w:rsid w:val="00E82D60"/>
    <w:rsid w:val="00E82E66"/>
    <w:rsid w:val="00E83308"/>
    <w:rsid w:val="00E83700"/>
    <w:rsid w:val="00E8386D"/>
    <w:rsid w:val="00E83B29"/>
    <w:rsid w:val="00E83C81"/>
    <w:rsid w:val="00E8407E"/>
    <w:rsid w:val="00E84226"/>
    <w:rsid w:val="00E84C2A"/>
    <w:rsid w:val="00E84C86"/>
    <w:rsid w:val="00E84E1E"/>
    <w:rsid w:val="00E84F9D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535"/>
    <w:rsid w:val="00E869F3"/>
    <w:rsid w:val="00E86A88"/>
    <w:rsid w:val="00E86C0E"/>
    <w:rsid w:val="00E86DA9"/>
    <w:rsid w:val="00E8707E"/>
    <w:rsid w:val="00E8718E"/>
    <w:rsid w:val="00E87731"/>
    <w:rsid w:val="00E877E0"/>
    <w:rsid w:val="00E87AE9"/>
    <w:rsid w:val="00E87C18"/>
    <w:rsid w:val="00E87F94"/>
    <w:rsid w:val="00E900E4"/>
    <w:rsid w:val="00E906FF"/>
    <w:rsid w:val="00E907C4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2E1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2B3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7DD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0D8"/>
    <w:rsid w:val="00EB615C"/>
    <w:rsid w:val="00EB637B"/>
    <w:rsid w:val="00EB648E"/>
    <w:rsid w:val="00EB64CC"/>
    <w:rsid w:val="00EB6825"/>
    <w:rsid w:val="00EB689E"/>
    <w:rsid w:val="00EB697A"/>
    <w:rsid w:val="00EB6F3B"/>
    <w:rsid w:val="00EB6FF2"/>
    <w:rsid w:val="00EB704D"/>
    <w:rsid w:val="00EB7483"/>
    <w:rsid w:val="00EB75BE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97B"/>
    <w:rsid w:val="00EC0B1D"/>
    <w:rsid w:val="00EC1184"/>
    <w:rsid w:val="00EC1456"/>
    <w:rsid w:val="00EC1A70"/>
    <w:rsid w:val="00EC2041"/>
    <w:rsid w:val="00EC2058"/>
    <w:rsid w:val="00EC222F"/>
    <w:rsid w:val="00EC2400"/>
    <w:rsid w:val="00EC247B"/>
    <w:rsid w:val="00EC30DE"/>
    <w:rsid w:val="00EC310E"/>
    <w:rsid w:val="00EC31B5"/>
    <w:rsid w:val="00EC328C"/>
    <w:rsid w:val="00EC32BC"/>
    <w:rsid w:val="00EC3334"/>
    <w:rsid w:val="00EC334F"/>
    <w:rsid w:val="00EC3662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4A0"/>
    <w:rsid w:val="00EC561C"/>
    <w:rsid w:val="00EC589A"/>
    <w:rsid w:val="00EC5970"/>
    <w:rsid w:val="00EC59DB"/>
    <w:rsid w:val="00EC5CFF"/>
    <w:rsid w:val="00EC5E80"/>
    <w:rsid w:val="00EC6761"/>
    <w:rsid w:val="00EC685B"/>
    <w:rsid w:val="00EC6AA3"/>
    <w:rsid w:val="00EC7143"/>
    <w:rsid w:val="00EC7217"/>
    <w:rsid w:val="00EC7752"/>
    <w:rsid w:val="00EC7CCE"/>
    <w:rsid w:val="00EC7FB1"/>
    <w:rsid w:val="00ED010C"/>
    <w:rsid w:val="00ED0C07"/>
    <w:rsid w:val="00ED0E7F"/>
    <w:rsid w:val="00ED10EE"/>
    <w:rsid w:val="00ED1112"/>
    <w:rsid w:val="00ED149A"/>
    <w:rsid w:val="00ED178F"/>
    <w:rsid w:val="00ED18BF"/>
    <w:rsid w:val="00ED1BAA"/>
    <w:rsid w:val="00ED249F"/>
    <w:rsid w:val="00ED2BB7"/>
    <w:rsid w:val="00ED2DA7"/>
    <w:rsid w:val="00ED3117"/>
    <w:rsid w:val="00ED32E3"/>
    <w:rsid w:val="00ED3427"/>
    <w:rsid w:val="00ED3715"/>
    <w:rsid w:val="00ED383A"/>
    <w:rsid w:val="00ED398A"/>
    <w:rsid w:val="00ED3B42"/>
    <w:rsid w:val="00ED4146"/>
    <w:rsid w:val="00ED4325"/>
    <w:rsid w:val="00ED456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7B3"/>
    <w:rsid w:val="00ED781C"/>
    <w:rsid w:val="00EE0078"/>
    <w:rsid w:val="00EE03B5"/>
    <w:rsid w:val="00EE03C3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0C"/>
    <w:rsid w:val="00EE1FAF"/>
    <w:rsid w:val="00EE20B9"/>
    <w:rsid w:val="00EE2552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183"/>
    <w:rsid w:val="00EE4331"/>
    <w:rsid w:val="00EE4AA2"/>
    <w:rsid w:val="00EE4BCE"/>
    <w:rsid w:val="00EE4ED7"/>
    <w:rsid w:val="00EE5063"/>
    <w:rsid w:val="00EE508F"/>
    <w:rsid w:val="00EE51A8"/>
    <w:rsid w:val="00EE544D"/>
    <w:rsid w:val="00EE57C6"/>
    <w:rsid w:val="00EE5939"/>
    <w:rsid w:val="00EE5CD5"/>
    <w:rsid w:val="00EE5EF8"/>
    <w:rsid w:val="00EE60A8"/>
    <w:rsid w:val="00EE616C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D80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EB7"/>
    <w:rsid w:val="00EF7FA6"/>
    <w:rsid w:val="00EF7FDB"/>
    <w:rsid w:val="00F00072"/>
    <w:rsid w:val="00F000AB"/>
    <w:rsid w:val="00F003C4"/>
    <w:rsid w:val="00F00875"/>
    <w:rsid w:val="00F008BB"/>
    <w:rsid w:val="00F009B9"/>
    <w:rsid w:val="00F009DE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744"/>
    <w:rsid w:val="00F028C4"/>
    <w:rsid w:val="00F02B0B"/>
    <w:rsid w:val="00F02BCC"/>
    <w:rsid w:val="00F02E6C"/>
    <w:rsid w:val="00F03053"/>
    <w:rsid w:val="00F03207"/>
    <w:rsid w:val="00F0343A"/>
    <w:rsid w:val="00F034FF"/>
    <w:rsid w:val="00F03645"/>
    <w:rsid w:val="00F03984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4B6"/>
    <w:rsid w:val="00F11532"/>
    <w:rsid w:val="00F117E9"/>
    <w:rsid w:val="00F119F2"/>
    <w:rsid w:val="00F11A9C"/>
    <w:rsid w:val="00F120F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0BC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295"/>
    <w:rsid w:val="00F205D3"/>
    <w:rsid w:val="00F2081D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6A6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7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4D2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569"/>
    <w:rsid w:val="00F3794F"/>
    <w:rsid w:val="00F379BB"/>
    <w:rsid w:val="00F37BE2"/>
    <w:rsid w:val="00F37BEE"/>
    <w:rsid w:val="00F37EF6"/>
    <w:rsid w:val="00F402B6"/>
    <w:rsid w:val="00F40A06"/>
    <w:rsid w:val="00F40B51"/>
    <w:rsid w:val="00F40BEE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4F6F"/>
    <w:rsid w:val="00F45161"/>
    <w:rsid w:val="00F45570"/>
    <w:rsid w:val="00F458AF"/>
    <w:rsid w:val="00F458F5"/>
    <w:rsid w:val="00F45A63"/>
    <w:rsid w:val="00F45C8E"/>
    <w:rsid w:val="00F45DBC"/>
    <w:rsid w:val="00F46058"/>
    <w:rsid w:val="00F46177"/>
    <w:rsid w:val="00F46709"/>
    <w:rsid w:val="00F46C54"/>
    <w:rsid w:val="00F46EA6"/>
    <w:rsid w:val="00F46F4D"/>
    <w:rsid w:val="00F471B3"/>
    <w:rsid w:val="00F475C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3F2"/>
    <w:rsid w:val="00F5154A"/>
    <w:rsid w:val="00F5165A"/>
    <w:rsid w:val="00F516F1"/>
    <w:rsid w:val="00F5178A"/>
    <w:rsid w:val="00F51842"/>
    <w:rsid w:val="00F51CFE"/>
    <w:rsid w:val="00F51F8A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2DB"/>
    <w:rsid w:val="00F57640"/>
    <w:rsid w:val="00F57923"/>
    <w:rsid w:val="00F57BAC"/>
    <w:rsid w:val="00F600AE"/>
    <w:rsid w:val="00F603D2"/>
    <w:rsid w:val="00F6058D"/>
    <w:rsid w:val="00F607AF"/>
    <w:rsid w:val="00F60977"/>
    <w:rsid w:val="00F60A8C"/>
    <w:rsid w:val="00F60F3B"/>
    <w:rsid w:val="00F6108B"/>
    <w:rsid w:val="00F6136A"/>
    <w:rsid w:val="00F6155A"/>
    <w:rsid w:val="00F618AD"/>
    <w:rsid w:val="00F61A28"/>
    <w:rsid w:val="00F61ABF"/>
    <w:rsid w:val="00F61B39"/>
    <w:rsid w:val="00F61BDB"/>
    <w:rsid w:val="00F61FA1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3C6A"/>
    <w:rsid w:val="00F63C7C"/>
    <w:rsid w:val="00F640E1"/>
    <w:rsid w:val="00F6411A"/>
    <w:rsid w:val="00F64531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28C"/>
    <w:rsid w:val="00F7031F"/>
    <w:rsid w:val="00F704FC"/>
    <w:rsid w:val="00F70566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1F9"/>
    <w:rsid w:val="00F753B9"/>
    <w:rsid w:val="00F75A7A"/>
    <w:rsid w:val="00F75D7A"/>
    <w:rsid w:val="00F75EE0"/>
    <w:rsid w:val="00F76356"/>
    <w:rsid w:val="00F76488"/>
    <w:rsid w:val="00F765A1"/>
    <w:rsid w:val="00F768E8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DAD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286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2EFF"/>
    <w:rsid w:val="00F83017"/>
    <w:rsid w:val="00F8306D"/>
    <w:rsid w:val="00F83075"/>
    <w:rsid w:val="00F83116"/>
    <w:rsid w:val="00F83137"/>
    <w:rsid w:val="00F832C4"/>
    <w:rsid w:val="00F832EF"/>
    <w:rsid w:val="00F836B2"/>
    <w:rsid w:val="00F83806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7C4"/>
    <w:rsid w:val="00F87CCB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142"/>
    <w:rsid w:val="00F97249"/>
    <w:rsid w:val="00F9751D"/>
    <w:rsid w:val="00F975A0"/>
    <w:rsid w:val="00F975E3"/>
    <w:rsid w:val="00F979A7"/>
    <w:rsid w:val="00F97A84"/>
    <w:rsid w:val="00F97E57"/>
    <w:rsid w:val="00FA0033"/>
    <w:rsid w:val="00FA0132"/>
    <w:rsid w:val="00FA0463"/>
    <w:rsid w:val="00FA0548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3B7"/>
    <w:rsid w:val="00FA38E2"/>
    <w:rsid w:val="00FA3A52"/>
    <w:rsid w:val="00FA3C19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332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649"/>
    <w:rsid w:val="00FB07B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899"/>
    <w:rsid w:val="00FB4940"/>
    <w:rsid w:val="00FB49B1"/>
    <w:rsid w:val="00FB4A35"/>
    <w:rsid w:val="00FB4CA9"/>
    <w:rsid w:val="00FB4FB8"/>
    <w:rsid w:val="00FB5002"/>
    <w:rsid w:val="00FB50B3"/>
    <w:rsid w:val="00FB5301"/>
    <w:rsid w:val="00FB5A5B"/>
    <w:rsid w:val="00FB5BE2"/>
    <w:rsid w:val="00FB5C74"/>
    <w:rsid w:val="00FB5DF7"/>
    <w:rsid w:val="00FB5F2F"/>
    <w:rsid w:val="00FB60F6"/>
    <w:rsid w:val="00FB626D"/>
    <w:rsid w:val="00FB6BFC"/>
    <w:rsid w:val="00FB704A"/>
    <w:rsid w:val="00FB7329"/>
    <w:rsid w:val="00FB7537"/>
    <w:rsid w:val="00FB78FF"/>
    <w:rsid w:val="00FB7964"/>
    <w:rsid w:val="00FB7F32"/>
    <w:rsid w:val="00FB7F63"/>
    <w:rsid w:val="00FC0070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D7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16E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A6A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AC"/>
    <w:rsid w:val="00FD05BA"/>
    <w:rsid w:val="00FD0A70"/>
    <w:rsid w:val="00FD0C33"/>
    <w:rsid w:val="00FD0E44"/>
    <w:rsid w:val="00FD127B"/>
    <w:rsid w:val="00FD1311"/>
    <w:rsid w:val="00FD1A53"/>
    <w:rsid w:val="00FD1BAF"/>
    <w:rsid w:val="00FD1BD7"/>
    <w:rsid w:val="00FD1BF5"/>
    <w:rsid w:val="00FD1C72"/>
    <w:rsid w:val="00FD1FB2"/>
    <w:rsid w:val="00FD1FFE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3EB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3F"/>
    <w:rsid w:val="00FD77B6"/>
    <w:rsid w:val="00FD788F"/>
    <w:rsid w:val="00FD796C"/>
    <w:rsid w:val="00FD7CAD"/>
    <w:rsid w:val="00FE0526"/>
    <w:rsid w:val="00FE070F"/>
    <w:rsid w:val="00FE0A66"/>
    <w:rsid w:val="00FE0C89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3F6"/>
    <w:rsid w:val="00FE7503"/>
    <w:rsid w:val="00FE760E"/>
    <w:rsid w:val="00FE767F"/>
    <w:rsid w:val="00FE7777"/>
    <w:rsid w:val="00FE79AC"/>
    <w:rsid w:val="00FE7B7D"/>
    <w:rsid w:val="00FE7E92"/>
    <w:rsid w:val="00FF044D"/>
    <w:rsid w:val="00FF074A"/>
    <w:rsid w:val="00FF07BA"/>
    <w:rsid w:val="00FF07E4"/>
    <w:rsid w:val="00FF0E0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A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42B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3D1"/>
    <w:rsid w:val="00FF6868"/>
    <w:rsid w:val="00FF69F9"/>
    <w:rsid w:val="00FF6D42"/>
    <w:rsid w:val="00FF6E0E"/>
    <w:rsid w:val="00FF6E72"/>
    <w:rsid w:val="00FF7440"/>
    <w:rsid w:val="00FF7455"/>
    <w:rsid w:val="00FF7516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A7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4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79271AA-2D6B-4BE2-A492-ADCBFCB25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7A952-7EC2-4CFB-BB18-6D7F39CE8E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C892FE-7A67-41CF-9E4E-3049C10582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FA5A7-10D4-4455-A4B7-9A38719850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3465</TotalTime>
  <Pages>26</Pages>
  <Words>4629</Words>
  <Characters>24864</Characters>
  <Application>Microsoft Office Word</Application>
  <DocSecurity>0</DocSecurity>
  <Lines>3108</Lines>
  <Paragraphs>1282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Ravipa, Sivasiriyangkool</cp:lastModifiedBy>
  <cp:revision>432</cp:revision>
  <cp:lastPrinted>2026-02-12T07:54:00Z</cp:lastPrinted>
  <dcterms:created xsi:type="dcterms:W3CDTF">2025-02-10T13:27:00Z</dcterms:created>
  <dcterms:modified xsi:type="dcterms:W3CDTF">2026-02-13T08:30:00Z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