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0C36E5" w14:textId="77777777" w:rsidR="00E52312" w:rsidRPr="00D0412E" w:rsidRDefault="00E52312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69A2C223" w14:textId="77777777" w:rsidR="005E6A21" w:rsidRDefault="005E6A2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14:paraId="23FE957A" w14:textId="77777777"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14:paraId="78B93E36" w14:textId="77777777"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14:paraId="75949619" w14:textId="77777777" w:rsidR="005D6DC1" w:rsidRDefault="005D6DC1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p w14:paraId="604F4048" w14:textId="77777777" w:rsidR="00BD2085" w:rsidRPr="00EB75B9" w:rsidRDefault="00BD2085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bookmarkEnd w:id="0"/>
    <w:p w14:paraId="5B61E618" w14:textId="77777777" w:rsidR="0026164A" w:rsidRDefault="0026164A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</w:rPr>
      </w:pPr>
    </w:p>
    <w:p w14:paraId="55C4FBB0" w14:textId="77777777" w:rsidR="00B23834" w:rsidRPr="00B1328A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</w:rPr>
      </w:pPr>
      <w:r w:rsidRPr="00B1328A">
        <w:rPr>
          <w:rFonts w:ascii="AngsanaUPC" w:hAnsi="AngsanaUPC" w:cs="AngsanaUPC"/>
          <w:sz w:val="28"/>
          <w:szCs w:val="28"/>
          <w:cs/>
        </w:rPr>
        <w:t>บริษัท บูติคนิวซิตี้ จำกัด (มหาชน)</w:t>
      </w:r>
    </w:p>
    <w:p w14:paraId="00F86808" w14:textId="77777777" w:rsidR="00B23834" w:rsidRPr="00B1328A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</w:rPr>
      </w:pPr>
      <w:r w:rsidRPr="00B1328A">
        <w:rPr>
          <w:rFonts w:ascii="AngsanaUPC" w:hAnsi="AngsanaUPC" w:cs="AngsanaUPC"/>
          <w:sz w:val="28"/>
          <w:szCs w:val="28"/>
          <w:cs/>
        </w:rPr>
        <w:t>งบการเงิน</w:t>
      </w:r>
    </w:p>
    <w:p w14:paraId="54BBAD42" w14:textId="77777777" w:rsidR="00B23834" w:rsidRPr="00B1328A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  <w:cs/>
        </w:rPr>
      </w:pPr>
      <w:r w:rsidRPr="00B1328A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B1328A">
        <w:rPr>
          <w:rFonts w:ascii="AngsanaUPC" w:hAnsi="AngsanaUPC" w:cs="AngsanaUPC"/>
          <w:sz w:val="28"/>
          <w:szCs w:val="28"/>
        </w:rPr>
        <w:t>3</w:t>
      </w:r>
      <w:r w:rsidR="00315C2C" w:rsidRPr="00B1328A">
        <w:rPr>
          <w:rFonts w:ascii="AngsanaUPC" w:hAnsi="AngsanaUPC" w:cs="AngsanaUPC"/>
          <w:sz w:val="28"/>
          <w:szCs w:val="28"/>
        </w:rPr>
        <w:t>1</w:t>
      </w:r>
      <w:r w:rsidRPr="00B1328A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2C098D" w:rsidRPr="00B1328A">
        <w:rPr>
          <w:rFonts w:ascii="AngsanaUPC" w:hAnsi="AngsanaUPC" w:cs="AngsanaUPC"/>
          <w:sz w:val="28"/>
          <w:szCs w:val="28"/>
        </w:rPr>
        <w:t>256</w:t>
      </w:r>
      <w:r w:rsidR="00ED1345">
        <w:rPr>
          <w:rFonts w:ascii="AngsanaUPC" w:hAnsi="AngsanaUPC" w:cs="AngsanaUPC"/>
          <w:sz w:val="28"/>
          <w:szCs w:val="28"/>
        </w:rPr>
        <w:t>8</w:t>
      </w:r>
    </w:p>
    <w:p w14:paraId="3EF29937" w14:textId="77777777" w:rsidR="00DC4558" w:rsidRPr="00B1328A" w:rsidRDefault="00B23834" w:rsidP="00B23834">
      <w:pPr>
        <w:pStyle w:val="Heading5"/>
        <w:spacing w:line="240" w:lineRule="auto"/>
        <w:ind w:left="2880"/>
        <w:rPr>
          <w:rFonts w:ascii="AngsanaUPC" w:hAnsi="AngsanaUPC" w:cs="AngsanaUPC"/>
          <w:sz w:val="28"/>
          <w:szCs w:val="28"/>
        </w:rPr>
      </w:pPr>
      <w:r w:rsidRPr="00B1328A">
        <w:rPr>
          <w:rFonts w:ascii="AngsanaUPC" w:hAnsi="AngsanaUPC" w:cs="AngsanaUPC"/>
          <w:sz w:val="28"/>
          <w:szCs w:val="28"/>
          <w:cs/>
        </w:rPr>
        <w:t>และรายงานของผู้สอบบัญชีรับอนุญาต</w:t>
      </w:r>
    </w:p>
    <w:p w14:paraId="7BECA8EB" w14:textId="77777777" w:rsidR="00B23834" w:rsidRDefault="00B23834" w:rsidP="00B23834"/>
    <w:p w14:paraId="41194CB0" w14:textId="77777777" w:rsidR="00B23834" w:rsidRDefault="00B23834" w:rsidP="00B23834"/>
    <w:p w14:paraId="029FC599" w14:textId="77777777" w:rsidR="00B23834" w:rsidRDefault="00B23834" w:rsidP="00B23834"/>
    <w:p w14:paraId="466C20E6" w14:textId="77777777" w:rsidR="00B23834" w:rsidRDefault="00B23834" w:rsidP="00B23834"/>
    <w:p w14:paraId="3D36F8BD" w14:textId="77777777" w:rsidR="00B23834" w:rsidRDefault="00B23834" w:rsidP="00B23834"/>
    <w:p w14:paraId="00F14BB2" w14:textId="77777777" w:rsidR="00B23834" w:rsidRDefault="00B23834" w:rsidP="00B23834"/>
    <w:p w14:paraId="43F1A7C2" w14:textId="77777777" w:rsidR="00B23834" w:rsidRDefault="00B23834" w:rsidP="00B23834"/>
    <w:p w14:paraId="28BD8AE1" w14:textId="77777777" w:rsidR="00B23834" w:rsidRDefault="00B23834" w:rsidP="00B23834"/>
    <w:p w14:paraId="0A85B109" w14:textId="77777777" w:rsidR="00B23834" w:rsidRDefault="00B23834" w:rsidP="00B23834"/>
    <w:p w14:paraId="45E54AD6" w14:textId="77777777" w:rsidR="00B23834" w:rsidRDefault="00B23834" w:rsidP="00B23834"/>
    <w:p w14:paraId="0874BFCC" w14:textId="77777777" w:rsidR="00B23834" w:rsidRDefault="00B23834" w:rsidP="00B23834"/>
    <w:p w14:paraId="01EEB69A" w14:textId="77777777" w:rsidR="00B23834" w:rsidRDefault="00B23834" w:rsidP="00B23834"/>
    <w:p w14:paraId="3DDFDBFB" w14:textId="77777777" w:rsidR="00B23834" w:rsidRDefault="00B23834" w:rsidP="00B23834"/>
    <w:p w14:paraId="50070234" w14:textId="77777777" w:rsidR="00B23834" w:rsidRDefault="00B23834" w:rsidP="00B23834"/>
    <w:p w14:paraId="37EC6373" w14:textId="77777777" w:rsidR="00B23834" w:rsidRDefault="00B23834" w:rsidP="00B23834"/>
    <w:p w14:paraId="02B01576" w14:textId="77777777" w:rsidR="00B23834" w:rsidRDefault="00B23834" w:rsidP="00B23834"/>
    <w:p w14:paraId="38340BD0" w14:textId="77777777" w:rsidR="00B23834" w:rsidRDefault="00B23834" w:rsidP="00B23834"/>
    <w:p w14:paraId="3FB5EA08" w14:textId="77777777" w:rsidR="00B23834" w:rsidRDefault="00B23834" w:rsidP="00B23834"/>
    <w:p w14:paraId="40DFF99E" w14:textId="77777777" w:rsidR="00B23834" w:rsidRDefault="00B23834" w:rsidP="00B23834"/>
    <w:p w14:paraId="6B77EB87" w14:textId="77777777" w:rsidR="00B23834" w:rsidRDefault="00B23834" w:rsidP="00B23834"/>
    <w:p w14:paraId="72937EAB" w14:textId="77777777" w:rsidR="00B23834" w:rsidRDefault="00B23834" w:rsidP="00B23834"/>
    <w:p w14:paraId="1F6F643A" w14:textId="77777777" w:rsidR="00B23834" w:rsidRDefault="00B23834" w:rsidP="00B23834"/>
    <w:p w14:paraId="0F64D386" w14:textId="77777777" w:rsidR="00B23834" w:rsidRDefault="00B23834" w:rsidP="00B23834"/>
    <w:p w14:paraId="2A1375FA" w14:textId="77777777" w:rsidR="00B23834" w:rsidRDefault="00B23834" w:rsidP="00B23834"/>
    <w:p w14:paraId="47A1B76F" w14:textId="77777777" w:rsidR="00B23834" w:rsidRDefault="00B23834" w:rsidP="00B23834"/>
    <w:p w14:paraId="2206FF55" w14:textId="77777777" w:rsidR="00B23834" w:rsidRDefault="00B23834" w:rsidP="00B23834"/>
    <w:p w14:paraId="017E29D6" w14:textId="77777777" w:rsidR="00B23834" w:rsidRDefault="00B23834" w:rsidP="00B23834"/>
    <w:p w14:paraId="6017B4EE" w14:textId="77777777" w:rsidR="00B23834" w:rsidRDefault="00B23834" w:rsidP="00B23834"/>
    <w:p w14:paraId="08850587" w14:textId="77777777" w:rsidR="00B23834" w:rsidRDefault="00B23834" w:rsidP="00B23834"/>
    <w:p w14:paraId="7231BCAB" w14:textId="77777777" w:rsidR="000C20B7" w:rsidRDefault="000C20B7" w:rsidP="00B23834"/>
    <w:p w14:paraId="791FE7E6" w14:textId="77777777" w:rsidR="00EB75B9" w:rsidRDefault="00EB75B9" w:rsidP="00B23834"/>
    <w:p w14:paraId="58106574" w14:textId="77777777" w:rsidR="00EB75B9" w:rsidRDefault="00EB75B9" w:rsidP="00B23834"/>
    <w:p w14:paraId="0810F992" w14:textId="77777777" w:rsidR="00EB75B9" w:rsidRDefault="00EB75B9" w:rsidP="00B23834"/>
    <w:p w14:paraId="0E431522" w14:textId="77777777" w:rsidR="00EB75B9" w:rsidRDefault="00EB75B9" w:rsidP="00B23834"/>
    <w:p w14:paraId="3E8E6A94" w14:textId="77777777" w:rsidR="00EB75B9" w:rsidRDefault="00EB75B9" w:rsidP="00B23834"/>
    <w:p w14:paraId="4B1B1C4C" w14:textId="77777777" w:rsidR="00A931EA" w:rsidRDefault="00A931EA" w:rsidP="00B23834">
      <w:pPr>
        <w:rPr>
          <w:cs/>
        </w:rPr>
        <w:sectPr w:rsidR="00A931EA" w:rsidSect="00BD2085">
          <w:headerReference w:type="default" r:id="rId8"/>
          <w:pgSz w:w="11909" w:h="16834" w:code="9"/>
          <w:pgMar w:top="1440" w:right="1077" w:bottom="1440" w:left="1588" w:header="720" w:footer="720" w:gutter="0"/>
          <w:pgNumType w:start="2"/>
          <w:cols w:space="720"/>
          <w:docGrid w:linePitch="245"/>
        </w:sectPr>
      </w:pPr>
    </w:p>
    <w:p w14:paraId="79E1F8AC" w14:textId="77777777" w:rsidR="00DF751D" w:rsidRDefault="00DF751D" w:rsidP="00797CA7">
      <w:pPr>
        <w:pStyle w:val="Heading5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7F9B98D" w14:textId="77777777" w:rsidR="00DF751D" w:rsidRDefault="00DF751D" w:rsidP="00797CA7">
      <w:pPr>
        <w:pStyle w:val="Heading5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70641DD" w14:textId="77777777" w:rsidR="00DF751D" w:rsidRDefault="00DF751D" w:rsidP="00797CA7">
      <w:pPr>
        <w:pStyle w:val="Heading5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E46E2E6" w14:textId="77777777" w:rsidR="00DF751D" w:rsidRDefault="00DF751D" w:rsidP="00797CA7">
      <w:pPr>
        <w:pStyle w:val="Heading5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20DB427B" w14:textId="77777777" w:rsidR="00DF751D" w:rsidRPr="00DF751D" w:rsidRDefault="00DF751D" w:rsidP="00DF751D">
      <w:pPr>
        <w:rPr>
          <w:rFonts w:hint="cs"/>
        </w:rPr>
      </w:pPr>
    </w:p>
    <w:p w14:paraId="7F0B714A" w14:textId="58F65C7C" w:rsidR="00797CA7" w:rsidRPr="007D0806" w:rsidRDefault="00797CA7" w:rsidP="00797CA7">
      <w:pPr>
        <w:pStyle w:val="Heading5"/>
        <w:spacing w:line="240" w:lineRule="auto"/>
        <w:rPr>
          <w:rFonts w:ascii="Angsana New" w:hAnsi="Angsana New" w:cs="Angsana New"/>
          <w:sz w:val="28"/>
          <w:szCs w:val="28"/>
        </w:rPr>
      </w:pPr>
      <w:r w:rsidRPr="007D0806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75062402" w14:textId="77777777" w:rsidR="00797CA7" w:rsidRPr="007D0806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</w:rPr>
      </w:pPr>
    </w:p>
    <w:p w14:paraId="07A051F2" w14:textId="77777777" w:rsidR="00797CA7" w:rsidRPr="002C587A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28"/>
          <w:szCs w:val="28"/>
        </w:rPr>
      </w:pPr>
      <w:r w:rsidRPr="002C587A">
        <w:rPr>
          <w:rFonts w:ascii="Angsana New" w:hAnsi="Angsana New"/>
          <w:sz w:val="28"/>
          <w:szCs w:val="28"/>
          <w:cs/>
        </w:rPr>
        <w:t>เสนอ  ผู้ถือหุ้นบริษัท บูติคนิวซิตี้ จำกัด (มหาชน)</w:t>
      </w:r>
    </w:p>
    <w:p w14:paraId="2C747613" w14:textId="77777777" w:rsidR="00797CA7" w:rsidRPr="007D0806" w:rsidRDefault="00797CA7" w:rsidP="00797CA7">
      <w:pPr>
        <w:pStyle w:val="a"/>
        <w:tabs>
          <w:tab w:val="clear" w:pos="1080"/>
        </w:tabs>
        <w:ind w:right="-25"/>
        <w:jc w:val="both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0AE2837C" w14:textId="77777777" w:rsidR="00797CA7" w:rsidRPr="007D0806" w:rsidRDefault="00797CA7" w:rsidP="00797CA7">
      <w:pPr>
        <w:jc w:val="thaiDistribute"/>
        <w:rPr>
          <w:rFonts w:ascii="Angsana New" w:eastAsia="Batang" w:hAnsi="Angsana New"/>
          <w:b/>
          <w:bCs/>
          <w:sz w:val="28"/>
          <w:szCs w:val="28"/>
          <w:cs/>
          <w:lang w:val="th-TH"/>
        </w:rPr>
      </w:pPr>
      <w:r w:rsidRPr="007D0806">
        <w:rPr>
          <w:rFonts w:ascii="Angsana New" w:eastAsia="Batang" w:hAnsi="Angsana New"/>
          <w:b/>
          <w:bCs/>
          <w:sz w:val="28"/>
          <w:szCs w:val="28"/>
          <w:cs/>
          <w:lang w:val="th-TH"/>
        </w:rPr>
        <w:t>ความเห็น</w:t>
      </w:r>
    </w:p>
    <w:p w14:paraId="2EDAD196" w14:textId="77777777" w:rsidR="00797CA7" w:rsidRPr="007D0806" w:rsidRDefault="00797CA7" w:rsidP="00B1328A">
      <w:pPr>
        <w:pStyle w:val="a1"/>
        <w:tabs>
          <w:tab w:val="clear" w:pos="1080"/>
        </w:tabs>
        <w:spacing w:before="2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D0806">
        <w:rPr>
          <w:rFonts w:ascii="Angsana New" w:hAnsi="Angsana New"/>
          <w:spacing w:val="-2"/>
          <w:sz w:val="28"/>
          <w:szCs w:val="28"/>
          <w:cs/>
        </w:rPr>
        <w:t>ข้าพเจ้าได้ตรวจสอบงบการเงินของบริษัท บูติคนิวซิตี้ จำกัด (มหาชน) ซึ่งประกอบด้วยง</w:t>
      </w:r>
      <w:r w:rsidR="00B3436A">
        <w:rPr>
          <w:rFonts w:ascii="Angsana New" w:hAnsi="Angsana New" w:hint="cs"/>
          <w:spacing w:val="-2"/>
          <w:sz w:val="28"/>
          <w:szCs w:val="28"/>
          <w:cs/>
        </w:rPr>
        <w:t>บ</w:t>
      </w:r>
      <w:r w:rsidRPr="007D0806">
        <w:rPr>
          <w:rFonts w:ascii="Angsana New" w:hAnsi="Angsana New"/>
          <w:spacing w:val="-2"/>
          <w:sz w:val="28"/>
          <w:szCs w:val="28"/>
          <w:cs/>
        </w:rPr>
        <w:t>ฐานะการเงิน</w:t>
      </w:r>
      <w:r w:rsidR="00AF3EA4" w:rsidRPr="007D0806">
        <w:rPr>
          <w:rFonts w:ascii="Angsana New" w:hAnsi="Angsana New"/>
          <w:spacing w:val="-2"/>
          <w:sz w:val="28"/>
          <w:szCs w:val="28"/>
          <w:cs/>
        </w:rPr>
        <w:t xml:space="preserve"> ณ วันที่ </w:t>
      </w:r>
      <w:bookmarkStart w:id="1" w:name="_Hlk32850677"/>
      <w:r w:rsidR="00722E70" w:rsidRPr="007D0806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="00AF3EA4" w:rsidRPr="007D0806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722E70" w:rsidRPr="007D08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2E70" w:rsidRPr="007D0806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ED1345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7D0806">
        <w:rPr>
          <w:rFonts w:ascii="Angsana New" w:hAnsi="Angsana New"/>
          <w:spacing w:val="-2"/>
          <w:sz w:val="28"/>
          <w:szCs w:val="28"/>
          <w:cs/>
        </w:rPr>
        <w:t xml:space="preserve"> </w:t>
      </w:r>
      <w:bookmarkEnd w:id="1"/>
      <w:r w:rsidRPr="007D0806">
        <w:rPr>
          <w:rFonts w:ascii="Angsana New" w:hAnsi="Angsana New"/>
          <w:spacing w:val="-2"/>
          <w:sz w:val="28"/>
          <w:szCs w:val="28"/>
          <w:cs/>
        </w:rPr>
        <w:t>งบกำไรขาดทุนเบ็ดเสร็จ งบการเปลี่ยนแปลงส่วนของผู้ถือหุ้น</w:t>
      </w:r>
      <w:r w:rsidR="001E3989" w:rsidRPr="007D08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D0806">
        <w:rPr>
          <w:rFonts w:ascii="Angsana New" w:hAnsi="Angsana New"/>
          <w:spacing w:val="-2"/>
          <w:sz w:val="28"/>
          <w:szCs w:val="28"/>
          <w:cs/>
        </w:rPr>
        <w:t xml:space="preserve">และงบกระแสเงินสด สำหรับปีสิ้นสุดวันเดียวกัน </w:t>
      </w:r>
      <w:r w:rsidR="004D0940" w:rsidRPr="00B1328A">
        <w:rPr>
          <w:sz w:val="28"/>
          <w:szCs w:val="28"/>
          <w:cs/>
        </w:rPr>
        <w:t>และหมายเหตุประกอบงบการเงิ</w:t>
      </w:r>
      <w:r w:rsidR="004D0940" w:rsidRPr="00B1328A">
        <w:rPr>
          <w:rFonts w:hint="cs"/>
          <w:sz w:val="28"/>
          <w:szCs w:val="28"/>
          <w:cs/>
        </w:rPr>
        <w:t>น</w:t>
      </w:r>
      <w:r w:rsidR="00036D09" w:rsidRPr="00B1328A">
        <w:rPr>
          <w:rFonts w:hint="cs"/>
          <w:sz w:val="28"/>
          <w:szCs w:val="28"/>
          <w:cs/>
        </w:rPr>
        <w:t xml:space="preserve"> </w:t>
      </w:r>
      <w:r w:rsidR="003D2509" w:rsidRPr="003D2509">
        <w:rPr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1BA74169" w14:textId="77777777" w:rsidR="00797CA7" w:rsidRPr="00645B9C" w:rsidRDefault="00797CA7" w:rsidP="00B1328A">
      <w:pPr>
        <w:pStyle w:val="a1"/>
        <w:tabs>
          <w:tab w:val="clear" w:pos="1080"/>
        </w:tabs>
        <w:spacing w:before="240"/>
        <w:jc w:val="thaiDistribute"/>
        <w:rPr>
          <w:rFonts w:ascii="Angsana New" w:hAnsi="Angsana New"/>
          <w:spacing w:val="-6"/>
          <w:sz w:val="28"/>
          <w:szCs w:val="28"/>
          <w:rtl/>
          <w:lang w:val="en-US"/>
        </w:rPr>
      </w:pPr>
      <w:r w:rsidRPr="007A1FC1">
        <w:rPr>
          <w:rFonts w:ascii="Angsana New" w:hAnsi="Angsana New"/>
          <w:spacing w:val="-6"/>
          <w:sz w:val="28"/>
          <w:szCs w:val="28"/>
          <w:cs/>
        </w:rPr>
        <w:t xml:space="preserve">ข้าพเจ้าเห็นว่า </w:t>
      </w:r>
      <w:r w:rsidR="00036D09" w:rsidRPr="007A1FC1">
        <w:rPr>
          <w:rFonts w:ascii="Angsana New" w:hAnsi="Angsana New" w:hint="cs"/>
          <w:spacing w:val="-6"/>
          <w:sz w:val="28"/>
          <w:szCs w:val="28"/>
          <w:cs/>
        </w:rPr>
        <w:t>งบ</w:t>
      </w:r>
      <w:r w:rsidRPr="007A1FC1">
        <w:rPr>
          <w:rFonts w:ascii="Angsana New" w:hAnsi="Angsana New"/>
          <w:spacing w:val="-6"/>
          <w:sz w:val="28"/>
          <w:szCs w:val="28"/>
          <w:cs/>
        </w:rPr>
        <w:t>การเงินข้างต้นนี้แสดงฐานะการเงินของ</w:t>
      </w:r>
      <w:r w:rsidR="00036D09" w:rsidRPr="007A1FC1">
        <w:rPr>
          <w:rFonts w:ascii="Angsana New" w:hAnsi="Angsana New"/>
          <w:spacing w:val="-6"/>
          <w:sz w:val="28"/>
          <w:szCs w:val="28"/>
          <w:cs/>
        </w:rPr>
        <w:t>บริษัท บูติคนิวซิตี้ จำกัด (มหาชน)</w:t>
      </w:r>
      <w:r w:rsidRPr="007A1FC1">
        <w:rPr>
          <w:rFonts w:ascii="Angsana New" w:hAnsi="Angsana New"/>
          <w:spacing w:val="-6"/>
          <w:sz w:val="28"/>
          <w:szCs w:val="28"/>
          <w:cs/>
        </w:rPr>
        <w:t xml:space="preserve"> ณ วันที่ </w:t>
      </w:r>
      <w:r w:rsidR="00AF3EA4" w:rsidRPr="007A1FC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22E70" w:rsidRPr="007A1FC1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722E70" w:rsidRPr="007A1FC1">
        <w:rPr>
          <w:rFonts w:ascii="Angsana New" w:hAnsi="Angsana New"/>
          <w:spacing w:val="-6"/>
          <w:sz w:val="28"/>
          <w:szCs w:val="28"/>
          <w:cs/>
        </w:rPr>
        <w:t xml:space="preserve"> ธันวาคม</w:t>
      </w:r>
      <w:r w:rsidR="00722E70" w:rsidRPr="007A1FC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22E70" w:rsidRPr="007A1FC1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ED1345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036D09" w:rsidRPr="007A1FC1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036D09" w:rsidRPr="007A1FC1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722E70" w:rsidRPr="007A1FC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A1FC1">
        <w:rPr>
          <w:rFonts w:ascii="Angsana New" w:hAnsi="Angsana New"/>
          <w:spacing w:val="-6"/>
          <w:sz w:val="28"/>
          <w:szCs w:val="28"/>
          <w:cs/>
        </w:rPr>
        <w:t>ผลการ</w:t>
      </w:r>
      <w:r w:rsidRPr="00645B9C">
        <w:rPr>
          <w:rFonts w:ascii="Angsana New" w:hAnsi="Angsana New"/>
          <w:spacing w:val="-6"/>
          <w:sz w:val="28"/>
          <w:szCs w:val="28"/>
          <w:cs/>
        </w:rPr>
        <w:t>ดำเนินงานและกระแสเงินสด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850B6B" w14:textId="77777777" w:rsidR="00797CA7" w:rsidRPr="00645B9C" w:rsidRDefault="00797CA7" w:rsidP="002B1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jc w:val="thaiDistribute"/>
        <w:rPr>
          <w:rFonts w:ascii="Angsana New" w:eastAsia="Batang" w:hAnsi="Angsana New"/>
          <w:b/>
          <w:bCs/>
          <w:spacing w:val="-2"/>
          <w:sz w:val="28"/>
          <w:szCs w:val="28"/>
        </w:rPr>
      </w:pPr>
      <w:r w:rsidRPr="00645B9C">
        <w:rPr>
          <w:rFonts w:ascii="Angsana New" w:eastAsia="Batang" w:hAnsi="Angsana New"/>
          <w:b/>
          <w:bCs/>
          <w:spacing w:val="-2"/>
          <w:sz w:val="28"/>
          <w:szCs w:val="28"/>
          <w:cs/>
          <w:lang w:val="th-TH"/>
        </w:rPr>
        <w:t>เกณฑ์ในการแสดงความเห็น</w:t>
      </w:r>
    </w:p>
    <w:p w14:paraId="5D140380" w14:textId="77777777" w:rsidR="000C6F51" w:rsidRDefault="00241E66" w:rsidP="00241E66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645B9C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D73A9C" w14:textId="77777777" w:rsidR="000C6F51" w:rsidRPr="007D0806" w:rsidRDefault="000C6F51" w:rsidP="000C6F51">
      <w:pPr>
        <w:spacing w:before="240" w:line="240" w:lineRule="auto"/>
        <w:jc w:val="thaiDistribute"/>
        <w:rPr>
          <w:rFonts w:ascii="Angsana New" w:eastAsia="Batang" w:hAnsi="Angsana New"/>
          <w:b/>
          <w:bCs/>
          <w:sz w:val="28"/>
          <w:szCs w:val="28"/>
          <w:cs/>
          <w:lang w:val="th-TH"/>
        </w:rPr>
      </w:pPr>
      <w:r w:rsidRPr="007D0806">
        <w:rPr>
          <w:rFonts w:ascii="Angsana New" w:eastAsia="Batang" w:hAnsi="Angsana New"/>
          <w:b/>
          <w:bCs/>
          <w:sz w:val="28"/>
          <w:szCs w:val="28"/>
          <w:cs/>
          <w:lang w:val="th-TH"/>
        </w:rPr>
        <w:t>เรื่องสำคัญในการตรวจสอบ</w:t>
      </w:r>
    </w:p>
    <w:p w14:paraId="52F06F34" w14:textId="77777777" w:rsidR="000C6F51" w:rsidRPr="00645B9C" w:rsidRDefault="000C6F51" w:rsidP="000C6F51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7D0806">
        <w:rPr>
          <w:rFonts w:ascii="Angsana New" w:hAnsi="Angsana New" w:hint="cs"/>
          <w:sz w:val="28"/>
          <w:szCs w:val="28"/>
          <w:cs/>
        </w:rPr>
        <w:t xml:space="preserve"> </w:t>
      </w:r>
      <w:r w:rsidRPr="007D0806">
        <w:rPr>
          <w:rFonts w:ascii="Angsana New" w:hAnsi="Angsana New"/>
          <w:sz w:val="28"/>
          <w:szCs w:val="28"/>
          <w:cs/>
        </w:rPr>
        <w:t>ในการตรวจสอบงบการเงินสำหรับ</w:t>
      </w:r>
      <w:r w:rsidR="00C05CEB">
        <w:rPr>
          <w:rFonts w:ascii="Angsana New" w:hAnsi="Angsana New" w:hint="cs"/>
          <w:sz w:val="28"/>
          <w:szCs w:val="28"/>
          <w:cs/>
        </w:rPr>
        <w:t>ปี</w:t>
      </w:r>
      <w:r w:rsidRPr="007D0806">
        <w:rPr>
          <w:rFonts w:ascii="Angsana New" w:hAnsi="Angsana New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CE6F362" w14:textId="77777777" w:rsidR="007A1FC1" w:rsidRDefault="007A1FC1" w:rsidP="00FE1C77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7313DA1B" w14:textId="77777777" w:rsidR="00645B9C" w:rsidRDefault="00645B9C" w:rsidP="00FE1C77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5BA3200A" w14:textId="77777777" w:rsidR="00645B9C" w:rsidRDefault="00645B9C" w:rsidP="00FE1C77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7E61FF1E" w14:textId="77777777" w:rsidR="00E45AA8" w:rsidRDefault="00E45AA8" w:rsidP="00550BCB">
      <w:pPr>
        <w:jc w:val="right"/>
        <w:rPr>
          <w:rFonts w:ascii="Angsana New" w:eastAsia="Batang" w:hAnsi="Angsana New"/>
          <w:spacing w:val="-2"/>
          <w:sz w:val="28"/>
          <w:szCs w:val="28"/>
        </w:rPr>
      </w:pPr>
    </w:p>
    <w:p w14:paraId="5B91929C" w14:textId="77777777" w:rsidR="00E45AA8" w:rsidRDefault="00E45AA8" w:rsidP="00550BCB">
      <w:pPr>
        <w:jc w:val="right"/>
        <w:rPr>
          <w:rFonts w:ascii="Angsana New" w:eastAsia="Batang" w:hAnsi="Angsana New"/>
          <w:spacing w:val="-2"/>
          <w:sz w:val="28"/>
          <w:szCs w:val="28"/>
        </w:rPr>
      </w:pPr>
    </w:p>
    <w:p w14:paraId="7D1DB3B1" w14:textId="77777777" w:rsidR="00A931EA" w:rsidRDefault="00FB2947" w:rsidP="00550BCB">
      <w:pPr>
        <w:jc w:val="right"/>
        <w:rPr>
          <w:rFonts w:ascii="Angsana New" w:eastAsia="Batang" w:hAnsi="Angsana New"/>
          <w:spacing w:val="-2"/>
          <w:sz w:val="28"/>
          <w:szCs w:val="28"/>
        </w:rPr>
        <w:sectPr w:rsidR="00A931EA" w:rsidSect="00BD2085">
          <w:headerReference w:type="default" r:id="rId9"/>
          <w:footerReference w:type="default" r:id="rId10"/>
          <w:pgSz w:w="11909" w:h="16834" w:code="9"/>
          <w:pgMar w:top="1440" w:right="1077" w:bottom="1440" w:left="1588" w:header="720" w:footer="720" w:gutter="0"/>
          <w:pgNumType w:start="2"/>
          <w:cols w:space="720"/>
          <w:docGrid w:linePitch="245"/>
        </w:sectPr>
      </w:pP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>
        <w:rPr>
          <w:rFonts w:ascii="Angsana New" w:eastAsia="Batang" w:hAnsi="Angsana New"/>
          <w:spacing w:val="-2"/>
          <w:sz w:val="28"/>
          <w:szCs w:val="28"/>
          <w:cs/>
        </w:rPr>
        <w:tab/>
      </w:r>
      <w:r w:rsidR="00FE1C77" w:rsidRPr="007D0806">
        <w:rPr>
          <w:rFonts w:ascii="Angsana New" w:eastAsia="Batang" w:hAnsi="Angsana New"/>
          <w:spacing w:val="-2"/>
          <w:sz w:val="28"/>
          <w:szCs w:val="28"/>
          <w:cs/>
        </w:rPr>
        <w:t>*****/</w:t>
      </w:r>
      <w:r w:rsidR="00FE1C77" w:rsidRPr="007D0806">
        <w:rPr>
          <w:rFonts w:ascii="Angsana New" w:eastAsia="Batang" w:hAnsi="Angsana New"/>
          <w:spacing w:val="-2"/>
          <w:sz w:val="28"/>
          <w:szCs w:val="28"/>
        </w:rPr>
        <w:t>2</w:t>
      </w:r>
    </w:p>
    <w:p w14:paraId="5068F0C0" w14:textId="77777777" w:rsidR="00FE1C77" w:rsidRDefault="00EB75B9" w:rsidP="000C6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pacing w:val="-2"/>
          <w:sz w:val="28"/>
          <w:szCs w:val="28"/>
        </w:rPr>
      </w:pPr>
      <w:r w:rsidRPr="007D0806">
        <w:rPr>
          <w:rFonts w:ascii="Angsana New" w:hAnsi="Angsana New"/>
          <w:spacing w:val="-2"/>
          <w:sz w:val="28"/>
          <w:szCs w:val="28"/>
          <w:cs/>
        </w:rPr>
        <w:lastRenderedPageBreak/>
        <w:t>-</w:t>
      </w:r>
      <w:r w:rsidRPr="007D0806">
        <w:rPr>
          <w:rFonts w:ascii="Angsana New" w:hAnsi="Angsana New"/>
          <w:spacing w:val="-2"/>
          <w:sz w:val="28"/>
          <w:szCs w:val="28"/>
        </w:rPr>
        <w:t>2</w:t>
      </w:r>
      <w:r w:rsidRPr="007D0806">
        <w:rPr>
          <w:rFonts w:ascii="Angsana New" w:hAnsi="Angsana New"/>
          <w:spacing w:val="-2"/>
          <w:sz w:val="28"/>
          <w:szCs w:val="28"/>
          <w:cs/>
        </w:rPr>
        <w:t>-</w:t>
      </w:r>
    </w:p>
    <w:p w14:paraId="64E8DE93" w14:textId="77777777" w:rsidR="000C6F51" w:rsidRPr="000C6F51" w:rsidRDefault="000C6F51" w:rsidP="000C6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pacing w:val="-2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103"/>
      </w:tblGrid>
      <w:tr w:rsidR="00280B12" w:rsidRPr="007D0806" w14:paraId="6D8DBF90" w14:textId="77777777" w:rsidTr="001D2A72">
        <w:trPr>
          <w:trHeight w:val="325"/>
          <w:tblHeader/>
        </w:trPr>
        <w:tc>
          <w:tcPr>
            <w:tcW w:w="9322" w:type="dxa"/>
            <w:gridSpan w:val="2"/>
          </w:tcPr>
          <w:p w14:paraId="54AF8BA9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280B12" w:rsidRPr="007D0806" w14:paraId="41F3CBC6" w14:textId="77777777" w:rsidTr="001D2A72">
        <w:trPr>
          <w:trHeight w:val="325"/>
          <w:tblHeader/>
        </w:trPr>
        <w:tc>
          <w:tcPr>
            <w:tcW w:w="9322" w:type="dxa"/>
            <w:gridSpan w:val="2"/>
          </w:tcPr>
          <w:p w14:paraId="71FAEA1A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211F0D">
              <w:rPr>
                <w:rFonts w:ascii="Angsana New" w:hAnsi="Angsana New"/>
                <w:sz w:val="28"/>
                <w:szCs w:val="28"/>
              </w:rPr>
              <w:t xml:space="preserve">3.3 </w:t>
            </w:r>
            <w:r w:rsidRPr="00211F0D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211F0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80B12" w:rsidRPr="007D0806" w14:paraId="061E504F" w14:textId="77777777" w:rsidTr="001D2A72">
        <w:trPr>
          <w:trHeight w:val="339"/>
          <w:tblHeader/>
        </w:trPr>
        <w:tc>
          <w:tcPr>
            <w:tcW w:w="4219" w:type="dxa"/>
          </w:tcPr>
          <w:p w14:paraId="40DD4D29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</w:tcPr>
          <w:p w14:paraId="04E5FCC2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>วิธีการตรวจสอบของข้าพเจ้า</w:t>
            </w:r>
          </w:p>
        </w:tc>
      </w:tr>
      <w:tr w:rsidR="00280B12" w:rsidRPr="007D0806" w14:paraId="5B5C1E10" w14:textId="77777777" w:rsidTr="001D2A72">
        <w:trPr>
          <w:trHeight w:val="6374"/>
        </w:trPr>
        <w:tc>
          <w:tcPr>
            <w:tcW w:w="4219" w:type="dxa"/>
          </w:tcPr>
          <w:p w14:paraId="53FB9228" w14:textId="77777777" w:rsidR="00280B12" w:rsidRPr="007D0806" w:rsidRDefault="00280B12" w:rsidP="00D72918">
            <w:pPr>
              <w:pStyle w:val="BodyText"/>
              <w:spacing w:before="120" w:after="0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สินค้าคงเหลือของบริษัทมีจำนวนเงินที่เป็นสาระสำคัญต่องบการเงิน ซึ่งวัดมูลค่าด้วยราคาทุนหรือมูลค่าสุทธิที่จะได้รับแล้วแต่ราคาใดจะต่ำกว่า เนื่องจากเป็นสินค้าแฟชั่นที่มีการแข่งขันสูงและมีการเปลี่ยนแปลงความนิยมอย่างรวดเร็ว ดังนั้นบริษัทจึงมีความเสี่ยงที่สินค้าคงเหลือจะแสดงมูลค่าสูงเกินกว่ามูลค่าสุทธิที่จะได้รับ จากการลดมูลค่าและการล้าสมัยของสินค้าคงเหลือ บริษัทพิจารณาประมาณการมูลค่าสินค้าคงเหลือลดลงและสินค้าล้าสมัย ซึ่งมีการใช้ดุลยพินิจในการประมาณการโดยฝ่ายบริหาร ดังนั้น ข้าพเจ้าพิจารณาว่าเรื่องดังกล่าวเป็นเรื่องสำคัญ</w:t>
            </w:r>
          </w:p>
          <w:p w14:paraId="7522EFDB" w14:textId="77777777" w:rsidR="00280B12" w:rsidRPr="007D0806" w:rsidRDefault="00280B12" w:rsidP="009B178A">
            <w:pPr>
              <w:spacing w:after="120"/>
              <w:ind w:right="93"/>
              <w:jc w:val="thaiDistribute"/>
              <w:outlineLvl w:val="0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03" w:type="dxa"/>
          </w:tcPr>
          <w:p w14:paraId="585890E7" w14:textId="77777777" w:rsidR="00280B12" w:rsidRPr="007D0806" w:rsidRDefault="00280B12" w:rsidP="00D72918">
            <w:pPr>
              <w:pStyle w:val="BodyText"/>
              <w:spacing w:before="120" w:after="0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14:paraId="58BBE0EF" w14:textId="77777777" w:rsidR="00280B12" w:rsidRPr="007D0806" w:rsidRDefault="00280B12" w:rsidP="009B178A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การทำความเข้าใจเกี่ยวกับนโยบายและวิธีการที่ฝ่ายบริหารของบริษัทใช้ในการประมาณการการลดลงของมูลค่าสินค้าคงเหลือ</w:t>
            </w:r>
          </w:p>
          <w:p w14:paraId="3AB103B2" w14:textId="77777777" w:rsidR="00280B12" w:rsidRPr="007D0806" w:rsidRDefault="00280B12" w:rsidP="009B178A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การสุ่มตัวอย่างทดสอบมูลค่าส</w:t>
            </w:r>
            <w:r w:rsidR="00213F4C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ุทธิที่จะได้รับของสินค้าคงเหลือ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กับ</w:t>
            </w:r>
            <w:r w:rsidRPr="007D0806">
              <w:rPr>
                <w:rFonts w:ascii="Angsana New" w:eastAsia="Batang" w:hAnsi="Angsana New" w:hint="cs"/>
                <w:spacing w:val="-8"/>
                <w:sz w:val="28"/>
                <w:szCs w:val="28"/>
                <w:cs/>
                <w:lang w:val="th-TH"/>
              </w:rPr>
              <w:t>ข้อมูล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การขายว่า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</w:rPr>
              <w:t>มี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14:paraId="33E79975" w14:textId="77777777" w:rsidR="00280B12" w:rsidRPr="007D0806" w:rsidRDefault="00280B12" w:rsidP="001D2A72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36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 รวมถึงค่าใช้จ่ายในการขายที่เกี่ยวข้อง เพื่อพิจารณาความเหมาะสมของการลดลงของมูลค่าสินค้าคงเหลือ</w:t>
            </w:r>
          </w:p>
          <w:p w14:paraId="56F6F685" w14:textId="77777777" w:rsidR="00280B12" w:rsidRPr="007D0806" w:rsidRDefault="00280B12" w:rsidP="009B178A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7FA2C2B" w14:textId="77777777" w:rsidR="009D7980" w:rsidRPr="007D0806" w:rsidRDefault="009D7980" w:rsidP="00C46A20">
      <w:pPr>
        <w:autoSpaceDE w:val="0"/>
        <w:autoSpaceDN w:val="0"/>
        <w:adjustRightInd w:val="0"/>
        <w:rPr>
          <w:rFonts w:ascii="Angsana New" w:eastAsia="Batang" w:hAnsi="Angsana New"/>
          <w:sz w:val="28"/>
          <w:szCs w:val="28"/>
        </w:rPr>
      </w:pPr>
    </w:p>
    <w:p w14:paraId="537D5E16" w14:textId="77777777" w:rsidR="005006F8" w:rsidRPr="007D0806" w:rsidRDefault="009D7980" w:rsidP="009D7980">
      <w:pPr>
        <w:autoSpaceDE w:val="0"/>
        <w:autoSpaceDN w:val="0"/>
        <w:adjustRightInd w:val="0"/>
        <w:jc w:val="thaiDistribute"/>
        <w:rPr>
          <w:rFonts w:ascii="Angsana New" w:eastAsia="Batang" w:hAnsi="Angsana New"/>
          <w:sz w:val="28"/>
          <w:szCs w:val="28"/>
        </w:rPr>
      </w:pPr>
      <w:r w:rsidRPr="007D0806">
        <w:rPr>
          <w:rFonts w:ascii="Angsana New" w:eastAsia="Batang" w:hAnsi="Angsana New"/>
          <w:sz w:val="28"/>
          <w:szCs w:val="28"/>
          <w:cs/>
        </w:rPr>
        <w:tab/>
        <w:t xml:space="preserve">                                                                                                                   </w:t>
      </w:r>
    </w:p>
    <w:p w14:paraId="0B8F6490" w14:textId="77777777" w:rsidR="00B7686F" w:rsidRPr="007D0806" w:rsidRDefault="009D7980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  <w:r w:rsidRPr="007D0806">
        <w:rPr>
          <w:rFonts w:ascii="Angsana New" w:eastAsia="Batang" w:hAnsi="Angsana New"/>
          <w:sz w:val="28"/>
          <w:szCs w:val="28"/>
          <w:cs/>
        </w:rPr>
        <w:t xml:space="preserve">                                                   </w:t>
      </w:r>
    </w:p>
    <w:p w14:paraId="17119160" w14:textId="77777777" w:rsidR="00B7686F" w:rsidRPr="007D0806" w:rsidRDefault="00B7686F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1802D809" w14:textId="77777777" w:rsidR="00B7686F" w:rsidRPr="007D0806" w:rsidRDefault="00B7686F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402681AC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20498A5D" w14:textId="77777777" w:rsidR="000C6F51" w:rsidRDefault="000C6F51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404DD452" w14:textId="77777777" w:rsidR="000C6F51" w:rsidRDefault="000C6F51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04D73305" w14:textId="77777777" w:rsidR="000C6F51" w:rsidRDefault="000C6F51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4ECD0981" w14:textId="77777777" w:rsidR="000C6F51" w:rsidRDefault="000C6F51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2AF266AB" w14:textId="77777777" w:rsidR="000C6F51" w:rsidRPr="007D0806" w:rsidRDefault="000C6F51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61B98E3A" w14:textId="77777777" w:rsidR="00E45AA8" w:rsidRDefault="00E45AA8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51416294" w14:textId="77777777" w:rsidR="00E45AA8" w:rsidRDefault="00E45AA8" w:rsidP="005006F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</w:pPr>
    </w:p>
    <w:p w14:paraId="52DE3E22" w14:textId="77777777" w:rsidR="00A931EA" w:rsidRDefault="009D7980" w:rsidP="00E45AA8">
      <w:pPr>
        <w:autoSpaceDE w:val="0"/>
        <w:autoSpaceDN w:val="0"/>
        <w:adjustRightInd w:val="0"/>
        <w:jc w:val="right"/>
        <w:rPr>
          <w:rFonts w:ascii="Angsana New" w:eastAsia="Batang" w:hAnsi="Angsana New"/>
          <w:sz w:val="28"/>
          <w:szCs w:val="28"/>
        </w:rPr>
        <w:sectPr w:rsidR="00A931EA" w:rsidSect="00BD2085">
          <w:headerReference w:type="default" r:id="rId11"/>
          <w:pgSz w:w="11909" w:h="16834" w:code="9"/>
          <w:pgMar w:top="1440" w:right="1077" w:bottom="1440" w:left="1588" w:header="720" w:footer="720" w:gutter="0"/>
          <w:pgNumType w:start="2"/>
          <w:cols w:space="720"/>
          <w:docGrid w:linePitch="245"/>
        </w:sectPr>
      </w:pPr>
      <w:r w:rsidRPr="007D0806">
        <w:rPr>
          <w:rFonts w:ascii="Angsana New" w:eastAsia="Batang" w:hAnsi="Angsana New"/>
          <w:sz w:val="28"/>
          <w:szCs w:val="28"/>
          <w:cs/>
        </w:rPr>
        <w:t xml:space="preserve"> *****/</w:t>
      </w:r>
      <w:r w:rsidRPr="007D0806">
        <w:rPr>
          <w:rFonts w:ascii="Angsana New" w:eastAsia="Batang" w:hAnsi="Angsana New"/>
          <w:sz w:val="28"/>
          <w:szCs w:val="28"/>
        </w:rPr>
        <w:t>3</w:t>
      </w:r>
    </w:p>
    <w:p w14:paraId="26CB9AD6" w14:textId="36B2355C" w:rsidR="009D7980" w:rsidRPr="007D0806" w:rsidRDefault="0035296E" w:rsidP="00E45AA8">
      <w:pPr>
        <w:autoSpaceDE w:val="0"/>
        <w:autoSpaceDN w:val="0"/>
        <w:adjustRightInd w:val="0"/>
        <w:jc w:val="center"/>
        <w:rPr>
          <w:rFonts w:ascii="Angsana New" w:eastAsia="Batang" w:hAnsi="Angsana New"/>
          <w:sz w:val="28"/>
          <w:szCs w:val="28"/>
          <w:cs/>
        </w:rPr>
      </w:pPr>
      <w:r w:rsidRPr="007D0806">
        <w:rPr>
          <w:rFonts w:ascii="Angsana New" w:eastAsia="Batang" w:hAnsi="Angsana New"/>
          <w:sz w:val="28"/>
          <w:szCs w:val="28"/>
          <w:cs/>
        </w:rPr>
        <w:lastRenderedPageBreak/>
        <w:t xml:space="preserve">- </w:t>
      </w:r>
      <w:r w:rsidRPr="007D0806">
        <w:rPr>
          <w:rFonts w:ascii="Angsana New" w:eastAsia="Batang" w:hAnsi="Angsana New"/>
          <w:sz w:val="28"/>
          <w:szCs w:val="28"/>
        </w:rPr>
        <w:t>3</w:t>
      </w:r>
      <w:r w:rsidR="00FE1C77" w:rsidRPr="007D0806">
        <w:rPr>
          <w:rFonts w:ascii="Angsana New" w:eastAsia="Batang" w:hAnsi="Angsana New" w:hint="cs"/>
          <w:sz w:val="28"/>
          <w:szCs w:val="28"/>
          <w:cs/>
        </w:rPr>
        <w:t xml:space="preserve"> -</w:t>
      </w:r>
    </w:p>
    <w:p w14:paraId="6BFFCE98" w14:textId="77777777" w:rsidR="00B7686F" w:rsidRPr="007D0806" w:rsidRDefault="00B7686F" w:rsidP="0035296E">
      <w:pPr>
        <w:autoSpaceDE w:val="0"/>
        <w:autoSpaceDN w:val="0"/>
        <w:adjustRightInd w:val="0"/>
        <w:jc w:val="center"/>
        <w:rPr>
          <w:rFonts w:ascii="Angsana New" w:eastAsia="Batang" w:hAnsi="Angsana New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103"/>
      </w:tblGrid>
      <w:tr w:rsidR="00280B12" w:rsidRPr="007D0806" w14:paraId="1C78CDE2" w14:textId="77777777" w:rsidTr="009B178A">
        <w:trPr>
          <w:trHeight w:val="325"/>
          <w:tblHeader/>
        </w:trPr>
        <w:tc>
          <w:tcPr>
            <w:tcW w:w="9351" w:type="dxa"/>
            <w:gridSpan w:val="2"/>
          </w:tcPr>
          <w:p w14:paraId="4FA588AA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B12">
              <w:rPr>
                <w:rFonts w:ascii="Angsana New" w:hAnsi="Angsana New"/>
                <w:sz w:val="28"/>
                <w:szCs w:val="28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280B12" w:rsidRPr="007D0806" w14:paraId="6263BA53" w14:textId="77777777" w:rsidTr="009B178A">
        <w:trPr>
          <w:trHeight w:val="325"/>
          <w:tblHeader/>
        </w:trPr>
        <w:tc>
          <w:tcPr>
            <w:tcW w:w="9351" w:type="dxa"/>
            <w:gridSpan w:val="2"/>
          </w:tcPr>
          <w:p w14:paraId="617F0EB2" w14:textId="3117D994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211F0D">
              <w:rPr>
                <w:rFonts w:ascii="Angsana New" w:hAnsi="Angsana New"/>
                <w:sz w:val="28"/>
                <w:szCs w:val="28"/>
              </w:rPr>
              <w:t>3.1</w:t>
            </w:r>
            <w:r w:rsidR="007A39EE" w:rsidRPr="00211F0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194F78" w:rsidRPr="00211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4F78" w:rsidRPr="00211F0D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194F78" w:rsidRPr="00211F0D">
              <w:rPr>
                <w:rFonts w:ascii="Angsana New" w:hAnsi="Angsana New"/>
                <w:sz w:val="28"/>
                <w:szCs w:val="28"/>
              </w:rPr>
              <w:t>1</w:t>
            </w:r>
            <w:r w:rsidR="007E372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80B12" w:rsidRPr="007D0806" w14:paraId="3F5BC2D2" w14:textId="77777777" w:rsidTr="009B178A">
        <w:trPr>
          <w:trHeight w:val="339"/>
          <w:tblHeader/>
        </w:trPr>
        <w:tc>
          <w:tcPr>
            <w:tcW w:w="4248" w:type="dxa"/>
          </w:tcPr>
          <w:p w14:paraId="26EFDF11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</w:tcPr>
          <w:p w14:paraId="5B4D4BA4" w14:textId="77777777" w:rsidR="00280B12" w:rsidRPr="007D0806" w:rsidRDefault="00280B12" w:rsidP="009B17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0806">
              <w:rPr>
                <w:rFonts w:ascii="Angsana New" w:hAnsi="Angsana New"/>
                <w:sz w:val="28"/>
                <w:szCs w:val="28"/>
                <w:cs/>
              </w:rPr>
              <w:t>วิธีการตรวจสอบของข้าพเจ้า</w:t>
            </w:r>
          </w:p>
        </w:tc>
      </w:tr>
      <w:tr w:rsidR="00280B12" w:rsidRPr="007D0806" w14:paraId="79D4BEF0" w14:textId="77777777" w:rsidTr="009B178A">
        <w:trPr>
          <w:trHeight w:val="5480"/>
        </w:trPr>
        <w:tc>
          <w:tcPr>
            <w:tcW w:w="4248" w:type="dxa"/>
          </w:tcPr>
          <w:p w14:paraId="3E4DCFE0" w14:textId="77777777" w:rsidR="00280B12" w:rsidRPr="00280B12" w:rsidRDefault="00280B12" w:rsidP="00D72918">
            <w:pPr>
              <w:pStyle w:val="BodyText"/>
              <w:spacing w:before="120" w:line="120" w:lineRule="atLeast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bookmarkStart w:id="2" w:name="_Hlk61822505"/>
            <w:r w:rsidRPr="00280B12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บริษัทจัดประเภทเงินลงทุนในตราสารทุนของบริษัทที่ไม่ได้จดทะเบียนในตลาดหลักทรัพย์เป็นเงินลงทุนใน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  <w:p w14:paraId="4A2C9932" w14:textId="77777777" w:rsidR="00280B12" w:rsidRDefault="00280B12" w:rsidP="009B178A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lang w:val="th-TH"/>
              </w:rPr>
            </w:pPr>
            <w:r w:rsidRPr="00280B12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ฐานที่แตกต่างกันให้ผลการประมาณการมูลค่ายุติธรรมที่แตกต่างกันอย่างมีนัยสำคัญ</w:t>
            </w:r>
          </w:p>
          <w:bookmarkEnd w:id="2"/>
          <w:p w14:paraId="2BFDDE52" w14:textId="77777777" w:rsidR="00280B12" w:rsidRPr="00D72918" w:rsidRDefault="00280B12" w:rsidP="009B178A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280B12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เนื่องจากเกี่ยวข้องกับการใช้ดุลยพินิจอย่างมากและมีผลกระทบต่องบการเงินของ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03" w:type="dxa"/>
          </w:tcPr>
          <w:p w14:paraId="4546AA62" w14:textId="77777777" w:rsidR="00280B12" w:rsidRPr="007D0806" w:rsidRDefault="00280B12" w:rsidP="00D72918">
            <w:pPr>
              <w:pStyle w:val="BodyText"/>
              <w:spacing w:before="120" w:after="0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วิธีการตรวจสอบ</w:t>
            </w:r>
            <w:r w:rsidR="00D72918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val="th-TH"/>
              </w:rPr>
              <w:t>ของ</w:t>
            </w:r>
            <w:r w:rsidR="00D72918" w:rsidRPr="00D72918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ข้าพเจ้า</w:t>
            </w:r>
            <w:r w:rsidRPr="007D0806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เพื่อประเมินความเหมาะสมของ</w:t>
            </w:r>
            <w:r w:rsidR="00D72918" w:rsidRPr="00D72918"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  <w:t>การพิจารณามูลค่าของเงินลงทุน</w:t>
            </w:r>
            <w:r w:rsidR="00D72918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7D0806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val="th-TH"/>
              </w:rPr>
              <w:t>รวมถึง</w:t>
            </w:r>
          </w:p>
          <w:p w14:paraId="43034D17" w14:textId="77777777" w:rsidR="00280B12" w:rsidRPr="007D0806" w:rsidRDefault="00280B12" w:rsidP="009B178A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 w:hint="cs"/>
                <w:spacing w:val="-8"/>
                <w:sz w:val="28"/>
                <w:szCs w:val="28"/>
                <w:cs/>
                <w:lang w:val="th-TH"/>
              </w:rPr>
              <w:t>ทำ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ความเข้าใจ</w:t>
            </w:r>
            <w:r w:rsidR="00D72918" w:rsidRPr="00D72918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กระบวนการในการวัดมูลค่าของเงินลงทุน ซึ่งรวมถึงการประเมินความเหมาะสมของเทคนิคที่ใช้ในการประเมินมูลค่า และข้อมูลที่ใช้ในการคำนวณ</w:t>
            </w:r>
          </w:p>
          <w:p w14:paraId="70B13CE0" w14:textId="77777777" w:rsidR="00280B12" w:rsidRPr="007D0806" w:rsidRDefault="00D72918" w:rsidP="009B178A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D72918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ประเมินความเหมาะสมของข้อสมมติหลักที่ใช้ในการประเมินมูลค่าโดยเปรียบเทียบกับข้อมูลอุตสาหกรรมที่เผยแพร่ภายนอก และพิจารณาว่าข้อสมมติฐานดังกล่าวสอดคล้องกับสภาพตลาดในปัจจุบันหรือไม่</w:t>
            </w:r>
          </w:p>
          <w:p w14:paraId="5A794F31" w14:textId="77777777" w:rsidR="008D69E2" w:rsidRPr="008D69E2" w:rsidRDefault="008D69E2" w:rsidP="008D69E2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</w:pPr>
            <w:r w:rsidRPr="008D69E2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สุ่มทดสอบการประเมินมูลค่าและความเหมาะสมของค่าตัวแปรทางการเงินที่เป็นตัวกำหนดอัตราคิดลด</w:t>
            </w:r>
          </w:p>
          <w:p w14:paraId="7ADFE157" w14:textId="77777777" w:rsidR="00280B12" w:rsidRPr="007D0806" w:rsidRDefault="00280B12" w:rsidP="008D69E2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  <w:lang w:val="th-TH"/>
              </w:rPr>
            </w:pPr>
            <w:r w:rsidRPr="007D0806">
              <w:rPr>
                <w:rFonts w:ascii="Angsana New" w:eastAsia="Batang" w:hAnsi="Angsana New" w:hint="cs"/>
                <w:spacing w:val="-8"/>
                <w:sz w:val="28"/>
                <w:szCs w:val="28"/>
                <w:cs/>
                <w:lang w:val="th-TH"/>
              </w:rPr>
              <w:t>พิจารณาความเพียงพอ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ของการเปิดเผยข้อมูลตามมา</w:t>
            </w:r>
            <w:r w:rsidRPr="007D0806">
              <w:rPr>
                <w:rFonts w:ascii="Angsana New" w:eastAsia="Batang" w:hAnsi="Angsana New" w:hint="cs"/>
                <w:spacing w:val="-8"/>
                <w:sz w:val="28"/>
                <w:szCs w:val="28"/>
                <w:cs/>
                <w:lang w:val="th-TH"/>
              </w:rPr>
              <w:t>ต</w:t>
            </w:r>
            <w:r w:rsidRPr="007D0806">
              <w:rPr>
                <w:rFonts w:ascii="Angsana New" w:eastAsia="Batang" w:hAnsi="Angsana New"/>
                <w:spacing w:val="-8"/>
                <w:sz w:val="28"/>
                <w:szCs w:val="28"/>
                <w:cs/>
                <w:lang w:val="th-TH"/>
              </w:rPr>
              <w:t>รฐานการรายงานทางการเงิน</w:t>
            </w:r>
          </w:p>
        </w:tc>
      </w:tr>
    </w:tbl>
    <w:p w14:paraId="71ADF299" w14:textId="77777777" w:rsidR="008D69E2" w:rsidRPr="007D0806" w:rsidRDefault="008D69E2" w:rsidP="008D69E2">
      <w:pPr>
        <w:snapToGrid w:val="0"/>
        <w:spacing w:before="360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7D0806">
        <w:rPr>
          <w:rFonts w:ascii="Angsana New" w:eastAsia="Calibri" w:hAnsi="Angsana New"/>
          <w:b/>
          <w:bCs/>
          <w:sz w:val="28"/>
          <w:szCs w:val="28"/>
          <w:cs/>
        </w:rPr>
        <w:t xml:space="preserve">ข้อมูลอื่น </w:t>
      </w:r>
    </w:p>
    <w:p w14:paraId="3940C9B3" w14:textId="77777777" w:rsidR="008D69E2" w:rsidRDefault="008D69E2" w:rsidP="008D69E2">
      <w:pPr>
        <w:pStyle w:val="a1"/>
        <w:tabs>
          <w:tab w:val="clear" w:pos="1080"/>
        </w:tabs>
        <w:spacing w:before="160"/>
        <w:jc w:val="thaiDistribute"/>
        <w:rPr>
          <w:rFonts w:ascii="Angsana New" w:hAnsi="Angsana New"/>
          <w:sz w:val="28"/>
          <w:szCs w:val="28"/>
          <w:lang w:val="en-US"/>
        </w:rPr>
      </w:pPr>
      <w:r w:rsidRPr="007D0806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86A415" w14:textId="77777777" w:rsidR="003159A9" w:rsidRPr="007D0806" w:rsidRDefault="003159A9" w:rsidP="003159A9">
      <w:pPr>
        <w:pStyle w:val="a1"/>
        <w:tabs>
          <w:tab w:val="clear" w:pos="1080"/>
        </w:tabs>
        <w:spacing w:before="160"/>
        <w:jc w:val="thaiDistribute"/>
        <w:rPr>
          <w:rFonts w:ascii="Angsana New" w:hAnsi="Angsana New"/>
          <w:sz w:val="28"/>
          <w:szCs w:val="28"/>
          <w:cs/>
        </w:rPr>
      </w:pPr>
      <w:r w:rsidRPr="007D0806">
        <w:rPr>
          <w:rFonts w:ascii="Angsana New" w:eastAsia="Calibri" w:hAnsi="Angsana New"/>
          <w:sz w:val="28"/>
          <w:szCs w:val="28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19517B1E" w14:textId="77777777" w:rsidR="003159A9" w:rsidRPr="007D0806" w:rsidRDefault="003159A9" w:rsidP="003159A9">
      <w:pPr>
        <w:pStyle w:val="a1"/>
        <w:tabs>
          <w:tab w:val="clear" w:pos="1080"/>
        </w:tabs>
        <w:spacing w:before="16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ความรับผิดชอบของข้าพเจ้าที่เกี่ย</w:t>
      </w:r>
      <w:r w:rsidRPr="007D0806">
        <w:rPr>
          <w:rFonts w:ascii="Angsana New" w:hAnsi="Angsana New"/>
          <w:sz w:val="28"/>
          <w:szCs w:val="28"/>
          <w:cs/>
        </w:rPr>
        <w:t>วเนื่องกับกา</w:t>
      </w:r>
      <w:r w:rsidRPr="007D0806">
        <w:rPr>
          <w:rFonts w:ascii="Angsana New" w:eastAsia="Calibri" w:hAnsi="Angsana New"/>
          <w:sz w:val="28"/>
          <w:szCs w:val="28"/>
          <w:cs/>
        </w:rPr>
        <w:t>รตรวจสอบงบการเงิน</w:t>
      </w:r>
      <w:r w:rsidRPr="007D0806">
        <w:rPr>
          <w:rFonts w:ascii="Angsana New" w:hAnsi="Angsana New"/>
          <w:sz w:val="28"/>
          <w:szCs w:val="28"/>
          <w:cs/>
        </w:rPr>
        <w:t xml:space="preserve"> </w:t>
      </w:r>
      <w:r w:rsidRPr="007D0806">
        <w:rPr>
          <w:rFonts w:ascii="Angsana New" w:eastAsia="Calibri" w:hAnsi="Angsana New"/>
          <w:sz w:val="28"/>
          <w:szCs w:val="28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ECFE4B" w14:textId="77777777" w:rsidR="003159A9" w:rsidRPr="007D0806" w:rsidRDefault="003159A9" w:rsidP="003159A9">
      <w:pPr>
        <w:pStyle w:val="a1"/>
        <w:tabs>
          <w:tab w:val="clear" w:pos="1080"/>
        </w:tabs>
        <w:spacing w:before="160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 w:rsidRPr="007D0806">
        <w:rPr>
          <w:rFonts w:ascii="Angsana New" w:eastAsia="Calibri" w:hAnsi="Angsana New"/>
          <w:sz w:val="28"/>
          <w:szCs w:val="28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FE47FA0" w14:textId="77777777" w:rsidR="00F81E92" w:rsidRDefault="00F81E92" w:rsidP="008D69E2">
      <w:pPr>
        <w:pStyle w:val="a1"/>
        <w:tabs>
          <w:tab w:val="clear" w:pos="1080"/>
        </w:tabs>
        <w:spacing w:before="1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BFC1D1B" w14:textId="77777777" w:rsidR="00E45AA8" w:rsidRDefault="00E45AA8" w:rsidP="00D22FF3">
      <w:pPr>
        <w:pStyle w:val="a1"/>
        <w:tabs>
          <w:tab w:val="clear" w:pos="1080"/>
        </w:tabs>
        <w:ind w:left="7921"/>
        <w:jc w:val="right"/>
        <w:rPr>
          <w:rFonts w:ascii="Angsana New" w:hAnsi="Angsana New"/>
          <w:sz w:val="28"/>
          <w:szCs w:val="28"/>
          <w:lang w:val="en-US"/>
        </w:rPr>
      </w:pPr>
    </w:p>
    <w:p w14:paraId="2861861B" w14:textId="77777777" w:rsidR="00E45AA8" w:rsidRDefault="00D22FF3" w:rsidP="00E45AA8">
      <w:pPr>
        <w:pStyle w:val="a1"/>
        <w:tabs>
          <w:tab w:val="clear" w:pos="1080"/>
        </w:tabs>
        <w:ind w:left="7921"/>
        <w:jc w:val="right"/>
        <w:rPr>
          <w:rFonts w:ascii="Angsana New" w:hAnsi="Angsana New"/>
          <w:sz w:val="28"/>
          <w:szCs w:val="28"/>
          <w:lang w:val="en-US"/>
        </w:rPr>
      </w:pPr>
      <w:r w:rsidRPr="007D0806">
        <w:rPr>
          <w:rFonts w:ascii="Angsana New" w:hAnsi="Angsana New"/>
          <w:sz w:val="28"/>
          <w:szCs w:val="28"/>
          <w:cs/>
          <w:lang w:val="en-US"/>
        </w:rPr>
        <w:t>*****/</w:t>
      </w:r>
      <w:r w:rsidRPr="007D0806">
        <w:rPr>
          <w:rFonts w:ascii="Angsana New" w:hAnsi="Angsana New" w:hint="cs"/>
          <w:sz w:val="28"/>
          <w:szCs w:val="28"/>
          <w:cs/>
          <w:lang w:val="en-US"/>
        </w:rPr>
        <w:t>4</w:t>
      </w:r>
    </w:p>
    <w:p w14:paraId="7FEAAA80" w14:textId="1D6E37DB" w:rsidR="00D22FF3" w:rsidRPr="00E45AA8" w:rsidRDefault="00D22FF3" w:rsidP="00E45AA8">
      <w:pPr>
        <w:pStyle w:val="a1"/>
        <w:tabs>
          <w:tab w:val="clear" w:pos="1080"/>
        </w:tabs>
        <w:jc w:val="center"/>
        <w:rPr>
          <w:rFonts w:ascii="Angsana New" w:hAnsi="Angsana New"/>
          <w:sz w:val="28"/>
          <w:szCs w:val="28"/>
          <w:lang w:val="en-US"/>
        </w:rPr>
      </w:pPr>
      <w:r w:rsidRPr="007D0806">
        <w:rPr>
          <w:rFonts w:ascii="Angsana New" w:eastAsia="Calibri" w:hAnsi="Angsana New"/>
          <w:sz w:val="28"/>
          <w:szCs w:val="28"/>
          <w:cs/>
        </w:rPr>
        <w:lastRenderedPageBreak/>
        <w:t xml:space="preserve">- </w:t>
      </w:r>
      <w:r w:rsidRPr="007D0806">
        <w:rPr>
          <w:rFonts w:ascii="Angsana New" w:eastAsia="Calibri" w:hAnsi="Angsana New"/>
          <w:sz w:val="28"/>
          <w:szCs w:val="28"/>
        </w:rPr>
        <w:t>4</w:t>
      </w:r>
      <w:r w:rsidRPr="007D0806">
        <w:rPr>
          <w:rFonts w:ascii="Angsana New" w:eastAsia="Calibri" w:hAnsi="Angsana New"/>
          <w:sz w:val="28"/>
          <w:szCs w:val="28"/>
          <w:cs/>
        </w:rPr>
        <w:t xml:space="preserve"> -</w:t>
      </w:r>
    </w:p>
    <w:p w14:paraId="689BFCC3" w14:textId="77777777" w:rsidR="00766490" w:rsidRPr="00D22FF3" w:rsidRDefault="00766490" w:rsidP="00D22FF3">
      <w:pPr>
        <w:autoSpaceDE w:val="0"/>
        <w:autoSpaceDN w:val="0"/>
        <w:adjustRightInd w:val="0"/>
        <w:spacing w:before="240"/>
        <w:rPr>
          <w:rFonts w:ascii="Angsana New" w:hAnsi="Angsana New"/>
          <w:b/>
          <w:bCs/>
          <w:sz w:val="28"/>
          <w:szCs w:val="28"/>
        </w:rPr>
      </w:pPr>
      <w:r w:rsidRPr="00D22FF3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33CC63E" w14:textId="77777777" w:rsidR="00766490" w:rsidRPr="007D0806" w:rsidRDefault="00766490" w:rsidP="00DA094D">
      <w:pPr>
        <w:spacing w:before="1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7D0806">
        <w:rPr>
          <w:rFonts w:ascii="Angsana New" w:eastAsia="Calibri" w:hAnsi="Angsana New"/>
          <w:spacing w:val="-4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D8E069A" w14:textId="77777777" w:rsidR="00DA094D" w:rsidRPr="007D0806" w:rsidRDefault="00DA094D" w:rsidP="00DA094D">
      <w:pPr>
        <w:spacing w:before="160"/>
        <w:jc w:val="thaiDistribute"/>
        <w:rPr>
          <w:rFonts w:ascii="Angsana New" w:eastAsia="Calibri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C9FFFC3" w14:textId="77777777" w:rsidR="00DA094D" w:rsidRDefault="00DA094D" w:rsidP="00DA094D">
      <w:pPr>
        <w:spacing w:before="160" w:line="240" w:lineRule="auto"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Pr="007D0806">
        <w:rPr>
          <w:rFonts w:ascii="Angsana New" w:eastAsia="Calibri" w:hAnsi="Angsana New" w:hint="cs"/>
          <w:sz w:val="28"/>
          <w:szCs w:val="28"/>
          <w:cs/>
        </w:rPr>
        <w:t>กำกับ</w:t>
      </w:r>
      <w:r w:rsidRPr="007D0806">
        <w:rPr>
          <w:rFonts w:ascii="Angsana New" w:eastAsia="Calibri" w:hAnsi="Angsana New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7D0806">
        <w:rPr>
          <w:rFonts w:ascii="Angsana New" w:hAnsi="Angsana New"/>
          <w:sz w:val="28"/>
          <w:szCs w:val="28"/>
          <w:cs/>
        </w:rPr>
        <w:t>บริษัท</w:t>
      </w:r>
    </w:p>
    <w:p w14:paraId="4123B00F" w14:textId="77777777" w:rsidR="00E26C47" w:rsidRPr="007D0806" w:rsidRDefault="00E26C47" w:rsidP="00C61B86">
      <w:pPr>
        <w:spacing w:before="360" w:after="20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D0806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1260F96" w14:textId="77777777" w:rsidR="00E26C47" w:rsidRPr="00E26C47" w:rsidRDefault="00E26C47" w:rsidP="00E26C47">
      <w:pPr>
        <w:spacing w:before="160"/>
        <w:jc w:val="thaiDistribute"/>
        <w:rPr>
          <w:rFonts w:ascii="Angsana New" w:eastAsia="Calibri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7D080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D0806">
        <w:rPr>
          <w:rFonts w:ascii="Angsana New" w:eastAsia="Calibri" w:hAnsi="Angsana New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</w:t>
      </w:r>
      <w:r w:rsidRPr="007D0806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Pr="007D0806">
        <w:rPr>
          <w:rFonts w:ascii="Angsana New" w:hAnsi="Angsana New" w:hint="cs"/>
          <w:sz w:val="28"/>
          <w:szCs w:val="28"/>
          <w:cs/>
        </w:rPr>
        <w:t>จากการใช้งบการเงิน</w:t>
      </w:r>
      <w:r w:rsidRPr="007D0806">
        <w:rPr>
          <w:rFonts w:ascii="Angsana New" w:hAnsi="Angsana New"/>
          <w:sz w:val="28"/>
          <w:szCs w:val="28"/>
          <w:cs/>
        </w:rPr>
        <w:t>เหล่านี้</w:t>
      </w:r>
    </w:p>
    <w:p w14:paraId="7C30A2B0" w14:textId="77777777" w:rsidR="00E84D99" w:rsidRDefault="000F6F7D" w:rsidP="00FB7808">
      <w:pPr>
        <w:spacing w:before="160"/>
        <w:jc w:val="thaiDistribute"/>
        <w:rPr>
          <w:rFonts w:ascii="Angsana New" w:eastAsia="Calibri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DE38CA" w14:textId="77777777" w:rsidR="00766490" w:rsidRPr="007D0806" w:rsidRDefault="00766490" w:rsidP="005A5FE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jc w:val="thaiDistribute"/>
        <w:rPr>
          <w:rFonts w:ascii="Angsana New" w:eastAsia="Calibri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358B28" w14:textId="77777777" w:rsidR="00C61B86" w:rsidRPr="007D0806" w:rsidRDefault="00C61B86" w:rsidP="00C61B8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D0806">
        <w:rPr>
          <w:rFonts w:ascii="Angsana New" w:hAnsi="Angsana New"/>
          <w:sz w:val="28"/>
          <w:szCs w:val="28"/>
          <w:cs/>
        </w:rPr>
        <w:t>บริษัท</w:t>
      </w:r>
    </w:p>
    <w:p w14:paraId="5928350D" w14:textId="77777777" w:rsidR="003159A9" w:rsidRPr="003159A9" w:rsidRDefault="00C61B86" w:rsidP="003159A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D0806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6882469" w14:textId="77777777" w:rsidR="003159A9" w:rsidRDefault="003159A9" w:rsidP="0031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DE73A16" w14:textId="77777777" w:rsidR="00E45AA8" w:rsidRDefault="00E45AA8" w:rsidP="0031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right"/>
        <w:rPr>
          <w:rFonts w:ascii="Angsana New" w:hAnsi="Angsana New"/>
          <w:sz w:val="28"/>
          <w:szCs w:val="28"/>
        </w:rPr>
      </w:pPr>
    </w:p>
    <w:p w14:paraId="103762DF" w14:textId="77777777" w:rsidR="00E45AA8" w:rsidRDefault="003159A9" w:rsidP="00E45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right"/>
        <w:rPr>
          <w:rFonts w:ascii="Angsana New" w:hAnsi="Angsana New"/>
          <w:sz w:val="28"/>
          <w:szCs w:val="28"/>
        </w:rPr>
      </w:pPr>
      <w:r w:rsidRPr="008D69E2">
        <w:rPr>
          <w:rFonts w:ascii="Angsana New" w:hAnsi="Angsana New"/>
          <w:sz w:val="28"/>
          <w:szCs w:val="28"/>
          <w:cs/>
        </w:rPr>
        <w:t>*****/5</w:t>
      </w:r>
    </w:p>
    <w:p w14:paraId="4D0C6D20" w14:textId="6F3CF2B1" w:rsidR="003159A9" w:rsidRPr="00E45AA8" w:rsidRDefault="003159A9" w:rsidP="00E45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center"/>
        <w:rPr>
          <w:rFonts w:ascii="Angsana New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lastRenderedPageBreak/>
        <w:t xml:space="preserve">- </w:t>
      </w:r>
      <w:r w:rsidRPr="007D0806">
        <w:rPr>
          <w:rFonts w:ascii="Angsana New" w:eastAsia="Calibri" w:hAnsi="Angsana New"/>
          <w:sz w:val="28"/>
          <w:szCs w:val="28"/>
        </w:rPr>
        <w:t>5</w:t>
      </w:r>
      <w:r w:rsidRPr="007D0806">
        <w:rPr>
          <w:rFonts w:ascii="Angsana New" w:eastAsia="Calibri" w:hAnsi="Angsana New"/>
          <w:sz w:val="28"/>
          <w:szCs w:val="28"/>
          <w:cs/>
        </w:rPr>
        <w:t xml:space="preserve"> -</w:t>
      </w:r>
    </w:p>
    <w:p w14:paraId="70C352B1" w14:textId="77777777" w:rsidR="003159A9" w:rsidRPr="00D22FF3" w:rsidRDefault="003159A9" w:rsidP="0031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04849FD" w14:textId="77777777" w:rsidR="005A5FE3" w:rsidRPr="007D0806" w:rsidRDefault="005A5FE3" w:rsidP="00C61B8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67"/>
          <w:tab w:val="left" w:pos="709"/>
        </w:tabs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</w:t>
      </w:r>
      <w:r w:rsidRPr="007D08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D0806">
        <w:rPr>
          <w:rFonts w:ascii="Angsana New" w:hAnsi="Angsana New"/>
          <w:spacing w:val="-2"/>
          <w:sz w:val="28"/>
          <w:szCs w:val="28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20239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D0806">
        <w:rPr>
          <w:rFonts w:ascii="Angsana New" w:hAnsi="Angsana New"/>
          <w:spacing w:val="-2"/>
          <w:sz w:val="28"/>
          <w:szCs w:val="28"/>
          <w:cs/>
        </w:rPr>
        <w:t xml:space="preserve">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04B21C9" w14:textId="77777777" w:rsidR="00FB7808" w:rsidRPr="007D0806" w:rsidRDefault="00FB7808" w:rsidP="00FB7808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Pr="007D0806">
        <w:rPr>
          <w:rFonts w:ascii="Angsana New" w:hAnsi="Angsana New" w:hint="cs"/>
          <w:sz w:val="28"/>
          <w:szCs w:val="28"/>
          <w:cs/>
        </w:rPr>
        <w:t>โดยรวม</w:t>
      </w:r>
      <w:r w:rsidRPr="007D0806">
        <w:rPr>
          <w:rFonts w:ascii="Angsana New" w:hAnsi="Angsana New"/>
          <w:sz w:val="28"/>
          <w:szCs w:val="28"/>
          <w:cs/>
        </w:rPr>
        <w:t xml:space="preserve">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5C02AC" w14:textId="77777777" w:rsidR="00E26C47" w:rsidRDefault="00E26C47" w:rsidP="00C61B86">
      <w:pPr>
        <w:spacing w:before="240" w:after="240"/>
        <w:jc w:val="thaiDistribute"/>
        <w:rPr>
          <w:rFonts w:ascii="Angsana New" w:hAnsi="Angsana New"/>
          <w:sz w:val="28"/>
          <w:szCs w:val="28"/>
        </w:rPr>
      </w:pPr>
      <w:r w:rsidRPr="007D0806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D0806">
        <w:rPr>
          <w:rFonts w:ascii="Angsana New" w:hAnsi="Angsana New"/>
          <w:sz w:val="28"/>
          <w:szCs w:val="28"/>
          <w:cs/>
        </w:rPr>
        <w:t>งข้าพเจ้า</w:t>
      </w:r>
    </w:p>
    <w:p w14:paraId="6DDF547A" w14:textId="77777777" w:rsidR="00247A76" w:rsidRDefault="00247A76" w:rsidP="00C61B86">
      <w:pPr>
        <w:spacing w:before="240" w:after="240"/>
        <w:jc w:val="thaiDistribute"/>
        <w:rPr>
          <w:rFonts w:ascii="Angsana New" w:hAnsi="Angsana New"/>
          <w:sz w:val="28"/>
          <w:szCs w:val="28"/>
        </w:rPr>
      </w:pPr>
      <w:r w:rsidRPr="00247A76">
        <w:rPr>
          <w:rFonts w:ascii="Angsana New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BB8BDEA" w14:textId="77777777" w:rsidR="0095569C" w:rsidRPr="007D0806" w:rsidRDefault="00D22FF3" w:rsidP="000C0772">
      <w:pPr>
        <w:spacing w:before="240"/>
        <w:jc w:val="thaiDistribute"/>
        <w:rPr>
          <w:rFonts w:ascii="Angsana New" w:hAnsi="Angsana New"/>
          <w:sz w:val="28"/>
          <w:szCs w:val="28"/>
        </w:rPr>
      </w:pPr>
      <w:r w:rsidRPr="00D22FF3">
        <w:rPr>
          <w:rFonts w:ascii="Angsana New" w:hAnsi="Angsana New"/>
          <w:sz w:val="28"/>
          <w:szCs w:val="28"/>
          <w:cs/>
        </w:rPr>
        <w:t xml:space="preserve">และการดำเนินการเพื่อขจัดอุปสรรคหรือมาตรการป้องกันของข้าพเจ้า (ถ้ามี) </w:t>
      </w:r>
      <w:r w:rsidR="00687D13" w:rsidRPr="007D0806">
        <w:rPr>
          <w:rFonts w:ascii="Angsana New" w:hAnsi="Angsana New"/>
          <w:sz w:val="28"/>
          <w:szCs w:val="28"/>
          <w:cs/>
        </w:rPr>
        <w:t>ข้าพเจ้าได้พิจารณาเรื่องต่าง</w:t>
      </w:r>
      <w:r w:rsidR="0095569C" w:rsidRPr="007D0806">
        <w:rPr>
          <w:rFonts w:ascii="Angsana New" w:hAnsi="Angsana New"/>
          <w:sz w:val="28"/>
          <w:szCs w:val="28"/>
          <w:cs/>
        </w:rPr>
        <w:t>ๆ ที่มีนัยสำคัญที่สุดในการตรวจสอบงบการเงิ</w:t>
      </w:r>
      <w:r w:rsidR="00B9616C" w:rsidRPr="007D0806">
        <w:rPr>
          <w:rFonts w:ascii="Angsana New" w:hAnsi="Angsana New" w:hint="cs"/>
          <w:sz w:val="28"/>
          <w:szCs w:val="28"/>
          <w:cs/>
        </w:rPr>
        <w:t>น</w:t>
      </w:r>
      <w:r w:rsidR="0095569C" w:rsidRPr="007D0806">
        <w:rPr>
          <w:rFonts w:ascii="Angsana New" w:hAnsi="Angsana New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8944F8" w:rsidRPr="007D0806">
        <w:rPr>
          <w:rFonts w:ascii="Angsana New" w:hAnsi="Angsana New"/>
          <w:sz w:val="28"/>
          <w:szCs w:val="28"/>
          <w:cs/>
        </w:rPr>
        <w:t xml:space="preserve"> </w:t>
      </w:r>
      <w:r w:rsidR="0095569C" w:rsidRPr="007D0806">
        <w:rPr>
          <w:rFonts w:ascii="Angsana New" w:hAnsi="Angsana New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95A7B91" w14:textId="77777777" w:rsidR="0062259F" w:rsidRPr="007D0806" w:rsidRDefault="00F27849" w:rsidP="00B9616C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8801DF" w:rsidRPr="008801DF">
        <w:rPr>
          <w:rFonts w:ascii="Angsana New" w:hAnsi="Angsana New"/>
          <w:sz w:val="28"/>
          <w:szCs w:val="28"/>
          <w:cs/>
        </w:rPr>
        <w:t>นายเจษฎา หังสพฤกษ์</w:t>
      </w:r>
    </w:p>
    <w:p w14:paraId="4F436768" w14:textId="77777777"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67E2D2AD" w14:textId="77777777" w:rsidR="00961FED" w:rsidRDefault="00961FED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616E420F" w14:textId="77777777" w:rsidR="00E45AA8" w:rsidRDefault="00E45AA8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03B92525" w14:textId="77777777" w:rsidR="002C098D" w:rsidRPr="007D0806" w:rsidRDefault="002C098D" w:rsidP="00C61B86">
      <w:pPr>
        <w:autoSpaceDE w:val="0"/>
        <w:autoSpaceDN w:val="0"/>
        <w:adjustRightInd w:val="0"/>
        <w:spacing w:before="100" w:line="240" w:lineRule="auto"/>
        <w:jc w:val="both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>(</w:t>
      </w:r>
      <w:r w:rsidR="008801DF" w:rsidRPr="008801DF">
        <w:rPr>
          <w:rFonts w:ascii="Angsana New" w:hAnsi="Angsana New"/>
          <w:sz w:val="28"/>
          <w:szCs w:val="28"/>
          <w:cs/>
        </w:rPr>
        <w:t>นายเจษฎา หังสพฤกษ์</w:t>
      </w:r>
      <w:r w:rsidRPr="007D0806">
        <w:rPr>
          <w:rFonts w:ascii="Angsana New" w:hAnsi="Angsana New"/>
          <w:sz w:val="28"/>
          <w:szCs w:val="28"/>
          <w:cs/>
        </w:rPr>
        <w:t>)</w:t>
      </w:r>
    </w:p>
    <w:p w14:paraId="70D2BE4D" w14:textId="77777777" w:rsidR="002C098D" w:rsidRPr="007D0806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7D0806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5FDB8336" w14:textId="0729E5B5" w:rsidR="002C098D" w:rsidRPr="007D0806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D7511">
        <w:rPr>
          <w:rFonts w:ascii="Angsana New" w:hAnsi="Angsana New"/>
          <w:sz w:val="28"/>
          <w:szCs w:val="28"/>
        </w:rPr>
        <w:t>3759</w:t>
      </w:r>
    </w:p>
    <w:p w14:paraId="0345968C" w14:textId="77777777" w:rsidR="00AF3EA4" w:rsidRPr="007D0806" w:rsidRDefault="00AF3EA4" w:rsidP="00C61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>บริษัท กรินทร์ ออดิท จำกัด</w:t>
      </w:r>
    </w:p>
    <w:p w14:paraId="1FAD29DD" w14:textId="77777777" w:rsidR="00AF3EA4" w:rsidRPr="007D0806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7D0806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512BD52F" w14:textId="639FA172" w:rsidR="000E123F" w:rsidRPr="007D0806" w:rsidRDefault="00211F0D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11</w:t>
      </w:r>
      <w:r w:rsidR="000F6F7D" w:rsidRPr="00602418">
        <w:rPr>
          <w:rFonts w:ascii="Angsana New" w:hAnsi="Angsana New"/>
          <w:sz w:val="28"/>
          <w:szCs w:val="28"/>
          <w:cs/>
        </w:rPr>
        <w:t xml:space="preserve"> กุมภาพันธ์</w:t>
      </w:r>
      <w:r w:rsidR="00F07992" w:rsidRPr="00602418">
        <w:rPr>
          <w:rFonts w:ascii="Angsana New" w:hAnsi="Angsana New"/>
          <w:sz w:val="28"/>
          <w:szCs w:val="28"/>
          <w:cs/>
        </w:rPr>
        <w:t xml:space="preserve"> </w:t>
      </w:r>
      <w:r w:rsidR="004F682C" w:rsidRPr="00602418">
        <w:rPr>
          <w:rFonts w:ascii="Angsana New" w:hAnsi="Angsana New"/>
          <w:sz w:val="28"/>
          <w:szCs w:val="28"/>
        </w:rPr>
        <w:t>256</w:t>
      </w:r>
      <w:r w:rsidR="00F81E92">
        <w:rPr>
          <w:rFonts w:ascii="Angsana New" w:hAnsi="Angsana New"/>
          <w:sz w:val="28"/>
          <w:szCs w:val="28"/>
        </w:rPr>
        <w:t>9</w:t>
      </w:r>
    </w:p>
    <w:sectPr w:rsidR="000E123F" w:rsidRPr="007D0806" w:rsidSect="00BD2085">
      <w:pgSz w:w="11909" w:h="16834" w:code="9"/>
      <w:pgMar w:top="1440" w:right="1077" w:bottom="1440" w:left="1588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1FAEB" w14:textId="77777777" w:rsidR="0012716D" w:rsidRDefault="0012716D">
      <w:r>
        <w:separator/>
      </w:r>
    </w:p>
  </w:endnote>
  <w:endnote w:type="continuationSeparator" w:id="0">
    <w:p w14:paraId="09658EDA" w14:textId="77777777" w:rsidR="0012716D" w:rsidRDefault="0012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7182" w14:textId="77777777" w:rsidR="00A931EA" w:rsidRDefault="00A931EA">
    <w:pPr>
      <w:pStyle w:val="Footer"/>
    </w:pPr>
    <w:r w:rsidRPr="009069FD">
      <w:rPr>
        <w:noProof/>
      </w:rPr>
      <w:drawing>
        <wp:inline distT="0" distB="0" distL="0" distR="0" wp14:anchorId="75014EE2" wp14:editId="4E3C18F4">
          <wp:extent cx="5781675" cy="230684"/>
          <wp:effectExtent l="0" t="0" r="0" b="0"/>
          <wp:docPr id="9343683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0C78" w14:textId="77777777" w:rsidR="0012716D" w:rsidRDefault="0012716D">
      <w:r>
        <w:separator/>
      </w:r>
    </w:p>
  </w:footnote>
  <w:footnote w:type="continuationSeparator" w:id="0">
    <w:p w14:paraId="2190DF85" w14:textId="77777777" w:rsidR="0012716D" w:rsidRDefault="0012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636A" w14:textId="147F8B1C" w:rsidR="001F6B09" w:rsidRPr="006D5242" w:rsidRDefault="001F6B09" w:rsidP="007D0806">
    <w:pPr>
      <w:pStyle w:val="a"/>
      <w:tabs>
        <w:tab w:val="clear" w:pos="1080"/>
      </w:tabs>
      <w:jc w:val="right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2FBF" w14:textId="7421B2E2" w:rsidR="00A931EA" w:rsidRPr="006D5242" w:rsidRDefault="00A931EA" w:rsidP="007D0806">
    <w:pPr>
      <w:pStyle w:val="a"/>
      <w:tabs>
        <w:tab w:val="clear" w:pos="1080"/>
      </w:tabs>
      <w:jc w:val="right"/>
      <w:rPr>
        <w:rFonts w:ascii="Angsana New" w:hAnsi="Angsana New" w:cs="Angsana New"/>
        <w:b/>
        <w:bCs/>
        <w:sz w:val="32"/>
        <w:szCs w:val="32"/>
        <w:lang w:val="en-US"/>
      </w:rPr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8240" behindDoc="0" locked="0" layoutInCell="1" allowOverlap="1" wp14:anchorId="4BD888FA" wp14:editId="60732439">
          <wp:simplePos x="0" y="0"/>
          <wp:positionH relativeFrom="margin">
            <wp:posOffset>4184000</wp:posOffset>
          </wp:positionH>
          <wp:positionV relativeFrom="paragraph">
            <wp:posOffset>-318976</wp:posOffset>
          </wp:positionV>
          <wp:extent cx="1640205" cy="1600200"/>
          <wp:effectExtent l="0" t="0" r="0" b="0"/>
          <wp:wrapNone/>
          <wp:docPr id="18503444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anchor distT="0" distB="0" distL="114300" distR="114300" simplePos="0" relativeHeight="251661312" behindDoc="0" locked="0" layoutInCell="1" allowOverlap="1" wp14:anchorId="5FA8F9AA" wp14:editId="312598F6">
          <wp:simplePos x="0" y="0"/>
          <wp:positionH relativeFrom="column">
            <wp:posOffset>-14908</wp:posOffset>
          </wp:positionH>
          <wp:positionV relativeFrom="paragraph">
            <wp:posOffset>-155217</wp:posOffset>
          </wp:positionV>
          <wp:extent cx="950259" cy="325042"/>
          <wp:effectExtent l="0" t="0" r="2540" b="0"/>
          <wp:wrapNone/>
          <wp:docPr id="63471099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C6088" w14:textId="794290E1" w:rsidR="004945FA" w:rsidRPr="006D5242" w:rsidRDefault="004945FA" w:rsidP="004945FA">
    <w:pPr>
      <w:pStyle w:val="a"/>
      <w:tabs>
        <w:tab w:val="clear" w:pos="108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 w:rsidRPr="00730C5D">
      <w:rPr>
        <w:noProof/>
      </w:rPr>
      <w:drawing>
        <wp:anchor distT="0" distB="0" distL="114300" distR="114300" simplePos="0" relativeHeight="251666432" behindDoc="0" locked="0" layoutInCell="1" allowOverlap="1" wp14:anchorId="259F240B" wp14:editId="09BCEF5E">
          <wp:simplePos x="0" y="0"/>
          <wp:positionH relativeFrom="column">
            <wp:posOffset>-14908</wp:posOffset>
          </wp:positionH>
          <wp:positionV relativeFrom="paragraph">
            <wp:posOffset>-155217</wp:posOffset>
          </wp:positionV>
          <wp:extent cx="950259" cy="325042"/>
          <wp:effectExtent l="0" t="0" r="2540" b="0"/>
          <wp:wrapNone/>
          <wp:docPr id="147447660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C5832"/>
    <w:multiLevelType w:val="hybridMultilevel"/>
    <w:tmpl w:val="146E1DCC"/>
    <w:lvl w:ilvl="0" w:tplc="9936528C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5EE4B098"/>
    <w:lvl w:ilvl="0" w:tplc="3448039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A0200F"/>
    <w:multiLevelType w:val="hybridMultilevel"/>
    <w:tmpl w:val="B55AB65E"/>
    <w:lvl w:ilvl="0" w:tplc="7A06ACE8">
      <w:start w:val="31"/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4" w15:restartNumberingAfterBreak="0">
    <w:nsid w:val="194A571D"/>
    <w:multiLevelType w:val="hybridMultilevel"/>
    <w:tmpl w:val="929001C6"/>
    <w:lvl w:ilvl="0" w:tplc="45D45F0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E9616A"/>
    <w:multiLevelType w:val="hybridMultilevel"/>
    <w:tmpl w:val="AABEAF8C"/>
    <w:lvl w:ilvl="0" w:tplc="9B0EE550">
      <w:numFmt w:val="bullet"/>
      <w:lvlText w:val="-"/>
      <w:lvlJc w:val="left"/>
      <w:pPr>
        <w:ind w:left="51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CC529D"/>
    <w:multiLevelType w:val="hybridMultilevel"/>
    <w:tmpl w:val="EF80C044"/>
    <w:lvl w:ilvl="0" w:tplc="842CEAA8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00A62"/>
    <w:multiLevelType w:val="hybridMultilevel"/>
    <w:tmpl w:val="17241450"/>
    <w:lvl w:ilvl="0" w:tplc="CA3A8F2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1E58FA"/>
    <w:multiLevelType w:val="hybridMultilevel"/>
    <w:tmpl w:val="00A28296"/>
    <w:lvl w:ilvl="0" w:tplc="4F9ED1C4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A513E3D"/>
    <w:multiLevelType w:val="hybridMultilevel"/>
    <w:tmpl w:val="834A2736"/>
    <w:lvl w:ilvl="0" w:tplc="924281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83201896">
    <w:abstractNumId w:val="6"/>
  </w:num>
  <w:num w:numId="2" w16cid:durableId="1522548262">
    <w:abstractNumId w:val="5"/>
  </w:num>
  <w:num w:numId="3" w16cid:durableId="1804032959">
    <w:abstractNumId w:val="9"/>
  </w:num>
  <w:num w:numId="4" w16cid:durableId="41759954">
    <w:abstractNumId w:val="7"/>
  </w:num>
  <w:num w:numId="5" w16cid:durableId="701173364">
    <w:abstractNumId w:val="8"/>
  </w:num>
  <w:num w:numId="6" w16cid:durableId="603877080">
    <w:abstractNumId w:val="3"/>
  </w:num>
  <w:num w:numId="7" w16cid:durableId="797339530">
    <w:abstractNumId w:val="2"/>
  </w:num>
  <w:num w:numId="8" w16cid:durableId="1141191289">
    <w:abstractNumId w:val="0"/>
  </w:num>
  <w:num w:numId="9" w16cid:durableId="183180465">
    <w:abstractNumId w:val="1"/>
  </w:num>
  <w:num w:numId="10" w16cid:durableId="1845433652">
    <w:abstractNumId w:val="4"/>
  </w:num>
  <w:num w:numId="11" w16cid:durableId="394553731">
    <w:abstractNumId w:val="20"/>
  </w:num>
  <w:num w:numId="12" w16cid:durableId="621496292">
    <w:abstractNumId w:val="17"/>
  </w:num>
  <w:num w:numId="13" w16cid:durableId="817847258">
    <w:abstractNumId w:val="28"/>
  </w:num>
  <w:num w:numId="14" w16cid:durableId="1893419240">
    <w:abstractNumId w:val="19"/>
  </w:num>
  <w:num w:numId="15" w16cid:durableId="789082334">
    <w:abstractNumId w:val="22"/>
  </w:num>
  <w:num w:numId="16" w16cid:durableId="975526161">
    <w:abstractNumId w:val="11"/>
  </w:num>
  <w:num w:numId="17" w16cid:durableId="408044573">
    <w:abstractNumId w:val="33"/>
  </w:num>
  <w:num w:numId="18" w16cid:durableId="1219173238">
    <w:abstractNumId w:val="30"/>
  </w:num>
  <w:num w:numId="19" w16cid:durableId="901331617">
    <w:abstractNumId w:val="32"/>
  </w:num>
  <w:num w:numId="20" w16cid:durableId="938145">
    <w:abstractNumId w:val="29"/>
  </w:num>
  <w:num w:numId="21" w16cid:durableId="10840733">
    <w:abstractNumId w:val="31"/>
  </w:num>
  <w:num w:numId="22" w16cid:durableId="1353219435">
    <w:abstractNumId w:val="23"/>
  </w:num>
  <w:num w:numId="23" w16cid:durableId="1340542698">
    <w:abstractNumId w:val="15"/>
  </w:num>
  <w:num w:numId="24" w16cid:durableId="1686903819">
    <w:abstractNumId w:val="13"/>
  </w:num>
  <w:num w:numId="25" w16cid:durableId="434716160">
    <w:abstractNumId w:val="16"/>
  </w:num>
  <w:num w:numId="26" w16cid:durableId="1418866690">
    <w:abstractNumId w:val="12"/>
  </w:num>
  <w:num w:numId="27" w16cid:durableId="1749187149">
    <w:abstractNumId w:val="25"/>
  </w:num>
  <w:num w:numId="28" w16cid:durableId="625937805">
    <w:abstractNumId w:val="26"/>
  </w:num>
  <w:num w:numId="29" w16cid:durableId="459882433">
    <w:abstractNumId w:val="24"/>
  </w:num>
  <w:num w:numId="30" w16cid:durableId="81339930">
    <w:abstractNumId w:val="27"/>
  </w:num>
  <w:num w:numId="31" w16cid:durableId="1570573630">
    <w:abstractNumId w:val="18"/>
  </w:num>
  <w:num w:numId="32" w16cid:durableId="1220289440">
    <w:abstractNumId w:val="14"/>
  </w:num>
  <w:num w:numId="33" w16cid:durableId="1901134582">
    <w:abstractNumId w:val="10"/>
  </w:num>
  <w:num w:numId="34" w16cid:durableId="1153524108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1D5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6D09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61"/>
    <w:rsid w:val="000500C0"/>
    <w:rsid w:val="00050366"/>
    <w:rsid w:val="00050781"/>
    <w:rsid w:val="00050925"/>
    <w:rsid w:val="00050A7D"/>
    <w:rsid w:val="00050AA4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979"/>
    <w:rsid w:val="00055BC0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A66"/>
    <w:rsid w:val="00076B7C"/>
    <w:rsid w:val="00076CD4"/>
    <w:rsid w:val="000772BF"/>
    <w:rsid w:val="00077521"/>
    <w:rsid w:val="000775A5"/>
    <w:rsid w:val="00077DA1"/>
    <w:rsid w:val="000800E1"/>
    <w:rsid w:val="000819A6"/>
    <w:rsid w:val="00081A25"/>
    <w:rsid w:val="00081FA4"/>
    <w:rsid w:val="000822D8"/>
    <w:rsid w:val="00082309"/>
    <w:rsid w:val="00082CC5"/>
    <w:rsid w:val="00082E0F"/>
    <w:rsid w:val="00083269"/>
    <w:rsid w:val="00083B36"/>
    <w:rsid w:val="00083C7C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1C8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772"/>
    <w:rsid w:val="000C0A52"/>
    <w:rsid w:val="000C0B42"/>
    <w:rsid w:val="000C0BB2"/>
    <w:rsid w:val="000C0E28"/>
    <w:rsid w:val="000C1AC2"/>
    <w:rsid w:val="000C1FA5"/>
    <w:rsid w:val="000C20B7"/>
    <w:rsid w:val="000C2126"/>
    <w:rsid w:val="000C23BB"/>
    <w:rsid w:val="000C23D5"/>
    <w:rsid w:val="000C25CD"/>
    <w:rsid w:val="000C28C4"/>
    <w:rsid w:val="000C34CB"/>
    <w:rsid w:val="000C383A"/>
    <w:rsid w:val="000C3A1A"/>
    <w:rsid w:val="000C3DD9"/>
    <w:rsid w:val="000C4917"/>
    <w:rsid w:val="000C4E1A"/>
    <w:rsid w:val="000C4F5A"/>
    <w:rsid w:val="000C57FC"/>
    <w:rsid w:val="000C5A25"/>
    <w:rsid w:val="000C5EC4"/>
    <w:rsid w:val="000C6F51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6F7D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16D"/>
    <w:rsid w:val="001274AA"/>
    <w:rsid w:val="00127691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BA3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96A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AB6"/>
    <w:rsid w:val="00160EED"/>
    <w:rsid w:val="001611F5"/>
    <w:rsid w:val="00161951"/>
    <w:rsid w:val="0016196B"/>
    <w:rsid w:val="00161C5B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4CB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4F78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72B"/>
    <w:rsid w:val="00197A40"/>
    <w:rsid w:val="00197B67"/>
    <w:rsid w:val="00197EB2"/>
    <w:rsid w:val="001A01A3"/>
    <w:rsid w:val="001A035E"/>
    <w:rsid w:val="001A0602"/>
    <w:rsid w:val="001A0721"/>
    <w:rsid w:val="001A0743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123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6CD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A72"/>
    <w:rsid w:val="001D2CBC"/>
    <w:rsid w:val="001D353A"/>
    <w:rsid w:val="001D3909"/>
    <w:rsid w:val="001D3958"/>
    <w:rsid w:val="001D3C55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2D0C"/>
    <w:rsid w:val="001E3132"/>
    <w:rsid w:val="001E343B"/>
    <w:rsid w:val="001E3495"/>
    <w:rsid w:val="001E37E6"/>
    <w:rsid w:val="001E3989"/>
    <w:rsid w:val="001E413A"/>
    <w:rsid w:val="001E46DF"/>
    <w:rsid w:val="001E491F"/>
    <w:rsid w:val="001E56D5"/>
    <w:rsid w:val="001E58B4"/>
    <w:rsid w:val="001E58B8"/>
    <w:rsid w:val="001E5BDD"/>
    <w:rsid w:val="001E5DA7"/>
    <w:rsid w:val="001E654D"/>
    <w:rsid w:val="001E6799"/>
    <w:rsid w:val="001E703C"/>
    <w:rsid w:val="001E7554"/>
    <w:rsid w:val="001E78B7"/>
    <w:rsid w:val="001F08FC"/>
    <w:rsid w:val="001F0D5A"/>
    <w:rsid w:val="001F15CB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393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AE4"/>
    <w:rsid w:val="0021160A"/>
    <w:rsid w:val="00211E86"/>
    <w:rsid w:val="00211F0D"/>
    <w:rsid w:val="00212020"/>
    <w:rsid w:val="002120C0"/>
    <w:rsid w:val="00212977"/>
    <w:rsid w:val="002132F5"/>
    <w:rsid w:val="00213357"/>
    <w:rsid w:val="0021384D"/>
    <w:rsid w:val="00213D78"/>
    <w:rsid w:val="00213F4C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160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B4"/>
    <w:rsid w:val="002404C3"/>
    <w:rsid w:val="00240A9E"/>
    <w:rsid w:val="00240D94"/>
    <w:rsid w:val="00241468"/>
    <w:rsid w:val="002414E5"/>
    <w:rsid w:val="00241661"/>
    <w:rsid w:val="00241E66"/>
    <w:rsid w:val="00242C25"/>
    <w:rsid w:val="00242CBD"/>
    <w:rsid w:val="00242D89"/>
    <w:rsid w:val="00242DB2"/>
    <w:rsid w:val="0024314D"/>
    <w:rsid w:val="0024339B"/>
    <w:rsid w:val="002438DD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47A76"/>
    <w:rsid w:val="002503FB"/>
    <w:rsid w:val="0025048B"/>
    <w:rsid w:val="00250818"/>
    <w:rsid w:val="00250C9B"/>
    <w:rsid w:val="00250E03"/>
    <w:rsid w:val="00250EF2"/>
    <w:rsid w:val="00251204"/>
    <w:rsid w:val="002512B1"/>
    <w:rsid w:val="002513BF"/>
    <w:rsid w:val="00251BAA"/>
    <w:rsid w:val="00252DBD"/>
    <w:rsid w:val="00252E88"/>
    <w:rsid w:val="00252FE1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60B"/>
    <w:rsid w:val="00257B04"/>
    <w:rsid w:val="00260C92"/>
    <w:rsid w:val="002611AC"/>
    <w:rsid w:val="0026164A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95F"/>
    <w:rsid w:val="00280B12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90"/>
    <w:rsid w:val="00291899"/>
    <w:rsid w:val="002925F0"/>
    <w:rsid w:val="002928AE"/>
    <w:rsid w:val="002929A9"/>
    <w:rsid w:val="002932CD"/>
    <w:rsid w:val="00293332"/>
    <w:rsid w:val="0029333E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3D8"/>
    <w:rsid w:val="002B16E3"/>
    <w:rsid w:val="002B1726"/>
    <w:rsid w:val="002B2880"/>
    <w:rsid w:val="002B31B3"/>
    <w:rsid w:val="002B425D"/>
    <w:rsid w:val="002B4ACD"/>
    <w:rsid w:val="002B4B7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98D"/>
    <w:rsid w:val="002C0B2C"/>
    <w:rsid w:val="002C0FE2"/>
    <w:rsid w:val="002C1139"/>
    <w:rsid w:val="002C145A"/>
    <w:rsid w:val="002C1F87"/>
    <w:rsid w:val="002C28F9"/>
    <w:rsid w:val="002C2EB7"/>
    <w:rsid w:val="002C2F6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7A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9E5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DE8"/>
    <w:rsid w:val="002F2527"/>
    <w:rsid w:val="002F2667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44A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59A9"/>
    <w:rsid w:val="00315C2C"/>
    <w:rsid w:val="003167FF"/>
    <w:rsid w:val="003170A3"/>
    <w:rsid w:val="00317136"/>
    <w:rsid w:val="0031776E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5D23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296E"/>
    <w:rsid w:val="00353764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EA9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127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014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B42"/>
    <w:rsid w:val="003C5D82"/>
    <w:rsid w:val="003C6609"/>
    <w:rsid w:val="003C6661"/>
    <w:rsid w:val="003C76A4"/>
    <w:rsid w:val="003C76BA"/>
    <w:rsid w:val="003C776E"/>
    <w:rsid w:val="003C79D0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509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0F"/>
    <w:rsid w:val="003D7186"/>
    <w:rsid w:val="003D72D2"/>
    <w:rsid w:val="003D7CBF"/>
    <w:rsid w:val="003E0082"/>
    <w:rsid w:val="003E049E"/>
    <w:rsid w:val="003E0ACC"/>
    <w:rsid w:val="003E0CD2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923"/>
    <w:rsid w:val="003F6E0C"/>
    <w:rsid w:val="003F78C1"/>
    <w:rsid w:val="003F7A12"/>
    <w:rsid w:val="003F7BF1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0BD7"/>
    <w:rsid w:val="00411A74"/>
    <w:rsid w:val="00411B10"/>
    <w:rsid w:val="00412072"/>
    <w:rsid w:val="004121C8"/>
    <w:rsid w:val="004129D0"/>
    <w:rsid w:val="00412EF4"/>
    <w:rsid w:val="00413308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0D2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34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BD3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1B6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5FA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0C84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8B1"/>
    <w:rsid w:val="004B2187"/>
    <w:rsid w:val="004B256A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D27"/>
    <w:rsid w:val="004B5D39"/>
    <w:rsid w:val="004B5EE4"/>
    <w:rsid w:val="004B67AB"/>
    <w:rsid w:val="004B6CC4"/>
    <w:rsid w:val="004B7415"/>
    <w:rsid w:val="004C03CB"/>
    <w:rsid w:val="004C0ACF"/>
    <w:rsid w:val="004C0E06"/>
    <w:rsid w:val="004C0EE8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132"/>
    <w:rsid w:val="004C72E6"/>
    <w:rsid w:val="004C7989"/>
    <w:rsid w:val="004D0396"/>
    <w:rsid w:val="004D03D1"/>
    <w:rsid w:val="004D0568"/>
    <w:rsid w:val="004D0940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A96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511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1B9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7CD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2FE7"/>
    <w:rsid w:val="004F33E1"/>
    <w:rsid w:val="004F367D"/>
    <w:rsid w:val="004F36D9"/>
    <w:rsid w:val="004F438D"/>
    <w:rsid w:val="004F52DC"/>
    <w:rsid w:val="004F53B3"/>
    <w:rsid w:val="004F5E66"/>
    <w:rsid w:val="004F5F38"/>
    <w:rsid w:val="004F5FF5"/>
    <w:rsid w:val="004F682C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6F8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AE1"/>
    <w:rsid w:val="00503B1D"/>
    <w:rsid w:val="00503CB2"/>
    <w:rsid w:val="005042F2"/>
    <w:rsid w:val="005043C6"/>
    <w:rsid w:val="00504AA7"/>
    <w:rsid w:val="0050545B"/>
    <w:rsid w:val="00505519"/>
    <w:rsid w:val="0050571E"/>
    <w:rsid w:val="0050582C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2084"/>
    <w:rsid w:val="005321F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D67"/>
    <w:rsid w:val="005401FE"/>
    <w:rsid w:val="0054032B"/>
    <w:rsid w:val="0054057D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1B"/>
    <w:rsid w:val="00547B5B"/>
    <w:rsid w:val="00547C91"/>
    <w:rsid w:val="00550BCB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B75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BCF"/>
    <w:rsid w:val="005964FD"/>
    <w:rsid w:val="00596A76"/>
    <w:rsid w:val="00596D8E"/>
    <w:rsid w:val="00596EC9"/>
    <w:rsid w:val="005A08BE"/>
    <w:rsid w:val="005A0CF3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5FE3"/>
    <w:rsid w:val="005A65A9"/>
    <w:rsid w:val="005A65AA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B7837"/>
    <w:rsid w:val="005C02BD"/>
    <w:rsid w:val="005C16BB"/>
    <w:rsid w:val="005C199A"/>
    <w:rsid w:val="005C2A38"/>
    <w:rsid w:val="005C3B33"/>
    <w:rsid w:val="005C3BA8"/>
    <w:rsid w:val="005C3FC5"/>
    <w:rsid w:val="005C4318"/>
    <w:rsid w:val="005C4682"/>
    <w:rsid w:val="005C4FF3"/>
    <w:rsid w:val="005C51C2"/>
    <w:rsid w:val="005C537A"/>
    <w:rsid w:val="005C55AB"/>
    <w:rsid w:val="005C593D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5C1E"/>
    <w:rsid w:val="005D6410"/>
    <w:rsid w:val="005D6CC2"/>
    <w:rsid w:val="005D6DC1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8E9"/>
    <w:rsid w:val="005F694F"/>
    <w:rsid w:val="005F69FE"/>
    <w:rsid w:val="005F70CD"/>
    <w:rsid w:val="005F7678"/>
    <w:rsid w:val="005F79C4"/>
    <w:rsid w:val="005F7D7F"/>
    <w:rsid w:val="006000E8"/>
    <w:rsid w:val="006002EE"/>
    <w:rsid w:val="006011BD"/>
    <w:rsid w:val="006011CC"/>
    <w:rsid w:val="00602418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26F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B9C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2FD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DB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2A01"/>
    <w:rsid w:val="006A3090"/>
    <w:rsid w:val="006A38BB"/>
    <w:rsid w:val="006A3C16"/>
    <w:rsid w:val="006A445A"/>
    <w:rsid w:val="006A47ED"/>
    <w:rsid w:val="006A4930"/>
    <w:rsid w:val="006A4A7F"/>
    <w:rsid w:val="006A4B26"/>
    <w:rsid w:val="006A4B74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87A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0E51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6045"/>
    <w:rsid w:val="00716D4F"/>
    <w:rsid w:val="0071757F"/>
    <w:rsid w:val="00717797"/>
    <w:rsid w:val="00717E27"/>
    <w:rsid w:val="007202F8"/>
    <w:rsid w:val="00720F2F"/>
    <w:rsid w:val="007212BD"/>
    <w:rsid w:val="007221D1"/>
    <w:rsid w:val="00722D84"/>
    <w:rsid w:val="00722E70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83"/>
    <w:rsid w:val="00725CDC"/>
    <w:rsid w:val="00725E5E"/>
    <w:rsid w:val="007266AC"/>
    <w:rsid w:val="00726E85"/>
    <w:rsid w:val="00726F63"/>
    <w:rsid w:val="007272D1"/>
    <w:rsid w:val="007272F8"/>
    <w:rsid w:val="0072758C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24F"/>
    <w:rsid w:val="00740636"/>
    <w:rsid w:val="00740678"/>
    <w:rsid w:val="0074076C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988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2F18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490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CA"/>
    <w:rsid w:val="0079008D"/>
    <w:rsid w:val="007901A3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A60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8E7"/>
    <w:rsid w:val="007A09AE"/>
    <w:rsid w:val="007A14ED"/>
    <w:rsid w:val="007A1D8A"/>
    <w:rsid w:val="007A1FC1"/>
    <w:rsid w:val="007A21D4"/>
    <w:rsid w:val="007A22DC"/>
    <w:rsid w:val="007A25B0"/>
    <w:rsid w:val="007A2A1C"/>
    <w:rsid w:val="007A2B02"/>
    <w:rsid w:val="007A321E"/>
    <w:rsid w:val="007A32D1"/>
    <w:rsid w:val="007A348C"/>
    <w:rsid w:val="007A39EE"/>
    <w:rsid w:val="007A3ACC"/>
    <w:rsid w:val="007A3F46"/>
    <w:rsid w:val="007A41DA"/>
    <w:rsid w:val="007A4413"/>
    <w:rsid w:val="007A494C"/>
    <w:rsid w:val="007A4D27"/>
    <w:rsid w:val="007A4E3B"/>
    <w:rsid w:val="007A608F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4AB"/>
    <w:rsid w:val="007C767E"/>
    <w:rsid w:val="007C7E0B"/>
    <w:rsid w:val="007D019A"/>
    <w:rsid w:val="007D0219"/>
    <w:rsid w:val="007D0806"/>
    <w:rsid w:val="007D0D98"/>
    <w:rsid w:val="007D0E1D"/>
    <w:rsid w:val="007D1793"/>
    <w:rsid w:val="007D192A"/>
    <w:rsid w:val="007D2F2D"/>
    <w:rsid w:val="007D3207"/>
    <w:rsid w:val="007D35F4"/>
    <w:rsid w:val="007D429A"/>
    <w:rsid w:val="007D4495"/>
    <w:rsid w:val="007D44AB"/>
    <w:rsid w:val="007D4C97"/>
    <w:rsid w:val="007D5982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721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3AE"/>
    <w:rsid w:val="007F781C"/>
    <w:rsid w:val="00800999"/>
    <w:rsid w:val="00800E03"/>
    <w:rsid w:val="00800EB9"/>
    <w:rsid w:val="00801153"/>
    <w:rsid w:val="00801394"/>
    <w:rsid w:val="0080145D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581"/>
    <w:rsid w:val="008067D3"/>
    <w:rsid w:val="0080691C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67B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201B"/>
    <w:rsid w:val="008221FF"/>
    <w:rsid w:val="00822B7F"/>
    <w:rsid w:val="008239C9"/>
    <w:rsid w:val="00823BDE"/>
    <w:rsid w:val="00823CE1"/>
    <w:rsid w:val="00823FD9"/>
    <w:rsid w:val="00824A18"/>
    <w:rsid w:val="008251E1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15C"/>
    <w:rsid w:val="008379C7"/>
    <w:rsid w:val="00837B46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4D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42E5"/>
    <w:rsid w:val="008745FC"/>
    <w:rsid w:val="00874852"/>
    <w:rsid w:val="00874B6D"/>
    <w:rsid w:val="00875025"/>
    <w:rsid w:val="00875318"/>
    <w:rsid w:val="0087546D"/>
    <w:rsid w:val="00875ADA"/>
    <w:rsid w:val="00875BC2"/>
    <w:rsid w:val="00875DD1"/>
    <w:rsid w:val="008766DD"/>
    <w:rsid w:val="00877093"/>
    <w:rsid w:val="00877923"/>
    <w:rsid w:val="0088018B"/>
    <w:rsid w:val="008801DF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966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75C"/>
    <w:rsid w:val="008A2B5D"/>
    <w:rsid w:val="008A2E03"/>
    <w:rsid w:val="008A332B"/>
    <w:rsid w:val="008A3389"/>
    <w:rsid w:val="008A3AF4"/>
    <w:rsid w:val="008A3BE7"/>
    <w:rsid w:val="008A3C03"/>
    <w:rsid w:val="008A3E74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9E2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319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0EA9"/>
    <w:rsid w:val="00901042"/>
    <w:rsid w:val="009013FB"/>
    <w:rsid w:val="00901B48"/>
    <w:rsid w:val="00901D57"/>
    <w:rsid w:val="00902831"/>
    <w:rsid w:val="00902B4D"/>
    <w:rsid w:val="00902D62"/>
    <w:rsid w:val="009049AA"/>
    <w:rsid w:val="00904D4E"/>
    <w:rsid w:val="00905006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2BB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B0"/>
    <w:rsid w:val="00941A5B"/>
    <w:rsid w:val="00941A98"/>
    <w:rsid w:val="009424BE"/>
    <w:rsid w:val="00942506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C0"/>
    <w:rsid w:val="009577E0"/>
    <w:rsid w:val="009579E8"/>
    <w:rsid w:val="00957EDC"/>
    <w:rsid w:val="00957F54"/>
    <w:rsid w:val="00960781"/>
    <w:rsid w:val="009609E6"/>
    <w:rsid w:val="00960C68"/>
    <w:rsid w:val="00960CEA"/>
    <w:rsid w:val="00960D48"/>
    <w:rsid w:val="009610F9"/>
    <w:rsid w:val="009614A9"/>
    <w:rsid w:val="00961C41"/>
    <w:rsid w:val="00961FED"/>
    <w:rsid w:val="0096205F"/>
    <w:rsid w:val="00962387"/>
    <w:rsid w:val="00962924"/>
    <w:rsid w:val="0096292A"/>
    <w:rsid w:val="00962C88"/>
    <w:rsid w:val="00962D36"/>
    <w:rsid w:val="00963832"/>
    <w:rsid w:val="009643D0"/>
    <w:rsid w:val="0096456B"/>
    <w:rsid w:val="0096472D"/>
    <w:rsid w:val="009647F3"/>
    <w:rsid w:val="00964801"/>
    <w:rsid w:val="00965047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A8E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0E2E"/>
    <w:rsid w:val="009811DC"/>
    <w:rsid w:val="009811E1"/>
    <w:rsid w:val="00981459"/>
    <w:rsid w:val="00981493"/>
    <w:rsid w:val="00981727"/>
    <w:rsid w:val="0098172F"/>
    <w:rsid w:val="00981D41"/>
    <w:rsid w:val="0098226A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BE9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3D3"/>
    <w:rsid w:val="00997D92"/>
    <w:rsid w:val="00997F52"/>
    <w:rsid w:val="009A1162"/>
    <w:rsid w:val="009A13B9"/>
    <w:rsid w:val="009A1655"/>
    <w:rsid w:val="009A1743"/>
    <w:rsid w:val="009A18F3"/>
    <w:rsid w:val="009A1AAF"/>
    <w:rsid w:val="009A1C7D"/>
    <w:rsid w:val="009A1E23"/>
    <w:rsid w:val="009A20CA"/>
    <w:rsid w:val="009A2667"/>
    <w:rsid w:val="009A2B6A"/>
    <w:rsid w:val="009A2C6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A7FDF"/>
    <w:rsid w:val="009B0C7B"/>
    <w:rsid w:val="009B1373"/>
    <w:rsid w:val="009B1537"/>
    <w:rsid w:val="009B15D6"/>
    <w:rsid w:val="009B178A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91C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D7980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2B2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D9B"/>
    <w:rsid w:val="00A26093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20F6"/>
    <w:rsid w:val="00A322B0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44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151F"/>
    <w:rsid w:val="00A41E37"/>
    <w:rsid w:val="00A422C5"/>
    <w:rsid w:val="00A4250E"/>
    <w:rsid w:val="00A42667"/>
    <w:rsid w:val="00A426D8"/>
    <w:rsid w:val="00A42872"/>
    <w:rsid w:val="00A42891"/>
    <w:rsid w:val="00A42A06"/>
    <w:rsid w:val="00A43225"/>
    <w:rsid w:val="00A438A4"/>
    <w:rsid w:val="00A439EE"/>
    <w:rsid w:val="00A43DA1"/>
    <w:rsid w:val="00A43DF0"/>
    <w:rsid w:val="00A4410E"/>
    <w:rsid w:val="00A443FE"/>
    <w:rsid w:val="00A446C1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2B6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6C89"/>
    <w:rsid w:val="00A576EE"/>
    <w:rsid w:val="00A57BBC"/>
    <w:rsid w:val="00A60417"/>
    <w:rsid w:val="00A606A1"/>
    <w:rsid w:val="00A6136B"/>
    <w:rsid w:val="00A61886"/>
    <w:rsid w:val="00A61DAC"/>
    <w:rsid w:val="00A61E7B"/>
    <w:rsid w:val="00A6215B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47B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20"/>
    <w:rsid w:val="00A926A9"/>
    <w:rsid w:val="00A9274B"/>
    <w:rsid w:val="00A931EA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E03"/>
    <w:rsid w:val="00AC5E3C"/>
    <w:rsid w:val="00AC5F4A"/>
    <w:rsid w:val="00AC64FC"/>
    <w:rsid w:val="00AC6791"/>
    <w:rsid w:val="00AC6997"/>
    <w:rsid w:val="00AC6B78"/>
    <w:rsid w:val="00AC79C7"/>
    <w:rsid w:val="00AD0519"/>
    <w:rsid w:val="00AD076C"/>
    <w:rsid w:val="00AD0D0C"/>
    <w:rsid w:val="00AD11D5"/>
    <w:rsid w:val="00AD13AD"/>
    <w:rsid w:val="00AD16BF"/>
    <w:rsid w:val="00AD190A"/>
    <w:rsid w:val="00AD1BAE"/>
    <w:rsid w:val="00AD1D74"/>
    <w:rsid w:val="00AD2024"/>
    <w:rsid w:val="00AD2183"/>
    <w:rsid w:val="00AD2C32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3EA4"/>
    <w:rsid w:val="00AF4C08"/>
    <w:rsid w:val="00AF4C79"/>
    <w:rsid w:val="00AF550A"/>
    <w:rsid w:val="00AF556C"/>
    <w:rsid w:val="00AF5B2D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B003E1"/>
    <w:rsid w:val="00B00466"/>
    <w:rsid w:val="00B004B6"/>
    <w:rsid w:val="00B0084B"/>
    <w:rsid w:val="00B00FF8"/>
    <w:rsid w:val="00B0109E"/>
    <w:rsid w:val="00B0126E"/>
    <w:rsid w:val="00B01B10"/>
    <w:rsid w:val="00B01D7F"/>
    <w:rsid w:val="00B0216D"/>
    <w:rsid w:val="00B023AF"/>
    <w:rsid w:val="00B029C5"/>
    <w:rsid w:val="00B02BB7"/>
    <w:rsid w:val="00B0312C"/>
    <w:rsid w:val="00B03666"/>
    <w:rsid w:val="00B0367C"/>
    <w:rsid w:val="00B03AD6"/>
    <w:rsid w:val="00B0427A"/>
    <w:rsid w:val="00B042C5"/>
    <w:rsid w:val="00B04FDB"/>
    <w:rsid w:val="00B0502B"/>
    <w:rsid w:val="00B05046"/>
    <w:rsid w:val="00B051A5"/>
    <w:rsid w:val="00B05348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C25"/>
    <w:rsid w:val="00B1328A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4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67C"/>
    <w:rsid w:val="00B2577F"/>
    <w:rsid w:val="00B25E24"/>
    <w:rsid w:val="00B25E51"/>
    <w:rsid w:val="00B26908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36A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450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471"/>
    <w:rsid w:val="00B76736"/>
    <w:rsid w:val="00B7686F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4A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16C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F26"/>
    <w:rsid w:val="00BC0F74"/>
    <w:rsid w:val="00BC11DF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CBD"/>
    <w:rsid w:val="00BD1EA6"/>
    <w:rsid w:val="00BD2033"/>
    <w:rsid w:val="00BD2072"/>
    <w:rsid w:val="00BD2085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32A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CEB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2F21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4C54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5282"/>
    <w:rsid w:val="00C45927"/>
    <w:rsid w:val="00C46234"/>
    <w:rsid w:val="00C4656C"/>
    <w:rsid w:val="00C46919"/>
    <w:rsid w:val="00C46A20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1B86"/>
    <w:rsid w:val="00C6263A"/>
    <w:rsid w:val="00C62F4C"/>
    <w:rsid w:val="00C630E2"/>
    <w:rsid w:val="00C63296"/>
    <w:rsid w:val="00C633D8"/>
    <w:rsid w:val="00C63411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2F5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526"/>
    <w:rsid w:val="00C95D92"/>
    <w:rsid w:val="00C962E4"/>
    <w:rsid w:val="00C9645E"/>
    <w:rsid w:val="00C9660D"/>
    <w:rsid w:val="00C96D50"/>
    <w:rsid w:val="00C97064"/>
    <w:rsid w:val="00C9766D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FDB"/>
    <w:rsid w:val="00CC313E"/>
    <w:rsid w:val="00CC347E"/>
    <w:rsid w:val="00CC35A3"/>
    <w:rsid w:val="00CC39A1"/>
    <w:rsid w:val="00CC3BA4"/>
    <w:rsid w:val="00CC4255"/>
    <w:rsid w:val="00CC4404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12C"/>
    <w:rsid w:val="00CF73DC"/>
    <w:rsid w:val="00CF7643"/>
    <w:rsid w:val="00CF7950"/>
    <w:rsid w:val="00CF7C68"/>
    <w:rsid w:val="00CF7D51"/>
    <w:rsid w:val="00CF7E9A"/>
    <w:rsid w:val="00D00302"/>
    <w:rsid w:val="00D00A4B"/>
    <w:rsid w:val="00D017A4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2FF3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6F30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3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67BF8"/>
    <w:rsid w:val="00D704CB"/>
    <w:rsid w:val="00D706E1"/>
    <w:rsid w:val="00D712E2"/>
    <w:rsid w:val="00D7140F"/>
    <w:rsid w:val="00D71536"/>
    <w:rsid w:val="00D71943"/>
    <w:rsid w:val="00D71A3C"/>
    <w:rsid w:val="00D72918"/>
    <w:rsid w:val="00D72CE0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A005B"/>
    <w:rsid w:val="00DA094D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2B09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5CB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2994"/>
    <w:rsid w:val="00DD2C14"/>
    <w:rsid w:val="00DD37BE"/>
    <w:rsid w:val="00DD3BFF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4E4"/>
    <w:rsid w:val="00DE07D2"/>
    <w:rsid w:val="00DE089D"/>
    <w:rsid w:val="00DE0AB7"/>
    <w:rsid w:val="00DE0DAF"/>
    <w:rsid w:val="00DE1025"/>
    <w:rsid w:val="00DE16DA"/>
    <w:rsid w:val="00DE189E"/>
    <w:rsid w:val="00DE19A4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5F3E"/>
    <w:rsid w:val="00DF607C"/>
    <w:rsid w:val="00DF63C1"/>
    <w:rsid w:val="00DF64E2"/>
    <w:rsid w:val="00DF68E3"/>
    <w:rsid w:val="00DF69D6"/>
    <w:rsid w:val="00DF6B3E"/>
    <w:rsid w:val="00DF7192"/>
    <w:rsid w:val="00DF71B7"/>
    <w:rsid w:val="00DF751D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2DA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4904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0E5A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47"/>
    <w:rsid w:val="00E26C51"/>
    <w:rsid w:val="00E273FE"/>
    <w:rsid w:val="00E27E1C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3C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AA8"/>
    <w:rsid w:val="00E45B30"/>
    <w:rsid w:val="00E460FD"/>
    <w:rsid w:val="00E4647E"/>
    <w:rsid w:val="00E465B4"/>
    <w:rsid w:val="00E46DA4"/>
    <w:rsid w:val="00E46FC7"/>
    <w:rsid w:val="00E4742E"/>
    <w:rsid w:val="00E47EDA"/>
    <w:rsid w:val="00E500AD"/>
    <w:rsid w:val="00E50E48"/>
    <w:rsid w:val="00E51020"/>
    <w:rsid w:val="00E511D3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2FBB"/>
    <w:rsid w:val="00E83027"/>
    <w:rsid w:val="00E833D5"/>
    <w:rsid w:val="00E83A1C"/>
    <w:rsid w:val="00E83F1B"/>
    <w:rsid w:val="00E841BA"/>
    <w:rsid w:val="00E845B4"/>
    <w:rsid w:val="00E8462C"/>
    <w:rsid w:val="00E847D2"/>
    <w:rsid w:val="00E84A12"/>
    <w:rsid w:val="00E84D99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55D"/>
    <w:rsid w:val="00E92600"/>
    <w:rsid w:val="00E92C97"/>
    <w:rsid w:val="00E9339B"/>
    <w:rsid w:val="00E938FA"/>
    <w:rsid w:val="00E93F04"/>
    <w:rsid w:val="00E945D4"/>
    <w:rsid w:val="00E94938"/>
    <w:rsid w:val="00E94ABF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6D0B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5B9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345"/>
    <w:rsid w:val="00ED146A"/>
    <w:rsid w:val="00ED19E9"/>
    <w:rsid w:val="00ED1E48"/>
    <w:rsid w:val="00ED1E91"/>
    <w:rsid w:val="00ED3015"/>
    <w:rsid w:val="00ED3177"/>
    <w:rsid w:val="00ED34BE"/>
    <w:rsid w:val="00ED383D"/>
    <w:rsid w:val="00ED3975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992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849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B4E"/>
    <w:rsid w:val="00F63CD2"/>
    <w:rsid w:val="00F64193"/>
    <w:rsid w:val="00F64356"/>
    <w:rsid w:val="00F64483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D53"/>
    <w:rsid w:val="00F81E92"/>
    <w:rsid w:val="00F81FC2"/>
    <w:rsid w:val="00F821E4"/>
    <w:rsid w:val="00F8235F"/>
    <w:rsid w:val="00F8237F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C1C"/>
    <w:rsid w:val="00F87FE7"/>
    <w:rsid w:val="00F904AB"/>
    <w:rsid w:val="00F90F6E"/>
    <w:rsid w:val="00F9104D"/>
    <w:rsid w:val="00F91200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4D5E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E1A"/>
    <w:rsid w:val="00FA4F44"/>
    <w:rsid w:val="00FA515A"/>
    <w:rsid w:val="00FA5231"/>
    <w:rsid w:val="00FA5292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2947"/>
    <w:rsid w:val="00FB30DE"/>
    <w:rsid w:val="00FB31F1"/>
    <w:rsid w:val="00FB323D"/>
    <w:rsid w:val="00FB3564"/>
    <w:rsid w:val="00FB3E19"/>
    <w:rsid w:val="00FB3E89"/>
    <w:rsid w:val="00FB3FC9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808"/>
    <w:rsid w:val="00FB7E64"/>
    <w:rsid w:val="00FC0790"/>
    <w:rsid w:val="00FC0FAE"/>
    <w:rsid w:val="00FC1458"/>
    <w:rsid w:val="00FC1632"/>
    <w:rsid w:val="00FC2ABE"/>
    <w:rsid w:val="00FC2B01"/>
    <w:rsid w:val="00FC34F8"/>
    <w:rsid w:val="00FC39FE"/>
    <w:rsid w:val="00FC3F03"/>
    <w:rsid w:val="00FC4361"/>
    <w:rsid w:val="00FC4D47"/>
    <w:rsid w:val="00FC56B1"/>
    <w:rsid w:val="00FC5A60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458"/>
    <w:rsid w:val="00FC7781"/>
    <w:rsid w:val="00FC77AA"/>
    <w:rsid w:val="00FC7C90"/>
    <w:rsid w:val="00FC7D05"/>
    <w:rsid w:val="00FC7F2D"/>
    <w:rsid w:val="00FC7F92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E5B"/>
    <w:rsid w:val="00FD7E98"/>
    <w:rsid w:val="00FD7F23"/>
    <w:rsid w:val="00FE0732"/>
    <w:rsid w:val="00FE0938"/>
    <w:rsid w:val="00FE0BB1"/>
    <w:rsid w:val="00FE114B"/>
    <w:rsid w:val="00FE16E6"/>
    <w:rsid w:val="00FE1C77"/>
    <w:rsid w:val="00FE1E2C"/>
    <w:rsid w:val="00FE2C4E"/>
    <w:rsid w:val="00FE3A54"/>
    <w:rsid w:val="00FE3C71"/>
    <w:rsid w:val="00FE4832"/>
    <w:rsid w:val="00FE505D"/>
    <w:rsid w:val="00FE58BD"/>
    <w:rsid w:val="00FE624B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F5"/>
    <w:rsid w:val="00FF0A4B"/>
    <w:rsid w:val="00FF1B06"/>
    <w:rsid w:val="00FF1F43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75B1955"/>
  <w15:docId w15:val="{4F12C738-1C84-4DE9-A028-491B04B7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4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DA2CDD"/>
    <w:rPr>
      <w:rFonts w:ascii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240FF-115B-47D4-920C-911837C8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Suphaphorn Khemngoen</cp:lastModifiedBy>
  <cp:revision>4</cp:revision>
  <cp:lastPrinted>2026-02-10T22:36:00Z</cp:lastPrinted>
  <dcterms:created xsi:type="dcterms:W3CDTF">2026-02-11T08:14:00Z</dcterms:created>
  <dcterms:modified xsi:type="dcterms:W3CDTF">2026-02-11T16:19:00Z</dcterms:modified>
</cp:coreProperties>
</file>