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39A9F" w14:textId="77777777" w:rsidR="00A11784" w:rsidRPr="00D7225B" w:rsidRDefault="00A11784" w:rsidP="008926B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0" w:name="OLE_LINK13"/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7D211DBA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28D13669" w14:textId="63AA0BA5" w:rsidR="00F63B38" w:rsidRPr="001773BA" w:rsidRDefault="00F27EF7" w:rsidP="003D0140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F63B38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3B38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7A7E62A0" w14:textId="77777777" w:rsidR="00AC704E" w:rsidRPr="001773BA" w:rsidRDefault="00AC704E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9A9048" w14:textId="58A1A4FD" w:rsidR="00CA62A9" w:rsidRPr="00363F0C" w:rsidRDefault="00CA62A9" w:rsidP="008926B8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บริษัท</w:t>
      </w:r>
      <w:r w:rsidR="009F41E2" w:rsidRPr="00363F0C">
        <w:rPr>
          <w:rFonts w:ascii="Browallia New" w:hAnsi="Browallia New" w:cs="Browallia New"/>
          <w:sz w:val="26"/>
          <w:szCs w:val="26"/>
        </w:rPr>
        <w:t xml:space="preserve"> </w:t>
      </w:r>
      <w:r w:rsidR="009F41E2" w:rsidRPr="00363F0C">
        <w:rPr>
          <w:rFonts w:ascii="Browallia New" w:hAnsi="Browallia New" w:cs="Browallia New"/>
          <w:sz w:val="26"/>
          <w:szCs w:val="26"/>
          <w:cs/>
        </w:rPr>
        <w:t>โอเอชทีแอล</w:t>
      </w:r>
      <w:r w:rsidRPr="00363F0C">
        <w:rPr>
          <w:rFonts w:ascii="Browallia New" w:hAnsi="Browallia New" w:cs="Browallia New"/>
          <w:sz w:val="26"/>
          <w:szCs w:val="26"/>
          <w:cs/>
        </w:rPr>
        <w:t xml:space="preserve"> จำกัด </w:t>
      </w:r>
      <w:r w:rsidRPr="00363F0C">
        <w:rPr>
          <w:rFonts w:ascii="Browallia New" w:hAnsi="Browallia New" w:cs="Browallia New"/>
          <w:sz w:val="26"/>
          <w:szCs w:val="26"/>
        </w:rPr>
        <w:t>(</w:t>
      </w:r>
      <w:r w:rsidRPr="00363F0C">
        <w:rPr>
          <w:rFonts w:ascii="Browallia New" w:hAnsi="Browallia New" w:cs="Browallia New"/>
          <w:sz w:val="26"/>
          <w:szCs w:val="26"/>
          <w:cs/>
        </w:rPr>
        <w:t>มหาชน)</w:t>
      </w:r>
      <w:r w:rsidR="00DE5A49" w:rsidRPr="00363F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63F0C">
        <w:rPr>
          <w:rFonts w:ascii="Browallia New" w:hAnsi="Browallia New" w:cs="Browallia New"/>
          <w:sz w:val="26"/>
          <w:szCs w:val="26"/>
          <w:cs/>
        </w:rPr>
        <w:t>(“บริษัท</w:t>
      </w:r>
      <w:r w:rsidRPr="00363F0C">
        <w:rPr>
          <w:rFonts w:ascii="Browallia New" w:hAnsi="Browallia New" w:cs="Browallia New"/>
          <w:sz w:val="26"/>
          <w:szCs w:val="26"/>
        </w:rPr>
        <w:t>”</w:t>
      </w:r>
      <w:r w:rsidRPr="00363F0C">
        <w:rPr>
          <w:rFonts w:ascii="Browallia New" w:hAnsi="Browallia New" w:cs="Browallia New"/>
          <w:sz w:val="26"/>
          <w:szCs w:val="26"/>
          <w:cs/>
        </w:rPr>
        <w:t>) เป็นบริษัทมหาชน ซึ่งจัดตั้งขึ้นในประเทศไทย และมีที่อยู่ขอ</w:t>
      </w:r>
      <w:r w:rsidR="00BC018F" w:rsidRPr="00363F0C">
        <w:rPr>
          <w:rFonts w:ascii="Browallia New" w:hAnsi="Browallia New" w:cs="Browallia New"/>
          <w:sz w:val="26"/>
          <w:szCs w:val="26"/>
          <w:cs/>
        </w:rPr>
        <w:t>งบริษัทตามที่ได้</w:t>
      </w:r>
      <w:r w:rsidR="00363F0C">
        <w:rPr>
          <w:rFonts w:ascii="Browallia New" w:hAnsi="Browallia New" w:cs="Browallia New"/>
          <w:sz w:val="26"/>
          <w:szCs w:val="26"/>
        </w:rPr>
        <w:br/>
      </w:r>
      <w:r w:rsidR="00BC018F" w:rsidRPr="00363F0C">
        <w:rPr>
          <w:rFonts w:ascii="Browallia New" w:hAnsi="Browallia New" w:cs="Browallia New"/>
          <w:sz w:val="26"/>
          <w:szCs w:val="26"/>
          <w:cs/>
        </w:rPr>
        <w:t>จดทะเบียนดังนี้</w:t>
      </w:r>
    </w:p>
    <w:p w14:paraId="0D9DF340" w14:textId="77777777" w:rsidR="00CA62A9" w:rsidRPr="001773BA" w:rsidRDefault="00CA62A9" w:rsidP="008926B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F899099" w14:textId="09D89FC7" w:rsidR="00CD1BBC" w:rsidRPr="001773BA" w:rsidRDefault="00F27EF7" w:rsidP="008926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t>48</w:t>
      </w:r>
      <w:r w:rsidR="00CD1BBC" w:rsidRPr="001773BA">
        <w:rPr>
          <w:rFonts w:ascii="Browallia New" w:hAnsi="Browallia New" w:cs="Browallia New"/>
          <w:sz w:val="26"/>
          <w:szCs w:val="26"/>
          <w:cs/>
        </w:rPr>
        <w:t xml:space="preserve"> ตรอกโอเรียนเต็ล ซอยบูรพา ถนนเจริญกรุง แขวงบางรัก เขตบางรัก</w:t>
      </w:r>
      <w:r w:rsidR="00CD1BBC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CD1BBC" w:rsidRPr="001773B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5B7D402E" w14:textId="77777777" w:rsidR="00CA62A9" w:rsidRPr="001773BA" w:rsidRDefault="00CA62A9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1415A0" w14:textId="77777777" w:rsidR="00CA62A9" w:rsidRPr="001773BA" w:rsidRDefault="00EF318A" w:rsidP="008926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การประกอบ</w:t>
      </w:r>
      <w:r w:rsidR="00CA62A9" w:rsidRPr="001773BA">
        <w:rPr>
          <w:rFonts w:ascii="Browallia New" w:hAnsi="Browallia New" w:cs="Browallia New"/>
          <w:sz w:val="26"/>
          <w:szCs w:val="26"/>
          <w:cs/>
        </w:rPr>
        <w:t>ธุรกิจหลัก</w:t>
      </w:r>
      <w:r w:rsidR="00C46E58" w:rsidRPr="001773BA">
        <w:rPr>
          <w:rFonts w:ascii="Browallia New" w:hAnsi="Browallia New" w:cs="Browallia New"/>
          <w:sz w:val="26"/>
          <w:szCs w:val="26"/>
          <w:cs/>
        </w:rPr>
        <w:t xml:space="preserve">ของบริษัทและบริษัทย่อย </w:t>
      </w:r>
      <w:r w:rsidR="00C46E58" w:rsidRPr="001773BA">
        <w:rPr>
          <w:rFonts w:ascii="Browallia New" w:hAnsi="Browallia New" w:cs="Browallia New"/>
          <w:sz w:val="26"/>
          <w:szCs w:val="26"/>
        </w:rPr>
        <w:t>(</w:t>
      </w:r>
      <w:r w:rsidR="00C46E58" w:rsidRPr="001773BA">
        <w:rPr>
          <w:rFonts w:ascii="Browallia New" w:hAnsi="Browallia New" w:cs="Browallia New"/>
          <w:sz w:val="26"/>
          <w:szCs w:val="26"/>
          <w:cs/>
        </w:rPr>
        <w:t xml:space="preserve">รวมเรียกว่า </w:t>
      </w:r>
      <w:r w:rsidR="00C46E58" w:rsidRPr="001773BA">
        <w:rPr>
          <w:rFonts w:ascii="Browallia New" w:hAnsi="Browallia New" w:cs="Browallia New"/>
          <w:sz w:val="26"/>
          <w:szCs w:val="26"/>
        </w:rPr>
        <w:t>“</w:t>
      </w:r>
      <w:r w:rsidR="00C46E58" w:rsidRPr="001773B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46E58" w:rsidRPr="001773BA">
        <w:rPr>
          <w:rFonts w:ascii="Browallia New" w:hAnsi="Browallia New" w:cs="Browallia New"/>
          <w:sz w:val="26"/>
          <w:szCs w:val="26"/>
        </w:rPr>
        <w:t xml:space="preserve">”) </w:t>
      </w:r>
      <w:r w:rsidR="00CA62A9" w:rsidRPr="001773BA">
        <w:rPr>
          <w:rFonts w:ascii="Browallia New" w:hAnsi="Browallia New" w:cs="Browallia New"/>
          <w:sz w:val="26"/>
          <w:szCs w:val="26"/>
          <w:cs/>
        </w:rPr>
        <w:t>คือ กิจการโรงแรม และภัตตาคาร</w:t>
      </w:r>
    </w:p>
    <w:p w14:paraId="708E910F" w14:textId="77777777" w:rsidR="00CA62A9" w:rsidRPr="001773BA" w:rsidRDefault="00CA62A9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5FE90F" w14:textId="70BFD3AD" w:rsidR="00CA62A9" w:rsidRPr="001773BA" w:rsidRDefault="00CA62A9" w:rsidP="008926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233F0B" w:rsidRPr="001773B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773BA">
        <w:rPr>
          <w:rFonts w:ascii="Browallia New" w:hAnsi="Browallia New" w:cs="Browallia New"/>
          <w:sz w:val="26"/>
          <w:szCs w:val="26"/>
          <w:cs/>
        </w:rPr>
        <w:t>ได้รับอนุมัติจาก</w:t>
      </w:r>
      <w:r w:rsidR="00F44093" w:rsidRPr="001773BA">
        <w:rPr>
          <w:rFonts w:ascii="Browallia New" w:hAnsi="Browallia New" w:cs="Browallia New"/>
          <w:sz w:val="26"/>
          <w:szCs w:val="26"/>
          <w:cs/>
        </w:rPr>
        <w:t>คณะ</w:t>
      </w:r>
      <w:r w:rsidRPr="001773BA">
        <w:rPr>
          <w:rFonts w:ascii="Browallia New" w:hAnsi="Browallia New" w:cs="Browallia New"/>
          <w:sz w:val="26"/>
          <w:szCs w:val="26"/>
          <w:cs/>
        </w:rPr>
        <w:t>กรรมการบริษัทเมื่อวันที่</w:t>
      </w:r>
      <w:r w:rsidR="004610C4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29</w:t>
      </w:r>
      <w:r w:rsidR="00F845EE" w:rsidRPr="001773B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2569</w:t>
      </w:r>
    </w:p>
    <w:p w14:paraId="174EFAD3" w14:textId="1CD5ED80" w:rsidR="007C3928" w:rsidRPr="001773BA" w:rsidRDefault="007C3928" w:rsidP="002D1F7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308FB04A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4BF92866" w14:textId="25AFDD48" w:rsidR="00D720C9" w:rsidRPr="001773BA" w:rsidRDefault="00F27EF7" w:rsidP="003D0140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D720C9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720C9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</w:t>
            </w:r>
            <w:r w:rsidR="007E1132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720C9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</w:tr>
    </w:tbl>
    <w:p w14:paraId="136ADB8E" w14:textId="77777777" w:rsidR="00D720C9" w:rsidRPr="001773BA" w:rsidRDefault="00D720C9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7593CE" w14:textId="5108D424" w:rsidR="009E5209" w:rsidRPr="001773BA" w:rsidRDefault="009E5209" w:rsidP="008926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1773BA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0AB408AD" w14:textId="77777777" w:rsidR="00D720C9" w:rsidRPr="001773BA" w:rsidRDefault="00D720C9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BD8939" w14:textId="45827001" w:rsidR="00D720C9" w:rsidRPr="001773BA" w:rsidRDefault="009E5209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5444E5"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ยกเว้น ที่ดิน </w:t>
      </w:r>
      <w:r w:rsidR="00B6690B" w:rsidRPr="001773BA">
        <w:rPr>
          <w:rFonts w:ascii="Browallia New" w:hAnsi="Browallia New" w:cs="Browallia New"/>
          <w:spacing w:val="-4"/>
          <w:sz w:val="26"/>
          <w:szCs w:val="26"/>
          <w:cs/>
        </w:rPr>
        <w:t>และตราสารอนุพันธ์ทางการเงิน</w:t>
      </w:r>
    </w:p>
    <w:p w14:paraId="7D462845" w14:textId="77777777" w:rsidR="008239C6" w:rsidRPr="001773BA" w:rsidRDefault="008239C6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83D3BC" w14:textId="526B836F" w:rsidR="00D720C9" w:rsidRPr="001773BA" w:rsidRDefault="005B277E" w:rsidP="008926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342C0B" w:rsidRPr="001773BA">
        <w:rPr>
          <w:rFonts w:ascii="Browallia New" w:hAnsi="Browallia New" w:cs="Browallia New"/>
          <w:sz w:val="26"/>
          <w:szCs w:val="26"/>
        </w:rPr>
        <w:br/>
      </w:r>
      <w:r w:rsidRPr="001773BA">
        <w:rPr>
          <w:rFonts w:ascii="Browallia New" w:hAnsi="Browallia New" w:cs="Browallia New"/>
          <w:sz w:val="26"/>
          <w:szCs w:val="26"/>
          <w:cs/>
        </w:rPr>
        <w:t>การใช้</w:t>
      </w:r>
      <w:r w:rsidR="00BC6B61" w:rsidRPr="001773BA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342C0B" w:rsidRPr="001773BA">
        <w:rPr>
          <w:rFonts w:ascii="Browallia New" w:hAnsi="Browallia New" w:cs="Browallia New"/>
          <w:spacing w:val="-4"/>
          <w:sz w:val="26"/>
          <w:szCs w:val="26"/>
        </w:rPr>
        <w:br/>
      </w:r>
      <w:r w:rsidR="00BC6B61" w:rsidRPr="001773BA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และงบการเงินเฉพาะกิจการในหมายเหตุประกอบงบการเงินข้อ </w:t>
      </w:r>
      <w:r w:rsidR="00F27EF7" w:rsidRPr="001773BA">
        <w:rPr>
          <w:rFonts w:ascii="Browallia New" w:hAnsi="Browallia New" w:cs="Browallia New"/>
          <w:sz w:val="26"/>
          <w:szCs w:val="26"/>
        </w:rPr>
        <w:t>7</w:t>
      </w:r>
    </w:p>
    <w:p w14:paraId="675E7FBA" w14:textId="77777777" w:rsidR="00D720C9" w:rsidRPr="001773BA" w:rsidRDefault="00D720C9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56F7C2" w14:textId="77777777" w:rsidR="007C3928" w:rsidRPr="001773BA" w:rsidRDefault="00B25D76" w:rsidP="008926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1773BA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986D6E1" w14:textId="2C25E135" w:rsidR="000757F0" w:rsidRPr="001773BA" w:rsidRDefault="00907541" w:rsidP="00A83326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11989EAC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14EE35F4" w14:textId="79F85AF1" w:rsidR="002F0975" w:rsidRPr="001773BA" w:rsidRDefault="000757F0" w:rsidP="00DF322F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1" w:name="_Hlk63084327"/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="006847C6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847C6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14:paraId="22ABC63E" w14:textId="77777777" w:rsidR="00D85911" w:rsidRPr="001773BA" w:rsidRDefault="00D85911" w:rsidP="0062627E">
      <w:pPr>
        <w:rPr>
          <w:rStyle w:val="Strong"/>
          <w:rFonts w:ascii="Browallia New" w:eastAsia="Arial Unicode MS" w:hAnsi="Browallia New" w:cs="Browallia New"/>
          <w:sz w:val="26"/>
          <w:szCs w:val="26"/>
        </w:rPr>
      </w:pPr>
    </w:p>
    <w:p w14:paraId="43828667" w14:textId="1200A8AF" w:rsidR="009A6A2D" w:rsidRPr="001773BA" w:rsidRDefault="00F27EF7" w:rsidP="00363F0C">
      <w:pPr>
        <w:pStyle w:val="Heading2"/>
        <w:ind w:left="547" w:right="0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  <w:bookmarkStart w:id="2" w:name="_Toc48681779"/>
      <w:bookmarkStart w:id="3" w:name="_Toc180679537"/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DF322F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DF322F" w:rsidRPr="001773BA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="00DF322F" w:rsidRPr="001773BA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DF322F" w:rsidRPr="001773BA">
        <w:rPr>
          <w:rFonts w:ascii="Browallia New" w:eastAsia="Arial Unicode MS" w:hAnsi="Browallia New" w:cs="Browallia New"/>
          <w:bCs/>
          <w:sz w:val="26"/>
          <w:szCs w:val="26"/>
          <w:cs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="004C2BAB" w:rsidRPr="001773BA">
        <w:rPr>
          <w:rFonts w:ascii="Browallia New" w:eastAsia="Arial Unicode MS" w:hAnsi="Browallia New" w:cs="Browallia New"/>
          <w:bCs/>
          <w:sz w:val="26"/>
          <w:szCs w:val="26"/>
        </w:rPr>
        <w:br/>
      </w:r>
      <w:r w:rsidRPr="001773BA">
        <w:rPr>
          <w:rFonts w:ascii="Browallia New" w:eastAsia="Arial Unicode MS" w:hAnsi="Browallia New" w:cs="Browallia New"/>
          <w:b/>
          <w:sz w:val="26"/>
          <w:szCs w:val="26"/>
        </w:rPr>
        <w:t>1</w:t>
      </w:r>
      <w:r w:rsidR="00DF322F" w:rsidRPr="001773BA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DF322F" w:rsidRPr="001773BA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มกราคม พ.ศ. 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>2568</w:t>
      </w:r>
      <w:r w:rsidR="00DF322F" w:rsidRPr="001773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F322F" w:rsidRPr="001773BA">
        <w:rPr>
          <w:rFonts w:ascii="Browallia New" w:eastAsia="Arial Unicode MS" w:hAnsi="Browallia New" w:cs="Browallia New"/>
          <w:bCs/>
          <w:sz w:val="26"/>
          <w:szCs w:val="26"/>
          <w:cs/>
        </w:rPr>
        <w:t>ที่เกี่ยวข้อง</w:t>
      </w:r>
      <w:r w:rsidR="000C7652" w:rsidRPr="001773BA">
        <w:rPr>
          <w:rFonts w:ascii="Browallia New" w:eastAsia="Arial Unicode MS" w:hAnsi="Browallia New" w:cs="Browallia New"/>
          <w:bCs/>
          <w:sz w:val="26"/>
          <w:szCs w:val="26"/>
          <w:cs/>
        </w:rPr>
        <w:t>กับ</w:t>
      </w:r>
      <w:r w:rsidR="00DF322F" w:rsidRPr="001773BA">
        <w:rPr>
          <w:rFonts w:ascii="Browallia New" w:eastAsia="Arial Unicode MS" w:hAnsi="Browallia New" w:cs="Browallia New"/>
          <w:bCs/>
          <w:sz w:val="26"/>
          <w:szCs w:val="26"/>
          <w:cs/>
        </w:rPr>
        <w:t>กลุ่มกิจการ</w:t>
      </w:r>
      <w:bookmarkEnd w:id="2"/>
      <w:bookmarkEnd w:id="3"/>
    </w:p>
    <w:p w14:paraId="4ADB3957" w14:textId="77777777" w:rsidR="00CA26F3" w:rsidRPr="001773BA" w:rsidRDefault="00CA26F3" w:rsidP="00363F0C">
      <w:pPr>
        <w:rPr>
          <w:rFonts w:ascii="Browallia New" w:eastAsia="Browallia New" w:hAnsi="Browallia New" w:cs="Browallia New"/>
        </w:rPr>
      </w:pPr>
    </w:p>
    <w:p w14:paraId="5F7E9EEB" w14:textId="55FCDDA1" w:rsidR="00D17EB2" w:rsidRPr="001773BA" w:rsidRDefault="00D17EB2" w:rsidP="00363F0C">
      <w:pPr>
        <w:numPr>
          <w:ilvl w:val="0"/>
          <w:numId w:val="16"/>
        </w:numPr>
        <w:overflowPunct/>
        <w:autoSpaceDE/>
        <w:autoSpaceDN/>
        <w:adjustRightInd/>
        <w:ind w:left="1080" w:hanging="518"/>
        <w:contextualSpacing/>
        <w:jc w:val="thaiDistribute"/>
        <w:textAlignment w:val="auto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1773BA">
        <w:rPr>
          <w:rFonts w:ascii="Browallia New" w:eastAsia="Arial" w:hAnsi="Browallia New" w:cs="Browallia New"/>
          <w:b/>
          <w:bCs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F27EF7" w:rsidRPr="001773BA"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  <w:t>1</w:t>
      </w:r>
      <w:r w:rsidRPr="001773BA">
        <w:rPr>
          <w:rFonts w:ascii="Browallia New" w:eastAsia="Arial" w:hAnsi="Browallia New" w:cs="Browallia New"/>
          <w:b/>
          <w:bCs/>
          <w:sz w:val="26"/>
          <w:szCs w:val="26"/>
          <w:cs/>
          <w:lang w:bidi="ar-SA"/>
        </w:rPr>
        <w:t xml:space="preserve"> เรื่อง การนำเสนองบการเงิน</w:t>
      </w:r>
      <w:r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 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t>(a breach of covenant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))</w:t>
      </w:r>
    </w:p>
    <w:p w14:paraId="21021311" w14:textId="4C4D8007" w:rsidR="00D26106" w:rsidRPr="001773BA" w:rsidRDefault="00D26106" w:rsidP="00363F0C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18"/>
          <w:szCs w:val="18"/>
          <w:cs/>
        </w:rPr>
      </w:pPr>
    </w:p>
    <w:p w14:paraId="546D764E" w14:textId="43162EA8" w:rsidR="00D17EB2" w:rsidRPr="001773BA" w:rsidRDefault="00D17EB2" w:rsidP="00363F0C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การดำรงสถานะของข้อตกลง</w:t>
      </w:r>
      <w:r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 (</w:t>
      </w:r>
      <w:r w:rsidRPr="001773BA">
        <w:rPr>
          <w:rFonts w:ascii="Browallia New" w:eastAsia="Browallia New" w:hAnsi="Browallia New" w:cs="Browallia New"/>
          <w:sz w:val="26"/>
          <w:szCs w:val="26"/>
          <w:lang w:bidi="ar-SA"/>
        </w:rPr>
        <w:t>covenant</w:t>
      </w:r>
      <w:r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) 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D26106"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br/>
      </w: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 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79D2993C" w14:textId="77777777" w:rsidR="00774FAC" w:rsidRPr="001773BA" w:rsidRDefault="00774FAC" w:rsidP="00363F0C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</w:p>
    <w:p w14:paraId="06606362" w14:textId="24BEA61B" w:rsidR="00D17EB2" w:rsidRPr="001773BA" w:rsidRDefault="00D17EB2" w:rsidP="00363F0C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F27EF7"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t>12</w:t>
      </w:r>
      <w:r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 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เดือนภายหลังรอบระยะเวลารายงาน ข้อมูลที่ต้องเปิดเผยรวมถึง</w:t>
      </w:r>
    </w:p>
    <w:p w14:paraId="3AD1604C" w14:textId="77777777" w:rsidR="00D17EB2" w:rsidRPr="001773BA" w:rsidRDefault="00D17EB2" w:rsidP="00363F0C">
      <w:pPr>
        <w:numPr>
          <w:ilvl w:val="0"/>
          <w:numId w:val="14"/>
        </w:numPr>
        <w:overflowPunct/>
        <w:autoSpaceDE/>
        <w:autoSpaceDN/>
        <w:adjustRightInd/>
        <w:ind w:left="1440"/>
        <w:textAlignment w:val="auto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มูลค่าตามบัญชีของหนี้สิน</w:t>
      </w:r>
    </w:p>
    <w:p w14:paraId="0D681835" w14:textId="3B5668AE" w:rsidR="00D17EB2" w:rsidRPr="001773BA" w:rsidRDefault="00D17EB2" w:rsidP="00363F0C">
      <w:pPr>
        <w:numPr>
          <w:ilvl w:val="0"/>
          <w:numId w:val="14"/>
        </w:numPr>
        <w:overflowPunct/>
        <w:autoSpaceDE/>
        <w:autoSpaceDN/>
        <w:adjustRightInd/>
        <w:ind w:left="1440"/>
        <w:textAlignment w:val="auto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ข้อมูลเกี่ยวกับการดำรงสถานะ</w:t>
      </w:r>
      <w:r w:rsidR="000C7652" w:rsidRPr="001773BA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</w:p>
    <w:p w14:paraId="6D755F80" w14:textId="77777777" w:rsidR="00D17EB2" w:rsidRPr="001773BA" w:rsidRDefault="00D17EB2" w:rsidP="00363F0C">
      <w:pPr>
        <w:numPr>
          <w:ilvl w:val="0"/>
          <w:numId w:val="14"/>
        </w:numPr>
        <w:overflowPunct/>
        <w:autoSpaceDE/>
        <w:autoSpaceDN/>
        <w:adjustRightInd/>
        <w:ind w:left="1440"/>
        <w:textAlignment w:val="auto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814F920" w14:textId="77777777" w:rsidR="00D26106" w:rsidRPr="001773BA" w:rsidRDefault="00D26106" w:rsidP="00363F0C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</w:p>
    <w:p w14:paraId="4ADD9ED2" w14:textId="4C550F1E" w:rsidR="00D17EB2" w:rsidRPr="001773BA" w:rsidRDefault="00D17EB2" w:rsidP="00363F0C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การปรับปรุงยังชี้แจงความหมายของ </w:t>
      </w:r>
      <w:r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t>‘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การชำระ</w:t>
      </w:r>
      <w:r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' 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หนี้สินตามมาตรฐานการบัญชีฉบับที่ </w:t>
      </w:r>
      <w:r w:rsidR="00F27EF7"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t>1</w:t>
      </w:r>
      <w:r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 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เมื่อคู่สัญญามีสิทธิเลือก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D26106"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br/>
      </w: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ไม่หมุนเวียน หากกิจการจัดประเภทสิทธิเลือกนั้นเป็นตราสารทุน</w:t>
      </w:r>
    </w:p>
    <w:p w14:paraId="26DFA09B" w14:textId="77777777" w:rsidR="00D26106" w:rsidRPr="001773BA" w:rsidRDefault="00D26106" w:rsidP="00363F0C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</w:p>
    <w:p w14:paraId="57150C9A" w14:textId="789E864F" w:rsidR="00D17EB2" w:rsidRPr="001773BA" w:rsidRDefault="00D17EB2" w:rsidP="00363F0C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27EF7"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t>8</w:t>
      </w:r>
      <w:r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 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เรื่อง นโยบายการบัญชี </w:t>
      </w:r>
      <w:r w:rsidR="00D26106"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br/>
      </w:r>
      <w:r w:rsidRPr="001773BA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การเปลี่ยนแปลงประมาณการทางบัญชีและข้อผิดพลาด</w:t>
      </w:r>
    </w:p>
    <w:p w14:paraId="1C859F2A" w14:textId="77777777" w:rsidR="00D17EB2" w:rsidRPr="001773BA" w:rsidRDefault="00D17EB2" w:rsidP="00363F0C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</w:p>
    <w:p w14:paraId="6ACD98CB" w14:textId="526DD3AD" w:rsidR="00D17EB2" w:rsidRPr="001773BA" w:rsidRDefault="00D17EB2" w:rsidP="00363F0C">
      <w:pPr>
        <w:numPr>
          <w:ilvl w:val="0"/>
          <w:numId w:val="16"/>
        </w:numPr>
        <w:shd w:val="clear" w:color="auto" w:fill="FFFFFF"/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lang w:bidi="ar-SA"/>
        </w:rPr>
      </w:pPr>
      <w:r w:rsidRPr="001773BA">
        <w:rPr>
          <w:rFonts w:ascii="Browallia New" w:eastAsia="Arial" w:hAnsi="Browallia New" w:cs="Browallia New"/>
          <w:b/>
          <w:bCs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F27EF7" w:rsidRPr="001773BA"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  <w:t>16</w:t>
      </w:r>
      <w:r w:rsidRPr="001773BA"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  <w:t xml:space="preserve"> </w:t>
      </w:r>
      <w:r w:rsidRPr="001773BA">
        <w:rPr>
          <w:rFonts w:ascii="Browallia New" w:eastAsia="Arial" w:hAnsi="Browallia New" w:cs="Browallia New"/>
          <w:b/>
          <w:bCs/>
          <w:sz w:val="26"/>
          <w:szCs w:val="26"/>
          <w:cs/>
          <w:lang w:bidi="ar-SA"/>
        </w:rPr>
        <w:t>เรื่อง สัญญาเช่า</w:t>
      </w:r>
      <w:r w:rsidRPr="001773BA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cs/>
          <w:lang w:bidi="ar-SA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D56567D" w14:textId="77777777" w:rsidR="00D26106" w:rsidRPr="001773BA" w:rsidRDefault="00D26106" w:rsidP="00363F0C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</w:p>
    <w:p w14:paraId="11BAA43C" w14:textId="34EDD23F" w:rsidR="00D17EB2" w:rsidRPr="001773BA" w:rsidRDefault="00D17EB2" w:rsidP="00363F0C">
      <w:pPr>
        <w:shd w:val="clear" w:color="auto" w:fill="FFFFFF"/>
        <w:overflowPunct/>
        <w:autoSpaceDE/>
        <w:autoSpaceDN/>
        <w:adjustRightInd/>
        <w:ind w:left="1080"/>
        <w:contextualSpacing/>
        <w:jc w:val="thaiDistribute"/>
        <w:rPr>
          <w:rFonts w:ascii="Browallia New" w:eastAsia="Browallia New" w:hAnsi="Browallia New" w:cs="Browallia New"/>
          <w:sz w:val="26"/>
          <w:szCs w:val="26"/>
          <w:shd w:val="clear" w:color="auto" w:fill="FFFFFF"/>
          <w:lang w:val="en-US" w:bidi="ar-SA"/>
        </w:rPr>
      </w:pPr>
      <w:r w:rsidRPr="001773BA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bidi="ar-SA"/>
        </w:rPr>
        <w:t>การ</w:t>
      </w:r>
      <w:r w:rsidRPr="001773BA">
        <w:rPr>
          <w:rFonts w:ascii="Browallia New" w:hAnsi="Browallia New" w:cs="Browallia New"/>
          <w:sz w:val="26"/>
          <w:szCs w:val="26"/>
          <w:cs/>
          <w:lang w:bidi="ar-SA"/>
        </w:rPr>
        <w:t>ปรับปรุง</w:t>
      </w:r>
      <w:r w:rsidRPr="001773BA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bidi="ar-SA"/>
        </w:rPr>
        <w:t>ระบุว่า ในการวัดมูลค่าหนี้สินจากสัญญาเช่าหลังจากการขายและเช่ากลับ</w:t>
      </w:r>
      <w:r w:rsidRPr="001773BA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</w:rPr>
        <w:t>คืน</w:t>
      </w:r>
      <w:r w:rsidRPr="001773BA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bidi="ar-SA"/>
        </w:rPr>
        <w:t xml:space="preserve"> ผู้ขาย-ผู้เช่าต้องกำหนด </w:t>
      </w:r>
      <w:r w:rsidR="00627D7C" w:rsidRPr="001773BA">
        <w:rPr>
          <w:rFonts w:ascii="Browallia New" w:eastAsia="Browallia New" w:hAnsi="Browallia New" w:cs="Browallia New"/>
          <w:sz w:val="26"/>
          <w:szCs w:val="26"/>
          <w:shd w:val="clear" w:color="auto" w:fill="FFFFFF"/>
          <w:lang w:bidi="ar-SA"/>
        </w:rPr>
        <w:br/>
      </w:r>
      <w:r w:rsidRPr="001773BA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bidi="ar-SA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6E8FFE39" w14:textId="528169BA" w:rsidR="00D17EB2" w:rsidRPr="001773BA" w:rsidRDefault="00AE2F19" w:rsidP="00363F0C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1773BA">
        <w:rPr>
          <w:rFonts w:ascii="Browallia New" w:hAnsi="Browallia New" w:cs="Browallia New"/>
          <w:spacing w:val="-6"/>
          <w:sz w:val="26"/>
          <w:szCs w:val="26"/>
          <w:lang w:bidi="ar-SA"/>
        </w:rPr>
        <w:br w:type="page"/>
      </w:r>
    </w:p>
    <w:p w14:paraId="218C7501" w14:textId="2D40472A" w:rsidR="00D85911" w:rsidRPr="001773BA" w:rsidRDefault="00D85911" w:rsidP="00D26106">
      <w:pPr>
        <w:numPr>
          <w:ilvl w:val="0"/>
          <w:numId w:val="16"/>
        </w:numPr>
        <w:shd w:val="clear" w:color="auto" w:fill="FFFFFF"/>
        <w:overflowPunct/>
        <w:autoSpaceDE/>
        <w:autoSpaceDN/>
        <w:adjustRightInd/>
        <w:spacing w:before="100" w:beforeAutospacing="1"/>
        <w:ind w:left="1080" w:hanging="540"/>
        <w:contextualSpacing/>
        <w:jc w:val="thaiDistribute"/>
        <w:textAlignment w:val="auto"/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lang w:bidi="ar-SA"/>
        </w:rPr>
      </w:pPr>
      <w:r w:rsidRPr="001773BA">
        <w:rPr>
          <w:rFonts w:ascii="Browallia New" w:eastAsia="Arial" w:hAnsi="Browallia New" w:cs="Browallia New"/>
          <w:b/>
          <w:bCs/>
          <w:spacing w:val="-4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F27EF7" w:rsidRPr="001773BA">
        <w:rPr>
          <w:rFonts w:ascii="Browallia New" w:eastAsia="Arial" w:hAnsi="Browallia New" w:cs="Browallia New"/>
          <w:b/>
          <w:bCs/>
          <w:spacing w:val="-4"/>
          <w:sz w:val="26"/>
          <w:szCs w:val="26"/>
          <w:lang w:bidi="ar-SA"/>
        </w:rPr>
        <w:t>7</w:t>
      </w:r>
      <w:r w:rsidRPr="001773BA">
        <w:rPr>
          <w:rFonts w:ascii="Browallia New" w:eastAsia="Arial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1773BA">
        <w:rPr>
          <w:rFonts w:ascii="Browallia New" w:eastAsia="Arial" w:hAnsi="Browallia New" w:cs="Browallia New"/>
          <w:b/>
          <w:bCs/>
          <w:spacing w:val="-4"/>
          <w:sz w:val="26"/>
          <w:szCs w:val="26"/>
          <w:cs/>
          <w:lang w:bidi="ar-SA"/>
        </w:rPr>
        <w:t xml:space="preserve">เรื่อง งบกระแสเงินสด และมาตรฐานการรายงานทางการเงินฉบับที่ </w:t>
      </w:r>
      <w:r w:rsidR="00F27EF7" w:rsidRPr="001773BA">
        <w:rPr>
          <w:rFonts w:ascii="Browallia New" w:eastAsia="Arial" w:hAnsi="Browallia New" w:cs="Browallia New"/>
          <w:b/>
          <w:bCs/>
          <w:spacing w:val="-4"/>
          <w:sz w:val="26"/>
          <w:szCs w:val="26"/>
          <w:lang w:bidi="ar-SA"/>
        </w:rPr>
        <w:t>7</w:t>
      </w:r>
      <w:r w:rsidRPr="001773BA"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  <w:t xml:space="preserve"> </w:t>
      </w:r>
      <w:r w:rsidRPr="001773BA">
        <w:rPr>
          <w:rFonts w:ascii="Browallia New" w:eastAsia="Arial" w:hAnsi="Browallia New" w:cs="Browallia New"/>
          <w:b/>
          <w:bCs/>
          <w:sz w:val="26"/>
          <w:szCs w:val="26"/>
          <w:cs/>
          <w:lang w:bidi="ar-SA"/>
        </w:rPr>
        <w:t>เรื่อง การเปิดเผยข้อมูลเครื่องมือทางการเงิน</w:t>
      </w:r>
      <w:r w:rsidRPr="001773BA">
        <w:rPr>
          <w:rFonts w:ascii="Browallia New" w:eastAsia="Arial" w:hAnsi="Browallia New" w:cs="Browallia New"/>
          <w:color w:val="0070C0"/>
          <w:sz w:val="26"/>
          <w:szCs w:val="26"/>
          <w:cs/>
          <w:lang w:bidi="ar-SA"/>
        </w:rPr>
        <w:t xml:space="preserve"> </w:t>
      </w:r>
      <w:r w:rsidRPr="001773BA">
        <w:rPr>
          <w:rFonts w:ascii="Browallia New" w:eastAsia="Arial" w:hAnsi="Browallia New" w:cs="Browallia New"/>
          <w:sz w:val="26"/>
          <w:szCs w:val="26"/>
          <w:cs/>
          <w:lang w:bidi="ar-SA"/>
        </w:rPr>
        <w:t>กำหนดให้มีการเปิดเผยข้อมูลที่เกี่ยวกับข้อตกลงจัดหาเงินทุน</w:t>
      </w:r>
      <w:r w:rsidR="00D26106" w:rsidRPr="001773BA">
        <w:rPr>
          <w:rFonts w:ascii="Browallia New" w:eastAsia="Arial" w:hAnsi="Browallia New" w:cs="Browallia New"/>
          <w:sz w:val="26"/>
          <w:szCs w:val="26"/>
          <w:lang w:bidi="ar-SA"/>
        </w:rPr>
        <w:br/>
      </w:r>
      <w:r w:rsidRPr="001773BA">
        <w:rPr>
          <w:rFonts w:ascii="Browallia New" w:eastAsia="Arial" w:hAnsi="Browallia New" w:cs="Browallia New"/>
          <w:spacing w:val="-6"/>
          <w:sz w:val="26"/>
          <w:szCs w:val="26"/>
          <w:cs/>
          <w:lang w:bidi="ar-SA"/>
        </w:rPr>
        <w:t>เพื่อจ่ายผู้ขาย (</w:t>
      </w:r>
      <w:r w:rsidRPr="001773BA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 xml:space="preserve">Supplier Finance Arrangements </w:t>
      </w:r>
      <w:r w:rsidRPr="001773BA">
        <w:rPr>
          <w:rFonts w:ascii="Browallia New" w:eastAsia="Arial" w:hAnsi="Browallia New" w:cs="Browallia New"/>
          <w:spacing w:val="-6"/>
          <w:sz w:val="26"/>
          <w:szCs w:val="26"/>
          <w:cs/>
          <w:lang w:bidi="ar-SA"/>
        </w:rPr>
        <w:t xml:space="preserve">หรือ </w:t>
      </w:r>
      <w:r w:rsidRPr="001773BA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 xml:space="preserve">SFAs) </w:t>
      </w:r>
      <w:r w:rsidRPr="001773BA">
        <w:rPr>
          <w:rFonts w:ascii="Browallia New" w:eastAsia="Arial" w:hAnsi="Browallia New" w:cs="Browallia New"/>
          <w:spacing w:val="-6"/>
          <w:sz w:val="26"/>
          <w:szCs w:val="26"/>
          <w:cs/>
          <w:lang w:bidi="ar-SA"/>
        </w:rPr>
        <w:t>การแก้ไขนี้ตอบสนองต่อความต้องการเร่งด่วนของนักลงทุน</w:t>
      </w:r>
      <w:r w:rsidR="00080D7F" w:rsidRPr="001773BA">
        <w:rPr>
          <w:rFonts w:ascii="Browallia New" w:eastAsia="Arial" w:hAnsi="Browallia New" w:cs="Browallia New"/>
          <w:spacing w:val="-4"/>
          <w:sz w:val="26"/>
          <w:szCs w:val="26"/>
          <w:cs/>
        </w:rPr>
        <w:br/>
      </w:r>
      <w:r w:rsidRPr="001773BA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ที่ต้องการข้อมูลเพิ่มเติมเกี่ยวกับ </w:t>
      </w:r>
      <w:r w:rsidRPr="001773BA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SFAs </w:t>
      </w:r>
      <w:r w:rsidRPr="001773BA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>เพื่อประเมินว่าข้อตกลงเหล่านี้มีผลต่อหนี้สิน กระแสเงินสด และความเสี่ยง</w:t>
      </w:r>
      <w:r w:rsidR="00080D7F" w:rsidRPr="001773BA">
        <w:rPr>
          <w:rFonts w:ascii="Browallia New" w:eastAsia="Arial" w:hAnsi="Browallia New" w:cs="Browallia New"/>
          <w:spacing w:val="-4"/>
          <w:sz w:val="26"/>
          <w:szCs w:val="26"/>
          <w:cs/>
        </w:rPr>
        <w:br/>
      </w:r>
      <w:r w:rsidRPr="001773BA">
        <w:rPr>
          <w:rFonts w:ascii="Browallia New" w:eastAsia="Arial" w:hAnsi="Browallia New" w:cs="Browallia New"/>
          <w:sz w:val="26"/>
          <w:szCs w:val="26"/>
          <w:cs/>
          <w:lang w:bidi="ar-SA"/>
        </w:rPr>
        <w:t>ด้านสภาพคล่องของกิจการอย่างไร</w:t>
      </w:r>
    </w:p>
    <w:p w14:paraId="46643E67" w14:textId="77777777" w:rsidR="00D17EB2" w:rsidRPr="001773BA" w:rsidRDefault="00D17EB2" w:rsidP="001A633D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</w:p>
    <w:p w14:paraId="2FA4CE84" w14:textId="37CA135D" w:rsidR="00D85911" w:rsidRPr="001773BA" w:rsidRDefault="00D85911" w:rsidP="001A633D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773BA">
        <w:rPr>
          <w:rFonts w:ascii="Browallia New" w:eastAsia="Arial" w:hAnsi="Browallia New" w:cs="Browallia New"/>
          <w:sz w:val="26"/>
          <w:szCs w:val="26"/>
          <w:cs/>
          <w:lang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</w:p>
    <w:p w14:paraId="78EDA67D" w14:textId="77777777" w:rsidR="00D17EB2" w:rsidRPr="001773BA" w:rsidRDefault="00D17EB2" w:rsidP="001A633D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</w:p>
    <w:p w14:paraId="6093606A" w14:textId="4D458DE3" w:rsidR="00D85911" w:rsidRPr="001773BA" w:rsidRDefault="00D85911" w:rsidP="001A633D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1440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F27EF7" w:rsidRPr="001773BA">
        <w:rPr>
          <w:rFonts w:ascii="Browallia New" w:eastAsia="Arial" w:hAnsi="Browallia New" w:cs="Browallia New"/>
          <w:sz w:val="26"/>
          <w:szCs w:val="26"/>
          <w:lang w:bidi="ar-SA"/>
        </w:rPr>
        <w:t>1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1773BA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ข้อกำหนดและเงื่อนไขของ 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>SFAs</w:t>
      </w:r>
    </w:p>
    <w:p w14:paraId="10E6A0C5" w14:textId="64858FFF" w:rsidR="00D85911" w:rsidRPr="001773BA" w:rsidRDefault="00D85911" w:rsidP="001A633D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1440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F27EF7" w:rsidRPr="001773BA">
        <w:rPr>
          <w:rFonts w:ascii="Browallia New" w:eastAsia="Arial" w:hAnsi="Browallia New" w:cs="Browallia New"/>
          <w:sz w:val="26"/>
          <w:szCs w:val="26"/>
          <w:lang w:bidi="ar-SA"/>
        </w:rPr>
        <w:t>2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1773BA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มูลค่าตามบัญชีของหนี้สินทางการเงินที่เป็นส่วนหนึ่งของ 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 xml:space="preserve">SFAs </w:t>
      </w:r>
      <w:r w:rsidRPr="001773BA">
        <w:rPr>
          <w:rFonts w:ascii="Browallia New" w:eastAsia="Arial" w:hAnsi="Browallia New" w:cs="Browallia New"/>
          <w:sz w:val="26"/>
          <w:szCs w:val="26"/>
          <w:cs/>
          <w:lang w:bidi="ar-SA"/>
        </w:rPr>
        <w:t>และรายการรายบรรทัดที่แสดงหนี้สินเหล่านั้น</w:t>
      </w:r>
    </w:p>
    <w:p w14:paraId="7AB26C5F" w14:textId="69DA76F1" w:rsidR="00D85911" w:rsidRPr="001773BA" w:rsidRDefault="00D85911" w:rsidP="001A633D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1440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F27EF7" w:rsidRPr="001773BA">
        <w:rPr>
          <w:rFonts w:ascii="Browallia New" w:eastAsia="Arial" w:hAnsi="Browallia New" w:cs="Browallia New"/>
          <w:sz w:val="26"/>
          <w:szCs w:val="26"/>
          <w:lang w:bidi="ar-SA"/>
        </w:rPr>
        <w:t>3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1773BA">
        <w:rPr>
          <w:rFonts w:ascii="Browallia New" w:eastAsia="Arial" w:hAnsi="Browallia New" w:cs="Browallia New"/>
          <w:sz w:val="26"/>
          <w:szCs w:val="26"/>
          <w:cs/>
          <w:lang w:bidi="ar-SA"/>
        </w:rPr>
        <w:t>มูลค่าตามบัญชีของหนี้สินทางการเงินใน (</w:t>
      </w:r>
      <w:r w:rsidR="00F27EF7" w:rsidRPr="001773BA">
        <w:rPr>
          <w:rFonts w:ascii="Browallia New" w:eastAsia="Arial" w:hAnsi="Browallia New" w:cs="Browallia New"/>
          <w:sz w:val="26"/>
          <w:szCs w:val="26"/>
          <w:lang w:bidi="ar-SA"/>
        </w:rPr>
        <w:t>2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 xml:space="preserve">) </w:t>
      </w:r>
      <w:r w:rsidRPr="001773BA">
        <w:rPr>
          <w:rFonts w:ascii="Browallia New" w:eastAsia="Arial" w:hAnsi="Browallia New" w:cs="Browallia New"/>
          <w:sz w:val="26"/>
          <w:szCs w:val="26"/>
          <w:cs/>
          <w:lang w:bidi="ar-SA"/>
        </w:rPr>
        <w:t>ที่ผู้ขายได้รับการชำระเงินเรียบร้อยแล้วจากผู้ให้เงินทุน</w:t>
      </w:r>
    </w:p>
    <w:p w14:paraId="29F46B4E" w14:textId="735C4056" w:rsidR="00D85911" w:rsidRPr="001773BA" w:rsidRDefault="00D85911" w:rsidP="001A633D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F27EF7" w:rsidRPr="001773BA">
        <w:rPr>
          <w:rFonts w:ascii="Browallia New" w:eastAsia="Arial" w:hAnsi="Browallia New" w:cs="Browallia New"/>
          <w:sz w:val="26"/>
          <w:szCs w:val="26"/>
          <w:lang w:bidi="ar-SA"/>
        </w:rPr>
        <w:t>4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1773BA">
        <w:rPr>
          <w:rFonts w:ascii="Browallia New" w:eastAsia="Arial" w:hAnsi="Browallia New" w:cs="Browallia New"/>
          <w:spacing w:val="-6"/>
          <w:sz w:val="26"/>
          <w:szCs w:val="26"/>
          <w:cs/>
          <w:lang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1773BA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 xml:space="preserve">SFAs </w:t>
      </w:r>
      <w:r w:rsidRPr="001773BA">
        <w:rPr>
          <w:rFonts w:ascii="Browallia New" w:eastAsia="Arial" w:hAnsi="Browallia New" w:cs="Browallia New"/>
          <w:spacing w:val="-6"/>
          <w:sz w:val="26"/>
          <w:szCs w:val="26"/>
          <w:cs/>
          <w:lang w:bidi="ar-SA"/>
        </w:rPr>
        <w:t>และเจ้าหนี้การค้าเทียบเคียงที่ไม่ได้เป็นส่วนหนึ่ง</w:t>
      </w:r>
      <w:r w:rsidRPr="001773BA">
        <w:rPr>
          <w:rFonts w:ascii="Browallia New" w:eastAsia="Arial" w:hAnsi="Browallia New" w:cs="Browallia New"/>
          <w:sz w:val="26"/>
          <w:szCs w:val="26"/>
          <w:cs/>
          <w:lang w:bidi="ar-SA"/>
        </w:rPr>
        <w:t>ของข้อตกลงดังกล่าว</w:t>
      </w:r>
    </w:p>
    <w:p w14:paraId="20C54D4E" w14:textId="24B777F4" w:rsidR="00D85911" w:rsidRPr="001773BA" w:rsidRDefault="00D85911" w:rsidP="001A633D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1440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F27EF7" w:rsidRPr="001773BA">
        <w:rPr>
          <w:rFonts w:ascii="Browallia New" w:eastAsia="Arial" w:hAnsi="Browallia New" w:cs="Browallia New"/>
          <w:sz w:val="26"/>
          <w:szCs w:val="26"/>
          <w:lang w:bidi="ar-SA"/>
        </w:rPr>
        <w:t>5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1773BA">
        <w:rPr>
          <w:rFonts w:ascii="Browallia New" w:eastAsia="Arial" w:hAnsi="Browallia New" w:cs="Browallia New"/>
          <w:sz w:val="26"/>
          <w:szCs w:val="26"/>
          <w:cs/>
          <w:lang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F27EF7" w:rsidRPr="001773BA">
        <w:rPr>
          <w:rFonts w:ascii="Browallia New" w:eastAsia="Arial" w:hAnsi="Browallia New" w:cs="Browallia New"/>
          <w:sz w:val="26"/>
          <w:szCs w:val="26"/>
          <w:lang w:bidi="ar-SA"/>
        </w:rPr>
        <w:t>2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>)</w:t>
      </w:r>
    </w:p>
    <w:p w14:paraId="4C336521" w14:textId="73CB08CC" w:rsidR="00D85911" w:rsidRPr="001773BA" w:rsidRDefault="00D85911" w:rsidP="001A633D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1440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F27EF7" w:rsidRPr="001773BA">
        <w:rPr>
          <w:rFonts w:ascii="Browallia New" w:eastAsia="Arial" w:hAnsi="Browallia New" w:cs="Browallia New"/>
          <w:sz w:val="26"/>
          <w:szCs w:val="26"/>
          <w:lang w:bidi="ar-SA"/>
        </w:rPr>
        <w:t>6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1773BA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การเข้าถึงวงเงินของ </w:t>
      </w:r>
      <w:r w:rsidRPr="001773BA">
        <w:rPr>
          <w:rFonts w:ascii="Browallia New" w:eastAsia="Arial" w:hAnsi="Browallia New" w:cs="Browallia New"/>
          <w:sz w:val="26"/>
          <w:szCs w:val="26"/>
          <w:lang w:bidi="ar-SA"/>
        </w:rPr>
        <w:t xml:space="preserve">SFAs </w:t>
      </w:r>
      <w:r w:rsidRPr="001773BA">
        <w:rPr>
          <w:rFonts w:ascii="Browallia New" w:eastAsia="Arial" w:hAnsi="Browallia New" w:cs="Browallia New"/>
          <w:sz w:val="26"/>
          <w:szCs w:val="26"/>
          <w:cs/>
          <w:lang w:bidi="ar-SA"/>
        </w:rPr>
        <w:t>และการกระจุกตัวของความเสี่ยงด้านสภาพคล่องกับผู้ให้เงินทุน</w:t>
      </w:r>
    </w:p>
    <w:p w14:paraId="3C70355C" w14:textId="77777777" w:rsidR="00101595" w:rsidRPr="001773BA" w:rsidRDefault="00101595" w:rsidP="00363F0C">
      <w:pPr>
        <w:shd w:val="clear" w:color="auto" w:fill="FFFFFF"/>
        <w:tabs>
          <w:tab w:val="left" w:pos="1440"/>
        </w:tabs>
        <w:overflowPunct/>
        <w:autoSpaceDE/>
        <w:autoSpaceDN/>
        <w:adjustRightInd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40F97B06" w14:textId="5162CCDE" w:rsidR="00101595" w:rsidRPr="001773BA" w:rsidRDefault="00F27EF7" w:rsidP="00564A5C">
      <w:pPr>
        <w:pStyle w:val="Heading2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101595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101595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01595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01595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2569</w:t>
      </w:r>
      <w:r w:rsidR="00101595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ที่เกี่ยวข้องต่อกลุ่มกิจการ</w:t>
      </w:r>
    </w:p>
    <w:p w14:paraId="736CCD6B" w14:textId="77777777" w:rsidR="00E817D5" w:rsidRPr="001773BA" w:rsidRDefault="00E817D5" w:rsidP="00564A5C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64ACFB7F" w14:textId="19FFF85C" w:rsidR="008A643F" w:rsidRPr="001773BA" w:rsidRDefault="00101595" w:rsidP="00564A5C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773BA">
        <w:rPr>
          <w:rFonts w:ascii="Browallia New" w:eastAsia="Arial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ไม่ได้นำมาถือปฏิบัติก่อนวันบังคับใช้ </w:t>
      </w:r>
    </w:p>
    <w:p w14:paraId="33412AB8" w14:textId="77777777" w:rsidR="008A643F" w:rsidRPr="001773BA" w:rsidRDefault="008A643F" w:rsidP="00564A5C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</w:rPr>
      </w:pPr>
    </w:p>
    <w:p w14:paraId="03140D39" w14:textId="0C97E4DC" w:rsidR="00101595" w:rsidRPr="001773BA" w:rsidRDefault="00101595" w:rsidP="00564A5C">
      <w:pPr>
        <w:shd w:val="clear" w:color="auto" w:fill="FFFFFF"/>
        <w:overflowPunct/>
        <w:autoSpaceDE/>
        <w:autoSpaceDN/>
        <w:adjustRightInd/>
        <w:spacing w:before="100" w:beforeAutospacing="1"/>
        <w:ind w:left="540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1773BA">
        <w:rPr>
          <w:rFonts w:ascii="Browallia New" w:eastAsia="Arial" w:hAnsi="Browallia New" w:cs="Browallia New"/>
          <w:b/>
          <w:bCs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F27EF7" w:rsidRPr="001773BA">
        <w:rPr>
          <w:rFonts w:ascii="Browallia New" w:eastAsia="Arial" w:hAnsi="Browallia New" w:cs="Browallia New"/>
          <w:b/>
          <w:bCs/>
          <w:spacing w:val="-6"/>
          <w:sz w:val="26"/>
          <w:szCs w:val="26"/>
          <w:lang w:bidi="ar-SA"/>
        </w:rPr>
        <w:t>21</w:t>
      </w:r>
      <w:r w:rsidRPr="001773BA">
        <w:rPr>
          <w:rFonts w:ascii="Browallia New" w:eastAsia="Arial" w:hAnsi="Browallia New" w:cs="Browallia New"/>
          <w:b/>
          <w:bCs/>
          <w:spacing w:val="-6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1773BA">
        <w:rPr>
          <w:rFonts w:ascii="Browallia New" w:eastAsia="Arial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Pr="001773BA">
        <w:rPr>
          <w:rFonts w:ascii="Browallia New" w:eastAsia="Arial" w:hAnsi="Browallia New" w:cs="Browallia New"/>
          <w:sz w:val="26"/>
          <w:szCs w:val="26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</w:t>
      </w:r>
      <w:r w:rsidR="00564A5C" w:rsidRPr="001773BA">
        <w:rPr>
          <w:rFonts w:ascii="Browallia New" w:eastAsia="Arial" w:hAnsi="Browallia New" w:cs="Browallia New"/>
          <w:sz w:val="26"/>
          <w:szCs w:val="26"/>
        </w:rPr>
        <w:br/>
      </w:r>
      <w:r w:rsidRPr="001773BA">
        <w:rPr>
          <w:rFonts w:ascii="Browallia New" w:eastAsia="Arial" w:hAnsi="Browallia New" w:cs="Browallia New"/>
          <w:sz w:val="26"/>
          <w:szCs w:val="26"/>
          <w:cs/>
        </w:rPr>
        <w:t xml:space="preserve">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F27EF7" w:rsidRPr="001773BA">
        <w:rPr>
          <w:rFonts w:ascii="Browallia New" w:eastAsia="Arial" w:hAnsi="Browallia New" w:cs="Browallia New"/>
          <w:sz w:val="26"/>
          <w:szCs w:val="26"/>
          <w:lang w:bidi="ar-SA"/>
        </w:rPr>
        <w:t>21</w:t>
      </w:r>
      <w:r w:rsidRPr="001773BA">
        <w:rPr>
          <w:rFonts w:ascii="Browallia New" w:eastAsia="Arial" w:hAnsi="Browallia New" w:cs="Browallia New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3F532F58" w14:textId="77777777" w:rsidR="00101595" w:rsidRPr="001773BA" w:rsidRDefault="00101595" w:rsidP="00363F0C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</w:rPr>
      </w:pPr>
    </w:p>
    <w:p w14:paraId="4DAB513B" w14:textId="64417C87" w:rsidR="00D85911" w:rsidRPr="001773BA" w:rsidRDefault="00D26106" w:rsidP="00D85911">
      <w:pPr>
        <w:shd w:val="clear" w:color="auto" w:fill="FFFFFF"/>
        <w:tabs>
          <w:tab w:val="left" w:pos="900"/>
        </w:tabs>
        <w:overflowPunct/>
        <w:autoSpaceDE/>
        <w:autoSpaceDN/>
        <w:adjustRightInd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773BA">
        <w:rPr>
          <w:rFonts w:ascii="Browallia New" w:eastAsia="Arial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4ED33C4C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070E68B3" w14:textId="38F9E8C4" w:rsidR="00F63B38" w:rsidRPr="001773BA" w:rsidRDefault="00F27EF7" w:rsidP="003D0140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F63B38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3B38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5F656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18BCFBF7" w14:textId="77777777" w:rsidR="00FE1560" w:rsidRPr="001773BA" w:rsidRDefault="00FE1560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1AE9BB" w14:textId="123AB618" w:rsidR="002A24EC" w:rsidRPr="001773BA" w:rsidRDefault="00F27EF7" w:rsidP="00DA7B58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2A24EC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2A24EC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การบัญชีสำหรับงบการเงินรวม งบการเงินตามวิธีส่วนได้เสีย (</w:t>
      </w:r>
      <w:r w:rsidR="002A24EC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equity </w:t>
      </w:r>
      <w:r w:rsidR="0015618C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accounting</w:t>
      </w:r>
      <w:r w:rsidR="002A24EC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</w:p>
    <w:p w14:paraId="14856ADA" w14:textId="77777777" w:rsidR="002A24EC" w:rsidRPr="001773BA" w:rsidRDefault="002A24EC" w:rsidP="008926B8">
      <w:pPr>
        <w:ind w:left="540"/>
        <w:rPr>
          <w:rFonts w:ascii="Browallia New" w:hAnsi="Browallia New" w:cs="Browallia New"/>
          <w:sz w:val="26"/>
          <w:szCs w:val="26"/>
        </w:rPr>
      </w:pPr>
    </w:p>
    <w:p w14:paraId="5D60DE59" w14:textId="77777777" w:rsidR="002A24EC" w:rsidRPr="001773BA" w:rsidRDefault="002A24EC" w:rsidP="008926B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บริษัทย่อย</w:t>
      </w:r>
    </w:p>
    <w:p w14:paraId="683EDC2A" w14:textId="77777777" w:rsidR="002A24EC" w:rsidRPr="001773BA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1E48AD" w14:textId="25AEEB54" w:rsidR="002A24EC" w:rsidRPr="001773BA" w:rsidRDefault="0071318F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04AC3" w:rsidRPr="001773BA">
        <w:rPr>
          <w:rFonts w:ascii="Browallia New" w:eastAsia="Arial Unicode MS" w:hAnsi="Browallia New" w:cs="Browallia New"/>
          <w:sz w:val="26"/>
          <w:szCs w:val="26"/>
        </w:rPr>
        <w:br/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04AC3" w:rsidRPr="001773BA">
        <w:rPr>
          <w:rFonts w:ascii="Browallia New" w:eastAsia="Arial Unicode MS" w:hAnsi="Browallia New" w:cs="Browallia New"/>
          <w:sz w:val="26"/>
          <w:szCs w:val="26"/>
        </w:rPr>
        <w:br/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50F2380" w14:textId="77777777" w:rsidR="0071318F" w:rsidRPr="001773BA" w:rsidRDefault="0071318F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D6DAAF" w14:textId="77777777" w:rsidR="002A24EC" w:rsidRPr="001773BA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11902A24" w14:textId="77777777" w:rsidR="00BF20CF" w:rsidRPr="001773BA" w:rsidRDefault="00BF20CF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AD7441" w14:textId="7DE0CDC8" w:rsidR="002A24EC" w:rsidRPr="001773BA" w:rsidRDefault="002A24EC" w:rsidP="008926B8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บริษัทร่วม</w:t>
      </w:r>
    </w:p>
    <w:p w14:paraId="3351BEE6" w14:textId="77777777" w:rsidR="002A24EC" w:rsidRPr="001773BA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9865EC" w14:textId="4286BCFF" w:rsidR="002A24EC" w:rsidRPr="001773BA" w:rsidRDefault="0071318F" w:rsidP="00704AC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045A3F03" w14:textId="77777777" w:rsidR="0071318F" w:rsidRPr="001773BA" w:rsidRDefault="0071318F" w:rsidP="0071318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8AEE32" w14:textId="29D12FF2" w:rsidR="002A24EC" w:rsidRPr="001773BA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</w:t>
      </w:r>
      <w:r w:rsidR="008D6E7F" w:rsidRPr="001773BA">
        <w:rPr>
          <w:rFonts w:ascii="Browallia New" w:eastAsia="Arial Unicode MS" w:hAnsi="Browallia New" w:cs="Browallia New"/>
          <w:sz w:val="26"/>
          <w:szCs w:val="26"/>
          <w:cs/>
        </w:rPr>
        <w:t>ราคาทุน</w:t>
      </w:r>
    </w:p>
    <w:p w14:paraId="21E0B760" w14:textId="77777777" w:rsidR="006C656E" w:rsidRPr="001773BA" w:rsidRDefault="006C656E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E7B517" w14:textId="77777777" w:rsidR="002A24EC" w:rsidRPr="001773BA" w:rsidRDefault="002A24EC" w:rsidP="008926B8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081B1DAF" w14:textId="77777777" w:rsidR="002A24EC" w:rsidRPr="001773BA" w:rsidRDefault="002A24EC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36B41E" w14:textId="77777777" w:rsidR="0071318F" w:rsidRPr="001773BA" w:rsidRDefault="0071318F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6A89852" w14:textId="77777777" w:rsidR="0071318F" w:rsidRPr="001773BA" w:rsidRDefault="0071318F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FE3F69" w14:textId="4CFFD107" w:rsidR="0071318F" w:rsidRPr="001773BA" w:rsidRDefault="0071318F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ภายหลังการได้มาดังกล่าวข้างต้นจะปรับปรุงกับราคาตามบัญชีของเงินลงทุน</w:t>
      </w:r>
    </w:p>
    <w:p w14:paraId="791485E4" w14:textId="77777777" w:rsidR="00534A8A" w:rsidRPr="001773BA" w:rsidRDefault="00534A8A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69FF141B" w14:textId="29F00C4C" w:rsidR="002A24EC" w:rsidRPr="001773BA" w:rsidRDefault="0071318F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2E24E2E2" w14:textId="77777777" w:rsidR="00704AC3" w:rsidRPr="001773BA" w:rsidRDefault="00704AC3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B34B96" w14:textId="77777777" w:rsidR="002A24EC" w:rsidRPr="001773BA" w:rsidRDefault="002A24EC" w:rsidP="00704AC3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ง)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รายการระหว่างกันในงบการเงินรวม</w:t>
      </w:r>
    </w:p>
    <w:p w14:paraId="6E67BC64" w14:textId="77777777" w:rsidR="002A24EC" w:rsidRPr="001773BA" w:rsidRDefault="002A24EC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92CFAC" w14:textId="3F9C91F9" w:rsidR="00704AC3" w:rsidRPr="001773BA" w:rsidRDefault="0071318F" w:rsidP="00704AC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กลุ่มกิจการกับบริษัทร่วมจะถูกตัดออกตามสัดส่วนที่กลุ่มกิจการมีส่วนได้เสียในบริษัทร่วมขาดทุนที่ยังไม่เกิดขึ้นจริง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CAEA591" w14:textId="5016A476" w:rsidR="00EF061F" w:rsidRPr="001773BA" w:rsidRDefault="003F4AD7" w:rsidP="00EF06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A40EA77" w14:textId="4EB8E696" w:rsidR="00A61084" w:rsidRPr="001773BA" w:rsidRDefault="00F27EF7" w:rsidP="00483198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A61084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A61084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401BE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64AB8EBE" w14:textId="77777777" w:rsidR="00483198" w:rsidRPr="00363F0C" w:rsidRDefault="00483198" w:rsidP="00363F0C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6FAB4E" w14:textId="77777777" w:rsidR="00A61084" w:rsidRPr="001773BA" w:rsidRDefault="00A61084" w:rsidP="001810B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5B5A3CC3" w14:textId="77777777" w:rsidR="006C656E" w:rsidRPr="001773BA" w:rsidRDefault="006C656E" w:rsidP="00363F0C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4" w:name="_Toc311790762"/>
      <w:bookmarkStart w:id="5" w:name="_Toc494360319"/>
    </w:p>
    <w:p w14:paraId="2FD9FBE7" w14:textId="1E568017" w:rsidR="00C34783" w:rsidRPr="001773BA" w:rsidRDefault="00F27EF7" w:rsidP="00BF20C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34783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C34783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bookmarkEnd w:id="4"/>
      <w:bookmarkEnd w:id="5"/>
      <w:r w:rsidR="00C34783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58A19872" w14:textId="77777777" w:rsidR="00C34783" w:rsidRPr="001773BA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A622AD9" w14:textId="7498D904" w:rsidR="00C34783" w:rsidRPr="001773BA" w:rsidRDefault="00C34783" w:rsidP="00590A6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</w:t>
      </w:r>
      <w:r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ได้มา</w:t>
      </w:r>
    </w:p>
    <w:p w14:paraId="3312B414" w14:textId="77777777" w:rsidR="00C34783" w:rsidRPr="001773BA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F9336A9" w14:textId="4BD5B8F5" w:rsidR="00C34783" w:rsidRPr="001773BA" w:rsidRDefault="00F27EF7" w:rsidP="00BF20C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6" w:name="_Toc311790763"/>
      <w:bookmarkStart w:id="7" w:name="_Toc494360320"/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34783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34783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bookmarkEnd w:id="6"/>
      <w:bookmarkEnd w:id="7"/>
      <w:r w:rsidR="00C34783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7DA4D199" w14:textId="77777777" w:rsidR="00C34783" w:rsidRPr="001773BA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09E37A" w14:textId="0E081158" w:rsidR="00DF322F" w:rsidRPr="001773BA" w:rsidRDefault="00C34783" w:rsidP="008926B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4C39C0"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ซึ่งลูกหนี้โดยส่วนใหญ่</w:t>
      </w:r>
      <w:r w:rsidR="00BF20CF"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4C39C0"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จะมีระยะเวลาสินเชื่อ </w:t>
      </w:r>
      <w:r w:rsidR="00F27EF7" w:rsidRPr="001773BA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4C39C0"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116893C5" w14:textId="0F459E1B" w:rsidR="00BF20CF" w:rsidRPr="001773BA" w:rsidRDefault="00BF20CF" w:rsidP="00DF322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3F994E0" w14:textId="5447679F" w:rsidR="00C34783" w:rsidRPr="001773BA" w:rsidRDefault="00C34783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4C39C0"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ในกรณีที่มี</w:t>
      </w:r>
      <w:r w:rsidR="004C39C0"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องค์ประกอบด้านการจัดหาเงินที่มีนัยสำคัญ กลุ่มกิจการจะรับรู้ลูกหนี้ด้วย</w:t>
      </w:r>
      <w:r w:rsidR="006C5C83"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</w:t>
      </w:r>
      <w:r w:rsidR="004C39C0"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35908842" w14:textId="77777777" w:rsidR="003F4AD7" w:rsidRPr="001773BA" w:rsidRDefault="003F4AD7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034B2E1" w14:textId="7CCF3E28" w:rsidR="006F2D76" w:rsidRPr="001773BA" w:rsidRDefault="006F2D76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กลุ่มกิจการใช้วิธีอย่างง่าย </w:t>
      </w:r>
      <w:r w:rsidRPr="001773BA">
        <w:rPr>
          <w:rFonts w:ascii="Browallia New" w:eastAsia="Arial Unicode MS" w:hAnsi="Browallia New" w:cs="Browallia New"/>
          <w:spacing w:val="-6"/>
          <w:sz w:val="26"/>
          <w:szCs w:val="26"/>
        </w:rPr>
        <w:t>(Simplified approach)</w:t>
      </w:r>
      <w:r w:rsidR="004531D8" w:rsidRPr="001773B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531D8"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20BF257A" w14:textId="77777777" w:rsidR="004531D8" w:rsidRPr="001773BA" w:rsidRDefault="004531D8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00D7496" w14:textId="592929EF" w:rsidR="004531D8" w:rsidRPr="00363F0C" w:rsidRDefault="004531D8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</w:t>
      </w:r>
      <w:r w:rsidRPr="00363F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</w:t>
      </w:r>
      <w:r w:rsidR="002D1F76" w:rsidRPr="00363F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363F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16721F3" w14:textId="0D9FAF0D" w:rsidR="00EF061F" w:rsidRPr="00363F0C" w:rsidRDefault="00EF061F" w:rsidP="00EF061F">
      <w:pPr>
        <w:suppressAutoHyphens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8" w:name="_Toc311790764"/>
      <w:bookmarkStart w:id="9" w:name="_Toc494360321"/>
    </w:p>
    <w:p w14:paraId="42EA937E" w14:textId="1B376F51" w:rsidR="00C34783" w:rsidRPr="00363F0C" w:rsidRDefault="00F27EF7" w:rsidP="00DF322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63F0C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34783" w:rsidRPr="00363F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63F0C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bookmarkEnd w:id="8"/>
      <w:bookmarkEnd w:id="9"/>
      <w:r w:rsidR="00EF061F" w:rsidRPr="00363F0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34783" w:rsidRPr="00363F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3C291606" w14:textId="77777777" w:rsidR="00C34783" w:rsidRPr="00363F0C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F3EC870" w14:textId="77777777" w:rsidR="00C34783" w:rsidRPr="00363F0C" w:rsidRDefault="00C34783" w:rsidP="008926B8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F0C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69C2582" w14:textId="77777777" w:rsidR="00C34783" w:rsidRPr="00363F0C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F1F4BA3" w14:textId="0061A6C8" w:rsidR="00613DD0" w:rsidRPr="00363F0C" w:rsidRDefault="00C34783" w:rsidP="00EF061F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F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</w:t>
      </w:r>
      <w:r w:rsidRPr="00363F0C">
        <w:rPr>
          <w:rFonts w:ascii="Browallia New" w:eastAsia="Arial Unicode MS" w:hAnsi="Browallia New" w:cs="Browallia New"/>
          <w:sz w:val="26"/>
          <w:szCs w:val="26"/>
          <w:cs/>
        </w:rPr>
        <w:t>กับการซื้อ เช่น ค่าอากรขาเข้าและค่าขนส่ง หักด้วยส่วนลดที่เกี่ยวข้องทั้งหมด</w:t>
      </w:r>
    </w:p>
    <w:p w14:paraId="78364095" w14:textId="7A226587" w:rsidR="003F4AD7" w:rsidRPr="00363F0C" w:rsidRDefault="00EA2805" w:rsidP="003F4AD7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63F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70478174" w14:textId="00D2D387" w:rsidR="00651212" w:rsidRPr="00363F0C" w:rsidRDefault="00F27EF7" w:rsidP="00444B0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F0C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334177" w:rsidRPr="00363F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63F0C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334177" w:rsidRPr="00363F0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334177" w:rsidRPr="00363F0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51212" w:rsidRPr="00363F0C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 และอุปกรณ์</w:t>
      </w:r>
    </w:p>
    <w:p w14:paraId="023E335C" w14:textId="77777777" w:rsidR="00651212" w:rsidRPr="00363F0C" w:rsidRDefault="00651212" w:rsidP="003F4AD7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44F969" w14:textId="75AED957" w:rsidR="0024567B" w:rsidRPr="00363F0C" w:rsidRDefault="000F70D6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ที่ดินรับรู้ด้วยมูลค่ายุติธรรม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</w:t>
      </w:r>
      <w:r w:rsidR="00116C27" w:rsidRPr="00363F0C">
        <w:rPr>
          <w:rFonts w:ascii="Browallia New" w:hAnsi="Browallia New" w:cs="Browallia New"/>
          <w:sz w:val="26"/>
          <w:szCs w:val="26"/>
        </w:rPr>
        <w:br/>
      </w:r>
      <w:r w:rsidRPr="00363F0C">
        <w:rPr>
          <w:rFonts w:ascii="Browallia New" w:hAnsi="Browallia New" w:cs="Browallia New"/>
          <w:sz w:val="26"/>
          <w:szCs w:val="26"/>
          <w:cs/>
        </w:rPr>
        <w:t xml:space="preserve">การประเมินอย่างสม่ำเสมอทุก ๆ </w:t>
      </w:r>
      <w:r w:rsidR="00F27EF7" w:rsidRPr="00363F0C">
        <w:rPr>
          <w:rFonts w:ascii="Browallia New" w:hAnsi="Browallia New" w:cs="Browallia New"/>
          <w:sz w:val="26"/>
          <w:szCs w:val="26"/>
        </w:rPr>
        <w:t>3</w:t>
      </w:r>
      <w:r w:rsidRPr="00363F0C">
        <w:rPr>
          <w:rFonts w:ascii="Browallia New" w:hAnsi="Browallia New" w:cs="Browallia New"/>
          <w:sz w:val="26"/>
          <w:szCs w:val="26"/>
        </w:rPr>
        <w:t xml:space="preserve"> </w:t>
      </w:r>
      <w:r w:rsidRPr="00363F0C">
        <w:rPr>
          <w:rFonts w:ascii="Browallia New" w:hAnsi="Browallia New" w:cs="Browallia New"/>
          <w:sz w:val="26"/>
          <w:szCs w:val="26"/>
          <w:cs/>
        </w:rPr>
        <w:t>ปีเป็นอย่างน้อย</w:t>
      </w:r>
    </w:p>
    <w:p w14:paraId="1C20F256" w14:textId="77777777" w:rsidR="001B7B1D" w:rsidRPr="00363F0C" w:rsidRDefault="001B7B1D" w:rsidP="003F4AD7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FD98C5" w14:textId="2E71ED9E" w:rsidR="001B7B1D" w:rsidRPr="00363F0C" w:rsidRDefault="001B7B1D" w:rsidP="008926B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</w:t>
      </w:r>
      <w:r w:rsidR="00B6690B" w:rsidRPr="00363F0C">
        <w:rPr>
          <w:rFonts w:ascii="Browallia New" w:hAnsi="Browallia New" w:cs="Browallia New"/>
          <w:sz w:val="26"/>
          <w:szCs w:val="26"/>
          <w:cs/>
        </w:rPr>
        <w:t>องค์ประกอบอื่นของ</w:t>
      </w:r>
      <w:r w:rsidRPr="00363F0C">
        <w:rPr>
          <w:rFonts w:ascii="Browallia New" w:hAnsi="Browallia New" w:cs="Browallia New"/>
          <w:sz w:val="26"/>
          <w:szCs w:val="26"/>
          <w:cs/>
        </w:rPr>
        <w:t>ส่วนของเจ้าของ และหากมูลค่าของส่วนที่เคยตีราคาเพิ่มนั้นลดลง ส่วนที่ลดลงจากการตีราคาใหม่</w:t>
      </w:r>
      <w:r w:rsidRPr="00363F0C">
        <w:rPr>
          <w:rFonts w:ascii="Browallia New" w:hAnsi="Browallia New" w:cs="Browallia New"/>
          <w:spacing w:val="-3"/>
          <w:sz w:val="26"/>
          <w:szCs w:val="26"/>
          <w:cs/>
        </w:rPr>
        <w:t>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</w:t>
      </w:r>
      <w:r w:rsidRPr="00363F0C">
        <w:rPr>
          <w:rFonts w:ascii="Browallia New" w:hAnsi="Browallia New" w:cs="Browallia New"/>
          <w:spacing w:val="-2"/>
          <w:sz w:val="26"/>
          <w:szCs w:val="26"/>
          <w:cs/>
        </w:rPr>
        <w:t>ที่เหลือจะบันทึกไปยังกำไรหรือขาดทุน</w:t>
      </w:r>
    </w:p>
    <w:p w14:paraId="39DA9B01" w14:textId="77777777" w:rsidR="00116C27" w:rsidRPr="00363F0C" w:rsidRDefault="00116C27" w:rsidP="003F4AD7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2793C40" w14:textId="0434D9BE" w:rsidR="00651212" w:rsidRPr="00363F0C" w:rsidRDefault="00651212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อาคารและอุปกรณ์</w:t>
      </w:r>
      <w:r w:rsidR="006C5C83" w:rsidRPr="00363F0C">
        <w:rPr>
          <w:rFonts w:ascii="Browallia New" w:hAnsi="Browallia New" w:cs="Browallia New"/>
          <w:sz w:val="26"/>
          <w:szCs w:val="26"/>
          <w:cs/>
        </w:rPr>
        <w:t>ประเภท</w:t>
      </w:r>
      <w:r w:rsidRPr="00363F0C">
        <w:rPr>
          <w:rFonts w:ascii="Browallia New" w:hAnsi="Browallia New" w:cs="Browallia New"/>
          <w:sz w:val="26"/>
          <w:szCs w:val="26"/>
          <w:cs/>
        </w:rPr>
        <w:t>อื่นทั้งหมดวัดมูลค่าด้วยราคาทุนหักด้วยค่าเสื่อมราคาสะสมและผลขาดทุนจากการด้อยค่าสะสม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</w:t>
      </w:r>
    </w:p>
    <w:p w14:paraId="50091048" w14:textId="77777777" w:rsidR="00870EDD" w:rsidRPr="00363F0C" w:rsidRDefault="00870EDD" w:rsidP="003F4AD7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DDD2450" w14:textId="41B2354E" w:rsidR="00870EDD" w:rsidRPr="00363F0C" w:rsidRDefault="006C5C83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มูลค่าตามบัญชีของชิ้นส่วนที่ถูกเปลี่ยนแทนจะถูกตัดรายการออกไป</w:t>
      </w:r>
    </w:p>
    <w:p w14:paraId="499762BC" w14:textId="77777777" w:rsidR="006C5C83" w:rsidRPr="00363F0C" w:rsidRDefault="006C5C83" w:rsidP="003F4AD7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7C70BCB" w14:textId="77777777" w:rsidR="00870EDD" w:rsidRPr="00363F0C" w:rsidRDefault="00870EDD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A1C58F8" w14:textId="77777777" w:rsidR="00870EDD" w:rsidRPr="00363F0C" w:rsidRDefault="00870EDD" w:rsidP="003F4AD7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C8DDCFC" w14:textId="33503168" w:rsidR="00870EDD" w:rsidRPr="00363F0C" w:rsidRDefault="00870EDD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F0C">
        <w:rPr>
          <w:rFonts w:ascii="Browallia New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ตลอดอายุการให้ประโยชน์ที่ประมาณการไว้</w:t>
      </w:r>
      <w:r w:rsidRPr="00363F0C">
        <w:rPr>
          <w:rFonts w:ascii="Browallia New" w:hAnsi="Browallia New" w:cs="Browallia New"/>
          <w:sz w:val="26"/>
          <w:szCs w:val="26"/>
          <w:cs/>
        </w:rPr>
        <w:t>ของสินทรัพย์</w:t>
      </w:r>
      <w:r w:rsidR="00C65C27" w:rsidRPr="00363F0C">
        <w:rPr>
          <w:rFonts w:ascii="Browallia New" w:hAnsi="Browallia New" w:cs="Browallia New"/>
          <w:sz w:val="26"/>
          <w:szCs w:val="26"/>
          <w:cs/>
        </w:rPr>
        <w:t>แต่ละประเภท</w:t>
      </w:r>
      <w:r w:rsidRPr="00363F0C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29186E9B" w14:textId="77777777" w:rsidR="00EF061F" w:rsidRPr="00363F0C" w:rsidRDefault="00EF061F" w:rsidP="003F4AD7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F06F9C2" w14:textId="13C415F2" w:rsidR="00870EDD" w:rsidRPr="00363F0C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อาคาร</w:t>
      </w:r>
      <w:r w:rsidRPr="00363F0C">
        <w:rPr>
          <w:rFonts w:ascii="Browallia New" w:hAnsi="Browallia New" w:cs="Browallia New"/>
          <w:sz w:val="26"/>
          <w:szCs w:val="26"/>
          <w:cs/>
        </w:rPr>
        <w:tab/>
      </w:r>
      <w:r w:rsidR="00F27EF7" w:rsidRPr="00363F0C">
        <w:rPr>
          <w:rFonts w:ascii="Browallia New" w:hAnsi="Browallia New" w:cs="Browallia New"/>
          <w:sz w:val="26"/>
          <w:szCs w:val="26"/>
        </w:rPr>
        <w:t>40</w:t>
      </w:r>
      <w:r w:rsidRPr="00363F0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9A85B66" w14:textId="0B99E151" w:rsidR="00870EDD" w:rsidRPr="00363F0C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ส่วนปรับปรุงอาคาร</w:t>
      </w:r>
      <w:r w:rsidRPr="00363F0C">
        <w:rPr>
          <w:rFonts w:ascii="Browallia New" w:hAnsi="Browallia New" w:cs="Browallia New"/>
          <w:sz w:val="26"/>
          <w:szCs w:val="26"/>
          <w:cs/>
        </w:rPr>
        <w:tab/>
      </w:r>
      <w:r w:rsidR="00F27EF7" w:rsidRPr="00363F0C">
        <w:rPr>
          <w:rFonts w:ascii="Browallia New" w:hAnsi="Browallia New" w:cs="Browallia New"/>
          <w:sz w:val="26"/>
          <w:szCs w:val="26"/>
        </w:rPr>
        <w:t>20</w:t>
      </w:r>
      <w:r w:rsidRPr="00363F0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0AC71C51" w14:textId="77777777" w:rsidR="00870EDD" w:rsidRPr="00363F0C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ส่วนปรับปรุงและตกแต่งสินทรัพย์เช่า</w:t>
      </w:r>
      <w:r w:rsidRPr="00363F0C">
        <w:rPr>
          <w:rFonts w:ascii="Browallia New" w:hAnsi="Browallia New" w:cs="Browallia New"/>
          <w:sz w:val="26"/>
          <w:szCs w:val="26"/>
          <w:cs/>
        </w:rPr>
        <w:tab/>
        <w:t>อายุสัญญาเช่าหรืออายุของทรัพย์สินแล้วแต่อย่างใดจะสั้นกว่า</w:t>
      </w:r>
    </w:p>
    <w:p w14:paraId="1396151D" w14:textId="1CDC2977" w:rsidR="00870EDD" w:rsidRPr="00363F0C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เครื่องจักรและอุปกรณ์</w:t>
      </w:r>
      <w:r w:rsidRPr="00363F0C">
        <w:rPr>
          <w:rFonts w:ascii="Browallia New" w:hAnsi="Browallia New" w:cs="Browallia New"/>
          <w:sz w:val="26"/>
          <w:szCs w:val="26"/>
          <w:cs/>
        </w:rPr>
        <w:tab/>
      </w:r>
      <w:r w:rsidR="00F27EF7" w:rsidRPr="00363F0C">
        <w:rPr>
          <w:rFonts w:ascii="Browallia New" w:hAnsi="Browallia New" w:cs="Browallia New"/>
          <w:sz w:val="26"/>
          <w:szCs w:val="26"/>
        </w:rPr>
        <w:t>5</w:t>
      </w:r>
      <w:r w:rsidRPr="00363F0C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F27EF7" w:rsidRPr="00363F0C">
        <w:rPr>
          <w:rFonts w:ascii="Browallia New" w:hAnsi="Browallia New" w:cs="Browallia New"/>
          <w:sz w:val="26"/>
          <w:szCs w:val="26"/>
        </w:rPr>
        <w:t>10</w:t>
      </w:r>
      <w:r w:rsidRPr="00363F0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FB4AA29" w14:textId="470F303F" w:rsidR="00870EDD" w:rsidRPr="00363F0C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เครื่องตกแต่งและติดตั้ง</w:t>
      </w:r>
      <w:r w:rsidRPr="00363F0C">
        <w:rPr>
          <w:rFonts w:ascii="Browallia New" w:hAnsi="Browallia New" w:cs="Browallia New"/>
          <w:sz w:val="26"/>
          <w:szCs w:val="26"/>
          <w:cs/>
        </w:rPr>
        <w:tab/>
      </w:r>
      <w:r w:rsidR="00F27EF7" w:rsidRPr="00363F0C">
        <w:rPr>
          <w:rFonts w:ascii="Browallia New" w:hAnsi="Browallia New" w:cs="Browallia New"/>
          <w:sz w:val="26"/>
          <w:szCs w:val="26"/>
        </w:rPr>
        <w:t>5</w:t>
      </w:r>
      <w:r w:rsidRPr="00363F0C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F27EF7" w:rsidRPr="00363F0C">
        <w:rPr>
          <w:rFonts w:ascii="Browallia New" w:hAnsi="Browallia New" w:cs="Browallia New"/>
          <w:sz w:val="26"/>
          <w:szCs w:val="26"/>
        </w:rPr>
        <w:t>10</w:t>
      </w:r>
      <w:r w:rsidRPr="00363F0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0F0E2AD" w14:textId="1194AF04" w:rsidR="00870EDD" w:rsidRPr="00363F0C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363F0C">
        <w:rPr>
          <w:rFonts w:ascii="Browallia New" w:hAnsi="Browallia New" w:cs="Browallia New"/>
          <w:sz w:val="26"/>
          <w:szCs w:val="26"/>
          <w:cs/>
        </w:rPr>
        <w:tab/>
      </w:r>
      <w:r w:rsidR="00F27EF7" w:rsidRPr="00363F0C">
        <w:rPr>
          <w:rFonts w:ascii="Browallia New" w:hAnsi="Browallia New" w:cs="Browallia New"/>
          <w:sz w:val="26"/>
          <w:szCs w:val="26"/>
        </w:rPr>
        <w:t>5</w:t>
      </w:r>
      <w:r w:rsidRPr="00363F0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434E362" w14:textId="51B0F3CA" w:rsidR="00870EDD" w:rsidRPr="00363F0C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เรือ</w:t>
      </w:r>
      <w:r w:rsidRPr="00363F0C">
        <w:rPr>
          <w:rFonts w:ascii="Browallia New" w:hAnsi="Browallia New" w:cs="Browallia New"/>
          <w:sz w:val="26"/>
          <w:szCs w:val="26"/>
          <w:cs/>
        </w:rPr>
        <w:tab/>
      </w:r>
      <w:r w:rsidR="00F27EF7" w:rsidRPr="00363F0C">
        <w:rPr>
          <w:rFonts w:ascii="Browallia New" w:hAnsi="Browallia New" w:cs="Browallia New"/>
          <w:sz w:val="26"/>
          <w:szCs w:val="26"/>
        </w:rPr>
        <w:t>10</w:t>
      </w:r>
      <w:r w:rsidRPr="00363F0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C040CF4" w14:textId="3052AC8A" w:rsidR="00870EDD" w:rsidRPr="00363F0C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เครื่องใช้ในโรงแรม</w:t>
      </w:r>
      <w:r w:rsidRPr="00363F0C">
        <w:rPr>
          <w:rFonts w:ascii="Browallia New" w:hAnsi="Browallia New" w:cs="Browallia New"/>
          <w:sz w:val="26"/>
          <w:szCs w:val="26"/>
          <w:cs/>
        </w:rPr>
        <w:tab/>
      </w:r>
      <w:r w:rsidR="00F27EF7" w:rsidRPr="00363F0C">
        <w:rPr>
          <w:rFonts w:ascii="Browallia New" w:hAnsi="Browallia New" w:cs="Browallia New"/>
          <w:sz w:val="26"/>
          <w:szCs w:val="26"/>
        </w:rPr>
        <w:t>2</w:t>
      </w:r>
      <w:r w:rsidRPr="00363F0C">
        <w:rPr>
          <w:rFonts w:ascii="Browallia New" w:hAnsi="Browallia New" w:cs="Browallia New"/>
          <w:sz w:val="26"/>
          <w:szCs w:val="26"/>
        </w:rPr>
        <w:t xml:space="preserve"> - </w:t>
      </w:r>
      <w:r w:rsidR="00F27EF7" w:rsidRPr="00363F0C">
        <w:rPr>
          <w:rFonts w:ascii="Browallia New" w:hAnsi="Browallia New" w:cs="Browallia New"/>
          <w:sz w:val="26"/>
          <w:szCs w:val="26"/>
        </w:rPr>
        <w:t>3</w:t>
      </w:r>
      <w:r w:rsidRPr="00363F0C">
        <w:rPr>
          <w:rFonts w:ascii="Browallia New" w:hAnsi="Browallia New" w:cs="Browallia New"/>
          <w:sz w:val="26"/>
          <w:szCs w:val="26"/>
        </w:rPr>
        <w:t xml:space="preserve"> </w:t>
      </w:r>
      <w:r w:rsidRPr="00363F0C">
        <w:rPr>
          <w:rFonts w:ascii="Browallia New" w:hAnsi="Browallia New" w:cs="Browallia New"/>
          <w:sz w:val="26"/>
          <w:szCs w:val="26"/>
          <w:cs/>
        </w:rPr>
        <w:t>ปี</w:t>
      </w:r>
    </w:p>
    <w:p w14:paraId="6579D675" w14:textId="77777777" w:rsidR="00EF061F" w:rsidRPr="00363F0C" w:rsidRDefault="00EF061F" w:rsidP="00080D7F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28A6656" w14:textId="35AC6004" w:rsidR="00F746A8" w:rsidRPr="00363F0C" w:rsidRDefault="00F746A8" w:rsidP="00080D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เครื่องใช้ในการดำเนินงานซึ่งประกอบด้วยเครื่องกระเบื้อง เครื่องแก้ว เครื่องเงิน ผ้าลินิน และเครื่องแบบจะถือเป็นเครื่องใช้</w:t>
      </w:r>
      <w:r w:rsidR="00080D7F" w:rsidRPr="00363F0C">
        <w:rPr>
          <w:rFonts w:ascii="Browallia New" w:hAnsi="Browallia New" w:cs="Browallia New"/>
          <w:sz w:val="26"/>
          <w:szCs w:val="26"/>
          <w:cs/>
        </w:rPr>
        <w:br/>
      </w:r>
      <w:r w:rsidRPr="00363F0C">
        <w:rPr>
          <w:rFonts w:ascii="Browallia New" w:hAnsi="Browallia New" w:cs="Browallia New"/>
          <w:sz w:val="26"/>
          <w:szCs w:val="26"/>
          <w:cs/>
        </w:rPr>
        <w:t>ในโรงแรม และถือเป็นค่าใช้จ่ายทันทีเมื่อมีการเบิกใช้ ในกรณีเครื่องใช้ในการดำเนินงานที่ล้าสมัยและถูกเปลี่ยนแทน</w:t>
      </w:r>
      <w:r w:rsidR="00080D7F" w:rsidRPr="00363F0C">
        <w:rPr>
          <w:rFonts w:ascii="Browallia New" w:hAnsi="Browallia New" w:cs="Browallia New"/>
          <w:sz w:val="26"/>
          <w:szCs w:val="26"/>
          <w:cs/>
        </w:rPr>
        <w:br/>
      </w:r>
      <w:r w:rsidRPr="00363F0C">
        <w:rPr>
          <w:rFonts w:ascii="Browallia New" w:hAnsi="Browallia New" w:cs="Browallia New"/>
          <w:sz w:val="26"/>
          <w:szCs w:val="26"/>
          <w:cs/>
        </w:rPr>
        <w:t>อันเนื่องมาจากการเปลี่ยนแปลงแนวการตกแต่งภัตตาคาร มูลค่าที่คงเหลืออยู่ของเครื่องใช้ในการดำเนินงานดังกล่าวจะถูกตัดเป็นค่าใช้จ่ายทันที</w:t>
      </w:r>
    </w:p>
    <w:p w14:paraId="5A2B06AC" w14:textId="77777777" w:rsidR="00363F0C" w:rsidRDefault="00363F0C" w:rsidP="00080D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52B793" w14:textId="095698A7" w:rsidR="00F746A8" w:rsidRPr="00363F0C" w:rsidRDefault="00870EDD" w:rsidP="00080D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746A8" w:rsidRPr="00363F0C">
        <w:rPr>
          <w:rFonts w:ascii="Browallia New" w:hAnsi="Browallia New" w:cs="Browallia New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  <w:r w:rsidRPr="00363F0C">
        <w:rPr>
          <w:rFonts w:ascii="Browallia New" w:hAnsi="Browallia New" w:cs="Browallia New"/>
          <w:sz w:val="26"/>
          <w:szCs w:val="26"/>
          <w:cs/>
        </w:rPr>
        <w:t>ทุกสิ้นรอบระยะเวลารายงาน</w:t>
      </w:r>
    </w:p>
    <w:p w14:paraId="23EEC72F" w14:textId="77777777" w:rsidR="00EF061F" w:rsidRPr="00363F0C" w:rsidRDefault="00EF061F" w:rsidP="00080D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451975" w14:textId="2F42777D" w:rsidR="00F746A8" w:rsidRPr="00363F0C" w:rsidRDefault="00F746A8" w:rsidP="00080D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F0C">
        <w:rPr>
          <w:rFonts w:ascii="Browallia New" w:hAnsi="Browallia New" w:cs="Browallia New"/>
          <w:sz w:val="26"/>
          <w:szCs w:val="26"/>
          <w:cs/>
        </w:rPr>
        <w:t>กำไรขาดทุนจากการจำหน่ายที่ดิน อาคาร และอุปกรณ์คำนวณโดยการเปรียบเทียบสิ่งตอบแทนสุทธิที่ได้รับจากการจำหน่ายกับราคาตามบัญชี และจะรับรู้ในกำไรหรือขาดทุน</w:t>
      </w:r>
    </w:p>
    <w:p w14:paraId="3850F4C8" w14:textId="7528B8F0" w:rsidR="00006F4D" w:rsidRPr="001773BA" w:rsidRDefault="00EA2805" w:rsidP="00080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C464C1B" w14:textId="3A12E709" w:rsidR="00E67287" w:rsidRPr="001773BA" w:rsidRDefault="00F27EF7" w:rsidP="00D3635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67287" w:rsidRPr="001773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67287" w:rsidRPr="001773BA">
        <w:rPr>
          <w:rFonts w:ascii="Browallia New" w:hAnsi="Browallia New" w:cs="Browallia New"/>
          <w:b/>
          <w:bCs/>
          <w:sz w:val="26"/>
          <w:szCs w:val="26"/>
        </w:rPr>
        <w:tab/>
      </w:r>
      <w:r w:rsidR="00E67287" w:rsidRPr="001773B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1FE26B19" w14:textId="77777777" w:rsidR="00E67287" w:rsidRPr="001773BA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3355E7" w14:textId="19997CE2" w:rsidR="00E67287" w:rsidRPr="001773BA" w:rsidRDefault="00E67287" w:rsidP="008926B8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</w:t>
      </w:r>
      <w:r w:rsidR="008D6E7F" w:rsidRPr="001773B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14:paraId="6873651E" w14:textId="77777777" w:rsidR="00E67287" w:rsidRPr="001773BA" w:rsidRDefault="00E67287" w:rsidP="008926B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FB26D0" w14:textId="0AE1AEC9" w:rsidR="00E67287" w:rsidRPr="001773BA" w:rsidRDefault="00E67287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สิทธิการใช้โปรแกรมคอมพิวเตอร์โดยที่ซื้อมาจะวัดมูลค่าด้วยราคาทุน โดยจะตัดจำหน่ายตลอดอายุประมาณการให้ประโยชน์ภายในระยะเวลา </w:t>
      </w:r>
      <w:r w:rsidR="00F27EF7" w:rsidRPr="001773BA">
        <w:rPr>
          <w:rFonts w:ascii="Browallia New" w:hAnsi="Browallia New" w:cs="Browallia New"/>
          <w:sz w:val="26"/>
          <w:szCs w:val="26"/>
        </w:rPr>
        <w:t>3</w:t>
      </w:r>
      <w:r w:rsidRPr="001773BA">
        <w:rPr>
          <w:rFonts w:ascii="Browallia New" w:hAnsi="Browallia New" w:cs="Browallia New"/>
          <w:sz w:val="26"/>
          <w:szCs w:val="26"/>
        </w:rPr>
        <w:t xml:space="preserve">, </w:t>
      </w:r>
      <w:r w:rsidR="00F27EF7" w:rsidRPr="001773BA">
        <w:rPr>
          <w:rFonts w:ascii="Browallia New" w:hAnsi="Browallia New" w:cs="Browallia New"/>
          <w:sz w:val="26"/>
          <w:szCs w:val="26"/>
        </w:rPr>
        <w:t>5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F27EF7" w:rsidRPr="001773BA">
        <w:rPr>
          <w:rFonts w:ascii="Browallia New" w:hAnsi="Browallia New" w:cs="Browallia New"/>
          <w:sz w:val="26"/>
          <w:szCs w:val="26"/>
        </w:rPr>
        <w:t>10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E20A2F7" w14:textId="77777777" w:rsidR="00E67287" w:rsidRPr="001773BA" w:rsidRDefault="00E67287" w:rsidP="008F675D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8B82C" w14:textId="77777777" w:rsidR="00E67287" w:rsidRPr="001773BA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</w:t>
      </w:r>
      <w:r w:rsidRPr="001773B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</w:t>
      </w:r>
    </w:p>
    <w:p w14:paraId="205E2CAE" w14:textId="77777777" w:rsidR="00E67287" w:rsidRPr="001773BA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7E4C7A1" w14:textId="77777777" w:rsidR="00E67287" w:rsidRPr="001773BA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7ECB6312" w14:textId="77777777" w:rsidR="00E67287" w:rsidRPr="001773BA" w:rsidRDefault="00E67287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A4A5D8" w14:textId="59C60A98" w:rsidR="00E67287" w:rsidRPr="001773BA" w:rsidRDefault="00F27EF7" w:rsidP="00BF20C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67287" w:rsidRPr="001773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67287" w:rsidRPr="001773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E67287" w:rsidRPr="001773BA">
        <w:rPr>
          <w:rFonts w:ascii="Browallia New" w:hAnsi="Browallia New" w:cs="Browallia New"/>
          <w:b/>
          <w:bCs/>
          <w:sz w:val="26"/>
          <w:szCs w:val="26"/>
        </w:rPr>
        <w:tab/>
      </w:r>
      <w:r w:rsidR="00E67287" w:rsidRPr="001773BA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567B367E" w14:textId="77777777" w:rsidR="00E67287" w:rsidRPr="001773BA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E6769C" w14:textId="408BBA0E" w:rsidR="00E67287" w:rsidRPr="001773BA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กลุ่มกิจการจะทดสอบการด้อยค่า</w:t>
      </w:r>
      <w:r w:rsidR="006B53CF" w:rsidRPr="001773BA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ของสินทรัพย์ที่มีการตัดจำหน่าย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</w:t>
      </w:r>
      <w:r w:rsidR="00762736" w:rsidRPr="001773BA">
        <w:rPr>
          <w:rFonts w:ascii="Browallia New" w:eastAsia="Arial Unicode MS" w:hAnsi="Browallia New" w:cs="Browallia New"/>
          <w:sz w:val="26"/>
          <w:szCs w:val="26"/>
        </w:rPr>
        <w:br/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7611BA8" w14:textId="77777777" w:rsidR="00E67287" w:rsidRPr="001773BA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6EE5D5" w14:textId="77777777" w:rsidR="00E67287" w:rsidRPr="001773BA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41127A7" w14:textId="77777777" w:rsidR="00EF061F" w:rsidRPr="001773BA" w:rsidRDefault="00EF061F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D10D45A" w14:textId="5D7D0AD9" w:rsidR="00CF147D" w:rsidRPr="001773BA" w:rsidRDefault="00F27EF7" w:rsidP="00444B0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F147D" w:rsidRPr="001773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>9</w:t>
      </w:r>
      <w:r w:rsidR="00CF147D" w:rsidRPr="001773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F147D" w:rsidRPr="001773BA">
        <w:rPr>
          <w:rFonts w:ascii="Browallia New" w:hAnsi="Browallia New" w:cs="Browallia New"/>
          <w:b/>
          <w:bCs/>
          <w:sz w:val="26"/>
          <w:szCs w:val="26"/>
        </w:rPr>
        <w:tab/>
      </w:r>
      <w:r w:rsidR="00CF147D" w:rsidRPr="001773BA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14:paraId="21C95E1E" w14:textId="77777777" w:rsidR="003F4AD7" w:rsidRPr="00363F0C" w:rsidRDefault="003F4AD7" w:rsidP="00363F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9FBED" w14:textId="7C4297E0" w:rsidR="00CF147D" w:rsidRPr="001773BA" w:rsidRDefault="00CF147D" w:rsidP="00BF20CF">
      <w:pPr>
        <w:overflowPunct/>
        <w:autoSpaceDE/>
        <w:autoSpaceDN/>
        <w:adjustRightInd/>
        <w:ind w:left="540"/>
        <w:textAlignment w:val="auto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สัญญาเช่า </w:t>
      </w:r>
      <w:r w:rsidR="00BF20CF" w:rsidRPr="001773B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-</w:t>
      </w:r>
      <w:r w:rsidRPr="001773B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กรณีที่กลุ่มกิจการเป็นผู้เช่า</w:t>
      </w:r>
    </w:p>
    <w:p w14:paraId="30926A52" w14:textId="77777777" w:rsidR="00BF20CF" w:rsidRPr="001773BA" w:rsidRDefault="00BF20CF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05A09B" w14:textId="77777777" w:rsidR="00CF147D" w:rsidRPr="001773BA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BF20CF" w:rsidRPr="001773B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BF20CF" w:rsidRPr="001773B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EEF4BD2" w14:textId="7044A7E9" w:rsidR="00CF147D" w:rsidRPr="001773BA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3CBEAF" w14:textId="77777777" w:rsidR="00CF147D" w:rsidRPr="001773BA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116C27" w:rsidRPr="001773BA">
        <w:rPr>
          <w:rFonts w:ascii="Browallia New" w:eastAsia="Arial Unicode MS" w:hAnsi="Browallia New" w:cs="Browallia New"/>
          <w:sz w:val="26"/>
          <w:szCs w:val="26"/>
        </w:rPr>
        <w:br/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116C27" w:rsidRPr="001773BA">
        <w:rPr>
          <w:rFonts w:ascii="Browallia New" w:eastAsia="Arial Unicode MS" w:hAnsi="Browallia New" w:cs="Browallia New"/>
          <w:sz w:val="26"/>
          <w:szCs w:val="26"/>
        </w:rPr>
        <w:br/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68723C58" w14:textId="77777777" w:rsidR="003F4AD7" w:rsidRPr="001773BA" w:rsidRDefault="003F4AD7" w:rsidP="00EF061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75653A2D" w14:textId="3ABC64C2" w:rsidR="00CF147D" w:rsidRPr="001773BA" w:rsidRDefault="00CF147D" w:rsidP="00EF061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ตามสัญญาเช่า ดังนี้</w:t>
      </w:r>
    </w:p>
    <w:p w14:paraId="4775BE6B" w14:textId="77777777" w:rsidR="00CF147D" w:rsidRPr="001773BA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16E245" w14:textId="77777777" w:rsidR="00CF147D" w:rsidRPr="001773BA" w:rsidRDefault="00CF147D">
      <w:pPr>
        <w:numPr>
          <w:ilvl w:val="1"/>
          <w:numId w:val="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7F32AEA" w14:textId="77777777" w:rsidR="00CF147D" w:rsidRPr="001773BA" w:rsidRDefault="00CF147D">
      <w:pPr>
        <w:numPr>
          <w:ilvl w:val="1"/>
          <w:numId w:val="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6C20F2E" w14:textId="77777777" w:rsidR="00CF147D" w:rsidRPr="001773BA" w:rsidRDefault="00CF147D">
      <w:pPr>
        <w:numPr>
          <w:ilvl w:val="1"/>
          <w:numId w:val="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DCD05B8" w14:textId="77777777" w:rsidR="00CF147D" w:rsidRPr="001773BA" w:rsidRDefault="00CF147D">
      <w:pPr>
        <w:numPr>
          <w:ilvl w:val="1"/>
          <w:numId w:val="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D612B8D" w14:textId="77777777" w:rsidR="00CF147D" w:rsidRPr="001773BA" w:rsidRDefault="00CF147D">
      <w:pPr>
        <w:numPr>
          <w:ilvl w:val="1"/>
          <w:numId w:val="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3D0938C" w14:textId="77777777" w:rsidR="00CF147D" w:rsidRPr="001773BA" w:rsidRDefault="00CF147D" w:rsidP="00116C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B914BC" w14:textId="554C3A0E" w:rsidR="00577AB4" w:rsidRPr="001773BA" w:rsidRDefault="00577AB4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F6196C" w:rsidRPr="001773BA">
        <w:rPr>
          <w:rFonts w:ascii="Browallia New" w:eastAsia="Arial Unicode MS" w:hAnsi="Browallia New" w:cs="Browallia New"/>
          <w:sz w:val="26"/>
          <w:szCs w:val="26"/>
        </w:rPr>
        <w:br/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1E5D56F3" w14:textId="77777777" w:rsidR="00577AB4" w:rsidRPr="001773BA" w:rsidRDefault="00577AB4" w:rsidP="00116C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DD7C6B" w14:textId="3151DA70" w:rsidR="00577AB4" w:rsidRPr="001773BA" w:rsidRDefault="00577AB4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6196C" w:rsidRPr="001773BA">
        <w:rPr>
          <w:rFonts w:ascii="Browallia New" w:eastAsia="Arial Unicode MS" w:hAnsi="Browallia New" w:cs="Browallia New"/>
          <w:sz w:val="26"/>
          <w:szCs w:val="26"/>
        </w:rPr>
        <w:br/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1AE5F7F" w14:textId="77777777" w:rsidR="00762736" w:rsidRPr="001773BA" w:rsidRDefault="00762736" w:rsidP="008554FE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4A6CE4" w14:textId="4B6D7856" w:rsidR="00CF147D" w:rsidRPr="001773BA" w:rsidRDefault="00CF147D" w:rsidP="008554FE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5402685" w14:textId="77777777" w:rsidR="00CF147D" w:rsidRPr="001773BA" w:rsidRDefault="00CF147D" w:rsidP="00116C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127EEE" w14:textId="77777777" w:rsidR="00CF147D" w:rsidRPr="001773BA" w:rsidRDefault="00CF147D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59C364C" w14:textId="77777777" w:rsidR="00CF147D" w:rsidRPr="001773BA" w:rsidRDefault="00CF147D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4DBC02C" w14:textId="247941B1" w:rsidR="00CF147D" w:rsidRPr="001773BA" w:rsidRDefault="00CF147D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  <w:r w:rsidR="00B6690B" w:rsidRPr="001773BA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D684B86" w14:textId="77777777" w:rsidR="00CF147D" w:rsidRPr="001773BA" w:rsidRDefault="00CF147D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1526311E" w14:textId="77777777" w:rsidR="00CF147D" w:rsidRPr="001773BA" w:rsidRDefault="00CF147D" w:rsidP="00006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6C5A2A" w14:textId="291C2678" w:rsidR="00762736" w:rsidRPr="001773BA" w:rsidRDefault="00CF147D" w:rsidP="006C5C8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267C3C" w:rsidRPr="001773BA">
        <w:rPr>
          <w:rFonts w:ascii="Browallia New" w:hAnsi="Browallia New" w:cs="Browallia New"/>
          <w:sz w:val="26"/>
          <w:szCs w:val="26"/>
          <w:cs/>
        </w:rPr>
        <w:br/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321C5D" w:rsidRPr="001773BA">
        <w:rPr>
          <w:rFonts w:ascii="Browallia New" w:hAnsi="Browallia New" w:cs="Browallia New"/>
          <w:spacing w:val="-4"/>
          <w:sz w:val="26"/>
          <w:szCs w:val="26"/>
          <w:cs/>
        </w:rPr>
        <w:t>เครื่องตกแต่งและติดตั้งขนาดเล็ก</w:t>
      </w:r>
    </w:p>
    <w:p w14:paraId="6DDFED44" w14:textId="77777777" w:rsidR="003F4AD7" w:rsidRPr="001773BA" w:rsidRDefault="003F4AD7" w:rsidP="006C5C8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8E7D77" w14:textId="1C9182D3" w:rsidR="00577AB4" w:rsidRPr="001773BA" w:rsidRDefault="00577AB4" w:rsidP="00006F4D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" w:hAnsi="Browallia New" w:cs="Browallia New"/>
          <w:i/>
          <w:i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สัญญาเช่า </w:t>
      </w:r>
      <w:r w:rsidR="00267C3C" w:rsidRPr="001773B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-</w:t>
      </w:r>
      <w:r w:rsidRPr="001773B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736FFC7E" w14:textId="77777777" w:rsidR="00577AB4" w:rsidRPr="001773BA" w:rsidRDefault="00577AB4" w:rsidP="00006F4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366BCE" w14:textId="71A6EFFD" w:rsidR="00577AB4" w:rsidRPr="001773BA" w:rsidRDefault="00577AB4" w:rsidP="00006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444B02" w:rsidRPr="001773BA">
        <w:rPr>
          <w:rFonts w:ascii="Browallia New" w:hAnsi="Browallia New" w:cs="Browallia New"/>
          <w:sz w:val="26"/>
          <w:szCs w:val="26"/>
        </w:rPr>
        <w:br/>
      </w:r>
      <w:r w:rsidRPr="001773BA">
        <w:rPr>
          <w:rFonts w:ascii="Browallia New" w:hAnsi="Browallia New" w:cs="Browallia New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04D28565" w14:textId="77777777" w:rsidR="00577AB4" w:rsidRPr="001773BA" w:rsidRDefault="00577AB4" w:rsidP="00006F4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543914" w14:textId="4A2E9D18" w:rsidR="00577AB4" w:rsidRPr="001773BA" w:rsidRDefault="00577AB4" w:rsidP="00006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F6196C" w:rsidRPr="001773BA">
        <w:rPr>
          <w:rFonts w:ascii="Browallia New" w:hAnsi="Browallia New" w:cs="Browallia New"/>
          <w:sz w:val="26"/>
          <w:szCs w:val="26"/>
        </w:rPr>
        <w:br/>
      </w:r>
      <w:r w:rsidRPr="001773BA">
        <w:rPr>
          <w:rFonts w:ascii="Browallia New" w:hAnsi="Browallia New" w:cs="Browallia New"/>
          <w:sz w:val="26"/>
          <w:szCs w:val="26"/>
          <w:cs/>
        </w:rPr>
        <w:t>การให้เช่า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 </w:t>
      </w:r>
    </w:p>
    <w:p w14:paraId="091E6F63" w14:textId="3651BC3A" w:rsidR="00577AB4" w:rsidRPr="001773BA" w:rsidRDefault="003F4AD7" w:rsidP="008F675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FA3E880" w14:textId="0A1F2FE4" w:rsidR="00B6410D" w:rsidRPr="001773BA" w:rsidRDefault="00F27EF7" w:rsidP="003F4AD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984F2D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984F2D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6410D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7E1B77E6" w14:textId="77777777" w:rsidR="00B6410D" w:rsidRPr="001773BA" w:rsidRDefault="00B6410D" w:rsidP="00D8212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D3A711" w14:textId="77777777" w:rsidR="00B6410D" w:rsidRPr="001773BA" w:rsidRDefault="00B6410D">
      <w:pPr>
        <w:pStyle w:val="Style1"/>
        <w:numPr>
          <w:ilvl w:val="0"/>
          <w:numId w:val="5"/>
        </w:numPr>
        <w:jc w:val="thaiDistribute"/>
        <w:outlineLvl w:val="3"/>
        <w:rPr>
          <w:rFonts w:eastAsia="Arial Unicode MS"/>
          <w:b/>
          <w:bCs/>
        </w:rPr>
      </w:pPr>
      <w:r w:rsidRPr="001773BA">
        <w:rPr>
          <w:rFonts w:eastAsia="Arial Unicode MS"/>
          <w:b/>
          <w:bCs/>
          <w:cs/>
        </w:rPr>
        <w:t>การจัดประเภท</w:t>
      </w:r>
    </w:p>
    <w:p w14:paraId="608D173E" w14:textId="77777777" w:rsidR="003F4AD7" w:rsidRPr="001773BA" w:rsidRDefault="003F4AD7" w:rsidP="00CB79C9">
      <w:pPr>
        <w:pStyle w:val="Style1"/>
        <w:ind w:left="1080" w:firstLine="0"/>
        <w:jc w:val="thaiDistribute"/>
        <w:rPr>
          <w:rFonts w:eastAsia="Arial Unicode MS"/>
        </w:rPr>
      </w:pPr>
    </w:p>
    <w:p w14:paraId="2ADD7A33" w14:textId="776E6106" w:rsidR="00B6410D" w:rsidRPr="001773BA" w:rsidRDefault="00B6410D" w:rsidP="00CB79C9">
      <w:pPr>
        <w:pStyle w:val="Style1"/>
        <w:ind w:left="1080" w:firstLine="0"/>
        <w:jc w:val="thaiDistribute"/>
        <w:rPr>
          <w:rFonts w:eastAsia="Arial Unicode MS"/>
        </w:rPr>
      </w:pPr>
      <w:r w:rsidRPr="001773BA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DA5B386" w14:textId="77777777" w:rsidR="00CB79C9" w:rsidRPr="001773BA" w:rsidRDefault="00CB79C9" w:rsidP="003F4AD7">
      <w:pPr>
        <w:pStyle w:val="Style1"/>
        <w:ind w:left="1080" w:firstLine="0"/>
        <w:jc w:val="thaiDistribute"/>
        <w:rPr>
          <w:rFonts w:eastAsia="Arial Unicode MS"/>
        </w:rPr>
      </w:pPr>
    </w:p>
    <w:p w14:paraId="28E4C99D" w14:textId="77777777" w:rsidR="00B6410D" w:rsidRPr="001773BA" w:rsidRDefault="00B6410D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</w:rPr>
      </w:pPr>
      <w:r w:rsidRPr="001773BA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F5239E" w:rsidRPr="001773BA">
        <w:rPr>
          <w:rFonts w:eastAsia="Arial Unicode MS"/>
        </w:rPr>
        <w:br/>
      </w:r>
      <w:r w:rsidRPr="001773BA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F5239E" w:rsidRPr="001773BA">
        <w:rPr>
          <w:rFonts w:eastAsia="Arial Unicode MS"/>
        </w:rPr>
        <w:br/>
      </w:r>
      <w:r w:rsidRPr="001773BA">
        <w:rPr>
          <w:rFonts w:eastAsia="Arial Unicode MS"/>
          <w:spacing w:val="-2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1773BA">
        <w:rPr>
          <w:rFonts w:eastAsia="Arial Unicode MS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6C174CC5" w14:textId="77777777" w:rsidR="00B6410D" w:rsidRPr="001773BA" w:rsidRDefault="00B6410D">
      <w:pPr>
        <w:pStyle w:val="Style1"/>
        <w:numPr>
          <w:ilvl w:val="0"/>
          <w:numId w:val="8"/>
        </w:numPr>
        <w:ind w:left="1440" w:hanging="390"/>
        <w:jc w:val="thaiDistribute"/>
        <w:rPr>
          <w:rFonts w:eastAsia="Arial Unicode MS"/>
        </w:rPr>
      </w:pPr>
      <w:r w:rsidRPr="001773BA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5239E" w:rsidRPr="001773BA">
        <w:rPr>
          <w:rFonts w:eastAsia="Arial Unicode MS"/>
        </w:rPr>
        <w:br/>
      </w:r>
      <w:r w:rsidRPr="001773BA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3B5125AD" w14:textId="77777777" w:rsidR="003F4AD7" w:rsidRPr="001773BA" w:rsidRDefault="003F4AD7" w:rsidP="00CB79C9">
      <w:pPr>
        <w:pStyle w:val="Style1"/>
        <w:ind w:left="1080" w:firstLine="0"/>
        <w:jc w:val="thaiDistribute"/>
        <w:rPr>
          <w:rFonts w:eastAsia="Arial Unicode MS"/>
        </w:rPr>
      </w:pPr>
    </w:p>
    <w:p w14:paraId="0E655874" w14:textId="6EB571EC" w:rsidR="00EC5ED4" w:rsidRPr="001773BA" w:rsidRDefault="00B6410D" w:rsidP="00CB79C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1773BA">
        <w:rPr>
          <w:rFonts w:eastAsia="Arial Unicode MS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CB79C9" w:rsidRPr="001773BA">
        <w:rPr>
          <w:rFonts w:eastAsia="Arial Unicode MS"/>
          <w:cs/>
        </w:rPr>
        <w:br/>
      </w:r>
      <w:r w:rsidRPr="001773BA">
        <w:rPr>
          <w:rFonts w:eastAsia="Arial Unicode MS"/>
          <w:cs/>
        </w:rPr>
        <w:t xml:space="preserve">เป็นเวลาไม่น้อยกว่า </w:t>
      </w:r>
      <w:r w:rsidR="00F27EF7" w:rsidRPr="001773BA">
        <w:rPr>
          <w:rFonts w:eastAsia="Arial Unicode MS"/>
        </w:rPr>
        <w:t>12</w:t>
      </w:r>
      <w:r w:rsidRPr="001773BA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019087EE" w14:textId="3A84E09F" w:rsidR="006664BB" w:rsidRPr="001773BA" w:rsidRDefault="006664BB" w:rsidP="00EC5ED4">
      <w:pPr>
        <w:pStyle w:val="Style1"/>
        <w:ind w:left="1080" w:firstLine="0"/>
        <w:jc w:val="thaiDistribute"/>
        <w:rPr>
          <w:rFonts w:eastAsia="Arial Unicode MS"/>
        </w:rPr>
      </w:pPr>
    </w:p>
    <w:p w14:paraId="20BB5EC0" w14:textId="77777777" w:rsidR="00B6410D" w:rsidRPr="001773BA" w:rsidRDefault="00B6410D">
      <w:pPr>
        <w:pStyle w:val="Style1"/>
        <w:numPr>
          <w:ilvl w:val="0"/>
          <w:numId w:val="5"/>
        </w:numPr>
        <w:jc w:val="thaiDistribute"/>
        <w:outlineLvl w:val="3"/>
        <w:rPr>
          <w:rFonts w:eastAsia="Arial Unicode MS"/>
          <w:b/>
          <w:bCs/>
        </w:rPr>
      </w:pPr>
      <w:r w:rsidRPr="001773BA">
        <w:rPr>
          <w:rFonts w:eastAsia="Arial Unicode MS"/>
          <w:b/>
          <w:bCs/>
          <w:cs/>
        </w:rPr>
        <w:t>การวัดมูลค่า</w:t>
      </w:r>
    </w:p>
    <w:p w14:paraId="4F2EA273" w14:textId="77777777" w:rsidR="00B6410D" w:rsidRPr="001773BA" w:rsidRDefault="00B6410D" w:rsidP="003F4AD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B1AEBAF" w14:textId="77777777" w:rsidR="00B6410D" w:rsidRPr="001773BA" w:rsidRDefault="00B6410D" w:rsidP="003F4AD7">
      <w:pPr>
        <w:pStyle w:val="Style1"/>
        <w:ind w:left="1080" w:firstLine="0"/>
        <w:jc w:val="thaiDistribute"/>
        <w:rPr>
          <w:rFonts w:eastAsia="Arial Unicode MS"/>
        </w:rPr>
      </w:pPr>
      <w:r w:rsidRPr="001773BA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364060" w:rsidRPr="001773BA">
        <w:rPr>
          <w:rFonts w:eastAsia="Arial Unicode MS"/>
        </w:rPr>
        <w:br/>
      </w:r>
      <w:r w:rsidRPr="001773BA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62D068E5" w14:textId="77777777" w:rsidR="00B6410D" w:rsidRPr="001773BA" w:rsidRDefault="00B6410D" w:rsidP="003F4AD7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70550E9A" w14:textId="77777777" w:rsidR="00B6410D" w:rsidRPr="001773BA" w:rsidRDefault="00B6410D">
      <w:pPr>
        <w:pStyle w:val="Style1"/>
        <w:numPr>
          <w:ilvl w:val="0"/>
          <w:numId w:val="5"/>
        </w:numPr>
        <w:jc w:val="thaiDistribute"/>
        <w:outlineLvl w:val="3"/>
        <w:rPr>
          <w:rFonts w:eastAsia="Arial Unicode MS"/>
          <w:b/>
          <w:bCs/>
        </w:rPr>
      </w:pPr>
      <w:r w:rsidRPr="001773BA">
        <w:rPr>
          <w:rFonts w:eastAsia="Arial Unicode MS"/>
          <w:b/>
          <w:bCs/>
          <w:cs/>
        </w:rPr>
        <w:t>การตัดรายการและการเปลี่ยนแปลงเงื่อนไขของสัญญา</w:t>
      </w:r>
    </w:p>
    <w:p w14:paraId="0A1E1BFD" w14:textId="77777777" w:rsidR="00B6410D" w:rsidRPr="001773BA" w:rsidRDefault="00B6410D" w:rsidP="003F4AD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0247E12" w14:textId="77777777" w:rsidR="00B6410D" w:rsidRPr="001773BA" w:rsidRDefault="00B6410D" w:rsidP="003F4AD7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1773BA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D1B9D89" w14:textId="77777777" w:rsidR="00C83666" w:rsidRPr="001773BA" w:rsidRDefault="00C83666" w:rsidP="008926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7776537" w14:textId="79368F86" w:rsidR="007B0835" w:rsidRPr="001773BA" w:rsidRDefault="00F27EF7" w:rsidP="008926B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7B0835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7B0835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B0835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</w:t>
      </w:r>
      <w:r w:rsidR="00840F08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ของ</w:t>
      </w:r>
      <w:r w:rsidR="00BC6B61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รอบระยะเวลา</w:t>
      </w:r>
      <w:r w:rsidR="007B0835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4A72C928" w14:textId="77777777" w:rsidR="007B0835" w:rsidRPr="001773BA" w:rsidRDefault="007B0835" w:rsidP="003F4A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9BE158" w14:textId="7B815664" w:rsidR="007B0835" w:rsidRPr="001773BA" w:rsidRDefault="007B0835" w:rsidP="003F4A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BC6B61"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ประกอบด้วยภาษีเงินได้ของ</w:t>
      </w:r>
      <w:r w:rsidR="00BC6B61"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ปัจจุบันและภาษีเงินได้รอการตัดบัญชี</w:t>
      </w:r>
      <w:r w:rsidR="00BC6B61"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F4AD7"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</w:t>
      </w:r>
      <w:r w:rsidR="003F4AD7"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ษีเ</w:t>
      </w:r>
      <w:r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งินได้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จะรับรู้ในงบกำไรขาดทุน ยกเว้นส่วนภาษีเงินได้ที่เกี่ยวข้องกับ</w:t>
      </w:r>
      <w:r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720B054" w14:textId="77777777" w:rsidR="007B0835" w:rsidRPr="001773BA" w:rsidRDefault="007B0835" w:rsidP="003F4A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196BAB" w14:textId="0311EA6E" w:rsidR="007B0835" w:rsidRPr="001773BA" w:rsidRDefault="007B0835" w:rsidP="003F4A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ภาษีเงินได้ของ</w:t>
      </w:r>
      <w:r w:rsidR="00BC6B61" w:rsidRPr="001773B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รอบระยะเวลา</w:t>
      </w:r>
      <w:r w:rsidRPr="001773B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ปัจจุบัน</w:t>
      </w:r>
    </w:p>
    <w:p w14:paraId="26446134" w14:textId="77777777" w:rsidR="007B0835" w:rsidRPr="001773BA" w:rsidRDefault="007B0835" w:rsidP="003F4A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51D8E4" w14:textId="08572826" w:rsidR="007B0835" w:rsidRPr="001773BA" w:rsidRDefault="007B0835" w:rsidP="003F4A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</w:t>
      </w:r>
      <w:r w:rsidR="00BC6B61" w:rsidRPr="001773B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931CB6" w:rsidRPr="001773BA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 xml:space="preserve"> ๆ </w:t>
      </w:r>
      <w:r w:rsidR="00381EE4" w:rsidRPr="001773BA">
        <w:rPr>
          <w:rFonts w:ascii="Browallia New" w:eastAsia="Arial Unicode MS" w:hAnsi="Browallia New" w:cs="Browallia New"/>
          <w:sz w:val="26"/>
          <w:szCs w:val="26"/>
        </w:rPr>
        <w:br/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E35C49B" w14:textId="2DD5DA15" w:rsidR="00762736" w:rsidRPr="001773BA" w:rsidRDefault="003F4AD7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ED6089A" w14:textId="77777777" w:rsidR="007B0835" w:rsidRPr="001773BA" w:rsidRDefault="007B0835" w:rsidP="008926B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ภาษีเงินได้รอการตัดบัญชี</w:t>
      </w:r>
    </w:p>
    <w:p w14:paraId="6414C453" w14:textId="77777777" w:rsidR="007B0835" w:rsidRPr="001773BA" w:rsidRDefault="007B0835" w:rsidP="008926B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BBC8FD4" w14:textId="77777777" w:rsidR="007B0835" w:rsidRPr="001773BA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BE66C2A" w14:textId="77777777" w:rsidR="007B0835" w:rsidRPr="001773BA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D07148" w14:textId="0D7C1A07" w:rsidR="007B0835" w:rsidRPr="001773BA" w:rsidRDefault="007B0835" w:rsidP="004C2BA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</w:t>
      </w:r>
      <w:r w:rsidR="008C6EA0" w:rsidRPr="001773BA">
        <w:rPr>
          <w:rFonts w:ascii="Browallia New" w:eastAsia="Arial Unicode MS" w:hAnsi="Browallia New" w:cs="Browallia New"/>
          <w:sz w:val="26"/>
          <w:szCs w:val="26"/>
          <w:cs/>
        </w:rPr>
        <w:t>อ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กำไรหรือขาดทุนทั้งทางบัญชีและทางภาษี </w:t>
      </w:r>
      <w:r w:rsidR="00B6690B" w:rsidRPr="001773B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2496B1D2" w14:textId="77777777" w:rsidR="007B0835" w:rsidRPr="001773BA" w:rsidRDefault="007B0835" w:rsidP="004C2BA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43096E3" w14:textId="77777777" w:rsidR="007B0835" w:rsidRPr="001773BA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1954E4" w14:textId="77777777" w:rsidR="007B0835" w:rsidRPr="001773BA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1DA5AD0" w14:textId="77777777" w:rsidR="007B0835" w:rsidRPr="001773BA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DAA8F0" w14:textId="77777777" w:rsidR="007B0835" w:rsidRPr="001773BA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7E78041" w14:textId="77777777" w:rsidR="007C50C1" w:rsidRPr="001773BA" w:rsidRDefault="007C50C1" w:rsidP="008926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B8C2ED" w14:textId="408C98BB" w:rsidR="007B0835" w:rsidRPr="001773BA" w:rsidRDefault="007B0835" w:rsidP="007C50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กฎหมายที่จะนำสินทรัพย์ภาษีเงินได้ของ</w:t>
      </w:r>
      <w:r w:rsidR="00BC6B61"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ปัจจุบันมาหักกลบกับหนี้สินภาษีเงินได้ของ</w:t>
      </w:r>
      <w:r w:rsidR="00BC6B61"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ปัจจุบัน และ</w:t>
      </w:r>
      <w:r w:rsidR="001A0235" w:rsidRPr="001773B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ทั้งสินทรัพย์ภาษีเงินได้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BC6B61" w:rsidRPr="001773B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ปัจจุบันด้วยยอดสุทธิ</w:t>
      </w:r>
    </w:p>
    <w:p w14:paraId="00E04D1D" w14:textId="77777777" w:rsidR="007C50C1" w:rsidRPr="001773BA" w:rsidRDefault="007C50C1" w:rsidP="007C50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B47ACE" w14:textId="003BA164" w:rsidR="00EE1F49" w:rsidRPr="001773BA" w:rsidRDefault="00F27EF7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EE1F49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EE1F49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E1F49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6CD8305D" w14:textId="77777777" w:rsidR="001027E9" w:rsidRPr="001773BA" w:rsidRDefault="001027E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CC43F9E" w14:textId="77777777" w:rsidR="00EE1F49" w:rsidRPr="001773BA" w:rsidRDefault="00EE1F4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ผลประโยชน์พนักงานระยะสั้น</w:t>
      </w:r>
    </w:p>
    <w:p w14:paraId="4FC97686" w14:textId="77777777" w:rsidR="00EE1F49" w:rsidRPr="001773BA" w:rsidRDefault="00EE1F49" w:rsidP="008926B8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ED4E29E" w14:textId="5E7A1BED" w:rsidR="00EE1F49" w:rsidRPr="001773BA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27EF7" w:rsidRPr="001773BA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1773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โบนัส และค่ารักษาพยาบาล</w:t>
      </w:r>
      <w:r w:rsidRPr="001773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806D5D6" w14:textId="77777777" w:rsidR="00EE1F49" w:rsidRPr="001773BA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46581F" w14:textId="77777777" w:rsidR="00EE1F49" w:rsidRPr="001773BA" w:rsidRDefault="00EE1F4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โครงการสมทบเงิน</w:t>
      </w:r>
    </w:p>
    <w:p w14:paraId="2AAF6DE3" w14:textId="77777777" w:rsidR="00EE1F49" w:rsidRPr="001773BA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76207" w14:textId="77777777" w:rsidR="00EE1F49" w:rsidRPr="001773BA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1773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71861BC" w14:textId="001C22A3" w:rsidR="00EE1F49" w:rsidRPr="001773BA" w:rsidRDefault="003F4AD7" w:rsidP="00704AC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6A562C" w14:textId="77777777" w:rsidR="00EE1F49" w:rsidRPr="001773BA" w:rsidRDefault="00EE1F4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ผลประโยชน์เมื่อเกษียณอายุ</w:t>
      </w:r>
    </w:p>
    <w:p w14:paraId="4378868A" w14:textId="77777777" w:rsidR="00EE1F49" w:rsidRPr="001773BA" w:rsidRDefault="00EE1F49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</w:rPr>
      </w:pPr>
    </w:p>
    <w:p w14:paraId="01CE2A96" w14:textId="77777777" w:rsidR="00EE1F49" w:rsidRPr="001773BA" w:rsidRDefault="00EE1F49" w:rsidP="003F4A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5D4476C9" w14:textId="77777777" w:rsidR="00EE1F49" w:rsidRPr="001773BA" w:rsidRDefault="00EE1F49" w:rsidP="003F4AD7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268DE300" w14:textId="77777777" w:rsidR="00EE1F49" w:rsidRPr="001773BA" w:rsidRDefault="00EE1F49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</w:t>
      </w:r>
      <w:r w:rsidRPr="001773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C4A49A6" w14:textId="77777777" w:rsidR="00EE1F49" w:rsidRPr="001773BA" w:rsidRDefault="00EE1F49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</w:rPr>
      </w:pPr>
    </w:p>
    <w:p w14:paraId="38F82631" w14:textId="3A231394" w:rsidR="00EE1F49" w:rsidRPr="001773BA" w:rsidRDefault="00EE1F49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BC6B61"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ที่เกิดขึ้น และรวมอยู่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ในกำไรสะสมในงบการเปลี่ยนแปลงในส่วนของ</w:t>
      </w:r>
      <w:r w:rsidR="00177B7C" w:rsidRPr="001773BA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</w:p>
    <w:p w14:paraId="22DE0B2E" w14:textId="77777777" w:rsidR="00EE1F49" w:rsidRPr="001773BA" w:rsidRDefault="00EE1F49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</w:rPr>
      </w:pPr>
    </w:p>
    <w:p w14:paraId="3B5FB456" w14:textId="77777777" w:rsidR="00EE1F49" w:rsidRPr="001773BA" w:rsidRDefault="00EE1F49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28DB515" w14:textId="39079838" w:rsidR="00622CE3" w:rsidRPr="001773BA" w:rsidRDefault="00622CE3" w:rsidP="003F4A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544F9907" w14:textId="64EE007B" w:rsidR="00365386" w:rsidRPr="001773BA" w:rsidRDefault="00F27EF7" w:rsidP="001027E9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365386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365386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65386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0CAE8E6B" w14:textId="77777777" w:rsidR="00365386" w:rsidRPr="001773BA" w:rsidRDefault="00365386" w:rsidP="008926B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Cs w:val="22"/>
        </w:rPr>
      </w:pPr>
    </w:p>
    <w:p w14:paraId="1F9A4F6D" w14:textId="77777777" w:rsidR="00365386" w:rsidRPr="001773BA" w:rsidRDefault="0036538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027E9" w:rsidRPr="001773BA">
        <w:rPr>
          <w:rFonts w:ascii="Browallia New" w:eastAsia="Arial Unicode MS" w:hAnsi="Browallia New" w:cs="Browallia New"/>
          <w:sz w:val="26"/>
          <w:szCs w:val="26"/>
        </w:rPr>
        <w:br/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DE5D70B" w14:textId="77777777" w:rsidR="00365386" w:rsidRPr="001773BA" w:rsidRDefault="0036538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7577C804" w14:textId="678B602F" w:rsidR="003E4A4D" w:rsidRPr="001773BA" w:rsidRDefault="0036538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9F2BD05" w14:textId="1ABFB2C6" w:rsidR="007C50C1" w:rsidRPr="001773BA" w:rsidRDefault="007C50C1" w:rsidP="00DF322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519848C8" w14:textId="015E3B37" w:rsidR="001817BD" w:rsidRPr="001773BA" w:rsidRDefault="00F27EF7" w:rsidP="001027E9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1817BD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1817BD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817BD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5A2D0FB3" w14:textId="77777777" w:rsidR="00C83666" w:rsidRPr="001773BA" w:rsidRDefault="00C8366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0DC02736" w14:textId="77777777" w:rsidR="001817BD" w:rsidRPr="001773BA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1FAD0CA6" w14:textId="77777777" w:rsidR="001817BD" w:rsidRPr="001773BA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4CCB0177" w14:textId="5FC43DE1" w:rsidR="001817BD" w:rsidRPr="001773BA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2303FECF" w14:textId="289F55C4" w:rsidR="001817BD" w:rsidRPr="001773BA" w:rsidRDefault="001817BD" w:rsidP="0076273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6B531719" w14:textId="4F6DA2B7" w:rsidR="001817BD" w:rsidRPr="001773BA" w:rsidRDefault="00F27EF7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0" w:name="_Toc494360339"/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1817BD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1817BD"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bookmarkEnd w:id="10"/>
      <w:r w:rsidR="001817BD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6DAA1A5B" w14:textId="77777777" w:rsidR="001817BD" w:rsidRPr="001773BA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31C21410" w14:textId="77777777" w:rsidR="001817BD" w:rsidRPr="001773BA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7D887F27" w14:textId="77777777" w:rsidR="001817BD" w:rsidRPr="001773BA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7882F719" w14:textId="77777777" w:rsidR="001817BD" w:rsidRPr="001773BA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34E64B4" w14:textId="3EACF106" w:rsidR="001817BD" w:rsidRPr="001773BA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017A3984" w14:textId="77777777" w:rsidR="001817BD" w:rsidRPr="001773BA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1027E9" w:rsidRPr="001773BA">
        <w:rPr>
          <w:rFonts w:ascii="Browallia New" w:eastAsia="Arial Unicode MS" w:hAnsi="Browallia New" w:cs="Browallia New"/>
          <w:sz w:val="26"/>
          <w:szCs w:val="26"/>
        </w:rPr>
        <w:br/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</w:t>
      </w:r>
      <w:r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ปฏิบัติแยกต่างหากจากกันเมื่อกลุ่มกิจการได้ปฏิบัติตามภาระนั้นแล้ว</w:t>
      </w:r>
    </w:p>
    <w:p w14:paraId="48FD348D" w14:textId="10B6622C" w:rsidR="00C83666" w:rsidRPr="001773BA" w:rsidRDefault="00080D7F" w:rsidP="00444B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34D5D686" w14:textId="77777777" w:rsidR="001817BD" w:rsidRPr="001773BA" w:rsidRDefault="001817BD" w:rsidP="00762736">
      <w:pPr>
        <w:pStyle w:val="Heading3"/>
        <w:ind w:left="540"/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u w:val="none"/>
        </w:rPr>
      </w:pPr>
      <w:r w:rsidRPr="001773BA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u w:val="none"/>
          <w:cs/>
        </w:rPr>
        <w:t>โรงแรม</w:t>
      </w:r>
    </w:p>
    <w:p w14:paraId="0A9394B2" w14:textId="77777777" w:rsidR="001027E9" w:rsidRPr="001773BA" w:rsidRDefault="001027E9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64FA8E" w14:textId="1646A358" w:rsidR="007C50C1" w:rsidRPr="001773BA" w:rsidRDefault="001817BD" w:rsidP="007C50C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รายได้จากการเป็นเจ้าของโรงแรมประกอบด้วย จำนวนเงินที่ได้รับจากการให้</w:t>
      </w:r>
      <w:r w:rsidR="006F10BA" w:rsidRPr="001773BA">
        <w:rPr>
          <w:rFonts w:ascii="Browallia New" w:eastAsia="Arial Unicode MS" w:hAnsi="Browallia New" w:cs="Browallia New"/>
          <w:sz w:val="26"/>
          <w:szCs w:val="26"/>
          <w:cs/>
        </w:rPr>
        <w:t>บริการ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ห้องพัก การขายอาหารและเครื่องดื่ม และบริการเสริมอื่นๆ รายได้จากการให้</w:t>
      </w:r>
      <w:r w:rsidR="006F10BA" w:rsidRPr="001773BA">
        <w:rPr>
          <w:rFonts w:ascii="Browallia New" w:eastAsia="Arial Unicode MS" w:hAnsi="Browallia New" w:cs="Browallia New"/>
          <w:sz w:val="26"/>
          <w:szCs w:val="26"/>
          <w:cs/>
        </w:rPr>
        <w:t>บริการ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ห้องพักจะรับรู้ตลอดช่วงเวลาที่แขกเข้าพัก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โดยกลุ่มกิจการมีสิทธิในการได้รับชำระเงินทันทีที่แขกของโรงแรมเข้าพัก และได้รับบริการและสินค้า</w:t>
      </w:r>
    </w:p>
    <w:p w14:paraId="437679CD" w14:textId="77777777" w:rsidR="007E1185" w:rsidRPr="001773BA" w:rsidRDefault="007E1185" w:rsidP="007C50C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34E1E" w:rsidRPr="001773BA" w14:paraId="016D3E77" w14:textId="77777777" w:rsidTr="00A854E0">
        <w:trPr>
          <w:trHeight w:val="386"/>
        </w:trPr>
        <w:tc>
          <w:tcPr>
            <w:tcW w:w="9461" w:type="dxa"/>
            <w:vAlign w:val="center"/>
          </w:tcPr>
          <w:p w14:paraId="22A72618" w14:textId="146F4B5D" w:rsidR="00F34E1E" w:rsidRPr="001773BA" w:rsidRDefault="00F27EF7" w:rsidP="00A854E0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F34E1E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4E1E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2E552D3" w14:textId="77777777" w:rsidR="00F34E1E" w:rsidRPr="001773BA" w:rsidRDefault="00F34E1E" w:rsidP="007C50C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2B7E9F" w14:textId="3FE0FCFD" w:rsidR="00705CA2" w:rsidRPr="001773BA" w:rsidRDefault="00705CA2" w:rsidP="00080D7F">
      <w:pPr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26A568BD" w14:textId="77777777" w:rsidR="00705CA2" w:rsidRPr="001773BA" w:rsidRDefault="00705CA2" w:rsidP="0076273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24" w:type="dxa"/>
        <w:tblInd w:w="108" w:type="dxa"/>
        <w:tblLook w:val="04A0" w:firstRow="1" w:lastRow="0" w:firstColumn="1" w:lastColumn="0" w:noHBand="0" w:noVBand="1"/>
      </w:tblPr>
      <w:tblGrid>
        <w:gridCol w:w="1928"/>
        <w:gridCol w:w="2977"/>
        <w:gridCol w:w="2154"/>
        <w:gridCol w:w="2465"/>
      </w:tblGrid>
      <w:tr w:rsidR="00130462" w:rsidRPr="001773BA" w14:paraId="502D2D4A" w14:textId="77777777" w:rsidTr="00410C09">
        <w:trPr>
          <w:tblHeader/>
        </w:trPr>
        <w:tc>
          <w:tcPr>
            <w:tcW w:w="1928" w:type="dxa"/>
            <w:tcBorders>
              <w:bottom w:val="single" w:sz="4" w:space="0" w:color="auto"/>
            </w:tcBorders>
          </w:tcPr>
          <w:p w14:paraId="32AFDF5F" w14:textId="77777777" w:rsidR="00705CA2" w:rsidRPr="001773BA" w:rsidRDefault="00705CA2" w:rsidP="00790920">
            <w:pPr>
              <w:ind w:left="-86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01908A5" w14:textId="77777777" w:rsidR="00705CA2" w:rsidRPr="001773BA" w:rsidRDefault="00705CA2" w:rsidP="00CB403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7B6D6034" w14:textId="77777777" w:rsidR="00705CA2" w:rsidRPr="001773BA" w:rsidRDefault="00705CA2" w:rsidP="00CB403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วัดจาก</w:t>
            </w:r>
          </w:p>
        </w:tc>
        <w:tc>
          <w:tcPr>
            <w:tcW w:w="2465" w:type="dxa"/>
            <w:tcBorders>
              <w:bottom w:val="single" w:sz="4" w:space="0" w:color="auto"/>
            </w:tcBorders>
          </w:tcPr>
          <w:p w14:paraId="2E10A8EC" w14:textId="77777777" w:rsidR="00705CA2" w:rsidRPr="001773BA" w:rsidRDefault="00705CA2" w:rsidP="00CB403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130462" w:rsidRPr="001773BA" w14:paraId="6637D485" w14:textId="77777777" w:rsidTr="00410C09">
        <w:tc>
          <w:tcPr>
            <w:tcW w:w="1928" w:type="dxa"/>
            <w:tcBorders>
              <w:top w:val="single" w:sz="4" w:space="0" w:color="auto"/>
            </w:tcBorders>
          </w:tcPr>
          <w:p w14:paraId="2768D3D0" w14:textId="77777777" w:rsidR="00705CA2" w:rsidRPr="001773BA" w:rsidRDefault="00705CA2" w:rsidP="00790920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7B9295EB" w14:textId="77777777" w:rsidR="00705CA2" w:rsidRPr="001773BA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</w:tcPr>
          <w:p w14:paraId="418E63E3" w14:textId="77777777" w:rsidR="00705CA2" w:rsidRPr="001773BA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65" w:type="dxa"/>
            <w:tcBorders>
              <w:top w:val="single" w:sz="4" w:space="0" w:color="auto"/>
            </w:tcBorders>
          </w:tcPr>
          <w:p w14:paraId="0E9ADDB3" w14:textId="77777777" w:rsidR="00705CA2" w:rsidRPr="001773BA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30462" w:rsidRPr="001773BA" w14:paraId="38DE2E09" w14:textId="77777777" w:rsidTr="00410C09">
        <w:tc>
          <w:tcPr>
            <w:tcW w:w="1928" w:type="dxa"/>
          </w:tcPr>
          <w:p w14:paraId="01A22F16" w14:textId="097A139A" w:rsidR="00790920" w:rsidRPr="001773BA" w:rsidRDefault="00705CA2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ความเสี่ยงจากตลาด </w:t>
            </w:r>
            <w:r w:rsidR="00790920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6E0F0E0" w14:textId="4467C1CA" w:rsidR="00705CA2" w:rsidRPr="001773BA" w:rsidRDefault="00790920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840F08"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5CA2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977" w:type="dxa"/>
          </w:tcPr>
          <w:p w14:paraId="60199F5A" w14:textId="77777777" w:rsidR="00410C09" w:rsidRPr="001773BA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เงินกู้ยืมระยะยาวซึ่งมีอัตราดอกเบี้ย</w:t>
            </w:r>
          </w:p>
          <w:p w14:paraId="7E856CD4" w14:textId="5178C42F" w:rsidR="00705CA2" w:rsidRPr="001773BA" w:rsidRDefault="00410C09" w:rsidP="00790920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05CA2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ผันแปร</w:t>
            </w:r>
          </w:p>
        </w:tc>
        <w:tc>
          <w:tcPr>
            <w:tcW w:w="2154" w:type="dxa"/>
          </w:tcPr>
          <w:p w14:paraId="5FAD0EB4" w14:textId="45CAA931" w:rsidR="00705CA2" w:rsidRPr="001773BA" w:rsidRDefault="00410C09" w:rsidP="00410C09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ประมาณการกระแสเงินสด</w:t>
            </w:r>
          </w:p>
        </w:tc>
        <w:tc>
          <w:tcPr>
            <w:tcW w:w="2465" w:type="dxa"/>
          </w:tcPr>
          <w:p w14:paraId="0D19FBD1" w14:textId="39A8BC96" w:rsidR="00705CA2" w:rsidRPr="001773BA" w:rsidRDefault="00FB56F1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ทำ</w:t>
            </w:r>
            <w:r w:rsidR="00705CA2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</w:tr>
      <w:tr w:rsidR="00130462" w:rsidRPr="001773BA" w14:paraId="6C9BE576" w14:textId="77777777" w:rsidTr="00410C09">
        <w:tc>
          <w:tcPr>
            <w:tcW w:w="1928" w:type="dxa"/>
          </w:tcPr>
          <w:p w14:paraId="3E98D015" w14:textId="77777777" w:rsidR="00705CA2" w:rsidRPr="001773BA" w:rsidRDefault="00705CA2" w:rsidP="00790920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977" w:type="dxa"/>
          </w:tcPr>
          <w:p w14:paraId="0773940B" w14:textId="77777777" w:rsidR="00705CA2" w:rsidRPr="001773BA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4" w:type="dxa"/>
          </w:tcPr>
          <w:p w14:paraId="78031860" w14:textId="77777777" w:rsidR="00705CA2" w:rsidRPr="001773BA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65" w:type="dxa"/>
          </w:tcPr>
          <w:p w14:paraId="29CB056D" w14:textId="77777777" w:rsidR="00705CA2" w:rsidRPr="001773BA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30462" w:rsidRPr="001773BA" w14:paraId="29E80C2B" w14:textId="77777777" w:rsidTr="00410C09">
        <w:tc>
          <w:tcPr>
            <w:tcW w:w="1928" w:type="dxa"/>
          </w:tcPr>
          <w:p w14:paraId="5D9FC0E7" w14:textId="77777777" w:rsidR="00790920" w:rsidRPr="001773BA" w:rsidRDefault="00705CA2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ความเสี่ยงด้านการให้</w:t>
            </w:r>
          </w:p>
          <w:p w14:paraId="2DF899D8" w14:textId="0FC95AF4" w:rsidR="00705CA2" w:rsidRPr="001773BA" w:rsidRDefault="00790920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05CA2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สินเชื่อ</w:t>
            </w:r>
          </w:p>
        </w:tc>
        <w:tc>
          <w:tcPr>
            <w:tcW w:w="2977" w:type="dxa"/>
          </w:tcPr>
          <w:p w14:paraId="3532D134" w14:textId="79E6EC90" w:rsidR="00705CA2" w:rsidRPr="001773BA" w:rsidRDefault="00705CA2" w:rsidP="00D477A4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  <w:r w:rsidR="008C6EA0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</w:t>
            </w:r>
            <w:r w:rsidR="008C6EA0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้หมุนเวียน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8C6EA0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และสินทรัพย์ที่เกิดจากสัญญา</w:t>
            </w:r>
          </w:p>
        </w:tc>
        <w:tc>
          <w:tcPr>
            <w:tcW w:w="2154" w:type="dxa"/>
          </w:tcPr>
          <w:p w14:paraId="79909AA5" w14:textId="77777777" w:rsidR="00705CA2" w:rsidRPr="001773BA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การวิเคราะห์อายุ</w:t>
            </w:r>
          </w:p>
          <w:p w14:paraId="3B899537" w14:textId="05FCE090" w:rsidR="00705CA2" w:rsidRPr="001773BA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การพิจารณา</w:t>
            </w:r>
            <w:r w:rsidR="008C6EA0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อันดับความน่าเชื่อถือ</w:t>
            </w:r>
          </w:p>
        </w:tc>
        <w:tc>
          <w:tcPr>
            <w:tcW w:w="2465" w:type="dxa"/>
          </w:tcPr>
          <w:p w14:paraId="11775441" w14:textId="2B62AC14" w:rsidR="00705CA2" w:rsidRPr="001773BA" w:rsidRDefault="00705CA2" w:rsidP="00333A4A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มีเงินฝากกับหลายธนาคาร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การจำกัดวงเงิน</w:t>
            </w:r>
          </w:p>
        </w:tc>
      </w:tr>
      <w:tr w:rsidR="00130462" w:rsidRPr="001773BA" w14:paraId="08C13E8F" w14:textId="77777777" w:rsidTr="00410C09">
        <w:tc>
          <w:tcPr>
            <w:tcW w:w="1928" w:type="dxa"/>
          </w:tcPr>
          <w:p w14:paraId="46279D32" w14:textId="77777777" w:rsidR="00705CA2" w:rsidRPr="001773BA" w:rsidRDefault="00705CA2" w:rsidP="00790920">
            <w:pPr>
              <w:ind w:left="-86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977" w:type="dxa"/>
          </w:tcPr>
          <w:p w14:paraId="78C65D41" w14:textId="77777777" w:rsidR="00705CA2" w:rsidRPr="001773BA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4" w:type="dxa"/>
          </w:tcPr>
          <w:p w14:paraId="6CF47B80" w14:textId="77777777" w:rsidR="00705CA2" w:rsidRPr="001773BA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65" w:type="dxa"/>
          </w:tcPr>
          <w:p w14:paraId="7A32C51F" w14:textId="77777777" w:rsidR="00705CA2" w:rsidRPr="001773BA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05CA2" w:rsidRPr="001773BA" w14:paraId="066EAA39" w14:textId="77777777" w:rsidTr="00410C09">
        <w:tc>
          <w:tcPr>
            <w:tcW w:w="1928" w:type="dxa"/>
          </w:tcPr>
          <w:p w14:paraId="7889B702" w14:textId="2A0DBC58" w:rsidR="00705CA2" w:rsidRPr="001773BA" w:rsidRDefault="00705CA2" w:rsidP="00790920">
            <w:pPr>
              <w:ind w:left="-86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ความเสี่ยงด้านสภาพคล่อง</w:t>
            </w:r>
          </w:p>
        </w:tc>
        <w:tc>
          <w:tcPr>
            <w:tcW w:w="2977" w:type="dxa"/>
          </w:tcPr>
          <w:p w14:paraId="563EB75E" w14:textId="77777777" w:rsidR="00705CA2" w:rsidRPr="001773BA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เงินกู้ยืมและหนี้สินอื่นๆ</w:t>
            </w:r>
          </w:p>
        </w:tc>
        <w:tc>
          <w:tcPr>
            <w:tcW w:w="2154" w:type="dxa"/>
          </w:tcPr>
          <w:p w14:paraId="3F0D83DD" w14:textId="1B63FE88" w:rsidR="00705CA2" w:rsidRPr="001773BA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การประมาณกระแสเงินสดหมุนเวียน</w:t>
            </w:r>
          </w:p>
        </w:tc>
        <w:tc>
          <w:tcPr>
            <w:tcW w:w="2465" w:type="dxa"/>
          </w:tcPr>
          <w:p w14:paraId="048892A6" w14:textId="77777777" w:rsidR="00705CA2" w:rsidRPr="001773BA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652A3DD6" w14:textId="23F3C6FA" w:rsidR="00006F4D" w:rsidRPr="00363F0C" w:rsidRDefault="00006F4D" w:rsidP="00613DD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1D5ECF" w14:textId="131B917D" w:rsidR="00C83666" w:rsidRPr="001773BA" w:rsidRDefault="00F27EF7" w:rsidP="00080D7F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7E1185" w:rsidRPr="001773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E1185" w:rsidRPr="001773BA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</w:p>
    <w:p w14:paraId="07CAF010" w14:textId="77777777" w:rsidR="00852735" w:rsidRPr="00363F0C" w:rsidRDefault="00852735" w:rsidP="00363F0C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684685" w14:textId="2AEFF602" w:rsidR="005B3C53" w:rsidRPr="001773BA" w:rsidRDefault="00F27EF7" w:rsidP="003F4AD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192482" w:rsidRPr="001773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92482" w:rsidRPr="001773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92482" w:rsidRPr="001773B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B3C53" w:rsidRPr="001773BA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ความเสี่ยงจากตลาด</w:t>
      </w:r>
    </w:p>
    <w:p w14:paraId="2E661257" w14:textId="77777777" w:rsidR="005B3C53" w:rsidRPr="001773BA" w:rsidRDefault="005B3C53" w:rsidP="008926B8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CDA6C06" w14:textId="77777777" w:rsidR="00192482" w:rsidRPr="001773BA" w:rsidRDefault="005B3C53" w:rsidP="008926B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ab/>
      </w:r>
      <w:r w:rsidR="00192482" w:rsidRPr="001773BA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026EE28C" w14:textId="77777777" w:rsidR="00192482" w:rsidRPr="001773BA" w:rsidRDefault="00192482" w:rsidP="008926B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1E41E1A" w14:textId="77777777" w:rsidR="007C50C1" w:rsidRPr="001773BA" w:rsidRDefault="00192482" w:rsidP="007C50C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เนื่องจากกลุ่มกิจการมีลูกหนี้และเจ้าหนี้บางส่วน</w:t>
      </w:r>
      <w:r w:rsidRPr="001773BA">
        <w:rPr>
          <w:rFonts w:ascii="Browallia New" w:hAnsi="Browallia New" w:cs="Browallia New"/>
          <w:sz w:val="26"/>
          <w:szCs w:val="26"/>
          <w:cs/>
        </w:rPr>
        <w:br/>
        <w:t>เป็นสกุลเงินต่างประเทศ และบริษัทย่อยแห่งหนึ่งมีความเสี่ยงจากการที่มีเงินลงทุนในบริษัทร่วมในต่างประเทศ</w:t>
      </w:r>
      <w:r w:rsidRPr="001773BA">
        <w:rPr>
          <w:rFonts w:ascii="Browallia New" w:hAnsi="Browallia New" w:cs="Browallia New"/>
          <w:sz w:val="26"/>
          <w:szCs w:val="26"/>
          <w:cs/>
        </w:rPr>
        <w:br/>
        <w:t>ซึ่งบริษัทย่อยมิได้ทำสัญญาซื้อขายเงินตราต่างประเทศล่วงหน้าเพื่อป้องกันความเสี่ยงไว้ อย่างไรก็ตาม กลุ่มกิจการ</w:t>
      </w:r>
      <w:r w:rsidRPr="001773BA">
        <w:rPr>
          <w:rFonts w:ascii="Browallia New" w:hAnsi="Browallia New" w:cs="Browallia New"/>
          <w:sz w:val="26"/>
          <w:szCs w:val="26"/>
          <w:cs/>
        </w:rPr>
        <w:br/>
        <w:t>เชื่อว่าในสถานการณ์ปัจจุบันความเสี่ยงด้านอัตราแลกเปลี่ยนเงินตราต่างประเทศจะไม่มีผลกระทบที่เป็นสาระสำคัญ</w:t>
      </w:r>
      <w:r w:rsidRPr="001773BA">
        <w:rPr>
          <w:rFonts w:ascii="Browallia New" w:hAnsi="Browallia New" w:cs="Browallia New"/>
          <w:sz w:val="26"/>
          <w:szCs w:val="26"/>
          <w:cs/>
        </w:rPr>
        <w:br/>
        <w:t>ต่อผลการดำเนินงานของกลุ่มกิจการ ผู้บริหารจึงไม่ได้ใช้ตราสารอนุพันธ์ทางการเงินเพื่อป้องกันความเสี่ยงจากอัตราแลกเปลี่ยนดังกล่าว</w:t>
      </w:r>
    </w:p>
    <w:p w14:paraId="61D1D555" w14:textId="440F956F" w:rsidR="007C50C1" w:rsidRPr="001773BA" w:rsidRDefault="003F4AD7" w:rsidP="007C50C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A00A1C3" w14:textId="17639182" w:rsidR="00192482" w:rsidRPr="001773BA" w:rsidRDefault="005B3C53" w:rsidP="003F4AD7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>)</w:t>
      </w:r>
      <w:r w:rsidR="00192482" w:rsidRPr="001773BA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</w:t>
      </w:r>
      <w:r w:rsidR="009C63BB" w:rsidRPr="001773BA">
        <w:rPr>
          <w:rFonts w:ascii="Browallia New" w:hAnsi="Browallia New" w:cs="Browallia New"/>
          <w:b/>
          <w:bCs/>
          <w:sz w:val="26"/>
          <w:szCs w:val="26"/>
          <w:cs/>
        </w:rPr>
        <w:t>กระแสเงินสด</w:t>
      </w:r>
      <w:r w:rsidR="006D4C85" w:rsidRPr="001773BA">
        <w:rPr>
          <w:rFonts w:ascii="Browallia New" w:hAnsi="Browallia New" w:cs="Browallia New"/>
          <w:b/>
          <w:bCs/>
          <w:sz w:val="26"/>
          <w:szCs w:val="26"/>
          <w:cs/>
        </w:rPr>
        <w:t>และ</w:t>
      </w:r>
      <w:r w:rsidR="00192482" w:rsidRPr="001773BA">
        <w:rPr>
          <w:rFonts w:ascii="Browallia New" w:hAnsi="Browallia New" w:cs="Browallia New"/>
          <w:b/>
          <w:bCs/>
          <w:sz w:val="26"/>
          <w:szCs w:val="26"/>
          <w:cs/>
        </w:rPr>
        <w:t>อัตราดอกเบี้ย</w:t>
      </w:r>
    </w:p>
    <w:p w14:paraId="754A809E" w14:textId="77777777" w:rsidR="00192482" w:rsidRPr="001773BA" w:rsidRDefault="00192482" w:rsidP="003F4A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3511E1" w14:textId="7EEA51AE" w:rsidR="00CA0E9C" w:rsidRPr="001773BA" w:rsidRDefault="00CA0E9C" w:rsidP="003F4AD7">
      <w:pPr>
        <w:pStyle w:val="BlockText"/>
        <w:ind w:left="1080" w:right="0" w:firstLine="0"/>
        <w:rPr>
          <w:rFonts w:ascii="Browallia New" w:hAnsi="Browallia New" w:cs="Browallia New"/>
          <w:spacing w:val="-6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กลุ่มกิจการมีความเสี่ยงจากอัตราดอกเบี้ยจากเงินฝากสถาบันการเงิน เงินกู้ยืมระยะสั้น </w:t>
      </w:r>
      <w:r w:rsidR="008D6E7F" w:rsidRPr="001773BA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</w:t>
      </w:r>
      <w:r w:rsidR="008D6E7F" w:rsidRPr="001773BA">
        <w:rPr>
          <w:rFonts w:ascii="Browallia New" w:hAnsi="Browallia New" w:cs="Browallia New"/>
          <w:spacing w:val="-6"/>
          <w:sz w:val="26"/>
          <w:szCs w:val="26"/>
          <w:cs/>
        </w:rPr>
        <w:t>มี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นัยสำคัญเนื่องจากสินทรัพย์ทางการเงินและหนี้สินทางการเงิน</w:t>
      </w:r>
      <w:r w:rsidR="00AF1BD2" w:rsidRPr="001773BA">
        <w:rPr>
          <w:rFonts w:ascii="Browallia New" w:hAnsi="Browallia New" w:cs="Browallia New"/>
          <w:spacing w:val="-6"/>
          <w:sz w:val="26"/>
          <w:szCs w:val="26"/>
        </w:rPr>
        <w:br/>
      </w: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ที่มีดอกเบี้ยมีจำนวน</w:t>
      </w:r>
      <w:r w:rsidR="008D6E7F" w:rsidRPr="001773BA">
        <w:rPr>
          <w:rFonts w:ascii="Browallia New" w:hAnsi="Browallia New" w:cs="Browallia New"/>
          <w:spacing w:val="-6"/>
          <w:sz w:val="26"/>
          <w:szCs w:val="26"/>
          <w:cs/>
        </w:rPr>
        <w:t>แตกต่างกันอย่างมีสาระสำคัญ อย่างไรก็ตาม</w:t>
      </w:r>
      <w:r w:rsidR="0002302D" w:rsidRPr="001773B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กลุ่มกิจการจะเข้าทำสัญญาแลกเปลี่ยนอัตราดอกเบี้ย</w:t>
      </w:r>
      <w:r w:rsidR="003F4AD7" w:rsidRPr="001773BA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เพื่อบริหารความเสี่ยงเมื่อจำเป็น</w:t>
      </w:r>
    </w:p>
    <w:p w14:paraId="7CFBAE8A" w14:textId="77777777" w:rsidR="0086108A" w:rsidRPr="001773BA" w:rsidRDefault="0086108A" w:rsidP="003F4AD7">
      <w:pPr>
        <w:pStyle w:val="BlockText"/>
        <w:ind w:left="1080" w:right="0" w:firstLine="0"/>
        <w:rPr>
          <w:rFonts w:ascii="Browallia New" w:hAnsi="Browallia New" w:cs="Browallia New"/>
          <w:spacing w:val="-6"/>
          <w:sz w:val="26"/>
          <w:szCs w:val="26"/>
        </w:rPr>
      </w:pPr>
    </w:p>
    <w:p w14:paraId="5E63E11D" w14:textId="6FCD7706" w:rsidR="0086108A" w:rsidRPr="001773BA" w:rsidRDefault="0086108A" w:rsidP="003F4AD7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ความเสี่ยงจากการเปลี่ยนแปลงอัตราดอกเบี้ยและการปรับราคาใหม่ของเงินกู้ยืม ณ วันสิ้นรอบระยะเวลารายงาน มีดังนี้</w:t>
      </w:r>
    </w:p>
    <w:p w14:paraId="38BFEE7A" w14:textId="77777777" w:rsidR="0086108A" w:rsidRPr="001773BA" w:rsidRDefault="0086108A" w:rsidP="003F4AD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tbl>
      <w:tblPr>
        <w:tblW w:w="8603" w:type="dxa"/>
        <w:tblInd w:w="972" w:type="dxa"/>
        <w:tblLook w:val="04A0" w:firstRow="1" w:lastRow="0" w:firstColumn="1" w:lastColumn="0" w:noHBand="0" w:noVBand="1"/>
      </w:tblPr>
      <w:tblGrid>
        <w:gridCol w:w="2995"/>
        <w:gridCol w:w="1436"/>
        <w:gridCol w:w="1368"/>
        <w:gridCol w:w="1436"/>
        <w:gridCol w:w="1368"/>
      </w:tblGrid>
      <w:tr w:rsidR="00130462" w:rsidRPr="001773BA" w14:paraId="097C260C" w14:textId="77777777" w:rsidTr="00627D7C">
        <w:tc>
          <w:tcPr>
            <w:tcW w:w="2995" w:type="dxa"/>
          </w:tcPr>
          <w:p w14:paraId="362C891A" w14:textId="77777777" w:rsidR="0086108A" w:rsidRPr="001773BA" w:rsidRDefault="0086108A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608" w:type="dxa"/>
            <w:gridSpan w:val="4"/>
            <w:tcBorders>
              <w:bottom w:val="single" w:sz="4" w:space="0" w:color="auto"/>
            </w:tcBorders>
          </w:tcPr>
          <w:p w14:paraId="6594688F" w14:textId="75F20958" w:rsidR="0086108A" w:rsidRPr="001773BA" w:rsidRDefault="0086108A" w:rsidP="00643EED">
            <w:pPr>
              <w:pStyle w:val="BlockText"/>
              <w:ind w:left="0" w:right="0" w:firstLine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30462" w:rsidRPr="001773BA" w14:paraId="47D714F2" w14:textId="77777777" w:rsidTr="00627D7C">
        <w:tc>
          <w:tcPr>
            <w:tcW w:w="2995" w:type="dxa"/>
          </w:tcPr>
          <w:p w14:paraId="7ACC43A4" w14:textId="77777777" w:rsidR="0086108A" w:rsidRPr="001773BA" w:rsidRDefault="0086108A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4BEE02" w14:textId="690B6504" w:rsidR="0086108A" w:rsidRPr="001773BA" w:rsidRDefault="00691C24" w:rsidP="00643EED">
            <w:pPr>
              <w:pStyle w:val="BlockText"/>
              <w:ind w:left="0" w:right="0" w:firstLine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F666EB" w14:textId="6FF1B811" w:rsidR="0086108A" w:rsidRPr="001773BA" w:rsidRDefault="00691C24" w:rsidP="00643EED">
            <w:pPr>
              <w:pStyle w:val="BlockText"/>
              <w:ind w:left="0" w:right="0" w:firstLine="0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30462" w:rsidRPr="001773BA" w14:paraId="5A241F5B" w14:textId="77777777" w:rsidTr="00627D7C">
        <w:tc>
          <w:tcPr>
            <w:tcW w:w="2995" w:type="dxa"/>
          </w:tcPr>
          <w:p w14:paraId="214B5E02" w14:textId="77777777" w:rsidR="0086108A" w:rsidRPr="001773BA" w:rsidRDefault="0086108A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24140" w14:textId="77777777" w:rsidR="0086108A" w:rsidRPr="001773BA" w:rsidRDefault="0086108A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E1BE0" w14:textId="77777777" w:rsidR="0086108A" w:rsidRPr="001773BA" w:rsidRDefault="0086108A" w:rsidP="00627D7C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="00C92A35" w:rsidRPr="001773B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1773B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0423B" w14:textId="77777777" w:rsidR="0086108A" w:rsidRPr="001773BA" w:rsidRDefault="0086108A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9B3D1" w14:textId="77777777" w:rsidR="0086108A" w:rsidRPr="001773BA" w:rsidRDefault="0086108A" w:rsidP="00627D7C">
            <w:pPr>
              <w:pStyle w:val="BlockText"/>
              <w:tabs>
                <w:tab w:val="decimal" w:pos="115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="00C92A35" w:rsidRPr="001773B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1773B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130462" w:rsidRPr="001773BA" w14:paraId="5AB73F45" w14:textId="77777777" w:rsidTr="00627D7C">
        <w:trPr>
          <w:trHeight w:val="62"/>
        </w:trPr>
        <w:tc>
          <w:tcPr>
            <w:tcW w:w="2995" w:type="dxa"/>
          </w:tcPr>
          <w:p w14:paraId="36D3DC5F" w14:textId="77777777" w:rsidR="00C92A35" w:rsidRPr="001773BA" w:rsidRDefault="00C92A35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78B9FB14" w14:textId="77777777" w:rsidR="00C92A35" w:rsidRPr="001773BA" w:rsidRDefault="00C92A35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E234EA" w14:textId="77777777" w:rsidR="00C92A35" w:rsidRPr="001773BA" w:rsidRDefault="00C92A35" w:rsidP="00627D7C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2E14B838" w14:textId="77777777" w:rsidR="00C92A35" w:rsidRPr="001773BA" w:rsidRDefault="00C92A35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EC138F" w14:textId="77777777" w:rsidR="00C92A35" w:rsidRPr="001773BA" w:rsidRDefault="00C92A35" w:rsidP="00627D7C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143F4" w:rsidRPr="001773BA" w14:paraId="212E88C1" w14:textId="77777777" w:rsidTr="00627D7C">
        <w:tc>
          <w:tcPr>
            <w:tcW w:w="2995" w:type="dxa"/>
          </w:tcPr>
          <w:p w14:paraId="430330AE" w14:textId="77777777" w:rsidR="00F143F4" w:rsidRPr="001773BA" w:rsidRDefault="00F143F4" w:rsidP="00F143F4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36" w:type="dxa"/>
          </w:tcPr>
          <w:p w14:paraId="6C6F4B4A" w14:textId="68888596" w:rsidR="00F143F4" w:rsidRPr="001773BA" w:rsidRDefault="00F27EF7" w:rsidP="00F143F4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900</w:t>
            </w:r>
            <w:r w:rsidR="00F143F4" w:rsidRPr="001773B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 w:rsidR="00F143F4" w:rsidRPr="001773B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04A84C0C" w14:textId="758AFD08" w:rsidR="00F143F4" w:rsidRPr="001773BA" w:rsidRDefault="00F27EF7" w:rsidP="00627D7C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36" w:type="dxa"/>
          </w:tcPr>
          <w:p w14:paraId="477A2D12" w14:textId="320BEEA5" w:rsidR="00F143F4" w:rsidRPr="001773BA" w:rsidRDefault="00F27EF7" w:rsidP="007E5468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143F4" w:rsidRPr="001773B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650</w:t>
            </w:r>
            <w:r w:rsidR="00F143F4" w:rsidRPr="001773B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 w:rsidR="00F143F4" w:rsidRPr="001773B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351FD4AC" w14:textId="7F4BB82D" w:rsidR="00F143F4" w:rsidRPr="001773BA" w:rsidRDefault="00F27EF7" w:rsidP="00627D7C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</w:p>
        </w:tc>
      </w:tr>
      <w:tr w:rsidR="00694941" w:rsidRPr="001773BA" w14:paraId="3ACCA951" w14:textId="77777777" w:rsidTr="00627D7C">
        <w:tc>
          <w:tcPr>
            <w:tcW w:w="2995" w:type="dxa"/>
          </w:tcPr>
          <w:p w14:paraId="0A67C62C" w14:textId="328E0475" w:rsidR="00694941" w:rsidRPr="001773BA" w:rsidRDefault="00694941" w:rsidP="00694941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4A2A2E25" w14:textId="0BB52E24" w:rsidR="00694941" w:rsidRPr="001773BA" w:rsidRDefault="00F27EF7" w:rsidP="00694941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500</w:t>
            </w:r>
            <w:r w:rsidR="00694941" w:rsidRPr="001773B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 w:rsidR="00694941" w:rsidRPr="001773B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392911" w14:textId="36A31BBF" w:rsidR="00694941" w:rsidRPr="001773BA" w:rsidRDefault="00F27EF7" w:rsidP="00627D7C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5EE95308" w14:textId="3FDCC799" w:rsidR="00694941" w:rsidRPr="001773BA" w:rsidRDefault="00694941" w:rsidP="007E5468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233C4A" w14:textId="13E214AC" w:rsidR="00694941" w:rsidRPr="001773BA" w:rsidRDefault="00694941" w:rsidP="00627D7C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7E5468" w:rsidRPr="001773BA" w14:paraId="642F6296" w14:textId="77777777" w:rsidTr="00627D7C">
        <w:tc>
          <w:tcPr>
            <w:tcW w:w="2995" w:type="dxa"/>
          </w:tcPr>
          <w:p w14:paraId="1141056B" w14:textId="77777777" w:rsidR="007E5468" w:rsidRPr="001773BA" w:rsidRDefault="007E5468" w:rsidP="007E5468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0679A148" w14:textId="67BAC786" w:rsidR="007E5468" w:rsidRPr="001773BA" w:rsidRDefault="00F27EF7" w:rsidP="007E5468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E5468" w:rsidRPr="001773B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400</w:t>
            </w:r>
            <w:r w:rsidR="007E5468" w:rsidRPr="001773B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 w:rsidR="007E5468" w:rsidRPr="001773B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2CFE9B" w14:textId="4834D172" w:rsidR="007E5468" w:rsidRPr="001773BA" w:rsidRDefault="00F27EF7" w:rsidP="00627D7C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703043AB" w14:textId="1316990B" w:rsidR="007E5468" w:rsidRPr="001773BA" w:rsidRDefault="00F27EF7" w:rsidP="007E5468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E5468" w:rsidRPr="001773B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650</w:t>
            </w:r>
            <w:r w:rsidR="007E5468" w:rsidRPr="001773B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 w:rsidR="007E5468" w:rsidRPr="001773B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A0DC48" w14:textId="3BFE2200" w:rsidR="007E5468" w:rsidRPr="001773BA" w:rsidRDefault="00F27EF7" w:rsidP="00627D7C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</w:p>
        </w:tc>
      </w:tr>
    </w:tbl>
    <w:p w14:paraId="5E810CE6" w14:textId="77777777" w:rsidR="0012527F" w:rsidRPr="001773BA" w:rsidRDefault="0012527F" w:rsidP="0012527F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131249FE" w14:textId="63311814" w:rsidR="0056359A" w:rsidRPr="001773BA" w:rsidRDefault="00F27EF7" w:rsidP="00627D7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192482" w:rsidRPr="001773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92482" w:rsidRPr="001773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192482" w:rsidRPr="001773BA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</w:t>
      </w:r>
      <w:r w:rsidR="0056359A" w:rsidRPr="001773BA">
        <w:rPr>
          <w:rFonts w:ascii="Browallia New" w:hAnsi="Browallia New" w:cs="Browallia New"/>
          <w:b/>
          <w:bCs/>
          <w:sz w:val="26"/>
          <w:szCs w:val="26"/>
          <w:cs/>
        </w:rPr>
        <w:t>เครดิต</w:t>
      </w:r>
      <w:r w:rsidR="008B3C5D" w:rsidRPr="001773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358F7569" w14:textId="77777777" w:rsidR="003F4AD7" w:rsidRPr="001773BA" w:rsidRDefault="003F4AD7" w:rsidP="009A59BC">
      <w:pPr>
        <w:tabs>
          <w:tab w:val="left" w:pos="851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77ECBE4" w14:textId="440E370F" w:rsidR="00852735" w:rsidRPr="001773BA" w:rsidRDefault="00852735" w:rsidP="009A59BC">
      <w:pPr>
        <w:tabs>
          <w:tab w:val="left" w:pos="851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D477A4" w:rsidRPr="001773B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และเงินฝากธนาคาร</w:t>
      </w:r>
      <w:r w:rsidRPr="001773BA">
        <w:rPr>
          <w:rFonts w:ascii="Browallia New" w:hAnsi="Browallia New" w:cs="Browallia New"/>
          <w:sz w:val="26"/>
          <w:szCs w:val="26"/>
          <w:cs/>
        </w:rPr>
        <w:t>และสถาบันการเงิน รวมถึงความเสี่ยงด้านเครดิตจากลูกค้าและลูกหนี้คงค้าง</w:t>
      </w:r>
    </w:p>
    <w:p w14:paraId="6AB51EBA" w14:textId="77777777" w:rsidR="003F4AD7" w:rsidRPr="001773BA" w:rsidRDefault="003F4AD7" w:rsidP="009A59BC">
      <w:pPr>
        <w:tabs>
          <w:tab w:val="left" w:pos="851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A8F5F7" w14:textId="77777777" w:rsidR="0056359A" w:rsidRPr="001773BA" w:rsidRDefault="0056359A" w:rsidP="009A59BC">
      <w:pPr>
        <w:pStyle w:val="Heading4"/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35F0FC2B" w14:textId="77777777" w:rsidR="0056359A" w:rsidRPr="001773BA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7906C5A0" w14:textId="6D0E9DED" w:rsidR="0056359A" w:rsidRPr="001773BA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262ABE" w:rsidRPr="001773BA">
        <w:rPr>
          <w:rFonts w:ascii="Browallia New" w:hAnsi="Browallia New" w:cs="Browallia New"/>
          <w:sz w:val="26"/>
          <w:szCs w:val="26"/>
        </w:rPr>
        <w:t>B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เป็นอย่างน้อย </w:t>
      </w:r>
    </w:p>
    <w:p w14:paraId="13D87A52" w14:textId="77777777" w:rsidR="0056359A" w:rsidRPr="001773BA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72D9648B" w14:textId="3CC3E201" w:rsidR="0056359A" w:rsidRPr="001773BA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8F310A6" w14:textId="77777777" w:rsidR="0056359A" w:rsidRPr="001773BA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5CE15D7D" w14:textId="4CDB1A73" w:rsidR="0012527F" w:rsidRPr="001773BA" w:rsidRDefault="0056359A" w:rsidP="007C50C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ในอุตสาหกรรมใดอุตสาหกรรมหนึ่ง </w:t>
      </w:r>
    </w:p>
    <w:p w14:paraId="3221FD46" w14:textId="51E66AE2" w:rsidR="0012527F" w:rsidRPr="001773BA" w:rsidRDefault="003F4AD7" w:rsidP="0056359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41E21C9" w14:textId="77777777" w:rsidR="0056359A" w:rsidRPr="001773BA" w:rsidRDefault="00DF2D2A" w:rsidP="009A59BC">
      <w:pPr>
        <w:pStyle w:val="Heading4"/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6359A" w:rsidRPr="001773BA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430320CB" w14:textId="77777777" w:rsidR="0056359A" w:rsidRPr="001773BA" w:rsidRDefault="0056359A" w:rsidP="009A59B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A0DE07D" w14:textId="2752013F" w:rsidR="00C0225B" w:rsidRPr="001773BA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3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Pr="001773BA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</w:p>
    <w:p w14:paraId="316A05F6" w14:textId="77777777" w:rsidR="0056359A" w:rsidRPr="001773BA" w:rsidRDefault="0056359A" w:rsidP="009A59B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B736D15" w14:textId="0F61BF87" w:rsidR="0056359A" w:rsidRPr="001773BA" w:rsidRDefault="0056359A">
      <w:pPr>
        <w:numPr>
          <w:ilvl w:val="0"/>
          <w:numId w:val="12"/>
        </w:numPr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262C99BE" w14:textId="33FD4741" w:rsidR="0056359A" w:rsidRPr="001773BA" w:rsidRDefault="0056359A">
      <w:pPr>
        <w:numPr>
          <w:ilvl w:val="0"/>
          <w:numId w:val="12"/>
        </w:numPr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</w:t>
      </w:r>
      <w:r w:rsidR="00A76176" w:rsidRPr="001773B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</w:p>
    <w:p w14:paraId="6E9514F9" w14:textId="3B579817" w:rsidR="007C50C1" w:rsidRPr="001773BA" w:rsidRDefault="0056359A">
      <w:pPr>
        <w:numPr>
          <w:ilvl w:val="0"/>
          <w:numId w:val="12"/>
        </w:numPr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="008C6EA0" w:rsidRPr="001773BA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3E4CC0B3" w14:textId="77777777" w:rsidR="007C50C1" w:rsidRPr="001773BA" w:rsidRDefault="007C50C1" w:rsidP="00FB56F1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</w:p>
    <w:p w14:paraId="540AE851" w14:textId="68527483" w:rsidR="00D07CEB" w:rsidRPr="001773BA" w:rsidRDefault="006F7607" w:rsidP="00FB56F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ทั้งนี้</w:t>
      </w:r>
      <w:r w:rsidR="0086793A"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ผู้บริหาร</w:t>
      </w:r>
      <w:r w:rsidR="0002302D" w:rsidRPr="001773BA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="0086793A" w:rsidRPr="001773BA">
        <w:rPr>
          <w:rFonts w:ascii="Browallia New" w:hAnsi="Browallia New" w:cs="Browallia New"/>
          <w:spacing w:val="-4"/>
          <w:sz w:val="26"/>
          <w:szCs w:val="26"/>
          <w:cs/>
        </w:rPr>
        <w:t>พิจาราณว่า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ผลขาดทุนจากการด้อยค่าของรายการ ก) เงินสดและรายการเทียบเท่าเงินสด และ</w:t>
      </w:r>
      <w:r w:rsidR="00A76176"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52E7E" w:rsidRPr="001773B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ข) เงิน</w:t>
      </w:r>
      <w:r w:rsidR="000943E2" w:rsidRPr="001773BA">
        <w:rPr>
          <w:rFonts w:ascii="Browallia New" w:hAnsi="Browallia New" w:cs="Browallia New"/>
          <w:spacing w:val="-4"/>
          <w:sz w:val="26"/>
          <w:szCs w:val="26"/>
          <w:cs/>
        </w:rPr>
        <w:t>ลงทุน</w:t>
      </w:r>
      <w:r w:rsidR="000943E2" w:rsidRPr="001773BA">
        <w:rPr>
          <w:rFonts w:ascii="Browallia New" w:hAnsi="Browallia New" w:cs="Browallia New"/>
          <w:sz w:val="26"/>
          <w:szCs w:val="26"/>
          <w:cs/>
        </w:rPr>
        <w:t>ระยะสั้น ซึ่งเป็นเงินฝากประจำ</w:t>
      </w:r>
      <w:r w:rsidR="00A459FC" w:rsidRPr="001773BA">
        <w:rPr>
          <w:rFonts w:ascii="Browallia New" w:hAnsi="Browallia New" w:cs="Browallia New"/>
          <w:sz w:val="26"/>
          <w:szCs w:val="26"/>
          <w:cs/>
        </w:rPr>
        <w:t>ธนาคาร</w:t>
      </w:r>
      <w:r w:rsidR="000943E2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ไม่เป็นจำนวนเงินที่มีสาระสำคัญ</w:t>
      </w:r>
    </w:p>
    <w:p w14:paraId="3AF5F9BF" w14:textId="5FB2328F" w:rsidR="00FB56F1" w:rsidRPr="001773BA" w:rsidRDefault="00FB56F1" w:rsidP="00FB56F1">
      <w:pPr>
        <w:pStyle w:val="BlockText"/>
        <w:ind w:left="1080" w:right="0" w:firstLine="0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4C82E98" w14:textId="36AADDC7" w:rsidR="00852735" w:rsidRPr="001773BA" w:rsidRDefault="00852735" w:rsidP="009A59B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ลูกหนี้การค้า</w:t>
      </w:r>
    </w:p>
    <w:p w14:paraId="2EB032F2" w14:textId="77777777" w:rsidR="00852735" w:rsidRPr="001773BA" w:rsidRDefault="00852735" w:rsidP="009A59B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389F2A75" w14:textId="53741E3E" w:rsidR="00852735" w:rsidRPr="001773BA" w:rsidRDefault="00852735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="008C6EA0" w:rsidRPr="001773BA">
        <w:rPr>
          <w:rFonts w:ascii="Browallia New" w:hAnsi="Browallia New" w:cs="Browallia New"/>
          <w:spacing w:val="-4"/>
          <w:sz w:val="26"/>
          <w:szCs w:val="26"/>
          <w:cs/>
        </w:rPr>
        <w:t>มาตรฐานกา</w:t>
      </w:r>
      <w:r w:rsidR="00AF0E1C" w:rsidRPr="001773BA">
        <w:rPr>
          <w:rFonts w:ascii="Browallia New" w:hAnsi="Browallia New" w:cs="Browallia New"/>
          <w:spacing w:val="-4"/>
          <w:sz w:val="26"/>
          <w:szCs w:val="26"/>
          <w:cs/>
        </w:rPr>
        <w:t>ร</w:t>
      </w:r>
      <w:r w:rsidR="008C6EA0"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รายงานทางการเงินฉบับที่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9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1773BA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4D2C9B5A" w14:textId="77777777" w:rsidR="00852735" w:rsidRPr="001773BA" w:rsidRDefault="00852735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50A529" w14:textId="624F43D3" w:rsidR="00852735" w:rsidRPr="001773BA" w:rsidRDefault="00852735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ผู้บริหารได้จัดกลุ่มลูกหนี้การค้าตามลักษณะร่วมของความเสี่ยง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ด้านเครดิตและตามกลุ่มระยะเวลาที่เกินกำหนดชำระ </w:t>
      </w:r>
    </w:p>
    <w:p w14:paraId="5705F25D" w14:textId="77777777" w:rsidR="0012527F" w:rsidRPr="001773BA" w:rsidRDefault="0012527F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3398FD" w14:textId="53971B9B" w:rsidR="00D37D0A" w:rsidRPr="001773BA" w:rsidRDefault="00F27EF7" w:rsidP="003F4AD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773B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D37D0A" w:rsidRPr="001773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37D0A" w:rsidRPr="001773B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>3</w:t>
      </w:r>
      <w:r w:rsidR="00D37D0A" w:rsidRPr="001773BA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</w:p>
    <w:p w14:paraId="7380EE42" w14:textId="77777777" w:rsidR="00D37D0A" w:rsidRPr="001773BA" w:rsidRDefault="00D37D0A" w:rsidP="00DF2D2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415DB4" w14:textId="2EEBC7C3" w:rsidR="001D5BE4" w:rsidRPr="001773BA" w:rsidRDefault="001D5BE4" w:rsidP="00DF2D2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เมื่อถึงกำหนด ณ วันสิ้นรอบระยะเวลา</w:t>
      </w:r>
      <w:r w:rsidR="0086793A" w:rsidRPr="001773BA">
        <w:rPr>
          <w:rFonts w:ascii="Browallia New" w:hAnsi="Browallia New" w:cs="Browallia New"/>
          <w:spacing w:val="-6"/>
          <w:sz w:val="26"/>
          <w:szCs w:val="26"/>
          <w:cs/>
        </w:rPr>
        <w:t>รายงาน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กลุ่มกิจการมีเงินฝากธนาคารที่สามารถเบิกใช้ได้ทันทีจำนวน</w:t>
      </w:r>
      <w:r w:rsidR="00947E6F" w:rsidRPr="001773B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pacing w:val="-6"/>
          <w:sz w:val="26"/>
          <w:szCs w:val="26"/>
        </w:rPr>
        <w:t>456</w:t>
      </w:r>
      <w:r w:rsidR="00F440A5" w:rsidRPr="001773B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4736B" w:rsidRPr="001773BA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2567</w:t>
      </w:r>
      <w:r w:rsidR="008D6E7F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</w:rPr>
        <w:t xml:space="preserve">: </w:t>
      </w:r>
      <w:r w:rsidR="00F27EF7" w:rsidRPr="001773BA">
        <w:rPr>
          <w:rFonts w:ascii="Browallia New" w:hAnsi="Browallia New" w:cs="Browallia New"/>
          <w:spacing w:val="-6"/>
          <w:sz w:val="26"/>
          <w:szCs w:val="26"/>
        </w:rPr>
        <w:t>282</w:t>
      </w:r>
      <w:r w:rsidR="00F4736B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F4736B" w:rsidRPr="001773BA">
        <w:rPr>
          <w:rFonts w:ascii="Browallia New" w:hAnsi="Browallia New" w:cs="Browallia New"/>
          <w:sz w:val="26"/>
          <w:szCs w:val="26"/>
          <w:cs/>
        </w:rPr>
        <w:t>ล้าน</w:t>
      </w:r>
      <w:r w:rsidRPr="001773BA">
        <w:rPr>
          <w:rFonts w:ascii="Browallia New" w:hAnsi="Browallia New" w:cs="Browallia New"/>
          <w:sz w:val="26"/>
          <w:szCs w:val="26"/>
          <w:cs/>
        </w:rPr>
        <w:t>บาท) เพื่อวัตถุประสงค์ในการบริหารสภาพคล่องของกลุ่มกิจการ จากลักษณะของการดำเนิน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Pr="001773BA">
        <w:rPr>
          <w:rFonts w:ascii="Browallia New" w:hAnsi="Browallia New" w:cs="Browallia New"/>
          <w:sz w:val="26"/>
          <w:szCs w:val="26"/>
          <w:cs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AB48274" w14:textId="77777777" w:rsidR="001D5BE4" w:rsidRPr="001773BA" w:rsidRDefault="001D5BE4" w:rsidP="00DF2D2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20611843" w14:textId="2CE397B2" w:rsidR="0012527F" w:rsidRPr="001773BA" w:rsidRDefault="001D5BE4" w:rsidP="007C50C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นอกจากนี้ </w:t>
      </w:r>
      <w:r w:rsidR="00A459FC" w:rsidRPr="001773BA">
        <w:rPr>
          <w:rFonts w:ascii="Browallia New" w:hAnsi="Browallia New" w:cs="Browallia New"/>
          <w:sz w:val="26"/>
          <w:szCs w:val="26"/>
          <w:cs/>
        </w:rPr>
        <w:t>นโยบายการจัดการ</w:t>
      </w:r>
      <w:r w:rsidR="00D8212C" w:rsidRPr="001773BA">
        <w:rPr>
          <w:rFonts w:ascii="Browallia New" w:hAnsi="Browallia New" w:cs="Browallia New"/>
          <w:sz w:val="26"/>
          <w:szCs w:val="26"/>
          <w:cs/>
        </w:rPr>
        <w:br/>
      </w:r>
      <w:r w:rsidR="00A459FC" w:rsidRPr="001773BA">
        <w:rPr>
          <w:rFonts w:ascii="Browallia New" w:hAnsi="Browallia New" w:cs="Browallia New"/>
          <w:spacing w:val="-6"/>
          <w:sz w:val="26"/>
          <w:szCs w:val="26"/>
          <w:cs/>
        </w:rPr>
        <w:t>สภาพคล่องของ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กลุ่มกิจการยัง</w:t>
      </w:r>
      <w:r w:rsidR="00A459FC" w:rsidRPr="001773BA">
        <w:rPr>
          <w:rFonts w:ascii="Browallia New" w:hAnsi="Browallia New" w:cs="Browallia New"/>
          <w:spacing w:val="-6"/>
          <w:sz w:val="26"/>
          <w:szCs w:val="26"/>
          <w:cs/>
        </w:rPr>
        <w:t>รวมถึงการ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พิจารณาสินทรัพย์ที่มีสภาพคล่องสูงและอัตราส่วนสภาพคล่องตามข้อกำหนดต่างๆ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และคงไว้ซึ่งแผนการจัดหาเงิน</w:t>
      </w:r>
    </w:p>
    <w:p w14:paraId="44BD4156" w14:textId="77777777" w:rsidR="007C50C1" w:rsidRPr="001773BA" w:rsidRDefault="007C50C1" w:rsidP="007C50C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763189" w14:textId="7CDF1E48" w:rsidR="00613DD0" w:rsidRPr="001773BA" w:rsidRDefault="003F4AD7" w:rsidP="00613DD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FD79AFF" w14:textId="77777777" w:rsidR="00BC7F9B" w:rsidRPr="001773BA" w:rsidRDefault="00BC7F9B" w:rsidP="009A59BC">
      <w:pPr>
        <w:pStyle w:val="Heading4"/>
        <w:keepLines/>
        <w:overflowPunct/>
        <w:autoSpaceDE/>
        <w:autoSpaceDN/>
        <w:adjustRightInd/>
        <w:ind w:left="1080" w:right="0" w:hanging="540"/>
        <w:jc w:val="left"/>
        <w:textAlignment w:val="auto"/>
        <w:rPr>
          <w:rFonts w:ascii="Browallia New" w:hAnsi="Browallia New" w:cs="Browallia New"/>
          <w:sz w:val="26"/>
          <w:szCs w:val="26"/>
        </w:rPr>
      </w:pPr>
      <w:bookmarkStart w:id="11" w:name="_Hlk44514649"/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การจัดการด้านการจัดหาเงิน</w:t>
      </w:r>
    </w:p>
    <w:bookmarkEnd w:id="11"/>
    <w:p w14:paraId="0D6230EF" w14:textId="77777777" w:rsidR="00BC7F9B" w:rsidRPr="001773BA" w:rsidRDefault="00BC7F9B" w:rsidP="009A59B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0AFC03E3" w14:textId="429FCA16" w:rsidR="00B961FF" w:rsidRPr="001773BA" w:rsidRDefault="00BC7F9B" w:rsidP="009A59B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cs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F27EF7" w:rsidRPr="001773BA">
        <w:rPr>
          <w:rFonts w:ascii="Browallia New" w:hAnsi="Browallia New" w:cs="Browallia New"/>
          <w:sz w:val="26"/>
          <w:szCs w:val="26"/>
        </w:rPr>
        <w:t>31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3A3822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012DE4C0" w14:textId="77777777" w:rsidR="00BC7F9B" w:rsidRPr="001773BA" w:rsidRDefault="00BC7F9B" w:rsidP="009A59BC">
      <w:pPr>
        <w:tabs>
          <w:tab w:val="right" w:pos="9990"/>
          <w:tab w:val="right" w:pos="10890"/>
        </w:tabs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130462" w:rsidRPr="001773BA" w14:paraId="7E29D50A" w14:textId="77777777" w:rsidTr="00967C52">
        <w:trPr>
          <w:trHeight w:val="20"/>
        </w:trPr>
        <w:tc>
          <w:tcPr>
            <w:tcW w:w="3240" w:type="dxa"/>
            <w:vAlign w:val="center"/>
          </w:tcPr>
          <w:p w14:paraId="58AD3F96" w14:textId="77777777" w:rsidR="00BC7F9B" w:rsidRPr="001773BA" w:rsidRDefault="00BC7F9B" w:rsidP="009A59BC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096D5349" w14:textId="77777777" w:rsidR="00BC7F9B" w:rsidRPr="001773BA" w:rsidRDefault="00BC7F9B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4220C4C7" w14:textId="77777777" w:rsidR="00BC7F9B" w:rsidRPr="001773BA" w:rsidRDefault="00BC7F9B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1EE4" w:rsidRPr="001773BA" w14:paraId="4F81D718" w14:textId="77777777" w:rsidTr="00967C52">
        <w:trPr>
          <w:trHeight w:val="20"/>
        </w:trPr>
        <w:tc>
          <w:tcPr>
            <w:tcW w:w="3240" w:type="dxa"/>
            <w:vAlign w:val="center"/>
          </w:tcPr>
          <w:p w14:paraId="25DEDD2A" w14:textId="77777777" w:rsidR="00381EE4" w:rsidRPr="001773BA" w:rsidRDefault="00381EE4" w:rsidP="00381EE4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D769E6" w14:textId="16DE53A6" w:rsidR="00381EE4" w:rsidRPr="001773BA" w:rsidRDefault="00381EE4" w:rsidP="00381EE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068DFE" w14:textId="5D1AA1A6" w:rsidR="00381EE4" w:rsidRPr="001773BA" w:rsidRDefault="00381EE4" w:rsidP="00381EE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8249C6" w14:textId="128484CB" w:rsidR="00381EE4" w:rsidRPr="001773BA" w:rsidRDefault="00381EE4" w:rsidP="00381EE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551E8E" w14:textId="77D14271" w:rsidR="00381EE4" w:rsidRPr="001773BA" w:rsidRDefault="00381EE4" w:rsidP="00381EE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81EE4" w:rsidRPr="001773BA" w14:paraId="31E72E44" w14:textId="77777777" w:rsidTr="00130462">
        <w:trPr>
          <w:trHeight w:val="20"/>
        </w:trPr>
        <w:tc>
          <w:tcPr>
            <w:tcW w:w="3240" w:type="dxa"/>
            <w:vAlign w:val="bottom"/>
          </w:tcPr>
          <w:p w14:paraId="4325A5AF" w14:textId="77777777" w:rsidR="00381EE4" w:rsidRPr="001773BA" w:rsidRDefault="00381EE4" w:rsidP="00381EE4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520EFB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1575F1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5A98B0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A04E43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1EE4" w:rsidRPr="001773BA" w14:paraId="5AAFBE41" w14:textId="77777777" w:rsidTr="00130462">
        <w:trPr>
          <w:trHeight w:val="20"/>
        </w:trPr>
        <w:tc>
          <w:tcPr>
            <w:tcW w:w="3240" w:type="dxa"/>
            <w:vAlign w:val="center"/>
          </w:tcPr>
          <w:p w14:paraId="0CE6BCF3" w14:textId="77777777" w:rsidR="00381EE4" w:rsidRPr="001773BA" w:rsidRDefault="00381EE4" w:rsidP="00381EE4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AEB6C61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A97E43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55D8C94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E70B78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81EE4" w:rsidRPr="001773BA" w14:paraId="4B5BA5D5" w14:textId="77777777" w:rsidTr="00130462">
        <w:trPr>
          <w:trHeight w:val="20"/>
        </w:trPr>
        <w:tc>
          <w:tcPr>
            <w:tcW w:w="3240" w:type="dxa"/>
            <w:vAlign w:val="center"/>
          </w:tcPr>
          <w:p w14:paraId="1B47B41F" w14:textId="296CFBD3" w:rsidR="00381EE4" w:rsidRPr="001773BA" w:rsidRDefault="00381EE4" w:rsidP="00381EE4">
            <w:pPr>
              <w:ind w:left="5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440" w:type="dxa"/>
            <w:vAlign w:val="bottom"/>
          </w:tcPr>
          <w:p w14:paraId="28D5CFFF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992F19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B0942B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311767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EE4" w:rsidRPr="001773BA" w14:paraId="25CB61FF" w14:textId="77777777" w:rsidTr="00130462">
        <w:trPr>
          <w:trHeight w:val="20"/>
        </w:trPr>
        <w:tc>
          <w:tcPr>
            <w:tcW w:w="3240" w:type="dxa"/>
            <w:vAlign w:val="center"/>
          </w:tcPr>
          <w:p w14:paraId="1B27E2E2" w14:textId="38D1CF11" w:rsidR="00381EE4" w:rsidRPr="001773BA" w:rsidRDefault="00381EE4" w:rsidP="00381EE4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vAlign w:val="bottom"/>
          </w:tcPr>
          <w:p w14:paraId="6437CA85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614907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3B5CEB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68993B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7028" w:rsidRPr="001773BA" w14:paraId="7C87C122" w14:textId="77777777" w:rsidTr="00130462">
        <w:trPr>
          <w:trHeight w:val="20"/>
        </w:trPr>
        <w:tc>
          <w:tcPr>
            <w:tcW w:w="3240" w:type="dxa"/>
            <w:vAlign w:val="center"/>
          </w:tcPr>
          <w:p w14:paraId="067B4D54" w14:textId="7715422D" w:rsidR="00C47028" w:rsidRPr="001773BA" w:rsidRDefault="00C47028" w:rsidP="00C47028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เงินกู้ยืมจากผู้ถือหุ้น </w:t>
            </w:r>
          </w:p>
        </w:tc>
        <w:tc>
          <w:tcPr>
            <w:tcW w:w="1440" w:type="dxa"/>
            <w:vAlign w:val="bottom"/>
          </w:tcPr>
          <w:p w14:paraId="43525340" w14:textId="520614B9" w:rsidR="00C47028" w:rsidRPr="001773BA" w:rsidRDefault="00F27EF7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48509FE2" w14:textId="44C2FE6A" w:rsidR="00C47028" w:rsidRPr="001773BA" w:rsidRDefault="00C47028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8126E94" w14:textId="511E96E3" w:rsidR="00C47028" w:rsidRPr="001773BA" w:rsidRDefault="00F27EF7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5628F68F" w14:textId="7A61864C" w:rsidR="00C47028" w:rsidRPr="001773BA" w:rsidRDefault="00C47028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7028" w:rsidRPr="001773BA" w14:paraId="2C3B78EC" w14:textId="77777777" w:rsidTr="00130462">
        <w:trPr>
          <w:trHeight w:val="20"/>
        </w:trPr>
        <w:tc>
          <w:tcPr>
            <w:tcW w:w="3240" w:type="dxa"/>
            <w:vAlign w:val="center"/>
          </w:tcPr>
          <w:p w14:paraId="7F0938D9" w14:textId="291385C3" w:rsidR="00C47028" w:rsidRPr="001773BA" w:rsidRDefault="00C47028" w:rsidP="00C47028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vAlign w:val="bottom"/>
          </w:tcPr>
          <w:p w14:paraId="1FD6D4A5" w14:textId="77777777" w:rsidR="00C47028" w:rsidRPr="001773BA" w:rsidRDefault="00C47028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A88281" w14:textId="77777777" w:rsidR="00C47028" w:rsidRPr="001773BA" w:rsidRDefault="00C47028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A34A0E" w14:textId="77777777" w:rsidR="00C47028" w:rsidRPr="001773BA" w:rsidRDefault="00C47028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5CE7F4" w14:textId="77777777" w:rsidR="00C47028" w:rsidRPr="001773BA" w:rsidRDefault="00C47028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7028" w:rsidRPr="001773BA" w14:paraId="7165A396" w14:textId="77777777" w:rsidTr="00130462">
        <w:trPr>
          <w:trHeight w:val="20"/>
        </w:trPr>
        <w:tc>
          <w:tcPr>
            <w:tcW w:w="3240" w:type="dxa"/>
          </w:tcPr>
          <w:p w14:paraId="009AC430" w14:textId="490B512C" w:rsidR="00C47028" w:rsidRPr="001773BA" w:rsidRDefault="00C47028" w:rsidP="00C47028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เงินกู้ยืมจากผู้ถือหุ้น</w:t>
            </w:r>
          </w:p>
        </w:tc>
        <w:tc>
          <w:tcPr>
            <w:tcW w:w="1440" w:type="dxa"/>
            <w:vAlign w:val="bottom"/>
          </w:tcPr>
          <w:p w14:paraId="4C651FBB" w14:textId="4B715A37" w:rsidR="00C47028" w:rsidRPr="001773BA" w:rsidRDefault="00C47028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E7F2EE9" w14:textId="2372845E" w:rsidR="00C47028" w:rsidRPr="001773BA" w:rsidRDefault="00F27EF7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50378E1D" w14:textId="26F82472" w:rsidR="00C47028" w:rsidRPr="001773BA" w:rsidRDefault="00C47028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E53D6D5" w14:textId="4C5DDA6A" w:rsidR="00C47028" w:rsidRPr="001773BA" w:rsidRDefault="00F27EF7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81EE4" w:rsidRPr="001773BA" w14:paraId="791F7B55" w14:textId="77777777" w:rsidTr="00130462">
        <w:trPr>
          <w:trHeight w:val="20"/>
        </w:trPr>
        <w:tc>
          <w:tcPr>
            <w:tcW w:w="3240" w:type="dxa"/>
          </w:tcPr>
          <w:p w14:paraId="08357A2E" w14:textId="77777777" w:rsidR="00381EE4" w:rsidRPr="001773BA" w:rsidRDefault="00381EE4" w:rsidP="00381EE4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9CF535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77A917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9EC6CD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3D8B8C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EE4" w:rsidRPr="001773BA" w14:paraId="077DB5B8" w14:textId="77777777" w:rsidTr="00130462">
        <w:trPr>
          <w:trHeight w:val="20"/>
        </w:trPr>
        <w:tc>
          <w:tcPr>
            <w:tcW w:w="3240" w:type="dxa"/>
            <w:vAlign w:val="center"/>
          </w:tcPr>
          <w:p w14:paraId="63419538" w14:textId="3FA004B8" w:rsidR="00381EE4" w:rsidRPr="001773BA" w:rsidRDefault="00381EE4" w:rsidP="00381EE4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vAlign w:val="bottom"/>
          </w:tcPr>
          <w:p w14:paraId="66067C8D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E52D0D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FE20EA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419F02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EE4" w:rsidRPr="001773BA" w14:paraId="2DAE9F6F" w14:textId="77777777" w:rsidTr="00130462">
        <w:trPr>
          <w:trHeight w:val="20"/>
        </w:trPr>
        <w:tc>
          <w:tcPr>
            <w:tcW w:w="3240" w:type="dxa"/>
            <w:vAlign w:val="center"/>
          </w:tcPr>
          <w:p w14:paraId="7FBEC693" w14:textId="77777777" w:rsidR="00381EE4" w:rsidRPr="001773BA" w:rsidRDefault="00381EE4" w:rsidP="00381EE4">
            <w:pPr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vAlign w:val="bottom"/>
          </w:tcPr>
          <w:p w14:paraId="54D4EA37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2A20B7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35D30F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EEEAB4" w14:textId="77777777" w:rsidR="00381EE4" w:rsidRPr="001773BA" w:rsidRDefault="00381EE4" w:rsidP="00381E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7028" w:rsidRPr="001773BA" w14:paraId="179DE176" w14:textId="77777777" w:rsidTr="00130462">
        <w:trPr>
          <w:trHeight w:val="20"/>
        </w:trPr>
        <w:tc>
          <w:tcPr>
            <w:tcW w:w="3240" w:type="dxa"/>
            <w:vAlign w:val="center"/>
          </w:tcPr>
          <w:p w14:paraId="3C0E89B4" w14:textId="5723AEA3" w:rsidR="00C47028" w:rsidRPr="001773BA" w:rsidRDefault="00C47028" w:rsidP="00C47028">
            <w:pPr>
              <w:ind w:left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- เงินกู้ยืมจาก</w:t>
            </w:r>
            <w:r w:rsidR="0045244E" w:rsidRPr="001773BA">
              <w:rPr>
                <w:rFonts w:ascii="Browallia New" w:hAnsi="Browallia New" w:cs="Browalli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14C58C2B" w14:textId="4603931B" w:rsidR="00C47028" w:rsidRPr="001773BA" w:rsidRDefault="00F27EF7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799F15EC" w14:textId="62430BCC" w:rsidR="00C47028" w:rsidRPr="001773BA" w:rsidRDefault="00F27EF7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71909CD" w14:textId="65A89F81" w:rsidR="00C47028" w:rsidRPr="001773BA" w:rsidRDefault="00F27EF7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699DC1B" w14:textId="46A45D90" w:rsidR="00C47028" w:rsidRPr="001773BA" w:rsidRDefault="00F27EF7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47028" w:rsidRPr="001773BA" w14:paraId="48322C16" w14:textId="77777777" w:rsidTr="00130462">
        <w:trPr>
          <w:trHeight w:val="20"/>
        </w:trPr>
        <w:tc>
          <w:tcPr>
            <w:tcW w:w="3240" w:type="dxa"/>
            <w:vAlign w:val="center"/>
          </w:tcPr>
          <w:p w14:paraId="1EDF23B1" w14:textId="77777777" w:rsidR="00C47028" w:rsidRPr="001773BA" w:rsidRDefault="00C47028" w:rsidP="00C47028">
            <w:pPr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vAlign w:val="bottom"/>
          </w:tcPr>
          <w:p w14:paraId="7168FD23" w14:textId="77777777" w:rsidR="00C47028" w:rsidRPr="001773BA" w:rsidRDefault="00C47028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C41EA0" w14:textId="77777777" w:rsidR="00C47028" w:rsidRPr="001773BA" w:rsidRDefault="00C47028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D7C427" w14:textId="77777777" w:rsidR="00C47028" w:rsidRPr="001773BA" w:rsidRDefault="00C47028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8CF8D0" w14:textId="77777777" w:rsidR="00C47028" w:rsidRPr="001773BA" w:rsidRDefault="00C47028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7028" w:rsidRPr="001773BA" w14:paraId="4F67F87C" w14:textId="77777777" w:rsidTr="00130462">
        <w:trPr>
          <w:trHeight w:val="20"/>
        </w:trPr>
        <w:tc>
          <w:tcPr>
            <w:tcW w:w="3240" w:type="dxa"/>
          </w:tcPr>
          <w:p w14:paraId="47D230D1" w14:textId="6247521A" w:rsidR="00C47028" w:rsidRPr="001773BA" w:rsidRDefault="00C47028" w:rsidP="00C47028">
            <w:pPr>
              <w:tabs>
                <w:tab w:val="right" w:pos="9990"/>
                <w:tab w:val="right" w:pos="10890"/>
              </w:tabs>
              <w:ind w:left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</w:t>
            </w:r>
            <w:r w:rsidR="0045244E" w:rsidRPr="001773BA">
              <w:rPr>
                <w:rFonts w:ascii="Browallia New" w:hAnsi="Browallia New" w:cs="Browalli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A7A02F" w14:textId="7EBAA87B" w:rsidR="00C47028" w:rsidRPr="001773BA" w:rsidRDefault="00F27EF7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9183E" w14:textId="44D1A7AA" w:rsidR="00C47028" w:rsidRPr="001773BA" w:rsidRDefault="00F27EF7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E3F550" w14:textId="137C976B" w:rsidR="00C47028" w:rsidRPr="001773BA" w:rsidRDefault="00F27EF7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6E265" w14:textId="2C974249" w:rsidR="00C47028" w:rsidRPr="001773BA" w:rsidRDefault="00F27EF7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47028" w:rsidRPr="001773BA" w14:paraId="48787D55" w14:textId="77777777" w:rsidTr="00130462">
        <w:trPr>
          <w:trHeight w:val="20"/>
        </w:trPr>
        <w:tc>
          <w:tcPr>
            <w:tcW w:w="3240" w:type="dxa"/>
            <w:vAlign w:val="center"/>
          </w:tcPr>
          <w:p w14:paraId="62B484F0" w14:textId="77777777" w:rsidR="00C47028" w:rsidRPr="001773BA" w:rsidRDefault="00C47028" w:rsidP="00C47028">
            <w:pPr>
              <w:tabs>
                <w:tab w:val="right" w:pos="9990"/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CC780" w14:textId="5C5114A8" w:rsidR="00C47028" w:rsidRPr="001773BA" w:rsidRDefault="00F27EF7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E4AF2" w14:textId="17E13A42" w:rsidR="00C47028" w:rsidRPr="001773BA" w:rsidRDefault="00F27EF7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E10C3" w14:textId="61E46C72" w:rsidR="00C47028" w:rsidRPr="001773BA" w:rsidRDefault="00F27EF7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5E394" w14:textId="758AE7A3" w:rsidR="00C47028" w:rsidRPr="001773BA" w:rsidRDefault="00F27EF7" w:rsidP="00C470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702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511BFE2" w14:textId="77777777" w:rsidR="007C50C1" w:rsidRPr="001773BA" w:rsidRDefault="007C50C1" w:rsidP="00762736">
      <w:pPr>
        <w:pStyle w:val="BlockText"/>
        <w:ind w:left="1080" w:right="102" w:firstLine="0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5BE05B6E" w14:textId="77777777" w:rsidR="00BC7F9B" w:rsidRPr="001773BA" w:rsidRDefault="00BC7F9B" w:rsidP="009A59BC">
      <w:pPr>
        <w:pStyle w:val="Heading4"/>
        <w:keepLines/>
        <w:overflowPunct/>
        <w:autoSpaceDE/>
        <w:autoSpaceDN/>
        <w:adjustRightInd/>
        <w:ind w:left="1080" w:right="0" w:hanging="540"/>
        <w:jc w:val="left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</w:p>
    <w:p w14:paraId="4920792E" w14:textId="77777777" w:rsidR="00BC7F9B" w:rsidRPr="001773BA" w:rsidRDefault="00BC7F9B" w:rsidP="009A59BC">
      <w:pPr>
        <w:pStyle w:val="BlockText"/>
        <w:ind w:left="1080" w:right="102" w:firstLine="0"/>
        <w:rPr>
          <w:rFonts w:ascii="Browallia New" w:hAnsi="Browallia New" w:cs="Browallia New"/>
          <w:spacing w:val="-2"/>
          <w:sz w:val="26"/>
          <w:szCs w:val="26"/>
        </w:rPr>
      </w:pPr>
    </w:p>
    <w:p w14:paraId="7DD5BAF7" w14:textId="43B31AF4" w:rsidR="00BC7F9B" w:rsidRPr="001773BA" w:rsidRDefault="00BC7F9B" w:rsidP="009A59B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27EF7" w:rsidRPr="001773BA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</w:t>
      </w:r>
      <w:r w:rsidR="00DF2D2A" w:rsidRPr="001773B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0B728D18" w14:textId="2698D65A" w:rsidR="007C31D7" w:rsidRPr="001773BA" w:rsidRDefault="007C31D7" w:rsidP="009A59B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130462" w:rsidRPr="001773BA" w14:paraId="5D9B8F85" w14:textId="77777777" w:rsidTr="00967C52">
        <w:tc>
          <w:tcPr>
            <w:tcW w:w="4104" w:type="dxa"/>
            <w:vAlign w:val="bottom"/>
          </w:tcPr>
          <w:p w14:paraId="4114B394" w14:textId="77777777" w:rsidR="00EF20CC" w:rsidRPr="001773BA" w:rsidRDefault="00EF20CC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28764E03" w14:textId="47D3C8EB" w:rsidR="00EF20CC" w:rsidRPr="001773BA" w:rsidRDefault="00EF20CC" w:rsidP="00EF20CC">
            <w:pPr>
              <w:pStyle w:val="BlockText"/>
              <w:tabs>
                <w:tab w:val="right" w:pos="915"/>
              </w:tabs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30462" w:rsidRPr="001773BA" w14:paraId="7B648E57" w14:textId="77777777" w:rsidTr="00967C52">
        <w:tc>
          <w:tcPr>
            <w:tcW w:w="4104" w:type="dxa"/>
            <w:vAlign w:val="bottom"/>
          </w:tcPr>
          <w:p w14:paraId="66E4BAE8" w14:textId="77777777" w:rsidR="00EF20CC" w:rsidRPr="001773BA" w:rsidRDefault="00EF20CC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FE34745" w14:textId="77777777" w:rsidR="00EF20CC" w:rsidRPr="001773BA" w:rsidRDefault="00EF20CC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212CF" w14:textId="668821BA" w:rsidR="00EF20CC" w:rsidRPr="001773BA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ภายใน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4AF84FC9" w14:textId="77777777" w:rsidR="00EF20CC" w:rsidRPr="001773BA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9C1E3" w14:textId="6620FBA3" w:rsidR="00EF20CC" w:rsidRPr="001773BA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7E300292" w14:textId="77777777" w:rsidR="00EF20CC" w:rsidRPr="001773BA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F8477" w14:textId="50B08DBA" w:rsidR="00EF20CC" w:rsidRPr="001773BA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มากกว่า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23E99296" w14:textId="77777777" w:rsidR="00EF20CC" w:rsidRPr="001773BA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957A9" w14:textId="77777777" w:rsidR="00EF20CC" w:rsidRPr="001773BA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  <w:p w14:paraId="4594E010" w14:textId="77777777" w:rsidR="00EF20CC" w:rsidRPr="001773BA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30462" w:rsidRPr="001773BA" w14:paraId="263708C7" w14:textId="77777777" w:rsidTr="00130462">
        <w:tc>
          <w:tcPr>
            <w:tcW w:w="4104" w:type="dxa"/>
          </w:tcPr>
          <w:p w14:paraId="5BB59936" w14:textId="77777777" w:rsidR="00EF20CC" w:rsidRPr="001773BA" w:rsidRDefault="00EF20CC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AA52E5" w14:textId="77777777" w:rsidR="00EF20CC" w:rsidRPr="001773BA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3AEAB1" w14:textId="77777777" w:rsidR="00EF20CC" w:rsidRPr="001773BA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4A576E" w14:textId="77777777" w:rsidR="00EF20CC" w:rsidRPr="001773BA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08C33E" w14:textId="77777777" w:rsidR="00EF20CC" w:rsidRPr="001773BA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130462" w:rsidRPr="001773BA" w14:paraId="79A6C872" w14:textId="77777777" w:rsidTr="00130462">
        <w:tc>
          <w:tcPr>
            <w:tcW w:w="4104" w:type="dxa"/>
          </w:tcPr>
          <w:p w14:paraId="28587976" w14:textId="3E5D2669" w:rsidR="00EF20CC" w:rsidRPr="001773BA" w:rsidRDefault="00EF20CC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3E30B47E" w14:textId="77777777" w:rsidR="00EF20CC" w:rsidRPr="001773BA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892814" w14:textId="77777777" w:rsidR="00EF20CC" w:rsidRPr="001773BA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D36D18" w14:textId="77777777" w:rsidR="00EF20CC" w:rsidRPr="001773BA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0D05DC" w14:textId="77777777" w:rsidR="00EF20CC" w:rsidRPr="001773BA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2944" w:rsidRPr="001773BA" w14:paraId="218E7B5F" w14:textId="77777777" w:rsidTr="00257805">
        <w:tc>
          <w:tcPr>
            <w:tcW w:w="4104" w:type="dxa"/>
          </w:tcPr>
          <w:p w14:paraId="0E64C377" w14:textId="77777777" w:rsidR="00E52944" w:rsidRPr="001773BA" w:rsidRDefault="00E52944" w:rsidP="00E5294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</w:tcPr>
          <w:p w14:paraId="2B443746" w14:textId="32103B79" w:rsidR="00E52944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E5294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E5294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</w:tcPr>
          <w:p w14:paraId="73093964" w14:textId="7C36A788" w:rsidR="00E52944" w:rsidRPr="001773BA" w:rsidRDefault="00E52944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3EB9DAD" w14:textId="57C60890" w:rsidR="00E52944" w:rsidRPr="001773BA" w:rsidRDefault="00E52944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10CC280" w14:textId="5B52A46E" w:rsidR="00E52944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E5294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E5294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  <w:tr w:rsidR="00E52944" w:rsidRPr="001773BA" w14:paraId="6AA7E5B1" w14:textId="77777777" w:rsidTr="00257805">
        <w:tc>
          <w:tcPr>
            <w:tcW w:w="4104" w:type="dxa"/>
          </w:tcPr>
          <w:p w14:paraId="721FC14D" w14:textId="5A3681F2" w:rsidR="00E52944" w:rsidRPr="001773BA" w:rsidRDefault="00E52944" w:rsidP="00E5294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</w:tcPr>
          <w:p w14:paraId="22C59C72" w14:textId="5FABE343" w:rsidR="00E52944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E5294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E5294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68" w:type="dxa"/>
          </w:tcPr>
          <w:p w14:paraId="120F7B69" w14:textId="37A6D997" w:rsidR="00E52944" w:rsidRPr="001773BA" w:rsidRDefault="00E52944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6FE353F" w14:textId="16F64056" w:rsidR="00E52944" w:rsidRPr="001773BA" w:rsidRDefault="00E52944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14DA461" w14:textId="10E5EA99" w:rsidR="00E52944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E5294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E5294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E52944" w:rsidRPr="001773BA" w14:paraId="26C1E7E3" w14:textId="77777777" w:rsidTr="00257805">
        <w:tc>
          <w:tcPr>
            <w:tcW w:w="4104" w:type="dxa"/>
          </w:tcPr>
          <w:p w14:paraId="4623A9F1" w14:textId="77777777" w:rsidR="00E52944" w:rsidRPr="001773BA" w:rsidRDefault="00E52944" w:rsidP="00E5294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3CCFFFF3" w14:textId="5B9A2C2F" w:rsidR="00E52944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E5294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E5294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</w:tcPr>
          <w:p w14:paraId="129AE46C" w14:textId="7C4DCEB0" w:rsidR="00E52944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E5294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E5294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</w:tcPr>
          <w:p w14:paraId="5B39C03A" w14:textId="0BAD61C3" w:rsidR="00E52944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E5294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E5294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</w:tcPr>
          <w:p w14:paraId="5190455D" w14:textId="078A3910" w:rsidR="00E52944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E5294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E5294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8F445D" w:rsidRPr="001773BA" w14:paraId="3D699A87" w14:textId="77777777" w:rsidTr="00257805">
        <w:tc>
          <w:tcPr>
            <w:tcW w:w="4104" w:type="dxa"/>
          </w:tcPr>
          <w:p w14:paraId="77E9C6E7" w14:textId="77777777" w:rsidR="008F445D" w:rsidRPr="001773BA" w:rsidRDefault="008F445D" w:rsidP="008F445D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</w:tcPr>
          <w:p w14:paraId="0466F4C5" w14:textId="46056505" w:rsidR="008F445D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F445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8F445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</w:tcPr>
          <w:p w14:paraId="7CC8D35F" w14:textId="2A89EE34" w:rsidR="008F445D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445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8F445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8F445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</w:tcPr>
          <w:p w14:paraId="3F61F15A" w14:textId="6E5AC8AB" w:rsidR="008F445D" w:rsidRPr="001773BA" w:rsidRDefault="008F445D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B74DDB1" w14:textId="6AAEA7D5" w:rsidR="008F445D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445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8F445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8F445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8F445D" w:rsidRPr="001773BA" w14:paraId="2B28C18F" w14:textId="77777777" w:rsidTr="00363F0C">
        <w:tc>
          <w:tcPr>
            <w:tcW w:w="4104" w:type="dxa"/>
          </w:tcPr>
          <w:p w14:paraId="175A14F9" w14:textId="77777777" w:rsidR="008F445D" w:rsidRPr="001773BA" w:rsidRDefault="008F445D" w:rsidP="008F445D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EC91C4" w14:textId="11FC6183" w:rsidR="008F445D" w:rsidRPr="001773BA" w:rsidRDefault="008F445D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A0D435" w14:textId="1A359FEE" w:rsidR="008F445D" w:rsidRPr="001773BA" w:rsidRDefault="008F445D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F9E473" w14:textId="42639A2E" w:rsidR="008F445D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F445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F445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BDD888" w14:textId="6F4538EF" w:rsidR="008F445D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F445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F445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B43072" w:rsidRPr="001773BA" w14:paraId="693A5351" w14:textId="77777777" w:rsidTr="00363F0C">
        <w:tc>
          <w:tcPr>
            <w:tcW w:w="4104" w:type="dxa"/>
          </w:tcPr>
          <w:p w14:paraId="559650DB" w14:textId="77777777" w:rsidR="00B43072" w:rsidRPr="001773BA" w:rsidRDefault="00B43072" w:rsidP="00B43072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ECA90" w14:textId="14185970" w:rsidR="00B43072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689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147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DAD9D" w14:textId="7D4BA2DD" w:rsidR="00B43072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286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118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A2C77" w14:textId="7D51A66F" w:rsidR="00B43072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474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133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88F33" w14:textId="621B96E5" w:rsidR="00B43072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449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400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723</w:t>
            </w:r>
          </w:p>
        </w:tc>
      </w:tr>
      <w:tr w:rsidR="00363F0C" w:rsidRPr="00363F0C" w14:paraId="7CA416AF" w14:textId="77777777" w:rsidTr="00363F0C">
        <w:tc>
          <w:tcPr>
            <w:tcW w:w="4104" w:type="dxa"/>
          </w:tcPr>
          <w:p w14:paraId="33EC7698" w14:textId="77777777" w:rsidR="00363F0C" w:rsidRPr="00363F0C" w:rsidRDefault="00363F0C" w:rsidP="00B43072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8E78EB" w14:textId="77777777" w:rsidR="00363F0C" w:rsidRPr="00363F0C" w:rsidRDefault="00363F0C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C17EBA" w14:textId="77777777" w:rsidR="00363F0C" w:rsidRPr="00363F0C" w:rsidRDefault="00363F0C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27779F" w14:textId="77777777" w:rsidR="00363F0C" w:rsidRPr="00363F0C" w:rsidRDefault="00363F0C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4BE44" w14:textId="77777777" w:rsidR="00363F0C" w:rsidRPr="00363F0C" w:rsidRDefault="00363F0C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43072" w:rsidRPr="001773BA" w14:paraId="77DCFF01" w14:textId="77777777" w:rsidTr="00363F0C">
        <w:tc>
          <w:tcPr>
            <w:tcW w:w="4104" w:type="dxa"/>
          </w:tcPr>
          <w:p w14:paraId="2C4456BE" w14:textId="108C3E39" w:rsidR="00B43072" w:rsidRPr="001773BA" w:rsidRDefault="00B43072" w:rsidP="00B43072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C07AE8" w14:textId="05BB88C7" w:rsidR="00B43072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689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147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3805D9" w14:textId="75891C5B" w:rsidR="00B43072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286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118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45416E" w14:textId="3730F705" w:rsidR="00B43072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474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133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EBEC81" w14:textId="38D5DFFD" w:rsidR="00B43072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449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400</w:t>
            </w:r>
            <w:r w:rsidR="00B43072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723</w:t>
            </w:r>
          </w:p>
        </w:tc>
      </w:tr>
    </w:tbl>
    <w:p w14:paraId="28F92E84" w14:textId="77777777" w:rsidR="00613DD0" w:rsidRPr="001773BA" w:rsidRDefault="003F4AD7" w:rsidP="008926B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73BA">
        <w:rPr>
          <w:rFonts w:ascii="Browallia New" w:hAnsi="Browallia New" w:cs="Browallia New"/>
          <w:spacing w:val="-2"/>
          <w:sz w:val="22"/>
          <w:szCs w:val="22"/>
          <w:cs/>
        </w:rPr>
        <w:br w:type="page"/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381EE4" w:rsidRPr="001773BA" w14:paraId="2136BF24" w14:textId="77777777" w:rsidTr="00A854E0">
        <w:tc>
          <w:tcPr>
            <w:tcW w:w="4104" w:type="dxa"/>
            <w:vAlign w:val="bottom"/>
          </w:tcPr>
          <w:p w14:paraId="358C8F50" w14:textId="77777777" w:rsidR="00381EE4" w:rsidRPr="001773BA" w:rsidRDefault="00381EE4" w:rsidP="00A854E0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6C62B13F" w14:textId="77777777" w:rsidR="00381EE4" w:rsidRPr="001773BA" w:rsidRDefault="00381EE4" w:rsidP="00A854E0">
            <w:pPr>
              <w:pStyle w:val="BlockText"/>
              <w:tabs>
                <w:tab w:val="right" w:pos="915"/>
              </w:tabs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1EE4" w:rsidRPr="001773BA" w14:paraId="053A38CB" w14:textId="77777777" w:rsidTr="00A854E0">
        <w:tc>
          <w:tcPr>
            <w:tcW w:w="4104" w:type="dxa"/>
            <w:vAlign w:val="bottom"/>
          </w:tcPr>
          <w:p w14:paraId="4C4F884B" w14:textId="77777777" w:rsidR="00381EE4" w:rsidRPr="001773BA" w:rsidRDefault="00381EE4" w:rsidP="00A854E0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22C7246" w14:textId="77777777" w:rsidR="00381EE4" w:rsidRPr="001773BA" w:rsidRDefault="00381EE4" w:rsidP="00A854E0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8B6C8" w14:textId="4DFBB95A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ภายใน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1AF8D7D9" w14:textId="77777777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D545B" w14:textId="04D77AD9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7E1A0D8F" w14:textId="77777777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7135F" w14:textId="1B6F8F58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มากกว่า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0FEF710" w14:textId="77777777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8C23B" w14:textId="77777777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  <w:p w14:paraId="78202BB8" w14:textId="77777777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81EE4" w:rsidRPr="001773BA" w14:paraId="15197C3A" w14:textId="77777777" w:rsidTr="00A854E0">
        <w:tc>
          <w:tcPr>
            <w:tcW w:w="4104" w:type="dxa"/>
          </w:tcPr>
          <w:p w14:paraId="25A17C78" w14:textId="77777777" w:rsidR="00381EE4" w:rsidRPr="001773BA" w:rsidRDefault="00381EE4" w:rsidP="00A854E0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30CE54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6831F9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5205E9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B9770F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381EE4" w:rsidRPr="001773BA" w14:paraId="546E75DF" w14:textId="77777777" w:rsidTr="00A854E0">
        <w:tc>
          <w:tcPr>
            <w:tcW w:w="4104" w:type="dxa"/>
          </w:tcPr>
          <w:p w14:paraId="0DBF87A1" w14:textId="4E75CBE5" w:rsidR="00381EE4" w:rsidRPr="001773BA" w:rsidRDefault="00381EE4" w:rsidP="00A854E0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07C2D4B4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66AD1E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0C4CC9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EAA2A5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EE4" w:rsidRPr="001773BA" w14:paraId="79776875" w14:textId="77777777" w:rsidTr="00A854E0">
        <w:tc>
          <w:tcPr>
            <w:tcW w:w="4104" w:type="dxa"/>
          </w:tcPr>
          <w:p w14:paraId="2CACD55D" w14:textId="77777777" w:rsidR="00381EE4" w:rsidRPr="001773BA" w:rsidRDefault="00381EE4" w:rsidP="00A854E0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vAlign w:val="bottom"/>
          </w:tcPr>
          <w:p w14:paraId="7D821318" w14:textId="6E6DBC8C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68" w:type="dxa"/>
            <w:vAlign w:val="bottom"/>
          </w:tcPr>
          <w:p w14:paraId="02237669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58242D5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14AB110" w14:textId="7DB196B9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381EE4" w:rsidRPr="001773BA" w14:paraId="23511186" w14:textId="77777777" w:rsidTr="00A854E0">
        <w:tc>
          <w:tcPr>
            <w:tcW w:w="4104" w:type="dxa"/>
          </w:tcPr>
          <w:p w14:paraId="74EF52CD" w14:textId="77777777" w:rsidR="00381EE4" w:rsidRPr="001773BA" w:rsidRDefault="00381EE4" w:rsidP="00A854E0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vAlign w:val="bottom"/>
          </w:tcPr>
          <w:p w14:paraId="1C487DE2" w14:textId="6A949702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vAlign w:val="bottom"/>
          </w:tcPr>
          <w:p w14:paraId="241200E0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B84693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5784DE4" w14:textId="71284183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  <w:tr w:rsidR="00381EE4" w:rsidRPr="001773BA" w14:paraId="69C1475B" w14:textId="77777777" w:rsidTr="00A854E0">
        <w:tc>
          <w:tcPr>
            <w:tcW w:w="4104" w:type="dxa"/>
          </w:tcPr>
          <w:p w14:paraId="781A1885" w14:textId="77777777" w:rsidR="00381EE4" w:rsidRPr="001773BA" w:rsidRDefault="00381EE4" w:rsidP="00A854E0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C2B942A" w14:textId="3E3C0626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vAlign w:val="bottom"/>
          </w:tcPr>
          <w:p w14:paraId="4EDFCDD3" w14:textId="37EACD51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368" w:type="dxa"/>
            <w:vAlign w:val="bottom"/>
          </w:tcPr>
          <w:p w14:paraId="7AE7E4D3" w14:textId="2E6718DB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vAlign w:val="bottom"/>
          </w:tcPr>
          <w:p w14:paraId="2D42764E" w14:textId="6E04CC5E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381EE4" w:rsidRPr="001773BA" w14:paraId="0A3B00FE" w14:textId="77777777" w:rsidTr="00A854E0">
        <w:tc>
          <w:tcPr>
            <w:tcW w:w="4104" w:type="dxa"/>
          </w:tcPr>
          <w:p w14:paraId="36DB50AA" w14:textId="77777777" w:rsidR="00381EE4" w:rsidRPr="001773BA" w:rsidRDefault="00381EE4" w:rsidP="00A854E0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vAlign w:val="bottom"/>
          </w:tcPr>
          <w:p w14:paraId="16B26519" w14:textId="320A2ED1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368" w:type="dxa"/>
            <w:vAlign w:val="bottom"/>
          </w:tcPr>
          <w:p w14:paraId="54DD33AB" w14:textId="1A38F30F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vAlign w:val="bottom"/>
          </w:tcPr>
          <w:p w14:paraId="4513FAD1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A89F9A5" w14:textId="6BAF8073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  <w:tr w:rsidR="00381EE4" w:rsidRPr="001773BA" w14:paraId="12363396" w14:textId="77777777" w:rsidTr="00A854E0">
        <w:tc>
          <w:tcPr>
            <w:tcW w:w="4104" w:type="dxa"/>
          </w:tcPr>
          <w:p w14:paraId="14A1BFC8" w14:textId="77777777" w:rsidR="00381EE4" w:rsidRPr="001773BA" w:rsidRDefault="00381EE4" w:rsidP="00A854E0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471547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08126B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B7739A" w14:textId="430CED9F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DAC7F8" w14:textId="6B52757B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381EE4" w:rsidRPr="001773BA" w14:paraId="0CD7F536" w14:textId="77777777" w:rsidTr="00A854E0">
        <w:tc>
          <w:tcPr>
            <w:tcW w:w="4104" w:type="dxa"/>
          </w:tcPr>
          <w:p w14:paraId="4465C7B3" w14:textId="77777777" w:rsidR="00381EE4" w:rsidRPr="001773BA" w:rsidRDefault="00381EE4" w:rsidP="00A854E0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AFF70" w14:textId="0DD90012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058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562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62443" w14:textId="4D5BAFEA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081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333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9D723" w14:textId="4C6701EB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535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926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F276B" w14:textId="38BFB40C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675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822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850</w:t>
            </w:r>
          </w:p>
        </w:tc>
      </w:tr>
      <w:tr w:rsidR="00363F0C" w:rsidRPr="00363F0C" w14:paraId="407749E6" w14:textId="77777777" w:rsidTr="00363F0C">
        <w:tc>
          <w:tcPr>
            <w:tcW w:w="4104" w:type="dxa"/>
          </w:tcPr>
          <w:p w14:paraId="4C275F88" w14:textId="77777777" w:rsidR="00363F0C" w:rsidRPr="00363F0C" w:rsidRDefault="00363F0C" w:rsidP="00956375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88B4A8" w14:textId="77777777" w:rsidR="00363F0C" w:rsidRPr="00363F0C" w:rsidRDefault="00363F0C" w:rsidP="0095637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87591D" w14:textId="77777777" w:rsidR="00363F0C" w:rsidRPr="00363F0C" w:rsidRDefault="00363F0C" w:rsidP="0095637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727D56" w14:textId="77777777" w:rsidR="00363F0C" w:rsidRPr="00363F0C" w:rsidRDefault="00363F0C" w:rsidP="0095637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3F10E0" w14:textId="77777777" w:rsidR="00363F0C" w:rsidRPr="00363F0C" w:rsidRDefault="00363F0C" w:rsidP="0095637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81EE4" w:rsidRPr="001773BA" w14:paraId="33DE95A2" w14:textId="77777777" w:rsidTr="00363F0C">
        <w:tc>
          <w:tcPr>
            <w:tcW w:w="4104" w:type="dxa"/>
          </w:tcPr>
          <w:p w14:paraId="5A6F6C86" w14:textId="77777777" w:rsidR="00381EE4" w:rsidRPr="001773BA" w:rsidRDefault="00381EE4" w:rsidP="00A854E0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A33DD9" w14:textId="03479113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058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562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88A0A0" w14:textId="71BB4458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081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333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86D816" w14:textId="560398B5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535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926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1CCC82" w14:textId="6532A609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675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822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850</w:t>
            </w:r>
          </w:p>
        </w:tc>
      </w:tr>
    </w:tbl>
    <w:p w14:paraId="1E30146E" w14:textId="77777777" w:rsidR="00381EE4" w:rsidRPr="001773BA" w:rsidRDefault="00381EE4" w:rsidP="008926B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090"/>
        <w:gridCol w:w="14"/>
        <w:gridCol w:w="1354"/>
        <w:gridCol w:w="14"/>
        <w:gridCol w:w="1354"/>
        <w:gridCol w:w="14"/>
        <w:gridCol w:w="1354"/>
        <w:gridCol w:w="14"/>
        <w:gridCol w:w="1354"/>
        <w:gridCol w:w="14"/>
      </w:tblGrid>
      <w:tr w:rsidR="00130462" w:rsidRPr="001773BA" w14:paraId="4613DEC1" w14:textId="77777777" w:rsidTr="00363F0C">
        <w:trPr>
          <w:gridAfter w:val="1"/>
          <w:wAfter w:w="14" w:type="dxa"/>
        </w:trPr>
        <w:tc>
          <w:tcPr>
            <w:tcW w:w="4090" w:type="dxa"/>
            <w:vAlign w:val="bottom"/>
          </w:tcPr>
          <w:p w14:paraId="4D5D817F" w14:textId="77777777" w:rsidR="00D26F3B" w:rsidRPr="001773BA" w:rsidRDefault="00D26F3B" w:rsidP="009A59BC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5472" w:type="dxa"/>
            <w:gridSpan w:val="8"/>
            <w:tcBorders>
              <w:bottom w:val="single" w:sz="4" w:space="0" w:color="auto"/>
            </w:tcBorders>
            <w:vAlign w:val="bottom"/>
          </w:tcPr>
          <w:p w14:paraId="2CFB7713" w14:textId="7ECBDDE7" w:rsidR="00D26F3B" w:rsidRPr="001773BA" w:rsidRDefault="00D26F3B" w:rsidP="00D26F3B">
            <w:pPr>
              <w:pStyle w:val="BlockText"/>
              <w:tabs>
                <w:tab w:val="right" w:pos="1151"/>
              </w:tabs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1773BA" w14:paraId="79D75B9E" w14:textId="77777777" w:rsidTr="00363F0C">
        <w:trPr>
          <w:gridAfter w:val="1"/>
          <w:wAfter w:w="14" w:type="dxa"/>
        </w:trPr>
        <w:tc>
          <w:tcPr>
            <w:tcW w:w="4090" w:type="dxa"/>
            <w:vAlign w:val="bottom"/>
          </w:tcPr>
          <w:p w14:paraId="2D5CEABB" w14:textId="77777777" w:rsidR="00EF20CC" w:rsidRPr="001773BA" w:rsidRDefault="00EF20CC" w:rsidP="009A59BC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60A5C05A" w14:textId="2D52E442" w:rsidR="00EF20CC" w:rsidRPr="001773BA" w:rsidRDefault="00EF20CC" w:rsidP="009A59BC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B9A08" w14:textId="1BDB4863" w:rsidR="00EF20CC" w:rsidRPr="001773BA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ภายใน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652114C6" w14:textId="77777777" w:rsidR="00EF20CC" w:rsidRPr="001773BA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6D11D" w14:textId="454E1743" w:rsidR="00EF20CC" w:rsidRPr="001773BA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9310F91" w14:textId="77777777" w:rsidR="00EF20CC" w:rsidRPr="001773BA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F2D6" w14:textId="141FC706" w:rsidR="00EF20CC" w:rsidRPr="001773BA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มากกว่า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3626C852" w14:textId="77777777" w:rsidR="00EF20CC" w:rsidRPr="001773BA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FBDB2" w14:textId="77777777" w:rsidR="00EF20CC" w:rsidRPr="001773BA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  <w:p w14:paraId="0A7D0938" w14:textId="77777777" w:rsidR="00EF20CC" w:rsidRPr="001773BA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30462" w:rsidRPr="001773BA" w14:paraId="3FA9F015" w14:textId="77777777" w:rsidTr="00363F0C">
        <w:trPr>
          <w:gridAfter w:val="1"/>
          <w:wAfter w:w="14" w:type="dxa"/>
          <w:trHeight w:val="60"/>
        </w:trPr>
        <w:tc>
          <w:tcPr>
            <w:tcW w:w="4090" w:type="dxa"/>
          </w:tcPr>
          <w:p w14:paraId="55E2B807" w14:textId="77777777" w:rsidR="00EF20CC" w:rsidRPr="001773BA" w:rsidRDefault="00EF20CC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1C3CD834" w14:textId="77777777" w:rsidR="00EF20CC" w:rsidRPr="001773BA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53EF22B" w14:textId="77777777" w:rsidR="00EF20CC" w:rsidRPr="001773BA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3ADD4D10" w14:textId="77777777" w:rsidR="00EF20CC" w:rsidRPr="001773BA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56E238CD" w14:textId="77777777" w:rsidR="00EF20CC" w:rsidRPr="001773BA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130462" w:rsidRPr="001773BA" w14:paraId="1B27C7CA" w14:textId="77777777" w:rsidTr="00363F0C">
        <w:trPr>
          <w:gridAfter w:val="1"/>
          <w:wAfter w:w="14" w:type="dxa"/>
        </w:trPr>
        <w:tc>
          <w:tcPr>
            <w:tcW w:w="4090" w:type="dxa"/>
          </w:tcPr>
          <w:p w14:paraId="756C26C6" w14:textId="3FFDEB3F" w:rsidR="00EF20CC" w:rsidRPr="001773BA" w:rsidRDefault="00EF20CC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gridSpan w:val="2"/>
            <w:vAlign w:val="bottom"/>
          </w:tcPr>
          <w:p w14:paraId="31716EED" w14:textId="77777777" w:rsidR="00EF20CC" w:rsidRPr="001773BA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7B9512A" w14:textId="77777777" w:rsidR="00EF20CC" w:rsidRPr="001773BA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B6B94A5" w14:textId="77777777" w:rsidR="00EF20CC" w:rsidRPr="001773BA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7932565B" w14:textId="77777777" w:rsidR="00EF20CC" w:rsidRPr="001773BA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628E9" w:rsidRPr="001773BA" w14:paraId="097C6B34" w14:textId="77777777" w:rsidTr="00363F0C">
        <w:trPr>
          <w:gridAfter w:val="1"/>
          <w:wAfter w:w="14" w:type="dxa"/>
          <w:trHeight w:val="162"/>
        </w:trPr>
        <w:tc>
          <w:tcPr>
            <w:tcW w:w="4090" w:type="dxa"/>
          </w:tcPr>
          <w:p w14:paraId="6028450E" w14:textId="77777777" w:rsidR="005628E9" w:rsidRPr="001773BA" w:rsidRDefault="005628E9" w:rsidP="005628E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gridSpan w:val="2"/>
          </w:tcPr>
          <w:p w14:paraId="6115DEDB" w14:textId="574B8B03" w:rsidR="005628E9" w:rsidRPr="001773BA" w:rsidRDefault="00F27EF7" w:rsidP="005628E9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5628E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5628E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  <w:gridSpan w:val="2"/>
          </w:tcPr>
          <w:p w14:paraId="1F137225" w14:textId="707E403C" w:rsidR="005628E9" w:rsidRPr="001773BA" w:rsidRDefault="005628E9" w:rsidP="005628E9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480EAF36" w14:textId="367324D3" w:rsidR="005628E9" w:rsidRPr="001773BA" w:rsidRDefault="005628E9" w:rsidP="005628E9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7664862D" w14:textId="6CE5FF03" w:rsidR="005628E9" w:rsidRPr="001773BA" w:rsidRDefault="00F27EF7" w:rsidP="005628E9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5628E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5628E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  <w:tr w:rsidR="005628E9" w:rsidRPr="001773BA" w14:paraId="17D86BA9" w14:textId="77777777" w:rsidTr="00363F0C">
        <w:trPr>
          <w:gridAfter w:val="1"/>
          <w:wAfter w:w="14" w:type="dxa"/>
        </w:trPr>
        <w:tc>
          <w:tcPr>
            <w:tcW w:w="4090" w:type="dxa"/>
          </w:tcPr>
          <w:p w14:paraId="0529714D" w14:textId="35F8EEB8" w:rsidR="005628E9" w:rsidRPr="001773BA" w:rsidRDefault="005628E9" w:rsidP="005628E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gridSpan w:val="2"/>
          </w:tcPr>
          <w:p w14:paraId="01894899" w14:textId="7F0E2CDF" w:rsidR="005628E9" w:rsidRPr="001773BA" w:rsidRDefault="00F27EF7" w:rsidP="005628E9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5628E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5628E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368" w:type="dxa"/>
            <w:gridSpan w:val="2"/>
          </w:tcPr>
          <w:p w14:paraId="0AB2D460" w14:textId="22FA9783" w:rsidR="005628E9" w:rsidRPr="001773BA" w:rsidRDefault="005628E9" w:rsidP="005628E9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098A2299" w14:textId="029350AA" w:rsidR="005628E9" w:rsidRPr="001773BA" w:rsidRDefault="005628E9" w:rsidP="005628E9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135DFDA5" w14:textId="6A3A08B1" w:rsidR="005628E9" w:rsidRPr="001773BA" w:rsidRDefault="00F27EF7" w:rsidP="005628E9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5628E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5628E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5628E9" w:rsidRPr="001773BA" w14:paraId="41E5BEDD" w14:textId="77777777" w:rsidTr="00363F0C">
        <w:trPr>
          <w:gridAfter w:val="1"/>
          <w:wAfter w:w="14" w:type="dxa"/>
        </w:trPr>
        <w:tc>
          <w:tcPr>
            <w:tcW w:w="4090" w:type="dxa"/>
          </w:tcPr>
          <w:p w14:paraId="64A703E1" w14:textId="77777777" w:rsidR="005628E9" w:rsidRPr="001773BA" w:rsidRDefault="005628E9" w:rsidP="005628E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gridSpan w:val="2"/>
          </w:tcPr>
          <w:p w14:paraId="761E5535" w14:textId="0C0436DD" w:rsidR="005628E9" w:rsidRPr="001773BA" w:rsidRDefault="00F27EF7" w:rsidP="005628E9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5628E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5628E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68" w:type="dxa"/>
            <w:gridSpan w:val="2"/>
          </w:tcPr>
          <w:p w14:paraId="04B7DA41" w14:textId="0C87CBAB" w:rsidR="005628E9" w:rsidRPr="001773BA" w:rsidRDefault="00F27EF7" w:rsidP="005628E9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5628E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5628E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gridSpan w:val="2"/>
          </w:tcPr>
          <w:p w14:paraId="1C3C96CE" w14:textId="38128466" w:rsidR="005628E9" w:rsidRPr="001773BA" w:rsidRDefault="00F27EF7" w:rsidP="005628E9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5628E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5628E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gridSpan w:val="2"/>
          </w:tcPr>
          <w:p w14:paraId="5B72103C" w14:textId="6F4504FB" w:rsidR="005628E9" w:rsidRPr="001773BA" w:rsidRDefault="00F27EF7" w:rsidP="005628E9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5628E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5628E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  <w:tr w:rsidR="00A9761D" w:rsidRPr="001773BA" w14:paraId="78964157" w14:textId="77777777" w:rsidTr="00363F0C">
        <w:trPr>
          <w:gridAfter w:val="1"/>
          <w:wAfter w:w="14" w:type="dxa"/>
        </w:trPr>
        <w:tc>
          <w:tcPr>
            <w:tcW w:w="4090" w:type="dxa"/>
          </w:tcPr>
          <w:p w14:paraId="25D801CC" w14:textId="77777777" w:rsidR="00A9761D" w:rsidRPr="001773BA" w:rsidRDefault="00A9761D" w:rsidP="00A9761D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gridSpan w:val="2"/>
          </w:tcPr>
          <w:p w14:paraId="5862F8A4" w14:textId="34AACCD9" w:rsidR="00A9761D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9761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A9761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  <w:gridSpan w:val="2"/>
          </w:tcPr>
          <w:p w14:paraId="67E98C4F" w14:textId="4D864DFC" w:rsidR="00A9761D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761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A9761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A9761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gridSpan w:val="2"/>
          </w:tcPr>
          <w:p w14:paraId="05B89FA6" w14:textId="1E38E679" w:rsidR="00A9761D" w:rsidRPr="001773BA" w:rsidRDefault="00564A5C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16D15AD4" w14:textId="137A302A" w:rsidR="00A9761D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761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A9761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A9761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A9761D" w:rsidRPr="001773BA" w14:paraId="3F0A74AD" w14:textId="77777777" w:rsidTr="00363F0C">
        <w:trPr>
          <w:gridAfter w:val="1"/>
          <w:wAfter w:w="14" w:type="dxa"/>
        </w:trPr>
        <w:tc>
          <w:tcPr>
            <w:tcW w:w="4090" w:type="dxa"/>
          </w:tcPr>
          <w:p w14:paraId="3755AE00" w14:textId="77777777" w:rsidR="00A9761D" w:rsidRPr="001773BA" w:rsidRDefault="00A9761D" w:rsidP="00A9761D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5E16EDC6" w14:textId="26DB8819" w:rsidR="00A9761D" w:rsidRPr="001773BA" w:rsidRDefault="00A9761D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30ACB327" w14:textId="4F00E81F" w:rsidR="00A9761D" w:rsidRPr="001773BA" w:rsidRDefault="00A9761D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6C619A0F" w14:textId="5CF2CE2A" w:rsidR="00A9761D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9761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A9761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776028CF" w14:textId="39114AAD" w:rsidR="00A9761D" w:rsidRPr="001773BA" w:rsidRDefault="00F27EF7" w:rsidP="00A9761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9761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A9761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6D5B85" w:rsidRPr="001773BA" w14:paraId="361CB7AA" w14:textId="77777777" w:rsidTr="00363F0C">
        <w:trPr>
          <w:gridAfter w:val="1"/>
          <w:wAfter w:w="14" w:type="dxa"/>
        </w:trPr>
        <w:tc>
          <w:tcPr>
            <w:tcW w:w="4090" w:type="dxa"/>
          </w:tcPr>
          <w:p w14:paraId="0F2AE4D8" w14:textId="77777777" w:rsidR="006D5B85" w:rsidRPr="001773BA" w:rsidRDefault="006D5B85" w:rsidP="006D5B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7D97" w14:textId="143407B0" w:rsidR="006D5B85" w:rsidRPr="001773BA" w:rsidRDefault="00F27EF7" w:rsidP="006D5B8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772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108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149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CE14C" w14:textId="0ED5722F" w:rsidR="006D5B85" w:rsidRPr="001773BA" w:rsidRDefault="00F27EF7" w:rsidP="006D5B8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328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527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601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BF979" w14:textId="505120C9" w:rsidR="006D5B85" w:rsidRPr="001773BA" w:rsidRDefault="00F27EF7" w:rsidP="006D5B8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613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563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443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E8120" w14:textId="4C447286" w:rsidR="006D5B85" w:rsidRPr="001773BA" w:rsidRDefault="00F27EF7" w:rsidP="006D5B8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714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199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193</w:t>
            </w:r>
          </w:p>
        </w:tc>
      </w:tr>
      <w:tr w:rsidR="00363F0C" w:rsidRPr="00363F0C" w14:paraId="493C8F42" w14:textId="77777777" w:rsidTr="00363F0C">
        <w:tc>
          <w:tcPr>
            <w:tcW w:w="4104" w:type="dxa"/>
            <w:gridSpan w:val="2"/>
          </w:tcPr>
          <w:p w14:paraId="649D49B9" w14:textId="77777777" w:rsidR="00363F0C" w:rsidRPr="00363F0C" w:rsidRDefault="00363F0C" w:rsidP="00956375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1221EDE" w14:textId="77777777" w:rsidR="00363F0C" w:rsidRPr="00363F0C" w:rsidRDefault="00363F0C" w:rsidP="0095637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1506EA44" w14:textId="77777777" w:rsidR="00363F0C" w:rsidRPr="00363F0C" w:rsidRDefault="00363F0C" w:rsidP="0095637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4555EE59" w14:textId="77777777" w:rsidR="00363F0C" w:rsidRPr="00363F0C" w:rsidRDefault="00363F0C" w:rsidP="0095637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CA5A1CB" w14:textId="77777777" w:rsidR="00363F0C" w:rsidRPr="00363F0C" w:rsidRDefault="00363F0C" w:rsidP="0095637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D5B85" w:rsidRPr="001773BA" w14:paraId="54040843" w14:textId="77777777" w:rsidTr="00363F0C">
        <w:trPr>
          <w:gridAfter w:val="1"/>
          <w:wAfter w:w="14" w:type="dxa"/>
        </w:trPr>
        <w:tc>
          <w:tcPr>
            <w:tcW w:w="4090" w:type="dxa"/>
          </w:tcPr>
          <w:p w14:paraId="719A513E" w14:textId="65CF86E1" w:rsidR="006D5B85" w:rsidRPr="001773BA" w:rsidRDefault="006D5B85" w:rsidP="006D5B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482BA8F7" w14:textId="4FF6E7A3" w:rsidR="006D5B85" w:rsidRPr="001773BA" w:rsidRDefault="00F27EF7" w:rsidP="006D5B8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772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108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149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4DFDE5DE" w14:textId="56819FD4" w:rsidR="006D5B85" w:rsidRPr="001773BA" w:rsidRDefault="00F27EF7" w:rsidP="006D5B8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328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527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601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20686332" w14:textId="6A534DFF" w:rsidR="006D5B85" w:rsidRPr="001773BA" w:rsidRDefault="00F27EF7" w:rsidP="006D5B8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613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563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443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5FB23E11" w14:textId="73F80286" w:rsidR="006D5B85" w:rsidRPr="001773BA" w:rsidRDefault="00F27EF7" w:rsidP="006D5B8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714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199</w:t>
            </w:r>
            <w:r w:rsidR="006D5B85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193</w:t>
            </w:r>
          </w:p>
        </w:tc>
      </w:tr>
    </w:tbl>
    <w:p w14:paraId="7C7FF60D" w14:textId="1909C946" w:rsidR="003F4AD7" w:rsidRPr="001773BA" w:rsidRDefault="003F4AD7" w:rsidP="008926B8">
      <w:pPr>
        <w:jc w:val="thaiDistribute"/>
        <w:rPr>
          <w:rFonts w:ascii="Browallia New" w:hAnsi="Browallia New" w:cs="Browallia New"/>
          <w:spacing w:val="-2"/>
          <w:sz w:val="22"/>
          <w:szCs w:val="22"/>
          <w:cs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090"/>
        <w:gridCol w:w="14"/>
        <w:gridCol w:w="1354"/>
        <w:gridCol w:w="14"/>
        <w:gridCol w:w="1354"/>
        <w:gridCol w:w="14"/>
        <w:gridCol w:w="1354"/>
        <w:gridCol w:w="14"/>
        <w:gridCol w:w="1354"/>
        <w:gridCol w:w="14"/>
      </w:tblGrid>
      <w:tr w:rsidR="00381EE4" w:rsidRPr="001773BA" w14:paraId="13A47917" w14:textId="77777777" w:rsidTr="00363F0C">
        <w:trPr>
          <w:gridAfter w:val="1"/>
          <w:wAfter w:w="14" w:type="dxa"/>
        </w:trPr>
        <w:tc>
          <w:tcPr>
            <w:tcW w:w="4090" w:type="dxa"/>
            <w:vAlign w:val="bottom"/>
          </w:tcPr>
          <w:p w14:paraId="1782E09E" w14:textId="77777777" w:rsidR="00381EE4" w:rsidRPr="001773BA" w:rsidRDefault="00381EE4" w:rsidP="00A854E0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5472" w:type="dxa"/>
            <w:gridSpan w:val="8"/>
            <w:tcBorders>
              <w:bottom w:val="single" w:sz="4" w:space="0" w:color="auto"/>
            </w:tcBorders>
            <w:vAlign w:val="bottom"/>
          </w:tcPr>
          <w:p w14:paraId="12EFC6A6" w14:textId="77777777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1EE4" w:rsidRPr="001773BA" w14:paraId="1C711475" w14:textId="77777777" w:rsidTr="00363F0C">
        <w:trPr>
          <w:gridAfter w:val="1"/>
          <w:wAfter w:w="14" w:type="dxa"/>
        </w:trPr>
        <w:tc>
          <w:tcPr>
            <w:tcW w:w="4090" w:type="dxa"/>
            <w:vAlign w:val="bottom"/>
          </w:tcPr>
          <w:p w14:paraId="27C63655" w14:textId="77777777" w:rsidR="00381EE4" w:rsidRPr="001773BA" w:rsidRDefault="00381EE4" w:rsidP="00A854E0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A1F1F96" w14:textId="77777777" w:rsidR="00381EE4" w:rsidRPr="001773BA" w:rsidRDefault="00381EE4" w:rsidP="00A854E0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BACFD" w14:textId="5FEBA398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ภายใน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35F8242D" w14:textId="77777777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0AA04" w14:textId="1C398C97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47D722DC" w14:textId="77777777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12FBC" w14:textId="4E87A356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มากกว่า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627102A8" w14:textId="77777777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FCC30" w14:textId="77777777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  <w:p w14:paraId="55C90928" w14:textId="77777777" w:rsidR="00381EE4" w:rsidRPr="001773BA" w:rsidRDefault="00381EE4" w:rsidP="00A854E0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81EE4" w:rsidRPr="001773BA" w14:paraId="1A71C425" w14:textId="77777777" w:rsidTr="00363F0C">
        <w:trPr>
          <w:gridAfter w:val="1"/>
          <w:wAfter w:w="14" w:type="dxa"/>
          <w:trHeight w:val="60"/>
        </w:trPr>
        <w:tc>
          <w:tcPr>
            <w:tcW w:w="4090" w:type="dxa"/>
          </w:tcPr>
          <w:p w14:paraId="392A8693" w14:textId="77777777" w:rsidR="00381EE4" w:rsidRPr="001773BA" w:rsidRDefault="00381EE4" w:rsidP="00A854E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2F79867A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428BE53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A1A6559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31AED017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381EE4" w:rsidRPr="001773BA" w14:paraId="2CCF430C" w14:textId="77777777" w:rsidTr="00363F0C">
        <w:trPr>
          <w:gridAfter w:val="1"/>
          <w:wAfter w:w="14" w:type="dxa"/>
        </w:trPr>
        <w:tc>
          <w:tcPr>
            <w:tcW w:w="4090" w:type="dxa"/>
          </w:tcPr>
          <w:p w14:paraId="197E855A" w14:textId="18E9967A" w:rsidR="00381EE4" w:rsidRPr="001773BA" w:rsidRDefault="00381EE4" w:rsidP="00A854E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gridSpan w:val="2"/>
            <w:vAlign w:val="bottom"/>
          </w:tcPr>
          <w:p w14:paraId="25CE933B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0F3077E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6732413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0A3BA255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81EE4" w:rsidRPr="001773BA" w14:paraId="2BD85A17" w14:textId="77777777" w:rsidTr="00363F0C">
        <w:trPr>
          <w:gridAfter w:val="1"/>
          <w:wAfter w:w="14" w:type="dxa"/>
          <w:trHeight w:val="162"/>
        </w:trPr>
        <w:tc>
          <w:tcPr>
            <w:tcW w:w="4090" w:type="dxa"/>
          </w:tcPr>
          <w:p w14:paraId="264BE55B" w14:textId="77777777" w:rsidR="00381EE4" w:rsidRPr="001773BA" w:rsidRDefault="00381EE4" w:rsidP="00A854E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gridSpan w:val="2"/>
            <w:vAlign w:val="bottom"/>
          </w:tcPr>
          <w:p w14:paraId="48AA9060" w14:textId="2CF5BD86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68" w:type="dxa"/>
            <w:gridSpan w:val="2"/>
            <w:vAlign w:val="bottom"/>
          </w:tcPr>
          <w:p w14:paraId="5271952E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6A74EB89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227CE134" w14:textId="04C1A714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381EE4" w:rsidRPr="001773BA" w14:paraId="033EF3C2" w14:textId="77777777" w:rsidTr="00363F0C">
        <w:trPr>
          <w:gridAfter w:val="1"/>
          <w:wAfter w:w="14" w:type="dxa"/>
        </w:trPr>
        <w:tc>
          <w:tcPr>
            <w:tcW w:w="4090" w:type="dxa"/>
          </w:tcPr>
          <w:p w14:paraId="2604E1CC" w14:textId="77777777" w:rsidR="00381EE4" w:rsidRPr="001773BA" w:rsidRDefault="00381EE4" w:rsidP="00A854E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gridSpan w:val="2"/>
            <w:vAlign w:val="bottom"/>
          </w:tcPr>
          <w:p w14:paraId="245726DA" w14:textId="03BD8D18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8" w:type="dxa"/>
            <w:gridSpan w:val="2"/>
            <w:vAlign w:val="bottom"/>
          </w:tcPr>
          <w:p w14:paraId="3E7A4792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741885BA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6BCF1AAB" w14:textId="7045B48C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  <w:tr w:rsidR="00381EE4" w:rsidRPr="001773BA" w14:paraId="78D6747C" w14:textId="77777777" w:rsidTr="00363F0C">
        <w:trPr>
          <w:gridAfter w:val="1"/>
          <w:wAfter w:w="14" w:type="dxa"/>
        </w:trPr>
        <w:tc>
          <w:tcPr>
            <w:tcW w:w="4090" w:type="dxa"/>
          </w:tcPr>
          <w:p w14:paraId="211A00AB" w14:textId="77777777" w:rsidR="00381EE4" w:rsidRPr="001773BA" w:rsidRDefault="00381EE4" w:rsidP="00A854E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gridSpan w:val="2"/>
            <w:vAlign w:val="bottom"/>
          </w:tcPr>
          <w:p w14:paraId="7D985385" w14:textId="6908A8D6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gridSpan w:val="2"/>
            <w:vAlign w:val="bottom"/>
          </w:tcPr>
          <w:p w14:paraId="57C91D63" w14:textId="5E68D067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gridSpan w:val="2"/>
            <w:vAlign w:val="bottom"/>
          </w:tcPr>
          <w:p w14:paraId="59793368" w14:textId="445815AD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gridSpan w:val="2"/>
            <w:vAlign w:val="bottom"/>
          </w:tcPr>
          <w:p w14:paraId="19B611D2" w14:textId="495B87B1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381EE4" w:rsidRPr="001773BA" w14:paraId="52B2AC89" w14:textId="77777777" w:rsidTr="00363F0C">
        <w:trPr>
          <w:gridAfter w:val="1"/>
          <w:wAfter w:w="14" w:type="dxa"/>
        </w:trPr>
        <w:tc>
          <w:tcPr>
            <w:tcW w:w="4090" w:type="dxa"/>
          </w:tcPr>
          <w:p w14:paraId="563FB906" w14:textId="77777777" w:rsidR="00381EE4" w:rsidRPr="001773BA" w:rsidRDefault="00381EE4" w:rsidP="00A854E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gridSpan w:val="2"/>
            <w:vAlign w:val="bottom"/>
          </w:tcPr>
          <w:p w14:paraId="65A9FE4F" w14:textId="07756993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368" w:type="dxa"/>
            <w:gridSpan w:val="2"/>
            <w:vAlign w:val="bottom"/>
          </w:tcPr>
          <w:p w14:paraId="458E0274" w14:textId="1C20CF21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gridSpan w:val="2"/>
            <w:vAlign w:val="bottom"/>
          </w:tcPr>
          <w:p w14:paraId="7400E93D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6200C5D7" w14:textId="0A8410CA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  <w:tr w:rsidR="00381EE4" w:rsidRPr="001773BA" w14:paraId="6DC3A5A5" w14:textId="77777777" w:rsidTr="00363F0C">
        <w:trPr>
          <w:gridAfter w:val="1"/>
          <w:wAfter w:w="14" w:type="dxa"/>
        </w:trPr>
        <w:tc>
          <w:tcPr>
            <w:tcW w:w="4090" w:type="dxa"/>
          </w:tcPr>
          <w:p w14:paraId="2B91DF09" w14:textId="77777777" w:rsidR="00381EE4" w:rsidRPr="001773BA" w:rsidRDefault="00381EE4" w:rsidP="00A854E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162618E4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4E959448" w14:textId="77777777" w:rsidR="00381EE4" w:rsidRPr="001773BA" w:rsidRDefault="00381EE4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5B666380" w14:textId="42C5C242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0203FB12" w14:textId="405EFBF0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  <w:tr w:rsidR="00381EE4" w:rsidRPr="001773BA" w14:paraId="1D959594" w14:textId="77777777" w:rsidTr="00363F0C">
        <w:trPr>
          <w:gridAfter w:val="1"/>
          <w:wAfter w:w="14" w:type="dxa"/>
        </w:trPr>
        <w:tc>
          <w:tcPr>
            <w:tcW w:w="4090" w:type="dxa"/>
          </w:tcPr>
          <w:p w14:paraId="05B6AF6C" w14:textId="77777777" w:rsidR="00381EE4" w:rsidRPr="001773BA" w:rsidRDefault="00381EE4" w:rsidP="00A854E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46BD2" w14:textId="6B3E53B1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148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867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357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929DD" w14:textId="285BCD9B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128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326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279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7BD34" w14:textId="3A426B9C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686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211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149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25D64" w14:textId="717E059E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963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404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785</w:t>
            </w:r>
          </w:p>
        </w:tc>
      </w:tr>
      <w:tr w:rsidR="00363F0C" w:rsidRPr="00363F0C" w14:paraId="783D8A5E" w14:textId="77777777" w:rsidTr="00363F0C">
        <w:tc>
          <w:tcPr>
            <w:tcW w:w="4104" w:type="dxa"/>
            <w:gridSpan w:val="2"/>
          </w:tcPr>
          <w:p w14:paraId="6E0B5A1D" w14:textId="77777777" w:rsidR="00363F0C" w:rsidRPr="00363F0C" w:rsidRDefault="00363F0C" w:rsidP="00956375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448D057E" w14:textId="77777777" w:rsidR="00363F0C" w:rsidRPr="00363F0C" w:rsidRDefault="00363F0C" w:rsidP="0095637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71188F75" w14:textId="77777777" w:rsidR="00363F0C" w:rsidRPr="00363F0C" w:rsidRDefault="00363F0C" w:rsidP="0095637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56446FCB" w14:textId="77777777" w:rsidR="00363F0C" w:rsidRPr="00363F0C" w:rsidRDefault="00363F0C" w:rsidP="0095637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1A8194FE" w14:textId="77777777" w:rsidR="00363F0C" w:rsidRPr="00363F0C" w:rsidRDefault="00363F0C" w:rsidP="00956375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81EE4" w:rsidRPr="001773BA" w14:paraId="63FE0AC6" w14:textId="77777777" w:rsidTr="00363F0C">
        <w:trPr>
          <w:gridAfter w:val="1"/>
          <w:wAfter w:w="14" w:type="dxa"/>
        </w:trPr>
        <w:tc>
          <w:tcPr>
            <w:tcW w:w="4090" w:type="dxa"/>
          </w:tcPr>
          <w:p w14:paraId="7BB152A1" w14:textId="77777777" w:rsidR="00381EE4" w:rsidRPr="001773BA" w:rsidRDefault="00381EE4" w:rsidP="00A854E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5CBBD57C" w14:textId="0AF5FA20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148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867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357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2CF9DE93" w14:textId="462CF548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128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326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279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08DC6FCB" w14:textId="0934474E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686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211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149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0BB96FAE" w14:textId="5DE00B58" w:rsidR="00381EE4" w:rsidRPr="001773BA" w:rsidRDefault="00F27EF7" w:rsidP="00A854E0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963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404</w:t>
            </w:r>
            <w:r w:rsidR="00381EE4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785</w:t>
            </w:r>
          </w:p>
        </w:tc>
      </w:tr>
    </w:tbl>
    <w:p w14:paraId="2395BA1E" w14:textId="75402CF9" w:rsidR="00BC7F9B" w:rsidRPr="001773BA" w:rsidRDefault="003F4AD7" w:rsidP="00381EE4">
      <w:pPr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1773BA">
        <w:rPr>
          <w:rFonts w:ascii="Browallia New" w:hAnsi="Browallia New" w:cs="Browallia New"/>
          <w:spacing w:val="-2"/>
          <w:sz w:val="22"/>
          <w:szCs w:val="22"/>
          <w:cs/>
        </w:rPr>
        <w:br w:type="page"/>
      </w:r>
    </w:p>
    <w:p w14:paraId="34D606A2" w14:textId="6B00027C" w:rsidR="001D5BE4" w:rsidRPr="001773BA" w:rsidRDefault="00F27EF7" w:rsidP="00A43286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bidi="ar-SA"/>
        </w:rPr>
      </w:pPr>
      <w:bookmarkStart w:id="12" w:name="_Toc48681837"/>
      <w:r w:rsidRPr="001773B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1D5BE4" w:rsidRPr="001773B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773BA">
        <w:rPr>
          <w:rFonts w:ascii="Browallia New" w:hAnsi="Browallia New" w:cs="Browallia New"/>
          <w:b/>
          <w:bCs/>
          <w:sz w:val="26"/>
          <w:szCs w:val="26"/>
          <w:lang w:bidi="ar-SA"/>
        </w:rPr>
        <w:t>2</w:t>
      </w:r>
      <w:r w:rsidR="001D5BE4" w:rsidRPr="001773BA">
        <w:rPr>
          <w:rFonts w:ascii="Browallia New" w:hAnsi="Browallia New" w:cs="Browallia New"/>
          <w:b/>
          <w:bCs/>
          <w:sz w:val="26"/>
          <w:szCs w:val="26"/>
          <w:lang w:bidi="ar-SA"/>
        </w:rPr>
        <w:tab/>
      </w:r>
      <w:r w:rsidR="001D5BE4" w:rsidRPr="001773BA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  <w:bookmarkEnd w:id="12"/>
    </w:p>
    <w:p w14:paraId="11C95510" w14:textId="77777777" w:rsidR="00364060" w:rsidRPr="001773BA" w:rsidRDefault="00364060" w:rsidP="00FB4C65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</w:p>
    <w:p w14:paraId="73D102FA" w14:textId="77777777" w:rsidR="001D5BE4" w:rsidRPr="001773BA" w:rsidRDefault="001D5BE4" w:rsidP="00FB4C65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1773BA">
        <w:rPr>
          <w:rFonts w:ascii="Browallia New" w:eastAsia="Calibri" w:hAnsi="Browallia New" w:cs="Browallia New"/>
          <w:spacing w:val="-2"/>
          <w:sz w:val="26"/>
          <w:szCs w:val="26"/>
          <w:cs/>
        </w:rPr>
        <w:t>ว</w:t>
      </w:r>
      <w:r w:rsidR="00050D0A" w:rsidRPr="001773BA">
        <w:rPr>
          <w:rFonts w:ascii="Browallia New" w:eastAsia="Calibri" w:hAnsi="Browallia New" w:cs="Browallia New"/>
          <w:spacing w:val="-2"/>
          <w:sz w:val="26"/>
          <w:szCs w:val="26"/>
          <w:cs/>
        </w:rPr>
        <w:t>ั</w:t>
      </w:r>
      <w:r w:rsidRPr="001773BA">
        <w:rPr>
          <w:rFonts w:ascii="Browallia New" w:eastAsia="Calibri" w:hAnsi="Browallia New" w:cs="Browallia New"/>
          <w:spacing w:val="-2"/>
          <w:sz w:val="26"/>
          <w:szCs w:val="26"/>
          <w:cs/>
        </w:rPr>
        <w:t>ตถุประสงค์ของการบริหารส่วนของทุน คือ</w:t>
      </w:r>
      <w:r w:rsidR="00FB4C65" w:rsidRPr="001773BA">
        <w:rPr>
          <w:rFonts w:ascii="Browallia New" w:hAnsi="Browallia New" w:cs="Browallia New"/>
        </w:rPr>
        <w:t xml:space="preserve"> </w:t>
      </w:r>
      <w:r w:rsidR="00FB4C65" w:rsidRPr="001773BA">
        <w:rPr>
          <w:rFonts w:ascii="Browallia New" w:eastAsia="Calibri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</w:t>
      </w:r>
      <w:r w:rsidR="00364060" w:rsidRPr="001773BA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="00FB4C65" w:rsidRPr="001773BA">
        <w:rPr>
          <w:rFonts w:ascii="Browallia New" w:eastAsia="Calibri" w:hAnsi="Browallia New" w:cs="Browallia New"/>
          <w:spacing w:val="-2"/>
          <w:sz w:val="26"/>
          <w:szCs w:val="26"/>
          <w:cs/>
        </w:rPr>
        <w:t>ผู้ถือหุ้นและยังประโยชน์ให้แก่ผู้มีส่วนได้เสียอื่นๆ และ</w:t>
      </w: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="00364060" w:rsidRPr="001773BA">
        <w:rPr>
          <w:rFonts w:ascii="Browallia New" w:hAnsi="Browallia New" w:cs="Browallia New"/>
          <w:spacing w:val="-2"/>
          <w:sz w:val="26"/>
          <w:szCs w:val="26"/>
        </w:rPr>
        <w:br/>
      </w: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>และลดต้นทุนเงินทุน</w:t>
      </w:r>
    </w:p>
    <w:p w14:paraId="346C2B8E" w14:textId="77777777" w:rsidR="001D5BE4" w:rsidRPr="001773BA" w:rsidRDefault="001D5BE4" w:rsidP="009F79E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73AB76E" w14:textId="77777777" w:rsidR="006E74C2" w:rsidRPr="001773BA" w:rsidRDefault="006E74C2" w:rsidP="006E74C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329BC8EF" w14:textId="77777777" w:rsidR="006E74C2" w:rsidRPr="001773BA" w:rsidRDefault="006E74C2" w:rsidP="006E74C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D7847BA" w14:textId="77777777" w:rsidR="006E74C2" w:rsidRPr="001773BA" w:rsidRDefault="006E74C2" w:rsidP="006E74C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2C3AB64B" w14:textId="77777777" w:rsidR="00381EE4" w:rsidRPr="001773BA" w:rsidRDefault="00381EE4" w:rsidP="00B961FF">
      <w:pPr>
        <w:ind w:left="540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72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440"/>
        <w:gridCol w:w="1440"/>
        <w:gridCol w:w="1440"/>
      </w:tblGrid>
      <w:tr w:rsidR="00DC3359" w:rsidRPr="001773BA" w14:paraId="70D0CFFA" w14:textId="77777777" w:rsidTr="00627D7C">
        <w:trPr>
          <w:trHeight w:val="261"/>
        </w:trPr>
        <w:tc>
          <w:tcPr>
            <w:tcW w:w="3960" w:type="dxa"/>
            <w:vAlign w:val="center"/>
          </w:tcPr>
          <w:p w14:paraId="65BC75D6" w14:textId="77777777" w:rsidR="00DC3359" w:rsidRPr="001773BA" w:rsidRDefault="00DC3359" w:rsidP="00627D7C">
            <w:pPr>
              <w:tabs>
                <w:tab w:val="right" w:pos="10890"/>
              </w:tabs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17AE5" w14:textId="77777777" w:rsidR="00DC3359" w:rsidRPr="001773BA" w:rsidRDefault="00DC3359" w:rsidP="0025780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46919" w14:textId="77777777" w:rsidR="00DC3359" w:rsidRPr="001773BA" w:rsidRDefault="00DC3359" w:rsidP="00257805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6B4D" w:rsidRPr="001773BA" w14:paraId="1AE8B8B2" w14:textId="77777777" w:rsidTr="00627D7C">
        <w:trPr>
          <w:trHeight w:val="449"/>
        </w:trPr>
        <w:tc>
          <w:tcPr>
            <w:tcW w:w="3960" w:type="dxa"/>
            <w:vAlign w:val="center"/>
          </w:tcPr>
          <w:p w14:paraId="15C7993E" w14:textId="77777777" w:rsidR="00336B4D" w:rsidRPr="001773BA" w:rsidRDefault="00336B4D" w:rsidP="00627D7C">
            <w:pPr>
              <w:tabs>
                <w:tab w:val="right" w:pos="10890"/>
              </w:tabs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4E96E6" w14:textId="6FF1E8C9" w:rsidR="00336B4D" w:rsidRPr="001773BA" w:rsidRDefault="00627D7C" w:rsidP="00627D7C">
            <w:pPr>
              <w:pStyle w:val="BodyTextIndent2"/>
              <w:tabs>
                <w:tab w:val="right" w:pos="1231"/>
              </w:tabs>
              <w:ind w:left="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336B4D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พ.ศ.</w:t>
            </w:r>
            <w:r w:rsidR="00336B4D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  <w:p w14:paraId="52FFB1F2" w14:textId="2FAC2F0F" w:rsidR="00336B4D" w:rsidRPr="001773BA" w:rsidRDefault="00627D7C" w:rsidP="00627D7C">
            <w:pPr>
              <w:pStyle w:val="BodyTextIndent2"/>
              <w:tabs>
                <w:tab w:val="right" w:pos="1231"/>
              </w:tabs>
              <w:ind w:left="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336B4D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5A7A30" w14:textId="3BA870ED" w:rsidR="00336B4D" w:rsidRPr="001773BA" w:rsidRDefault="00627D7C" w:rsidP="00627D7C">
            <w:pPr>
              <w:pStyle w:val="BodyTextIndent2"/>
              <w:tabs>
                <w:tab w:val="right" w:pos="1231"/>
              </w:tabs>
              <w:ind w:left="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336B4D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  <w:p w14:paraId="480E6525" w14:textId="486224C2" w:rsidR="00336B4D" w:rsidRPr="001773BA" w:rsidRDefault="00627D7C" w:rsidP="00627D7C">
            <w:pPr>
              <w:pStyle w:val="BodyTextIndent2"/>
              <w:tabs>
                <w:tab w:val="right" w:pos="1231"/>
              </w:tabs>
              <w:ind w:left="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336B4D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A8732B" w14:textId="72CDA744" w:rsidR="00336B4D" w:rsidRPr="001773BA" w:rsidRDefault="00627D7C" w:rsidP="00627D7C">
            <w:pPr>
              <w:pStyle w:val="BodyTextIndent2"/>
              <w:tabs>
                <w:tab w:val="right" w:pos="1231"/>
              </w:tabs>
              <w:ind w:left="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336B4D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พ.ศ.</w:t>
            </w:r>
            <w:r w:rsidR="00336B4D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  <w:p w14:paraId="39D3A324" w14:textId="567CC66D" w:rsidR="00336B4D" w:rsidRPr="001773BA" w:rsidRDefault="00627D7C" w:rsidP="00627D7C">
            <w:pPr>
              <w:pStyle w:val="BodyTextIndent2"/>
              <w:tabs>
                <w:tab w:val="right" w:pos="1231"/>
              </w:tabs>
              <w:ind w:left="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336B4D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26F2BC" w14:textId="68F11F58" w:rsidR="00336B4D" w:rsidRPr="001773BA" w:rsidRDefault="00627D7C" w:rsidP="00627D7C">
            <w:pPr>
              <w:pStyle w:val="BodyTextIndent2"/>
              <w:tabs>
                <w:tab w:val="right" w:pos="1231"/>
              </w:tabs>
              <w:ind w:left="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336B4D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  <w:p w14:paraId="67F41C25" w14:textId="0C0A8A04" w:rsidR="00336B4D" w:rsidRPr="001773BA" w:rsidRDefault="00627D7C" w:rsidP="00627D7C">
            <w:pPr>
              <w:pStyle w:val="BodyTextIndent2"/>
              <w:tabs>
                <w:tab w:val="right" w:pos="1231"/>
              </w:tabs>
              <w:ind w:left="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336B4D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8E6DF7" w:rsidRPr="001773BA" w14:paraId="04F09978" w14:textId="77777777" w:rsidTr="00564A5C">
        <w:trPr>
          <w:trHeight w:val="20"/>
        </w:trPr>
        <w:tc>
          <w:tcPr>
            <w:tcW w:w="3960" w:type="dxa"/>
            <w:vAlign w:val="center"/>
          </w:tcPr>
          <w:p w14:paraId="6D0244CD" w14:textId="3446A099" w:rsidR="008E6DF7" w:rsidRPr="001773BA" w:rsidRDefault="008E6DF7" w:rsidP="00627D7C">
            <w:pPr>
              <w:ind w:left="7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B1658E6" w14:textId="04F7DF85" w:rsidR="008E6DF7" w:rsidRPr="001773BA" w:rsidRDefault="008E6DF7" w:rsidP="00627D7C">
            <w:pPr>
              <w:pStyle w:val="BodyTextIndent2"/>
              <w:tabs>
                <w:tab w:val="decimal" w:pos="1220"/>
              </w:tabs>
              <w:ind w:left="0"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735D1CBC" w14:textId="7A64B81B" w:rsidR="008E6DF7" w:rsidRPr="001773BA" w:rsidRDefault="008E6DF7" w:rsidP="00627D7C">
            <w:pPr>
              <w:pStyle w:val="BodyTextIndent2"/>
              <w:tabs>
                <w:tab w:val="decimal" w:pos="1220"/>
              </w:tabs>
              <w:ind w:left="0"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56244671" w14:textId="0EA566C8" w:rsidR="008E6DF7" w:rsidRPr="001773BA" w:rsidRDefault="008E6DF7" w:rsidP="00627D7C">
            <w:pPr>
              <w:pStyle w:val="BlockText"/>
              <w:tabs>
                <w:tab w:val="decimal" w:pos="1220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AF377D" w14:textId="45093E3C" w:rsidR="008E6DF7" w:rsidRPr="001773BA" w:rsidRDefault="008E6DF7" w:rsidP="00627D7C">
            <w:pPr>
              <w:pStyle w:val="BlockText"/>
              <w:tabs>
                <w:tab w:val="decimal" w:pos="1220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4A5C" w:rsidRPr="001773BA" w14:paraId="407E368D" w14:textId="77777777" w:rsidTr="00627D7C">
        <w:trPr>
          <w:trHeight w:val="20"/>
        </w:trPr>
        <w:tc>
          <w:tcPr>
            <w:tcW w:w="3960" w:type="dxa"/>
            <w:vAlign w:val="center"/>
          </w:tcPr>
          <w:p w14:paraId="34E2C698" w14:textId="2E599940" w:rsidR="00564A5C" w:rsidRPr="001773BA" w:rsidRDefault="00564A5C" w:rsidP="00564A5C">
            <w:pPr>
              <w:ind w:left="7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440" w:type="dxa"/>
          </w:tcPr>
          <w:p w14:paraId="7AE97847" w14:textId="257FC209" w:rsidR="00564A5C" w:rsidRPr="001773BA" w:rsidRDefault="00F27EF7" w:rsidP="00564A5C">
            <w:pPr>
              <w:pStyle w:val="BodyTextIndent2"/>
              <w:tabs>
                <w:tab w:val="decimal" w:pos="1220"/>
              </w:tabs>
              <w:ind w:left="0"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524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098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022</w:t>
            </w:r>
          </w:p>
        </w:tc>
        <w:tc>
          <w:tcPr>
            <w:tcW w:w="1440" w:type="dxa"/>
          </w:tcPr>
          <w:p w14:paraId="69B82B6F" w14:textId="3BD6AC25" w:rsidR="00564A5C" w:rsidRPr="001773BA" w:rsidRDefault="00F27EF7" w:rsidP="00564A5C">
            <w:pPr>
              <w:pStyle w:val="BodyTextIndent2"/>
              <w:tabs>
                <w:tab w:val="decimal" w:pos="1220"/>
              </w:tabs>
              <w:ind w:left="0"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996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575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249</w:t>
            </w:r>
          </w:p>
        </w:tc>
        <w:tc>
          <w:tcPr>
            <w:tcW w:w="1440" w:type="dxa"/>
          </w:tcPr>
          <w:p w14:paraId="5967340A" w14:textId="78A954B0" w:rsidR="00564A5C" w:rsidRPr="001773BA" w:rsidRDefault="00F27EF7" w:rsidP="00564A5C">
            <w:pPr>
              <w:pStyle w:val="BlockText"/>
              <w:tabs>
                <w:tab w:val="decimal" w:pos="1220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440" w:type="dxa"/>
          </w:tcPr>
          <w:p w14:paraId="674440FE" w14:textId="297A2B8F" w:rsidR="00564A5C" w:rsidRPr="001773BA" w:rsidRDefault="00F27EF7" w:rsidP="00564A5C">
            <w:pPr>
              <w:pStyle w:val="BlockText"/>
              <w:tabs>
                <w:tab w:val="decimal" w:pos="1220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</w:tr>
      <w:tr w:rsidR="00564A5C" w:rsidRPr="001773BA" w14:paraId="30BD717F" w14:textId="77777777" w:rsidTr="00627D7C">
        <w:trPr>
          <w:trHeight w:val="20"/>
        </w:trPr>
        <w:tc>
          <w:tcPr>
            <w:tcW w:w="3960" w:type="dxa"/>
            <w:hideMark/>
          </w:tcPr>
          <w:p w14:paraId="273BA8D4" w14:textId="77777777" w:rsidR="00564A5C" w:rsidRPr="001773BA" w:rsidRDefault="00564A5C" w:rsidP="00564A5C">
            <w:pPr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ส่วนของเจ้าของ </w:t>
            </w:r>
          </w:p>
          <w:p w14:paraId="1D3C4904" w14:textId="0C5293F1" w:rsidR="00564A5C" w:rsidRPr="001773BA" w:rsidRDefault="00564A5C" w:rsidP="00564A5C">
            <w:pPr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440" w:type="dxa"/>
            <w:vAlign w:val="bottom"/>
          </w:tcPr>
          <w:p w14:paraId="2CC9EFAD" w14:textId="636F3517" w:rsidR="00564A5C" w:rsidRPr="001773BA" w:rsidRDefault="00F27EF7" w:rsidP="00564A5C">
            <w:pPr>
              <w:pStyle w:val="BodyTextIndent2"/>
              <w:tabs>
                <w:tab w:val="decimal" w:pos="1220"/>
              </w:tabs>
              <w:ind w:left="0"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797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220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362</w:t>
            </w:r>
          </w:p>
        </w:tc>
        <w:tc>
          <w:tcPr>
            <w:tcW w:w="1440" w:type="dxa"/>
            <w:vAlign w:val="bottom"/>
          </w:tcPr>
          <w:p w14:paraId="59FC95CA" w14:textId="0C33173B" w:rsidR="00564A5C" w:rsidRPr="001773BA" w:rsidRDefault="00F27EF7" w:rsidP="00564A5C">
            <w:pPr>
              <w:pStyle w:val="BodyTextIndent2"/>
              <w:tabs>
                <w:tab w:val="decimal" w:pos="1220"/>
              </w:tabs>
              <w:ind w:left="0"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483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821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836</w:t>
            </w:r>
          </w:p>
        </w:tc>
        <w:tc>
          <w:tcPr>
            <w:tcW w:w="1440" w:type="dxa"/>
            <w:vAlign w:val="bottom"/>
          </w:tcPr>
          <w:p w14:paraId="4A0B4D56" w14:textId="3AB2F43B" w:rsidR="00564A5C" w:rsidRPr="001773BA" w:rsidRDefault="00F27EF7" w:rsidP="00564A5C">
            <w:pPr>
              <w:pStyle w:val="BlockText"/>
              <w:tabs>
                <w:tab w:val="decimal" w:pos="1220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vAlign w:val="bottom"/>
          </w:tcPr>
          <w:p w14:paraId="2EA2A5C0" w14:textId="147FB468" w:rsidR="00564A5C" w:rsidRPr="001773BA" w:rsidRDefault="00F27EF7" w:rsidP="00564A5C">
            <w:pPr>
              <w:pStyle w:val="BlockText"/>
              <w:tabs>
                <w:tab w:val="decimal" w:pos="1220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564A5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564A5C" w:rsidRPr="001773BA" w14:paraId="6638F75F" w14:textId="77777777" w:rsidTr="00627D7C">
        <w:trPr>
          <w:trHeight w:val="20"/>
        </w:trPr>
        <w:tc>
          <w:tcPr>
            <w:tcW w:w="3960" w:type="dxa"/>
            <w:vAlign w:val="center"/>
          </w:tcPr>
          <w:p w14:paraId="6EB7D832" w14:textId="49E1550E" w:rsidR="00564A5C" w:rsidRPr="001773BA" w:rsidRDefault="00564A5C" w:rsidP="00564A5C">
            <w:pPr>
              <w:tabs>
                <w:tab w:val="right" w:pos="9990"/>
                <w:tab w:val="right" w:pos="10890"/>
              </w:tabs>
              <w:ind w:left="7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</w:t>
            </w:r>
            <w:r w:rsidRPr="001773B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สุทธิ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ต่อทุน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EDE5CF" w14:textId="43BCF55D" w:rsidR="00564A5C" w:rsidRPr="001773BA" w:rsidRDefault="00564A5C" w:rsidP="00564A5C">
            <w:pPr>
              <w:pStyle w:val="BodyTextIndent2"/>
              <w:tabs>
                <w:tab w:val="decimal" w:pos="1220"/>
              </w:tabs>
              <w:ind w:left="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96028D" w14:textId="69772086" w:rsidR="00564A5C" w:rsidRPr="001773BA" w:rsidRDefault="00564A5C" w:rsidP="00564A5C">
            <w:pPr>
              <w:pStyle w:val="BodyTextIndent2"/>
              <w:tabs>
                <w:tab w:val="decimal" w:pos="1220"/>
              </w:tabs>
              <w:ind w:left="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CB895" w14:textId="194C9129" w:rsidR="00564A5C" w:rsidRPr="001773BA" w:rsidRDefault="00564A5C" w:rsidP="00564A5C">
            <w:pPr>
              <w:pStyle w:val="BodyTextIndent2"/>
              <w:tabs>
                <w:tab w:val="decimal" w:pos="1220"/>
              </w:tabs>
              <w:ind w:left="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21268" w14:textId="53728D9D" w:rsidR="00564A5C" w:rsidRPr="001773BA" w:rsidRDefault="00564A5C" w:rsidP="00564A5C">
            <w:pPr>
              <w:pStyle w:val="BlockText"/>
              <w:tabs>
                <w:tab w:val="decimal" w:pos="1220"/>
              </w:tabs>
              <w:ind w:left="0" w:right="-72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90</w:t>
            </w:r>
          </w:p>
        </w:tc>
      </w:tr>
    </w:tbl>
    <w:p w14:paraId="3EB0A272" w14:textId="39CEA27F" w:rsidR="00002F3D" w:rsidRPr="001773BA" w:rsidRDefault="008F7E0E" w:rsidP="00636D54">
      <w:pPr>
        <w:rPr>
          <w:rFonts w:ascii="Browallia New" w:eastAsia="Calibri" w:hAnsi="Browallia New" w:cs="Browallia New"/>
          <w:sz w:val="26"/>
          <w:szCs w:val="26"/>
        </w:rPr>
      </w:pPr>
      <w:r w:rsidRPr="001773BA">
        <w:rPr>
          <w:rFonts w:ascii="Browallia New" w:eastAsia="Calibri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19B25A21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4ADCF511" w14:textId="51EECB02" w:rsidR="00B45E7D" w:rsidRPr="001773BA" w:rsidRDefault="00F27EF7" w:rsidP="003D0140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B45E7D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45E7D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A386C5E" w14:textId="77777777" w:rsidR="00733D32" w:rsidRPr="001773BA" w:rsidRDefault="00733D32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A23DD3" w14:textId="0B2A828F" w:rsidR="00B961FF" w:rsidRPr="001773BA" w:rsidRDefault="00B961FF" w:rsidP="0010603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</w:t>
      </w:r>
      <w:r w:rsidR="0086793A" w:rsidRPr="001773BA">
        <w:rPr>
          <w:rFonts w:ascii="Browallia New" w:hAnsi="Browallia New" w:cs="Browallia New"/>
          <w:sz w:val="26"/>
          <w:szCs w:val="26"/>
          <w:cs/>
        </w:rPr>
        <w:t>และราคาตามบัญชี</w:t>
      </w:r>
      <w:r w:rsidR="00050D0A" w:rsidRPr="001773BA">
        <w:rPr>
          <w:rFonts w:ascii="Browallia New" w:hAnsi="Browallia New" w:cs="Browallia New"/>
          <w:sz w:val="26"/>
          <w:szCs w:val="26"/>
          <w:cs/>
        </w:rPr>
        <w:t>ข</w:t>
      </w:r>
      <w:r w:rsidRPr="001773BA">
        <w:rPr>
          <w:rFonts w:ascii="Browallia New" w:hAnsi="Browallia New" w:cs="Browallia New"/>
          <w:sz w:val="26"/>
          <w:szCs w:val="26"/>
          <w:cs/>
        </w:rPr>
        <w:t>องสินทรัพย์และหนี้สินทางการเงิน</w:t>
      </w:r>
      <w:r w:rsidR="00A459FC" w:rsidRPr="001773BA">
        <w:rPr>
          <w:rFonts w:ascii="Browallia New" w:hAnsi="Browallia New" w:cs="Browallia New"/>
          <w:sz w:val="26"/>
          <w:szCs w:val="26"/>
          <w:cs/>
        </w:rPr>
        <w:t>แยกตามประเภท</w:t>
      </w:r>
      <w:r w:rsidR="00E1342E" w:rsidRPr="001773BA">
        <w:rPr>
          <w:rFonts w:ascii="Browallia New" w:hAnsi="Browallia New" w:cs="Browallia New"/>
          <w:sz w:val="26"/>
          <w:szCs w:val="26"/>
          <w:cs/>
        </w:rPr>
        <w:t xml:space="preserve"> โดยไม่รวมรายการที่มูลค่าตามบัญชีใกล้เคียงกับมูลค่ายุติธรรม</w:t>
      </w:r>
    </w:p>
    <w:p w14:paraId="182A7BCE" w14:textId="77777777" w:rsidR="00106031" w:rsidRPr="001773BA" w:rsidRDefault="00106031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30462" w:rsidRPr="001773BA" w14:paraId="25153D12" w14:textId="77777777" w:rsidTr="00080D7F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DC517F" w14:textId="77777777" w:rsidR="001743F8" w:rsidRPr="001773BA" w:rsidRDefault="001743F8" w:rsidP="007C502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2F4FCE" w14:textId="77777777" w:rsidR="001743F8" w:rsidRPr="001773BA" w:rsidRDefault="001743F8" w:rsidP="005C7C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30462" w:rsidRPr="001773BA" w14:paraId="72DD3C11" w14:textId="77777777" w:rsidTr="00080D7F">
        <w:trPr>
          <w:trHeight w:val="7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D4ADF6" w14:textId="77777777" w:rsidR="00D53A02" w:rsidRPr="001773BA" w:rsidRDefault="00D53A02" w:rsidP="005C7C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288B8" w14:textId="77777777" w:rsidR="00D53A02" w:rsidRPr="001773BA" w:rsidRDefault="00106031" w:rsidP="00080D7F">
            <w:pPr>
              <w:tabs>
                <w:tab w:val="right" w:pos="1152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53A02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39FDC" w14:textId="77777777" w:rsidR="00D53A02" w:rsidRPr="001773BA" w:rsidRDefault="00D53A02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88A6B" w14:textId="77777777" w:rsidR="00D53A02" w:rsidRPr="001773BA" w:rsidRDefault="00D53A02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3205C" w14:textId="77777777" w:rsidR="00D53A02" w:rsidRPr="001773BA" w:rsidRDefault="00D53A02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0462" w:rsidRPr="001773BA" w14:paraId="655DA9B2" w14:textId="77777777" w:rsidTr="00080D7F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563F6E" w14:textId="77777777" w:rsidR="00D53A02" w:rsidRPr="001773BA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3CC1E21" w14:textId="77777777" w:rsidR="00D53A02" w:rsidRPr="001773BA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53A02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ผ่านกำไรหรือ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8AC902F" w14:textId="77777777" w:rsidR="00D53A02" w:rsidRPr="001773BA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53A02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F243DC2" w14:textId="77777777" w:rsidR="00D53A02" w:rsidRPr="001773BA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53A02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C61F76B" w14:textId="77777777" w:rsidR="00D53A02" w:rsidRPr="001773BA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53A02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</w:tc>
      </w:tr>
      <w:tr w:rsidR="00130462" w:rsidRPr="001773BA" w14:paraId="06A167BC" w14:textId="77777777" w:rsidTr="00080D7F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440C19" w14:textId="77777777" w:rsidR="00D53A02" w:rsidRPr="001773BA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E90ED48" w14:textId="77777777" w:rsidR="00D53A02" w:rsidRPr="001773BA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53A02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8EBA09A" w14:textId="77777777" w:rsidR="00D53A02" w:rsidRPr="001773BA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53A02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27CE552" w14:textId="77777777" w:rsidR="00D53A02" w:rsidRPr="001773BA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53A02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C766F88" w14:textId="77777777" w:rsidR="00D53A02" w:rsidRPr="001773BA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53A02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</w:tr>
      <w:tr w:rsidR="00130462" w:rsidRPr="001773BA" w14:paraId="138A9D36" w14:textId="77777777" w:rsidTr="00080D7F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155B07" w14:textId="77777777" w:rsidR="00D53A02" w:rsidRPr="001773BA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2238A" w14:textId="77777777" w:rsidR="00D53A02" w:rsidRPr="001773BA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53A02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A32AF" w14:textId="77777777" w:rsidR="00D53A02" w:rsidRPr="001773BA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53A02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E73D58" w14:textId="77777777" w:rsidR="00D53A02" w:rsidRPr="001773BA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53A02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8FD4F" w14:textId="77777777" w:rsidR="00D53A02" w:rsidRPr="001773BA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53A02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7CC6EE4A" w14:textId="77777777" w:rsidTr="00080D7F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BDEE78" w14:textId="77777777" w:rsidR="00D53A02" w:rsidRPr="001773BA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7240DE" w14:textId="77777777" w:rsidR="00D53A02" w:rsidRPr="001773BA" w:rsidRDefault="00D53A0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2F653C" w14:textId="77777777" w:rsidR="00D53A02" w:rsidRPr="001773BA" w:rsidRDefault="00D53A0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4B6772" w14:textId="77777777" w:rsidR="00D53A02" w:rsidRPr="001773BA" w:rsidRDefault="00D53A0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CC402D" w14:textId="77777777" w:rsidR="00D53A02" w:rsidRPr="001773BA" w:rsidRDefault="00D53A0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1773BA" w14:paraId="63FAA324" w14:textId="77777777" w:rsidTr="00080D7F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B08C08" w14:textId="7E36AC15" w:rsidR="00D53A02" w:rsidRPr="001773BA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2398A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F9188C" w14:textId="77777777" w:rsidR="00D53A02" w:rsidRPr="001773BA" w:rsidRDefault="00D53A0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2FA6A1" w14:textId="77777777" w:rsidR="00D53A02" w:rsidRPr="001773BA" w:rsidRDefault="00D53A0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181407" w14:textId="77777777" w:rsidR="00D53A02" w:rsidRPr="001773BA" w:rsidRDefault="00D53A0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C52A75" w14:textId="77777777" w:rsidR="00D53A02" w:rsidRPr="001773BA" w:rsidRDefault="00D53A0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1773BA" w14:paraId="6543723D" w14:textId="77777777" w:rsidTr="00381EE4">
        <w:trPr>
          <w:trHeight w:val="27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5197B6" w14:textId="77777777" w:rsidR="004904C1" w:rsidRPr="001773BA" w:rsidRDefault="004904C1" w:rsidP="004904C1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35EFB7" w14:textId="77777777" w:rsidR="004904C1" w:rsidRPr="001773BA" w:rsidRDefault="004904C1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3A2E12" w14:textId="77777777" w:rsidR="004904C1" w:rsidRPr="001773BA" w:rsidRDefault="004904C1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066CA4" w14:textId="77777777" w:rsidR="004904C1" w:rsidRPr="001773BA" w:rsidRDefault="004904C1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828C0D" w14:textId="77777777" w:rsidR="004904C1" w:rsidRPr="001773BA" w:rsidRDefault="004904C1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7F3E" w:rsidRPr="001773BA" w14:paraId="7B7B1C98" w14:textId="77777777" w:rsidTr="00257805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</w:tcPr>
          <w:p w14:paraId="38524272" w14:textId="77777777" w:rsidR="00CA7F3E" w:rsidRPr="001773BA" w:rsidRDefault="00CA7F3E" w:rsidP="00CA7F3E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6CBE834" w14:textId="7A5EE833" w:rsidR="00CA7F3E" w:rsidRPr="001773BA" w:rsidRDefault="00CA7F3E" w:rsidP="00CA7F3E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797F619" w14:textId="207F6DF9" w:rsidR="00CA7F3E" w:rsidRPr="001773BA" w:rsidRDefault="00F27EF7" w:rsidP="00CA7F3E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A7F3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CA7F3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BC8E371" w14:textId="53BDA9B6" w:rsidR="00CA7F3E" w:rsidRPr="001773BA" w:rsidRDefault="00F27EF7" w:rsidP="00CA7F3E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A7F3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CA7F3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4CA2F08" w14:textId="286CC684" w:rsidR="00CA7F3E" w:rsidRPr="001773BA" w:rsidRDefault="00F27EF7" w:rsidP="00CA7F3E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A7F3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CA7F3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  <w:tr w:rsidR="00CA7F3E" w:rsidRPr="001773BA" w14:paraId="094243C8" w14:textId="77777777" w:rsidTr="00257805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6BE585" w14:textId="77777777" w:rsidR="00CA7F3E" w:rsidRPr="001773BA" w:rsidRDefault="00CA7F3E" w:rsidP="00CA7F3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651116E" w14:textId="1BC716DF" w:rsidR="00CA7F3E" w:rsidRPr="001773BA" w:rsidRDefault="00CA7F3E" w:rsidP="00CA7F3E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F169B4C" w14:textId="6DC86DCD" w:rsidR="00CA7F3E" w:rsidRPr="001773BA" w:rsidRDefault="00F27EF7" w:rsidP="00CA7F3E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A7F3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CA7F3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150B9DB" w14:textId="7520CC50" w:rsidR="00CA7F3E" w:rsidRPr="001773BA" w:rsidRDefault="00F27EF7" w:rsidP="00CA7F3E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A7F3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CA7F3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0F6DB27" w14:textId="1192C6AA" w:rsidR="00CA7F3E" w:rsidRPr="001773BA" w:rsidRDefault="00F27EF7" w:rsidP="00CA7F3E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A7F3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CA7F3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  <w:tr w:rsidR="00C413F7" w:rsidRPr="001773BA" w14:paraId="4E08ADD8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45D8D2" w14:textId="77777777" w:rsidR="00192AD5" w:rsidRPr="001773BA" w:rsidRDefault="00192AD5" w:rsidP="00C413F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E9BB4DA" w14:textId="77777777" w:rsidR="00C413F7" w:rsidRPr="001773BA" w:rsidRDefault="00C413F7" w:rsidP="00080D7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675CA64" w14:textId="77777777" w:rsidR="00C413F7" w:rsidRPr="001773BA" w:rsidRDefault="00C413F7" w:rsidP="00080D7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E224D5" w14:textId="77777777" w:rsidR="00C413F7" w:rsidRPr="001773BA" w:rsidRDefault="00C413F7" w:rsidP="00080D7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1ABFCA9" w14:textId="77777777" w:rsidR="00C413F7" w:rsidRPr="001773BA" w:rsidRDefault="00C413F7" w:rsidP="00080D7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3F7" w:rsidRPr="001773BA" w14:paraId="028A46BB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63303C" w14:textId="77777777" w:rsidR="00C413F7" w:rsidRPr="001773BA" w:rsidRDefault="00C413F7" w:rsidP="00C413F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3E3C40" w14:textId="77777777" w:rsidR="00C413F7" w:rsidRPr="001773BA" w:rsidRDefault="00C413F7" w:rsidP="00080D7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9A1D8B" w14:textId="77777777" w:rsidR="00C413F7" w:rsidRPr="001773BA" w:rsidRDefault="00C413F7" w:rsidP="00080D7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6C437A" w14:textId="77777777" w:rsidR="00C413F7" w:rsidRPr="001773BA" w:rsidRDefault="00C413F7" w:rsidP="00080D7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65696D" w14:textId="77777777" w:rsidR="00C413F7" w:rsidRPr="001773BA" w:rsidRDefault="00C413F7" w:rsidP="00080D7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35D0" w:rsidRPr="001773BA" w14:paraId="57AABD0E" w14:textId="77777777" w:rsidTr="00257805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6C9BA8" w14:textId="7A22E295" w:rsidR="007735D0" w:rsidRPr="001773BA" w:rsidRDefault="007735D0" w:rsidP="007735D0">
            <w:pPr>
              <w:ind w:left="176" w:hanging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1E9C53B3" w14:textId="2BBECE55" w:rsidR="007735D0" w:rsidRPr="001773BA" w:rsidRDefault="007735D0" w:rsidP="007735D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6E43C16E" w14:textId="44FCD227" w:rsidR="007735D0" w:rsidRPr="001773BA" w:rsidRDefault="00F27EF7" w:rsidP="007735D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38609D23" w14:textId="36251208" w:rsidR="007735D0" w:rsidRPr="001773BA" w:rsidRDefault="00F27EF7" w:rsidP="007735D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6D790B13" w14:textId="50913BAD" w:rsidR="007735D0" w:rsidRPr="001773BA" w:rsidRDefault="00F27EF7" w:rsidP="007735D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</w:tr>
      <w:tr w:rsidR="007735D0" w:rsidRPr="001773BA" w14:paraId="503ED524" w14:textId="77777777" w:rsidTr="00257805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</w:tcPr>
          <w:p w14:paraId="3C67B38E" w14:textId="77777777" w:rsidR="007735D0" w:rsidRPr="001773BA" w:rsidRDefault="007735D0" w:rsidP="007735D0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71601FCE" w14:textId="2F1D4877" w:rsidR="007735D0" w:rsidRPr="001773BA" w:rsidRDefault="007735D0" w:rsidP="007735D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0FB11E25" w14:textId="07BFD471" w:rsidR="007735D0" w:rsidRPr="001773BA" w:rsidRDefault="00F27EF7" w:rsidP="007735D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18DE321B" w14:textId="2F180AE0" w:rsidR="007735D0" w:rsidRPr="001773BA" w:rsidRDefault="00F27EF7" w:rsidP="007735D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1F350649" w14:textId="46BE313C" w:rsidR="007735D0" w:rsidRPr="001773BA" w:rsidRDefault="00F27EF7" w:rsidP="007735D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</w:tr>
      <w:tr w:rsidR="007735D0" w:rsidRPr="001773BA" w14:paraId="6804146A" w14:textId="77777777" w:rsidTr="00257805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</w:tcPr>
          <w:p w14:paraId="1583AFE1" w14:textId="77777777" w:rsidR="007735D0" w:rsidRPr="001773BA" w:rsidRDefault="007735D0" w:rsidP="007735D0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7FF107E" w14:textId="08D14450" w:rsidR="007735D0" w:rsidRPr="001773BA" w:rsidRDefault="007735D0" w:rsidP="007735D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F28B61A" w14:textId="2D3AA807" w:rsidR="007735D0" w:rsidRPr="001773BA" w:rsidRDefault="00F27EF7" w:rsidP="007735D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7DEAE88" w14:textId="279E8012" w:rsidR="007735D0" w:rsidRPr="001773BA" w:rsidRDefault="00F27EF7" w:rsidP="007735D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4DA5BE5" w14:textId="36B3398A" w:rsidR="007735D0" w:rsidRPr="001773BA" w:rsidRDefault="00F27EF7" w:rsidP="007735D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7735D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9F436D" w:rsidRPr="001773BA" w14:paraId="151DD5F8" w14:textId="77777777" w:rsidTr="0025780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52808" w14:textId="77777777" w:rsidR="009F436D" w:rsidRPr="001773BA" w:rsidRDefault="009F436D" w:rsidP="009F43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0ADA7EE" w14:textId="5B025F00" w:rsidR="009F436D" w:rsidRPr="001773BA" w:rsidRDefault="009F436D" w:rsidP="009F436D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11013F3" w14:textId="3AD53287" w:rsidR="009F436D" w:rsidRPr="001773BA" w:rsidRDefault="00F27EF7" w:rsidP="009F436D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436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9F436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9F436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0DA3DDA" w14:textId="42684D92" w:rsidR="009F436D" w:rsidRPr="001773BA" w:rsidRDefault="00F27EF7" w:rsidP="009F436D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436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9F436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9F436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F838F51" w14:textId="34BB60B5" w:rsidR="009F436D" w:rsidRPr="001773BA" w:rsidRDefault="00F27EF7" w:rsidP="009F436D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436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9F436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9F436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</w:tbl>
    <w:p w14:paraId="34A63FC5" w14:textId="5B9A52FC" w:rsidR="00D53A02" w:rsidRPr="001773BA" w:rsidRDefault="00D53A0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1EE4" w:rsidRPr="001773BA" w14:paraId="0958B06D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625801" w14:textId="77777777" w:rsidR="00381EE4" w:rsidRPr="001773BA" w:rsidRDefault="00381EE4" w:rsidP="00A854E0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D6FA9A" w14:textId="77777777" w:rsidR="00381EE4" w:rsidRPr="001773BA" w:rsidRDefault="00381EE4" w:rsidP="00A854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1EE4" w:rsidRPr="001773BA" w14:paraId="71203335" w14:textId="77777777" w:rsidTr="00A854E0">
        <w:trPr>
          <w:trHeight w:val="7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750E34" w14:textId="77777777" w:rsidR="00381EE4" w:rsidRPr="001773BA" w:rsidRDefault="00381EE4" w:rsidP="00D54D50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AEBB1A" w14:textId="77777777" w:rsidR="00381EE4" w:rsidRPr="001773BA" w:rsidRDefault="00381EE4" w:rsidP="00A854E0">
            <w:pPr>
              <w:tabs>
                <w:tab w:val="right" w:pos="1152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CC8F6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C64A26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178A45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1EE4" w:rsidRPr="001773BA" w14:paraId="18834724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5976A8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229F55B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ผ่านกำไรหรือ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EB6744F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898C2C9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7754274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</w:tc>
      </w:tr>
      <w:tr w:rsidR="00381EE4" w:rsidRPr="001773BA" w14:paraId="5C0EC188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4CF23C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F5F6E9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80E2017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0F1C4DC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619EFBB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</w:tr>
      <w:tr w:rsidR="00381EE4" w:rsidRPr="001773BA" w14:paraId="7A593C02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236E20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494CC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D2169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7A80B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65AE0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1EE4" w:rsidRPr="001773BA" w14:paraId="28C7E978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600380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731933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9A68E2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B67826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2C1FAD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EE4" w:rsidRPr="001773BA" w14:paraId="175D0BCD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546E39" w14:textId="5A6B25BA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153B13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8834DA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6046DE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8B8AEA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EE4" w:rsidRPr="001773BA" w14:paraId="6BF41746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9A7450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6D0DC9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B6A101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4B53B2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D68D36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EE4" w:rsidRPr="001773BA" w14:paraId="78B1FC7E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</w:tcPr>
          <w:p w14:paraId="03CFA3A7" w14:textId="77777777" w:rsidR="00381EE4" w:rsidRPr="001773BA" w:rsidRDefault="00381EE4" w:rsidP="00A854E0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C5E827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67F9A1" w14:textId="41E00D72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E0910C" w14:textId="3D18CA18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294110" w14:textId="5CCE418D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  <w:tr w:rsidR="00724EFC" w:rsidRPr="001773BA" w14:paraId="0B501D92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306D60" w14:textId="77777777" w:rsidR="00724EFC" w:rsidRPr="001773BA" w:rsidRDefault="00724EFC" w:rsidP="00724EF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E0E29A" w14:textId="77777777" w:rsidR="00724EFC" w:rsidRPr="001773BA" w:rsidRDefault="00724EFC" w:rsidP="00724EFC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6208E8" w14:textId="2629DD61" w:rsidR="00724EFC" w:rsidRPr="001773BA" w:rsidRDefault="00F27EF7" w:rsidP="00724EFC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24EF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724EF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FC99C1" w14:textId="4677500B" w:rsidR="00724EFC" w:rsidRPr="001773BA" w:rsidRDefault="00F27EF7" w:rsidP="00724EFC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24EF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724EF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A3430D" w14:textId="2D8AB320" w:rsidR="00724EFC" w:rsidRPr="001773BA" w:rsidRDefault="00F27EF7" w:rsidP="00724EFC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24EF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724EF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  <w:tr w:rsidR="00381EE4" w:rsidRPr="001773BA" w14:paraId="26DF74F4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8B2755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470B1AF" w14:textId="77777777" w:rsidR="00381EE4" w:rsidRPr="001773BA" w:rsidRDefault="00381EE4" w:rsidP="00A854E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25D5D31" w14:textId="77777777" w:rsidR="00381EE4" w:rsidRPr="001773BA" w:rsidRDefault="00381EE4" w:rsidP="00A854E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2CCF9BE" w14:textId="77777777" w:rsidR="00381EE4" w:rsidRPr="001773BA" w:rsidRDefault="00381EE4" w:rsidP="00A854E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95B8CD" w14:textId="77777777" w:rsidR="00381EE4" w:rsidRPr="001773BA" w:rsidRDefault="00381EE4" w:rsidP="00A854E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EE4" w:rsidRPr="001773BA" w14:paraId="3F17FFFE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967E5E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7AD229" w14:textId="77777777" w:rsidR="00381EE4" w:rsidRPr="001773BA" w:rsidRDefault="00381EE4" w:rsidP="00A854E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DD4BF4" w14:textId="77777777" w:rsidR="00381EE4" w:rsidRPr="001773BA" w:rsidRDefault="00381EE4" w:rsidP="00A854E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B7C068" w14:textId="77777777" w:rsidR="00381EE4" w:rsidRPr="001773BA" w:rsidRDefault="00381EE4" w:rsidP="00A854E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5D3DC9" w14:textId="77777777" w:rsidR="00381EE4" w:rsidRPr="001773BA" w:rsidRDefault="00381EE4" w:rsidP="00A854E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EE4" w:rsidRPr="001773BA" w14:paraId="1089CB0E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1B8AC4" w14:textId="77777777" w:rsidR="00381EE4" w:rsidRPr="001773BA" w:rsidRDefault="00381EE4" w:rsidP="00A854E0">
            <w:pPr>
              <w:ind w:left="176" w:hanging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A7781D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B7D491" w14:textId="631640E4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6284F6" w14:textId="14104EB4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939361" w14:textId="48224E45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381EE4" w:rsidRPr="001773BA" w14:paraId="69E9C634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</w:tcPr>
          <w:p w14:paraId="113F9142" w14:textId="77777777" w:rsidR="00381EE4" w:rsidRPr="001773BA" w:rsidRDefault="00381EE4" w:rsidP="00A854E0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B45B28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19E0A0" w14:textId="0A83B801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CB44D3" w14:textId="1D3D8EB4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1C1F4D" w14:textId="3A409729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381EE4" w:rsidRPr="001773BA" w14:paraId="4ABB052C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</w:tcPr>
          <w:p w14:paraId="4865B532" w14:textId="77777777" w:rsidR="00381EE4" w:rsidRPr="001773BA" w:rsidRDefault="00381EE4" w:rsidP="00A854E0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E5261F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F41666" w14:textId="3A03A51A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0C4E87" w14:textId="416EDDA5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2D5FA5" w14:textId="5520738F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D3660A" w:rsidRPr="001773BA" w14:paraId="34765D7B" w14:textId="77777777" w:rsidTr="0025780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246B9" w14:textId="77777777" w:rsidR="00D3660A" w:rsidRPr="001773BA" w:rsidRDefault="00D3660A" w:rsidP="00D3660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1FE399" w14:textId="77777777" w:rsidR="00D3660A" w:rsidRPr="001773BA" w:rsidRDefault="00D3660A" w:rsidP="00D3660A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56B4DDC" w14:textId="1A20BBA2" w:rsidR="00D3660A" w:rsidRPr="001773BA" w:rsidRDefault="00F27EF7" w:rsidP="00D3660A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66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D366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D366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096AC44" w14:textId="182DFDAC" w:rsidR="00D3660A" w:rsidRPr="001773BA" w:rsidRDefault="00F27EF7" w:rsidP="00D3660A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66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D366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D366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5B8126" w14:textId="7CCA5C10" w:rsidR="00D3660A" w:rsidRPr="001773BA" w:rsidRDefault="00F27EF7" w:rsidP="00D3660A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66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D366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D366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</w:tbl>
    <w:p w14:paraId="2CB977D5" w14:textId="77777777" w:rsidR="00080D7F" w:rsidRPr="001773BA" w:rsidRDefault="00080D7F">
      <w:pPr>
        <w:rPr>
          <w:rFonts w:ascii="Browallia New" w:hAnsi="Browallia New" w:cs="Browallia New"/>
        </w:rPr>
      </w:pPr>
    </w:p>
    <w:p w14:paraId="401126A8" w14:textId="2C7A5DE3" w:rsidR="00FD2290" w:rsidRPr="001773BA" w:rsidRDefault="008D03F1" w:rsidP="00C55F30">
      <w:pPr>
        <w:jc w:val="both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80D7F" w:rsidRPr="001773BA" w14:paraId="108F4F11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306357" w14:textId="77777777" w:rsidR="00080D7F" w:rsidRPr="001773BA" w:rsidRDefault="00080D7F" w:rsidP="00080D7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5FE98C" w14:textId="37030839" w:rsidR="00080D7F" w:rsidRPr="001773BA" w:rsidRDefault="00080D7F" w:rsidP="00080D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0D7F" w:rsidRPr="001773BA" w14:paraId="17DDACE2" w14:textId="77777777" w:rsidTr="00A854E0">
        <w:trPr>
          <w:trHeight w:val="7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D90349" w14:textId="77777777" w:rsidR="00080D7F" w:rsidRPr="001773BA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5FE5A0" w14:textId="77777777" w:rsidR="00080D7F" w:rsidRPr="001773BA" w:rsidRDefault="00080D7F" w:rsidP="00080D7F">
            <w:pPr>
              <w:tabs>
                <w:tab w:val="right" w:pos="1152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F930B9" w14:textId="77777777" w:rsidR="00080D7F" w:rsidRPr="001773BA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CEFDF3" w14:textId="77777777" w:rsidR="00080D7F" w:rsidRPr="001773BA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13DD3" w14:textId="77777777" w:rsidR="00080D7F" w:rsidRPr="001773BA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0D7F" w:rsidRPr="001773BA" w14:paraId="767924F8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3E1CCA" w14:textId="77777777" w:rsidR="00080D7F" w:rsidRPr="001773BA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FE33E30" w14:textId="77777777" w:rsidR="00080D7F" w:rsidRPr="001773BA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ผ่านกำไรหรือ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BD571E1" w14:textId="77777777" w:rsidR="00080D7F" w:rsidRPr="001773BA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67EB8A6" w14:textId="77777777" w:rsidR="00080D7F" w:rsidRPr="001773BA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67EB881" w14:textId="77777777" w:rsidR="00080D7F" w:rsidRPr="001773BA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</w:tc>
      </w:tr>
      <w:tr w:rsidR="00080D7F" w:rsidRPr="001773BA" w14:paraId="0A614881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8C44E4" w14:textId="77777777" w:rsidR="00080D7F" w:rsidRPr="001773BA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03BAFFA" w14:textId="77777777" w:rsidR="00080D7F" w:rsidRPr="001773BA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CDAD8CB" w14:textId="77777777" w:rsidR="00080D7F" w:rsidRPr="001773BA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2BBCED3" w14:textId="77777777" w:rsidR="00080D7F" w:rsidRPr="001773BA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9FA176A" w14:textId="77777777" w:rsidR="00080D7F" w:rsidRPr="001773BA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</w:tr>
      <w:tr w:rsidR="00080D7F" w:rsidRPr="001773BA" w14:paraId="57524D0A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27452B" w14:textId="77777777" w:rsidR="00080D7F" w:rsidRPr="001773BA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56753" w14:textId="77777777" w:rsidR="00080D7F" w:rsidRPr="001773BA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9B9CA" w14:textId="77777777" w:rsidR="00080D7F" w:rsidRPr="001773BA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93DAC" w14:textId="77777777" w:rsidR="00080D7F" w:rsidRPr="001773BA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FA74F" w14:textId="77777777" w:rsidR="00080D7F" w:rsidRPr="001773BA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80D7F" w:rsidRPr="001773BA" w14:paraId="778DB987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6257CC" w14:textId="77777777" w:rsidR="00080D7F" w:rsidRPr="001773BA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CED472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9011D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6C9E5B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040DAF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0D7F" w:rsidRPr="001773BA" w14:paraId="7B357A31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1370C6" w14:textId="344383D0" w:rsidR="00080D7F" w:rsidRPr="001773BA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DA11CD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E9D651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CFAA2E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C08EDC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0D7F" w:rsidRPr="001773BA" w14:paraId="2A984049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9D95B2" w14:textId="16B14A79" w:rsidR="00080D7F" w:rsidRPr="001773BA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84BD15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56AC4A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1C6EAC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CE8384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655F" w:rsidRPr="001773BA" w14:paraId="560A8F16" w14:textId="77777777" w:rsidTr="00257805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</w:tcPr>
          <w:p w14:paraId="38862CC2" w14:textId="6E201EAC" w:rsidR="003B655F" w:rsidRPr="001773BA" w:rsidRDefault="003B655F" w:rsidP="003B655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E6FDA28" w14:textId="72CA966B" w:rsidR="003B655F" w:rsidRPr="001773BA" w:rsidRDefault="003B655F" w:rsidP="003B655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410F58A" w14:textId="3A1C9D4B" w:rsidR="003B655F" w:rsidRPr="001773BA" w:rsidRDefault="00F27EF7" w:rsidP="003B655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B655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3B655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9A89423" w14:textId="6692A094" w:rsidR="003B655F" w:rsidRPr="001773BA" w:rsidRDefault="00F27EF7" w:rsidP="003B655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B655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3B655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347D6DC" w14:textId="58DB7548" w:rsidR="003B655F" w:rsidRPr="001773BA" w:rsidRDefault="00F27EF7" w:rsidP="003B655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B655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3B655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  <w:tr w:rsidR="003B655F" w:rsidRPr="001773BA" w14:paraId="6A61397E" w14:textId="77777777" w:rsidTr="00257805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7CC7AD" w14:textId="77777777" w:rsidR="003B655F" w:rsidRPr="001773BA" w:rsidRDefault="003B655F" w:rsidP="003B655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8052FE2" w14:textId="42E3B9B8" w:rsidR="003B655F" w:rsidRPr="001773BA" w:rsidRDefault="003B655F" w:rsidP="003B655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A0ACAA4" w14:textId="0C1240A3" w:rsidR="003B655F" w:rsidRPr="001773BA" w:rsidRDefault="00F27EF7" w:rsidP="003B655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B655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3B655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B0CD1BD" w14:textId="2DF837F9" w:rsidR="003B655F" w:rsidRPr="001773BA" w:rsidRDefault="00F27EF7" w:rsidP="003B655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B655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3B655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5D72989" w14:textId="4FFA670E" w:rsidR="003B655F" w:rsidRPr="001773BA" w:rsidRDefault="00F27EF7" w:rsidP="003B655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B655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3B655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  <w:tr w:rsidR="00080D7F" w:rsidRPr="001773BA" w14:paraId="317BC4B6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5BE6A2" w14:textId="77777777" w:rsidR="00080D7F" w:rsidRPr="001773BA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ABD594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A2D6ADB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691019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89B864A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0D7F" w:rsidRPr="001773BA" w14:paraId="27E353B9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D01692" w14:textId="570FAAAF" w:rsidR="00080D7F" w:rsidRPr="001773BA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FEBAFA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57DDCA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E4677A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6265AD" w14:textId="77777777" w:rsidR="00080D7F" w:rsidRPr="001773BA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68A4" w:rsidRPr="001773BA" w14:paraId="34B9C964" w14:textId="77777777" w:rsidTr="00257805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C2E9DA" w14:textId="566FC3F1" w:rsidR="007668A4" w:rsidRPr="001773BA" w:rsidRDefault="007668A4" w:rsidP="007668A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29922D8F" w14:textId="5E2355BB" w:rsidR="007668A4" w:rsidRPr="001773BA" w:rsidRDefault="007668A4" w:rsidP="007668A4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67EA86DC" w14:textId="68EB31D8" w:rsidR="007668A4" w:rsidRPr="001773BA" w:rsidRDefault="00F27EF7" w:rsidP="007668A4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2B44A3CE" w14:textId="49525852" w:rsidR="007668A4" w:rsidRPr="001773BA" w:rsidRDefault="00F27EF7" w:rsidP="007668A4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034CCF4F" w14:textId="32D5A423" w:rsidR="007668A4" w:rsidRPr="001773BA" w:rsidRDefault="00F27EF7" w:rsidP="007668A4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7668A4" w:rsidRPr="001773BA" w14:paraId="414E8135" w14:textId="77777777" w:rsidTr="00257805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</w:tcPr>
          <w:p w14:paraId="647E6E85" w14:textId="7BBF99EE" w:rsidR="007668A4" w:rsidRPr="001773BA" w:rsidRDefault="007668A4" w:rsidP="007668A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6162C63F" w14:textId="59454162" w:rsidR="007668A4" w:rsidRPr="001773BA" w:rsidRDefault="007668A4" w:rsidP="007668A4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255C483D" w14:textId="780CBAEC" w:rsidR="007668A4" w:rsidRPr="001773BA" w:rsidRDefault="00F27EF7" w:rsidP="007668A4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604C0E78" w14:textId="6B2149D2" w:rsidR="007668A4" w:rsidRPr="001773BA" w:rsidRDefault="00F27EF7" w:rsidP="007668A4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60D40847" w14:textId="599ABAD2" w:rsidR="007668A4" w:rsidRPr="001773BA" w:rsidRDefault="00F27EF7" w:rsidP="007668A4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</w:tr>
      <w:tr w:rsidR="007668A4" w:rsidRPr="001773BA" w14:paraId="044A23A5" w14:textId="77777777" w:rsidTr="00257805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</w:tcPr>
          <w:p w14:paraId="0F8A9FE3" w14:textId="2B463594" w:rsidR="007668A4" w:rsidRPr="001773BA" w:rsidRDefault="007668A4" w:rsidP="007668A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42490E5" w14:textId="2F4D6040" w:rsidR="007668A4" w:rsidRPr="001773BA" w:rsidRDefault="007668A4" w:rsidP="007668A4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9D77B55" w14:textId="2785DA4A" w:rsidR="007668A4" w:rsidRPr="001773BA" w:rsidRDefault="00F27EF7" w:rsidP="007668A4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AA3330F" w14:textId="7EDB7804" w:rsidR="007668A4" w:rsidRPr="001773BA" w:rsidRDefault="00F27EF7" w:rsidP="007668A4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1EAB5B7" w14:textId="6A08D8F3" w:rsidR="007668A4" w:rsidRPr="001773BA" w:rsidRDefault="00F27EF7" w:rsidP="007668A4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7668A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D73349" w:rsidRPr="001773BA" w14:paraId="6B938F4D" w14:textId="77777777" w:rsidTr="00257805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F4A9B8" w14:textId="77777777" w:rsidR="00D73349" w:rsidRPr="001773BA" w:rsidRDefault="00D73349" w:rsidP="00D7334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41FED42" w14:textId="1FCC16CA" w:rsidR="00D73349" w:rsidRPr="001773BA" w:rsidRDefault="00D73349" w:rsidP="00D73349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7DDC8BA" w14:textId="42945638" w:rsidR="00D73349" w:rsidRPr="001773BA" w:rsidRDefault="00F27EF7" w:rsidP="00D73349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33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D733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D733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26A79EA" w14:textId="0A65863C" w:rsidR="00D73349" w:rsidRPr="001773BA" w:rsidRDefault="00F27EF7" w:rsidP="00D73349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33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D733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D733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9D3C0AE" w14:textId="44A5F24A" w:rsidR="00D73349" w:rsidRPr="001773BA" w:rsidRDefault="00564A5C" w:rsidP="00D73349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F27EF7" w:rsidRPr="001773BA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F27EF7" w:rsidRPr="001773BA">
              <w:rPr>
                <w:rFonts w:ascii="Browallia New" w:hAnsi="Browallia New" w:cs="Browallia New"/>
                <w:noProof/>
                <w:sz w:val="26"/>
                <w:szCs w:val="26"/>
              </w:rPr>
              <w:t>748</w:t>
            </w:r>
            <w:r w:rsidRPr="001773BA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F27EF7" w:rsidRPr="001773BA">
              <w:rPr>
                <w:rFonts w:ascii="Browallia New" w:hAnsi="Browallia New" w:cs="Browallia New"/>
                <w:noProof/>
                <w:sz w:val="26"/>
                <w:szCs w:val="26"/>
              </w:rPr>
              <w:t>353</w:t>
            </w:r>
            <w:r w:rsidRPr="001773BA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F27EF7" w:rsidRPr="001773BA">
              <w:rPr>
                <w:rFonts w:ascii="Browallia New" w:hAnsi="Browallia New" w:cs="Browallia New"/>
                <w:noProof/>
                <w:sz w:val="26"/>
                <w:szCs w:val="26"/>
              </w:rPr>
              <w:t>965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14:paraId="15CA04BB" w14:textId="4A6E8176" w:rsidR="00FD2290" w:rsidRPr="001773BA" w:rsidRDefault="00FD2290" w:rsidP="00A3053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1EE4" w:rsidRPr="001773BA" w14:paraId="23484CB7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4A78F9" w14:textId="77777777" w:rsidR="00381EE4" w:rsidRPr="001773BA" w:rsidRDefault="00381EE4" w:rsidP="00A854E0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0F9EB4" w14:textId="77777777" w:rsidR="00381EE4" w:rsidRPr="001773BA" w:rsidRDefault="00381EE4" w:rsidP="00A854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1EE4" w:rsidRPr="001773BA" w14:paraId="0D1AB72B" w14:textId="77777777" w:rsidTr="00A854E0">
        <w:trPr>
          <w:trHeight w:val="7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B3BC7C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296C5" w14:textId="77777777" w:rsidR="00381EE4" w:rsidRPr="001773BA" w:rsidRDefault="00381EE4" w:rsidP="00A854E0">
            <w:pPr>
              <w:tabs>
                <w:tab w:val="right" w:pos="1152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6EE679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8C80CF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36384C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1EE4" w:rsidRPr="001773BA" w14:paraId="787818E3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F1B454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79FCDD6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ผ่านกำไรหรือ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8A863FC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F107AD5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64537BD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</w:tc>
      </w:tr>
      <w:tr w:rsidR="00381EE4" w:rsidRPr="001773BA" w14:paraId="5AF95CFE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5FA464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A3267C6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AC3C96F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4136B22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801DFF3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</w:tr>
      <w:tr w:rsidR="00381EE4" w:rsidRPr="001773BA" w14:paraId="56348747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7175CF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15181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608A65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A17F1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52476" w14:textId="77777777" w:rsidR="00381EE4" w:rsidRPr="001773BA" w:rsidRDefault="00381EE4" w:rsidP="00A854E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1EE4" w:rsidRPr="001773BA" w14:paraId="7B23B9BE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36826A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35EB43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F1926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C475F0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ED3554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EE4" w:rsidRPr="001773BA" w14:paraId="41060A2B" w14:textId="77777777" w:rsidTr="00A854E0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99B33F" w14:textId="2746AACE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7E503A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D8A0D5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9EC41A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D5E02D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EE4" w:rsidRPr="001773BA" w14:paraId="3BD9ACFC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C0FC26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960031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922F18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2576A5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458A5C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EE4" w:rsidRPr="001773BA" w14:paraId="55841AC7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</w:tcPr>
          <w:p w14:paraId="3C4E250F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F07A2E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8C065C" w14:textId="4AB2E5EE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DCD47C" w14:textId="45DF653D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D06374" w14:textId="75EBD9D8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D3660A" w:rsidRPr="001773BA" w14:paraId="1A841832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0422A1" w14:textId="77777777" w:rsidR="00D3660A" w:rsidRPr="001773BA" w:rsidRDefault="00D3660A" w:rsidP="00D3660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B153BA" w14:textId="77777777" w:rsidR="00D3660A" w:rsidRPr="001773BA" w:rsidRDefault="00D3660A" w:rsidP="00D3660A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E5ED38" w14:textId="729AA75A" w:rsidR="00D3660A" w:rsidRPr="001773BA" w:rsidRDefault="00F27EF7" w:rsidP="00D3660A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366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D366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CA77B4" w14:textId="240E12F5" w:rsidR="00D3660A" w:rsidRPr="001773BA" w:rsidRDefault="00F27EF7" w:rsidP="00D3660A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366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D366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5EFFB2" w14:textId="5342DBDE" w:rsidR="00D3660A" w:rsidRPr="001773BA" w:rsidRDefault="00F27EF7" w:rsidP="00D3660A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366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D366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381EE4" w:rsidRPr="001773BA" w14:paraId="70BF822A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A10969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4F2D36B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A57447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6AC1C8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A98BE0C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EE4" w:rsidRPr="001773BA" w14:paraId="4308E3F8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F16640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EC9784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7D7CF0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2F092A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7F3B0C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EE4" w:rsidRPr="001773BA" w14:paraId="54BC3E17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212022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DA75DF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E8A45B" w14:textId="22730E75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F627AD" w14:textId="64F6DE1C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5CF1FD" w14:textId="191A72B6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381EE4" w:rsidRPr="001773BA" w14:paraId="3069C447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</w:tcPr>
          <w:p w14:paraId="54A6E79F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10B4DA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F6CCDC" w14:textId="3494ACF9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1E0092" w14:textId="4E2D8451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08A333" w14:textId="20095977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381EE4" w:rsidRPr="001773BA" w14:paraId="18797D2B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</w:tcPr>
          <w:p w14:paraId="649BAF15" w14:textId="77777777" w:rsidR="00381EE4" w:rsidRPr="001773BA" w:rsidRDefault="00381EE4" w:rsidP="00A854E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98A9EC" w14:textId="77777777" w:rsidR="00381EE4" w:rsidRPr="001773BA" w:rsidRDefault="00381EE4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BB8EC9" w14:textId="583DDE54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619CE0" w14:textId="7A8A5D5E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CBE769" w14:textId="463FCE7D" w:rsidR="00381EE4" w:rsidRPr="001773BA" w:rsidRDefault="00F27EF7" w:rsidP="00A854E0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381EE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6132C8" w:rsidRPr="001773BA" w14:paraId="513FB0E7" w14:textId="77777777" w:rsidTr="00257805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C38A34" w14:textId="77777777" w:rsidR="006132C8" w:rsidRPr="001773BA" w:rsidRDefault="006132C8" w:rsidP="006132C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99AD7A" w14:textId="77777777" w:rsidR="006132C8" w:rsidRPr="001773BA" w:rsidRDefault="006132C8" w:rsidP="006132C8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9A11130" w14:textId="35EF3A92" w:rsidR="006132C8" w:rsidRPr="001773BA" w:rsidRDefault="00F27EF7" w:rsidP="006132C8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32C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6132C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6132C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31D3F9E" w14:textId="5734B1C5" w:rsidR="006132C8" w:rsidRPr="001773BA" w:rsidRDefault="00F27EF7" w:rsidP="006132C8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32C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6132C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6132C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41E80CA" w14:textId="18C87FDA" w:rsidR="006132C8" w:rsidRPr="001773BA" w:rsidRDefault="00F27EF7" w:rsidP="006132C8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32C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6132C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6132C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</w:tbl>
    <w:p w14:paraId="7E959C63" w14:textId="77777777" w:rsidR="00080D7F" w:rsidRPr="001773BA" w:rsidRDefault="00080D7F" w:rsidP="00A30534">
      <w:pPr>
        <w:rPr>
          <w:rFonts w:ascii="Browallia New" w:hAnsi="Browallia New" w:cs="Browallia New"/>
          <w:sz w:val="26"/>
          <w:szCs w:val="26"/>
        </w:rPr>
      </w:pPr>
    </w:p>
    <w:p w14:paraId="6AC7F072" w14:textId="05B9CA3F" w:rsidR="00E836D3" w:rsidRPr="001773BA" w:rsidRDefault="00E836D3" w:rsidP="007E598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มูลค่ายุติธรรมของเงินกู้ยืมคำนวณโดยอ้างอิงจากการคิดลดกระแสเงินสด</w:t>
      </w:r>
      <w:r w:rsidR="00AA5C3F" w:rsidRPr="001773BA">
        <w:rPr>
          <w:rFonts w:ascii="Browallia New" w:hAnsi="Browallia New" w:cs="Browallia New"/>
          <w:sz w:val="26"/>
          <w:szCs w:val="26"/>
          <w:cs/>
        </w:rPr>
        <w:t>ด้วย</w:t>
      </w:r>
      <w:r w:rsidR="00204C5B"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อัตราดอกเบี้ยร้อยละ </w:t>
      </w:r>
      <w:r w:rsidR="00204C5B" w:rsidRPr="001773BA">
        <w:rPr>
          <w:rFonts w:ascii="Browallia New" w:hAnsi="Browallia New" w:cs="Browallia New"/>
          <w:spacing w:val="-4"/>
          <w:sz w:val="26"/>
          <w:szCs w:val="26"/>
        </w:rPr>
        <w:t>THOR</w:t>
      </w:r>
      <w:r w:rsidR="00204C5B"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บวกส่วนต่างของอัตราดอกเบี้ยจำนวนหนึ่งต่อปี </w:t>
      </w:r>
      <w:r w:rsidR="00AA5C3F" w:rsidRPr="001773BA">
        <w:rPr>
          <w:rFonts w:ascii="Browallia New" w:hAnsi="Browallia New" w:cs="Browallia New"/>
          <w:sz w:val="26"/>
          <w:szCs w:val="26"/>
          <w:cs/>
        </w:rPr>
        <w:t xml:space="preserve">และอัตราดอกเบี้ยคงที่ที่ร้อยละ </w:t>
      </w:r>
      <w:r w:rsidR="00F27EF7" w:rsidRPr="001773BA">
        <w:rPr>
          <w:rFonts w:ascii="Browallia New" w:hAnsi="Browallia New" w:cs="Browallia New"/>
          <w:sz w:val="26"/>
          <w:szCs w:val="26"/>
        </w:rPr>
        <w:t>2</w:t>
      </w:r>
      <w:r w:rsidR="00AA5C3F" w:rsidRPr="001773BA">
        <w:rPr>
          <w:rFonts w:ascii="Browallia New" w:hAnsi="Browallia New" w:cs="Browallia New"/>
          <w:sz w:val="26"/>
          <w:szCs w:val="26"/>
          <w:cs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50</w:t>
      </w:r>
      <w:r w:rsidR="00AA5C3F" w:rsidRPr="001773BA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2567</w:t>
      </w:r>
      <w:r w:rsidR="00AA5C3F" w:rsidRPr="001773BA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204C5B"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อัตราดอกเบี้ยร้อยละ </w:t>
      </w:r>
      <w:r w:rsidR="00204C5B" w:rsidRPr="001773BA">
        <w:rPr>
          <w:rFonts w:ascii="Browallia New" w:hAnsi="Browallia New" w:cs="Browallia New"/>
          <w:spacing w:val="-4"/>
          <w:sz w:val="26"/>
          <w:szCs w:val="26"/>
        </w:rPr>
        <w:t>THOR</w:t>
      </w:r>
      <w:r w:rsidR="00204C5B"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บวกส่วนต่างของอัตราดอกเบี้ยจำนวนหนึ่งต่อปี</w:t>
      </w:r>
      <w:r w:rsidR="00AA5C3F" w:rsidRPr="001773BA">
        <w:rPr>
          <w:rFonts w:ascii="Browallia New" w:hAnsi="Browallia New" w:cs="Browallia New"/>
          <w:sz w:val="26"/>
          <w:szCs w:val="26"/>
          <w:cs/>
        </w:rPr>
        <w:t>)</w:t>
      </w:r>
    </w:p>
    <w:p w14:paraId="6293EC5D" w14:textId="77777777" w:rsidR="00F33883" w:rsidRPr="001773BA" w:rsidRDefault="00F33883" w:rsidP="00A30534">
      <w:pPr>
        <w:rPr>
          <w:rFonts w:ascii="Browallia New" w:hAnsi="Browallia New" w:cs="Browallia New"/>
          <w:sz w:val="26"/>
          <w:szCs w:val="26"/>
        </w:rPr>
      </w:pPr>
    </w:p>
    <w:p w14:paraId="32EB56FA" w14:textId="7A752D2A" w:rsidR="00BE4011" w:rsidRPr="001773BA" w:rsidRDefault="00627D7C" w:rsidP="00A30534">
      <w:pPr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p w14:paraId="598CA90E" w14:textId="77777777" w:rsidR="00F33883" w:rsidRDefault="00F33883" w:rsidP="00F33883">
      <w:pPr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สินทรัพย์และหนี้สินทางการเงินที่มีมูลค่ายุติธรรมใกล้เคียงกับมูลค่าตามบัญชี มีดังต่อไปนี้</w:t>
      </w:r>
    </w:p>
    <w:p w14:paraId="19C92F43" w14:textId="77777777" w:rsidR="00C1245C" w:rsidRPr="001773BA" w:rsidRDefault="00C1245C" w:rsidP="00F33883">
      <w:pPr>
        <w:rPr>
          <w:rFonts w:ascii="Browallia New" w:hAnsi="Browallia New" w:cs="Browallia New"/>
          <w:sz w:val="26"/>
          <w:szCs w:val="26"/>
        </w:rPr>
      </w:pPr>
    </w:p>
    <w:p w14:paraId="043E5A2D" w14:textId="1CBDDE24" w:rsidR="00F33883" w:rsidRPr="001773BA" w:rsidRDefault="00F33883" w:rsidP="00627D7C">
      <w:pPr>
        <w:numPr>
          <w:ilvl w:val="1"/>
          <w:numId w:val="23"/>
        </w:numPr>
        <w:ind w:left="36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1F93AF42" w14:textId="29CDB764" w:rsidR="00F33883" w:rsidRPr="001773BA" w:rsidRDefault="00F33883" w:rsidP="00627D7C">
      <w:pPr>
        <w:numPr>
          <w:ilvl w:val="1"/>
          <w:numId w:val="23"/>
        </w:numPr>
        <w:ind w:left="36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</w:t>
      </w:r>
      <w:r w:rsidR="00FA11AB" w:rsidRPr="001773BA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1773BA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7FB73E9B" w14:textId="6694E951" w:rsidR="00F33883" w:rsidRPr="001773BA" w:rsidRDefault="00F33883" w:rsidP="00627D7C">
      <w:pPr>
        <w:numPr>
          <w:ilvl w:val="1"/>
          <w:numId w:val="23"/>
        </w:numPr>
        <w:ind w:left="36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เงินกู้ยืมระยะสั้น</w:t>
      </w:r>
      <w:r w:rsidR="004D4317" w:rsidRPr="001773BA">
        <w:rPr>
          <w:rFonts w:ascii="Browallia New" w:hAnsi="Browallia New" w:cs="Browallia New" w:hint="cs"/>
          <w:sz w:val="26"/>
          <w:szCs w:val="26"/>
          <w:cs/>
        </w:rPr>
        <w:t>จากสถาบันการเงิน</w:t>
      </w:r>
    </w:p>
    <w:p w14:paraId="1CF39E5A" w14:textId="540131D9" w:rsidR="00F33883" w:rsidRPr="001773BA" w:rsidRDefault="00F33883" w:rsidP="00627D7C">
      <w:pPr>
        <w:numPr>
          <w:ilvl w:val="1"/>
          <w:numId w:val="23"/>
        </w:numPr>
        <w:ind w:left="36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</w:t>
      </w:r>
      <w:r w:rsidR="00FA11AB" w:rsidRPr="001773BA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1773BA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480434EC" w14:textId="77777777" w:rsidR="00AA5C3F" w:rsidRPr="001773BA" w:rsidRDefault="00AA5C3F" w:rsidP="00A30534">
      <w:pPr>
        <w:rPr>
          <w:rFonts w:ascii="Browallia New" w:hAnsi="Browallia New" w:cs="Browallia New"/>
          <w:sz w:val="26"/>
          <w:szCs w:val="26"/>
        </w:rPr>
      </w:pPr>
    </w:p>
    <w:p w14:paraId="6012BCEF" w14:textId="77777777" w:rsidR="00C55F30" w:rsidRPr="001773BA" w:rsidRDefault="00C55F30" w:rsidP="00C55F30">
      <w:pPr>
        <w:jc w:val="both"/>
        <w:rPr>
          <w:rFonts w:ascii="Browallia New" w:hAnsi="Browallia New" w:cs="Browallia New"/>
          <w:sz w:val="26"/>
          <w:szCs w:val="26"/>
          <w:cs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กลุ่มกิจการมีสินทรัพย์ที่ไม่ใช่สินทรัพย์ทางการเงินที่วัดโดยมูลค่ายุติธรรมดังต่อไปนี้</w:t>
      </w:r>
    </w:p>
    <w:p w14:paraId="49E6FEC1" w14:textId="77777777" w:rsidR="00C55F30" w:rsidRPr="001773BA" w:rsidRDefault="00C55F30" w:rsidP="00C55F30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864"/>
        <w:gridCol w:w="864"/>
        <w:gridCol w:w="864"/>
        <w:gridCol w:w="864"/>
        <w:gridCol w:w="1008"/>
        <w:gridCol w:w="1008"/>
        <w:gridCol w:w="1008"/>
        <w:gridCol w:w="1008"/>
      </w:tblGrid>
      <w:tr w:rsidR="00130462" w:rsidRPr="001773BA" w14:paraId="62B4B2D1" w14:textId="77777777" w:rsidTr="00967C52">
        <w:tc>
          <w:tcPr>
            <w:tcW w:w="1980" w:type="dxa"/>
          </w:tcPr>
          <w:p w14:paraId="3DC81B77" w14:textId="77777777" w:rsidR="00E6781D" w:rsidRPr="001773BA" w:rsidRDefault="00E6781D" w:rsidP="00E6781D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88" w:type="dxa"/>
            <w:gridSpan w:val="8"/>
            <w:tcBorders>
              <w:bottom w:val="single" w:sz="4" w:space="0" w:color="auto"/>
            </w:tcBorders>
          </w:tcPr>
          <w:p w14:paraId="40D2668B" w14:textId="77777777" w:rsidR="00E6781D" w:rsidRPr="001773BA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30462" w:rsidRPr="001773BA" w14:paraId="79E1F906" w14:textId="77777777" w:rsidTr="00130462">
        <w:trPr>
          <w:trHeight w:val="62"/>
        </w:trPr>
        <w:tc>
          <w:tcPr>
            <w:tcW w:w="1980" w:type="dxa"/>
          </w:tcPr>
          <w:p w14:paraId="493CF157" w14:textId="77777777" w:rsidR="00E6781D" w:rsidRPr="001773BA" w:rsidRDefault="00E6781D" w:rsidP="00E6781D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36249" w14:textId="4B317FBC" w:rsidR="00E6781D" w:rsidRPr="001773BA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F27EF7"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E4F88" w14:textId="1D178D6F" w:rsidR="00E6781D" w:rsidRPr="001773BA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F27EF7"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DD30B" w14:textId="6E401372" w:rsidR="00E6781D" w:rsidRPr="001773BA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F27EF7"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B64780" w14:textId="77777777" w:rsidR="00E6781D" w:rsidRPr="001773BA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30462" w:rsidRPr="001773BA" w14:paraId="5275637A" w14:textId="77777777" w:rsidTr="00130462">
        <w:tc>
          <w:tcPr>
            <w:tcW w:w="1980" w:type="dxa"/>
          </w:tcPr>
          <w:p w14:paraId="6D1B6139" w14:textId="77777777" w:rsidR="00752E7E" w:rsidRPr="001773BA" w:rsidRDefault="00752E7E" w:rsidP="00752E7E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E6DC643" w14:textId="71F85E56" w:rsidR="00752E7E" w:rsidRPr="001773BA" w:rsidRDefault="00752E7E" w:rsidP="00752E7E">
            <w:pPr>
              <w:tabs>
                <w:tab w:val="right" w:pos="654"/>
              </w:tabs>
              <w:ind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45BCA3C" w14:textId="1A1AD3FC" w:rsidR="00752E7E" w:rsidRPr="001773BA" w:rsidRDefault="00752E7E" w:rsidP="00752E7E">
            <w:pPr>
              <w:tabs>
                <w:tab w:val="right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06A4E18" w14:textId="4468E5B7" w:rsidR="00752E7E" w:rsidRPr="001773BA" w:rsidRDefault="00752E7E" w:rsidP="00752E7E">
            <w:pPr>
              <w:tabs>
                <w:tab w:val="right" w:pos="654"/>
              </w:tabs>
              <w:ind w:right="-120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942B094" w14:textId="38308C52" w:rsidR="00752E7E" w:rsidRPr="001773BA" w:rsidRDefault="00752E7E" w:rsidP="00752E7E">
            <w:pPr>
              <w:tabs>
                <w:tab w:val="right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E7D1102" w14:textId="72BF96A9" w:rsidR="00752E7E" w:rsidRPr="001773BA" w:rsidRDefault="00752E7E" w:rsidP="00752E7E">
            <w:pPr>
              <w:tabs>
                <w:tab w:val="right" w:pos="794"/>
              </w:tabs>
              <w:ind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F023B49" w14:textId="170F7F61" w:rsidR="00752E7E" w:rsidRPr="001773BA" w:rsidRDefault="00752E7E" w:rsidP="00752E7E">
            <w:pPr>
              <w:tabs>
                <w:tab w:val="right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3A95D40" w14:textId="1B089DB7" w:rsidR="00752E7E" w:rsidRPr="001773BA" w:rsidRDefault="00752E7E" w:rsidP="00752E7E">
            <w:pPr>
              <w:tabs>
                <w:tab w:val="right" w:pos="794"/>
              </w:tabs>
              <w:ind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36B324C" w14:textId="4E9D41BA" w:rsidR="00752E7E" w:rsidRPr="001773BA" w:rsidRDefault="00752E7E" w:rsidP="00752E7E">
            <w:pPr>
              <w:tabs>
                <w:tab w:val="right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</w:tr>
      <w:tr w:rsidR="00130462" w:rsidRPr="001773BA" w14:paraId="23A9346C" w14:textId="77777777" w:rsidTr="00130462">
        <w:tc>
          <w:tcPr>
            <w:tcW w:w="1980" w:type="dxa"/>
          </w:tcPr>
          <w:p w14:paraId="7C761F4D" w14:textId="77777777" w:rsidR="00752E7E" w:rsidRPr="001773BA" w:rsidRDefault="00752E7E" w:rsidP="00752E7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A9BC0F6" w14:textId="77777777" w:rsidR="00752E7E" w:rsidRPr="001773BA" w:rsidRDefault="00752E7E" w:rsidP="00752E7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4467E1A" w14:textId="77777777" w:rsidR="00752E7E" w:rsidRPr="001773BA" w:rsidRDefault="00752E7E" w:rsidP="00752E7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F607207" w14:textId="77777777" w:rsidR="00752E7E" w:rsidRPr="001773BA" w:rsidRDefault="00752E7E" w:rsidP="00752E7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203546D" w14:textId="77777777" w:rsidR="00752E7E" w:rsidRPr="001773BA" w:rsidRDefault="00752E7E" w:rsidP="00752E7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4CACA4B" w14:textId="77777777" w:rsidR="00752E7E" w:rsidRPr="001773BA" w:rsidRDefault="00752E7E" w:rsidP="00752E7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2BF59EA" w14:textId="77777777" w:rsidR="00752E7E" w:rsidRPr="001773BA" w:rsidRDefault="00752E7E" w:rsidP="00752E7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E94877" w14:textId="77777777" w:rsidR="00752E7E" w:rsidRPr="001773BA" w:rsidRDefault="00752E7E" w:rsidP="00752E7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D8DCAC8" w14:textId="77777777" w:rsidR="00752E7E" w:rsidRPr="001773BA" w:rsidRDefault="00752E7E" w:rsidP="00752E7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130462" w:rsidRPr="001773BA" w14:paraId="1F12383C" w14:textId="77777777" w:rsidTr="00130462">
        <w:tc>
          <w:tcPr>
            <w:tcW w:w="1980" w:type="dxa"/>
          </w:tcPr>
          <w:p w14:paraId="2D4CDDF0" w14:textId="77777777" w:rsidR="00752E7E" w:rsidRPr="001773BA" w:rsidRDefault="00752E7E" w:rsidP="00752E7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64" w:type="dxa"/>
          </w:tcPr>
          <w:p w14:paraId="78EB1DB2" w14:textId="77777777" w:rsidR="00752E7E" w:rsidRPr="001773BA" w:rsidRDefault="00752E7E" w:rsidP="00752E7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6EDF29E0" w14:textId="77777777" w:rsidR="00752E7E" w:rsidRPr="001773BA" w:rsidRDefault="00752E7E" w:rsidP="00752E7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2566C17" w14:textId="77777777" w:rsidR="00752E7E" w:rsidRPr="001773BA" w:rsidRDefault="00752E7E" w:rsidP="00752E7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487D6F9E" w14:textId="77777777" w:rsidR="00752E7E" w:rsidRPr="001773BA" w:rsidRDefault="00752E7E" w:rsidP="00752E7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0F2FE243" w14:textId="77777777" w:rsidR="00752E7E" w:rsidRPr="001773BA" w:rsidRDefault="00752E7E" w:rsidP="00752E7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3B07D0FF" w14:textId="77777777" w:rsidR="00752E7E" w:rsidRPr="001773BA" w:rsidRDefault="00752E7E" w:rsidP="00752E7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35E9AA5E" w14:textId="77777777" w:rsidR="00752E7E" w:rsidRPr="001773BA" w:rsidRDefault="00752E7E" w:rsidP="00752E7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6039A8EB" w14:textId="77777777" w:rsidR="00752E7E" w:rsidRPr="001773BA" w:rsidRDefault="00752E7E" w:rsidP="00752E7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381EE4" w:rsidRPr="001773BA" w14:paraId="44A1E087" w14:textId="77777777" w:rsidTr="00130462">
        <w:tc>
          <w:tcPr>
            <w:tcW w:w="1980" w:type="dxa"/>
          </w:tcPr>
          <w:p w14:paraId="6D411B81" w14:textId="25CC65D2" w:rsidR="00381EE4" w:rsidRPr="001773BA" w:rsidRDefault="00381EE4" w:rsidP="00381EE4">
            <w:pPr>
              <w:ind w:left="-101" w:right="-108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ที่ดิน อาคารและอุปกรณ์</w:t>
            </w:r>
            <w:r w:rsidRPr="001773B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 ที่ดิน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5C9033E" w14:textId="2D614E10" w:rsidR="00381EE4" w:rsidRPr="001773BA" w:rsidRDefault="00553388" w:rsidP="00381EE4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B8E6A91" w14:textId="5B155E9B" w:rsidR="00381EE4" w:rsidRPr="001773BA" w:rsidRDefault="00381EE4" w:rsidP="00381EE4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19B1F0E" w14:textId="6C40DB60" w:rsidR="00381EE4" w:rsidRPr="001773BA" w:rsidRDefault="00386052" w:rsidP="00381EE4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70348E2" w14:textId="77777777" w:rsidR="00381EE4" w:rsidRPr="001773BA" w:rsidRDefault="00381EE4" w:rsidP="00381EE4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40FD60C" w14:textId="73221DA2" w:rsidR="00381EE4" w:rsidRPr="001773BA" w:rsidRDefault="00F27EF7" w:rsidP="00381EE4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3</w:t>
            </w:r>
            <w:r w:rsidR="005E405D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200</w:t>
            </w:r>
            <w:r w:rsidR="005E405D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000</w:t>
            </w:r>
            <w:r w:rsidR="005E405D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E93834C" w14:textId="38471B8E" w:rsidR="00381EE4" w:rsidRPr="001773BA" w:rsidRDefault="00F27EF7" w:rsidP="00381EE4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3</w:t>
            </w:r>
            <w:r w:rsidR="00381EE4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200</w:t>
            </w:r>
            <w:r w:rsidR="00381EE4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000</w:t>
            </w:r>
            <w:r w:rsidR="00381EE4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C20B4AE" w14:textId="5A8B5E83" w:rsidR="00381EE4" w:rsidRPr="001773BA" w:rsidRDefault="00F27EF7" w:rsidP="00381EE4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3</w:t>
            </w:r>
            <w:r w:rsidR="005E405D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200</w:t>
            </w:r>
            <w:r w:rsidR="005E405D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000</w:t>
            </w:r>
            <w:r w:rsidR="005E405D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DC04849" w14:textId="66048A5F" w:rsidR="00381EE4" w:rsidRPr="001773BA" w:rsidRDefault="00F27EF7" w:rsidP="00381EE4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3</w:t>
            </w:r>
            <w:r w:rsidR="00381EE4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200</w:t>
            </w:r>
            <w:r w:rsidR="00381EE4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000</w:t>
            </w:r>
            <w:r w:rsidR="00381EE4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000</w:t>
            </w:r>
          </w:p>
        </w:tc>
      </w:tr>
      <w:tr w:rsidR="00381EE4" w:rsidRPr="001773BA" w14:paraId="7500471B" w14:textId="77777777" w:rsidTr="00130462">
        <w:tc>
          <w:tcPr>
            <w:tcW w:w="1980" w:type="dxa"/>
          </w:tcPr>
          <w:p w14:paraId="112F63E0" w14:textId="77777777" w:rsidR="00381EE4" w:rsidRPr="001773BA" w:rsidRDefault="00381EE4" w:rsidP="00381EE4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2175121" w14:textId="77777777" w:rsidR="00381EE4" w:rsidRPr="001773BA" w:rsidRDefault="00381EE4" w:rsidP="00381EE4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3904724" w14:textId="77777777" w:rsidR="00381EE4" w:rsidRPr="001773BA" w:rsidRDefault="00381EE4" w:rsidP="00381EE4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105F5FD" w14:textId="77777777" w:rsidR="00381EE4" w:rsidRPr="001773BA" w:rsidRDefault="00381EE4" w:rsidP="00381EE4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CBAB072" w14:textId="77777777" w:rsidR="00381EE4" w:rsidRPr="001773BA" w:rsidRDefault="00381EE4" w:rsidP="00381EE4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10FCE78" w14:textId="77777777" w:rsidR="00381EE4" w:rsidRPr="001773BA" w:rsidRDefault="00381EE4" w:rsidP="00381EE4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670AF42" w14:textId="77777777" w:rsidR="00381EE4" w:rsidRPr="001773BA" w:rsidRDefault="00381EE4" w:rsidP="00381EE4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C002C66" w14:textId="77777777" w:rsidR="00381EE4" w:rsidRPr="001773BA" w:rsidRDefault="00381EE4" w:rsidP="00381EE4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DB43274" w14:textId="77777777" w:rsidR="00381EE4" w:rsidRPr="001773BA" w:rsidRDefault="00381EE4" w:rsidP="00381EE4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1EE4" w:rsidRPr="001773BA" w14:paraId="215B2921" w14:textId="77777777" w:rsidTr="00130462">
        <w:tc>
          <w:tcPr>
            <w:tcW w:w="1980" w:type="dxa"/>
          </w:tcPr>
          <w:p w14:paraId="26B4D524" w14:textId="77777777" w:rsidR="00381EE4" w:rsidRPr="001773BA" w:rsidRDefault="00381EE4" w:rsidP="00381EE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864" w:type="dxa"/>
            <w:vAlign w:val="center"/>
          </w:tcPr>
          <w:p w14:paraId="02618326" w14:textId="77777777" w:rsidR="00381EE4" w:rsidRPr="001773BA" w:rsidRDefault="00381EE4" w:rsidP="00381EE4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1F0FDB4" w14:textId="77777777" w:rsidR="00381EE4" w:rsidRPr="001773BA" w:rsidRDefault="00381EE4" w:rsidP="00381EE4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541C560" w14:textId="77777777" w:rsidR="00381EE4" w:rsidRPr="001773BA" w:rsidRDefault="00381EE4" w:rsidP="00381EE4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73DBC56" w14:textId="77777777" w:rsidR="00381EE4" w:rsidRPr="001773BA" w:rsidRDefault="00381EE4" w:rsidP="00381EE4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66ED527" w14:textId="77777777" w:rsidR="00381EE4" w:rsidRPr="001773BA" w:rsidRDefault="00381EE4" w:rsidP="00381EE4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4F435EC" w14:textId="77777777" w:rsidR="00381EE4" w:rsidRPr="001773BA" w:rsidRDefault="00381EE4" w:rsidP="00381EE4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7C58921" w14:textId="77777777" w:rsidR="00381EE4" w:rsidRPr="001773BA" w:rsidRDefault="00381EE4" w:rsidP="00381EE4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02AB47F" w14:textId="77777777" w:rsidR="00381EE4" w:rsidRPr="001773BA" w:rsidRDefault="00381EE4" w:rsidP="00381EE4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381EE4" w:rsidRPr="001773BA" w14:paraId="7CB67102" w14:textId="77777777" w:rsidTr="00130462">
        <w:tc>
          <w:tcPr>
            <w:tcW w:w="1980" w:type="dxa"/>
          </w:tcPr>
          <w:p w14:paraId="4145AB48" w14:textId="29A40E26" w:rsidR="00381EE4" w:rsidRPr="001773BA" w:rsidRDefault="00381EE4" w:rsidP="00381EE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 </w:t>
            </w:r>
            <w:r w:rsidRPr="001773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ที่วัดด้วยมูลค่ายุติธรรม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8C8D042" w14:textId="08FC7476" w:rsidR="00381EE4" w:rsidRPr="001773BA" w:rsidRDefault="00553388" w:rsidP="00381EE4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AEA4B6B" w14:textId="3DC89BAF" w:rsidR="00381EE4" w:rsidRPr="001773BA" w:rsidRDefault="00381EE4" w:rsidP="00381EE4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95C20BC" w14:textId="0F2CD130" w:rsidR="00381EE4" w:rsidRPr="001773BA" w:rsidRDefault="00386052" w:rsidP="00381EE4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E60B678" w14:textId="77777777" w:rsidR="00381EE4" w:rsidRPr="001773BA" w:rsidRDefault="00381EE4" w:rsidP="00381EE4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773B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F450232" w14:textId="6719F327" w:rsidR="00381EE4" w:rsidRPr="001773BA" w:rsidRDefault="00F27EF7" w:rsidP="00381EE4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3</w:t>
            </w:r>
            <w:r w:rsidR="005E405D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200</w:t>
            </w:r>
            <w:r w:rsidR="005E405D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000</w:t>
            </w:r>
            <w:r w:rsidR="005E405D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5720184" w14:textId="229FB5A8" w:rsidR="00381EE4" w:rsidRPr="001773BA" w:rsidRDefault="00F27EF7" w:rsidP="00381EE4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3</w:t>
            </w:r>
            <w:r w:rsidR="00381EE4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200</w:t>
            </w:r>
            <w:r w:rsidR="00381EE4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000</w:t>
            </w:r>
            <w:r w:rsidR="00381EE4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1B11E7C" w14:textId="3BC6B747" w:rsidR="00381EE4" w:rsidRPr="001773BA" w:rsidRDefault="00F27EF7" w:rsidP="00381EE4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3</w:t>
            </w:r>
            <w:r w:rsidR="005E405D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200</w:t>
            </w:r>
            <w:r w:rsidR="005E405D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000</w:t>
            </w:r>
            <w:r w:rsidR="005E405D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2EB6CB6" w14:textId="19991057" w:rsidR="00381EE4" w:rsidRPr="001773BA" w:rsidRDefault="00F27EF7" w:rsidP="00381EE4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3</w:t>
            </w:r>
            <w:r w:rsidR="00381EE4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200</w:t>
            </w:r>
            <w:r w:rsidR="00381EE4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000</w:t>
            </w:r>
            <w:r w:rsidR="00381EE4" w:rsidRPr="001773BA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eastAsia="SimSun" w:hAnsi="Browallia New" w:cs="Browallia New"/>
                <w:sz w:val="20"/>
                <w:szCs w:val="20"/>
              </w:rPr>
              <w:t>000</w:t>
            </w:r>
          </w:p>
        </w:tc>
      </w:tr>
    </w:tbl>
    <w:p w14:paraId="11AFC34B" w14:textId="77777777" w:rsidR="00BE4011" w:rsidRPr="001773BA" w:rsidRDefault="00BE4011" w:rsidP="00BE4011">
      <w:pPr>
        <w:jc w:val="both"/>
        <w:rPr>
          <w:rFonts w:ascii="Browallia New" w:hAnsi="Browallia New" w:cs="Browallia New"/>
          <w:sz w:val="18"/>
          <w:szCs w:val="18"/>
        </w:rPr>
      </w:pPr>
    </w:p>
    <w:p w14:paraId="52FBDC96" w14:textId="28DC9037" w:rsidR="00883F45" w:rsidRPr="001773BA" w:rsidRDefault="00883F45" w:rsidP="00564A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>ณ</w:t>
      </w:r>
      <w:r w:rsidR="000D6420" w:rsidRPr="001773B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F27EF7" w:rsidRPr="001773BA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1773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F27EF7" w:rsidRPr="001773BA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1773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="000D6420" w:rsidRPr="001773B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733D32" w:rsidRPr="001773BA">
        <w:rPr>
          <w:rFonts w:ascii="Browallia New" w:hAnsi="Browallia New" w:cs="Browallia New"/>
          <w:spacing w:val="-2"/>
          <w:sz w:val="26"/>
          <w:szCs w:val="26"/>
          <w:cs/>
        </w:rPr>
        <w:t>ยกเว้นที่ดิน</w:t>
      </w:r>
      <w:r w:rsidR="00F2213A" w:rsidRPr="001773BA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="00225B1A" w:rsidRPr="001773BA">
        <w:rPr>
          <w:rFonts w:ascii="Browallia New" w:hAnsi="Browallia New" w:cs="Browallia New"/>
          <w:spacing w:val="-2"/>
          <w:sz w:val="26"/>
          <w:szCs w:val="26"/>
          <w:cs/>
        </w:rPr>
        <w:t>ได้เปิดเผยไว้ใน</w:t>
      </w:r>
      <w:r w:rsidR="00225B1A" w:rsidRPr="001773BA">
        <w:rPr>
          <w:rFonts w:ascii="Browallia New" w:hAnsi="Browallia New" w:cs="Browallia New"/>
          <w:sz w:val="26"/>
          <w:szCs w:val="26"/>
          <w:cs/>
        </w:rPr>
        <w:t xml:space="preserve">หมายเหตุประกอบงบการเงินข้อ </w:t>
      </w:r>
      <w:r w:rsidR="00F27EF7" w:rsidRPr="001773BA">
        <w:rPr>
          <w:rFonts w:ascii="Browallia New" w:hAnsi="Browallia New" w:cs="Browallia New"/>
          <w:sz w:val="26"/>
          <w:szCs w:val="26"/>
        </w:rPr>
        <w:t>13</w:t>
      </w:r>
      <w:r w:rsidR="00225B1A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วิธีการประมาณมูลค่ายุติธรรมตามความแตกต่างของระดับข้อมูลมีดังนี้</w:t>
      </w:r>
    </w:p>
    <w:p w14:paraId="234A584F" w14:textId="77777777" w:rsidR="00883F45" w:rsidRPr="001773BA" w:rsidRDefault="00883F45" w:rsidP="009A59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2AA52A" w14:textId="358B523A" w:rsidR="00883F45" w:rsidRPr="001773BA" w:rsidRDefault="00883F45" w:rsidP="009A59BC">
      <w:pPr>
        <w:pStyle w:val="a0"/>
        <w:numPr>
          <w:ilvl w:val="0"/>
          <w:numId w:val="1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27EF7" w:rsidRPr="001773BA">
        <w:rPr>
          <w:rFonts w:ascii="Browallia New" w:hAnsi="Browallia New" w:cs="Browallia New"/>
          <w:sz w:val="26"/>
          <w:szCs w:val="26"/>
        </w:rPr>
        <w:t>1</w:t>
      </w:r>
      <w:r w:rsidRPr="001773BA">
        <w:rPr>
          <w:rFonts w:ascii="Browallia New" w:hAnsi="Browallia New" w:cs="Browallia New"/>
          <w:sz w:val="26"/>
          <w:szCs w:val="26"/>
        </w:rPr>
        <w:tab/>
      </w:r>
      <w:r w:rsidR="00401B59"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</w:t>
      </w:r>
      <w:r w:rsidR="008D3954" w:rsidRPr="001773B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01B59"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8D3954" w:rsidRPr="001773B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01B59" w:rsidRPr="001773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ราคาปิด ที่อ้างอิงจาก ตลาดหลักทรัพย์</w:t>
      </w:r>
      <w:r w:rsidR="00401B59" w:rsidRPr="001773BA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="009C7A7B" w:rsidRPr="001773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1B59" w:rsidRPr="001773BA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9C7A7B" w:rsidRPr="001773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1B59" w:rsidRPr="001773BA">
        <w:rPr>
          <w:rFonts w:ascii="Browallia New" w:eastAsia="Arial Unicode MS" w:hAnsi="Browallia New" w:cs="Browallia New"/>
          <w:sz w:val="26"/>
          <w:szCs w:val="26"/>
          <w:cs/>
        </w:rPr>
        <w:t>สมาคมตลาดตราสารหนี้ไทย</w:t>
      </w:r>
    </w:p>
    <w:p w14:paraId="5D0F2D9F" w14:textId="4C035957" w:rsidR="00883F45" w:rsidRPr="001773BA" w:rsidRDefault="00883F45">
      <w:pPr>
        <w:pStyle w:val="a0"/>
        <w:numPr>
          <w:ilvl w:val="0"/>
          <w:numId w:val="2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27EF7" w:rsidRPr="001773BA">
        <w:rPr>
          <w:rFonts w:ascii="Browallia New" w:hAnsi="Browallia New" w:cs="Browallia New"/>
          <w:sz w:val="26"/>
          <w:szCs w:val="26"/>
        </w:rPr>
        <w:t>2</w:t>
      </w:r>
      <w:r w:rsidRPr="001773BA">
        <w:rPr>
          <w:rFonts w:ascii="Browallia New" w:hAnsi="Browallia New" w:cs="Browallia New"/>
          <w:sz w:val="26"/>
          <w:szCs w:val="26"/>
        </w:rPr>
        <w:tab/>
      </w:r>
      <w:r w:rsidR="00401B59" w:rsidRPr="001773B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A562639" w14:textId="55F3659C" w:rsidR="00401B59" w:rsidRPr="001773BA" w:rsidRDefault="00883F45">
      <w:pPr>
        <w:pStyle w:val="a0"/>
        <w:numPr>
          <w:ilvl w:val="0"/>
          <w:numId w:val="2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27EF7" w:rsidRPr="001773BA">
        <w:rPr>
          <w:rFonts w:ascii="Browallia New" w:hAnsi="Browallia New" w:cs="Browallia New"/>
          <w:sz w:val="26"/>
          <w:szCs w:val="26"/>
        </w:rPr>
        <w:t>3</w:t>
      </w:r>
      <w:r w:rsidR="00401B59" w:rsidRPr="001773BA">
        <w:rPr>
          <w:rFonts w:ascii="Browallia New" w:hAnsi="Browallia New" w:cs="Browallia New"/>
          <w:sz w:val="26"/>
          <w:szCs w:val="26"/>
        </w:rPr>
        <w:tab/>
      </w:r>
      <w:r w:rsidR="00401B59" w:rsidRPr="001773B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6051D0B" w14:textId="77777777" w:rsidR="00C55F30" w:rsidRPr="001773BA" w:rsidRDefault="00C55F30" w:rsidP="009A59BC">
      <w:pPr>
        <w:pStyle w:val="a0"/>
        <w:tabs>
          <w:tab w:val="left" w:pos="900"/>
          <w:tab w:val="left" w:pos="1980"/>
        </w:tabs>
        <w:ind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37FBA6" w14:textId="173F97B6" w:rsidR="00883F45" w:rsidRPr="001773BA" w:rsidRDefault="00883F45" w:rsidP="009A59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</w:t>
      </w:r>
      <w:r w:rsidR="0086793A" w:rsidRPr="001773BA">
        <w:rPr>
          <w:rFonts w:ascii="Browallia New" w:hAnsi="Browallia New" w:cs="Browallia New"/>
          <w:sz w:val="26"/>
          <w:szCs w:val="26"/>
          <w:cs/>
        </w:rPr>
        <w:t>หนี้สินทางการเงินส่วนใหญ่เป็น</w:t>
      </w:r>
      <w:r w:rsidRPr="001773BA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86793A" w:rsidRPr="001773BA">
        <w:rPr>
          <w:rFonts w:ascii="Browallia New" w:hAnsi="Browallia New" w:cs="Browallia New"/>
          <w:sz w:val="26"/>
          <w:szCs w:val="26"/>
          <w:cs/>
        </w:rPr>
        <w:t>ระยะยาวซึ่ง</w:t>
      </w:r>
      <w:r w:rsidRPr="001773BA">
        <w:rPr>
          <w:rFonts w:ascii="Browallia New" w:hAnsi="Browallia New" w:cs="Browallia New"/>
          <w:sz w:val="26"/>
          <w:szCs w:val="26"/>
          <w:cs/>
        </w:rPr>
        <w:t>มีอัตราดอกเบี้ยใกล้เคียงกับอัตราดอกเบี้ยในตลาดและอัตราดอกเบี้ยลอยตัว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77BDE22C" w14:textId="77777777" w:rsidR="00883F45" w:rsidRPr="001773BA" w:rsidRDefault="00883F45" w:rsidP="009A59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9AAE24" w14:textId="77777777" w:rsidR="00883F45" w:rsidRPr="001773BA" w:rsidRDefault="00883F45" w:rsidP="009A59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ประกันความเสี่ยงจากดอกเบี้ยขาขึ้นคำนวณด้วยมูลค่าปัจจุบันของกระแสเงินสดในอนาคตที่ประมาณการไว้</w:t>
      </w:r>
    </w:p>
    <w:p w14:paraId="2B17742B" w14:textId="77777777" w:rsidR="00883F45" w:rsidRPr="001773BA" w:rsidRDefault="00883F45" w:rsidP="009A59B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DD06E56" w14:textId="16C29975" w:rsidR="00883F45" w:rsidRPr="001773BA" w:rsidRDefault="00883F45" w:rsidP="009A59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1773BA">
        <w:rPr>
          <w:rFonts w:ascii="Browallia New" w:hAnsi="Browallia New" w:cs="Browallia New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1773BA">
        <w:rPr>
          <w:rFonts w:ascii="Browallia New" w:hAnsi="Browallia New" w:cs="Browallia New"/>
          <w:sz w:val="26"/>
          <w:szCs w:val="26"/>
          <w:cs/>
        </w:rPr>
        <w:t>ด้วยเครื่องมือทางการเงิน</w:t>
      </w:r>
      <w:r w:rsidR="00762736" w:rsidRPr="001773BA">
        <w:rPr>
          <w:rFonts w:ascii="Browallia New" w:hAnsi="Browallia New" w:cs="Browallia New"/>
          <w:sz w:val="26"/>
          <w:szCs w:val="26"/>
        </w:rPr>
        <w:br/>
      </w:r>
      <w:r w:rsidRPr="001773BA">
        <w:rPr>
          <w:rFonts w:ascii="Browallia New" w:hAnsi="Browallia New" w:cs="Browallia New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7B10C1A1" w14:textId="18D26364" w:rsidR="00BE4011" w:rsidRPr="001773BA" w:rsidRDefault="00627D7C" w:rsidP="009A59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171CE5DE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41AFFA2A" w14:textId="55293372" w:rsidR="008E2CB3" w:rsidRPr="001773BA" w:rsidRDefault="00F27EF7" w:rsidP="003D0140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8E2CB3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E2CB3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BC6B61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วิจารณญาณ</w:t>
            </w:r>
          </w:p>
        </w:tc>
      </w:tr>
    </w:tbl>
    <w:p w14:paraId="4AAB37E2" w14:textId="77777777" w:rsidR="008E2CB3" w:rsidRPr="001773BA" w:rsidRDefault="008E2CB3" w:rsidP="008926B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8BC8D2" w14:textId="2AC3EEE0" w:rsidR="008E2CB3" w:rsidRPr="001773BA" w:rsidRDefault="008E2CB3" w:rsidP="008926B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 ข้อสมมติฐาน และการใช้</w:t>
      </w:r>
      <w:r w:rsidR="00BC6B61" w:rsidRPr="001773BA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>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7A7DD3B" w14:textId="448BA32A" w:rsidR="00E6781D" w:rsidRPr="00C1245C" w:rsidRDefault="00E6781D" w:rsidP="000B1C2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DDF0A3C" w14:textId="77777777" w:rsidR="00A058DD" w:rsidRPr="001773BA" w:rsidRDefault="00A058DD">
      <w:pPr>
        <w:numPr>
          <w:ilvl w:val="0"/>
          <w:numId w:val="4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มูลค่ายุติธรรม 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ที่ดิน</w:t>
      </w:r>
    </w:p>
    <w:p w14:paraId="6098658E" w14:textId="77777777" w:rsidR="00A400CE" w:rsidRPr="001773BA" w:rsidRDefault="00A400CE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7CD68C" w14:textId="59ACDDA9" w:rsidR="00A400CE" w:rsidRPr="001773BA" w:rsidRDefault="00A400CE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มูลค่ายุติธรรมของที่ดินขึ้นอยู่กับจำนวนสมมติฐานประเมินโดยผู้เชี่ยวชาญด้านการประเมินมูลค่าอสังหาริมทรัพย์ สมมติฐาน</w:t>
      </w:r>
      <w:r w:rsidR="005B11FE" w:rsidRPr="001773BA">
        <w:rPr>
          <w:rFonts w:ascii="Browallia New" w:hAnsi="Browallia New" w:cs="Browallia New"/>
          <w:sz w:val="26"/>
          <w:szCs w:val="26"/>
        </w:rPr>
        <w:br/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ในการประเมินแบ่งเป็น </w:t>
      </w:r>
      <w:r w:rsidR="00F27EF7" w:rsidRPr="001773BA">
        <w:rPr>
          <w:rFonts w:ascii="Browallia New" w:hAnsi="Browallia New" w:cs="Browallia New"/>
          <w:sz w:val="26"/>
          <w:szCs w:val="26"/>
        </w:rPr>
        <w:t>2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ประเภท ได้แก่ สมมติฐานทางการเงิน และสมมติฐานทางคุณลักษณะ</w:t>
      </w:r>
    </w:p>
    <w:p w14:paraId="3D3F8A28" w14:textId="77777777" w:rsidR="00A400CE" w:rsidRPr="001773BA" w:rsidRDefault="00A400CE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A3FD71" w14:textId="4886ADD8" w:rsidR="00A400CE" w:rsidRPr="001773BA" w:rsidRDefault="00A400CE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สำหรับสมมติฐานทางการเงิน ผู้</w:t>
      </w:r>
      <w:r w:rsidR="00690C03" w:rsidRPr="001773BA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1773BA">
        <w:rPr>
          <w:rFonts w:ascii="Browallia New" w:hAnsi="Browallia New" w:cs="Browallia New"/>
          <w:sz w:val="26"/>
          <w:szCs w:val="26"/>
          <w:cs/>
        </w:rPr>
        <w:t>ใช้ราคาขายที่ดิน</w:t>
      </w:r>
      <w:r w:rsidR="00690C03" w:rsidRPr="001773BA">
        <w:rPr>
          <w:rFonts w:ascii="Browallia New" w:hAnsi="Browallia New" w:cs="Browallia New"/>
          <w:sz w:val="26"/>
          <w:szCs w:val="26"/>
          <w:cs/>
        </w:rPr>
        <w:t xml:space="preserve">ควบคู่กับปัจจัยภายนอกของที่ดิน </w:t>
      </w:r>
      <w:r w:rsidR="00F27EF7" w:rsidRPr="001773BA">
        <w:rPr>
          <w:rFonts w:ascii="Browallia New" w:hAnsi="Browallia New" w:cs="Browallia New"/>
          <w:sz w:val="26"/>
          <w:szCs w:val="26"/>
        </w:rPr>
        <w:t>4</w:t>
      </w:r>
      <w:r w:rsidR="00690C03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690C03" w:rsidRPr="001773BA">
        <w:rPr>
          <w:rFonts w:ascii="Browallia New" w:hAnsi="Browallia New" w:cs="Browallia New"/>
          <w:sz w:val="26"/>
          <w:szCs w:val="26"/>
          <w:cs/>
        </w:rPr>
        <w:t>แห่งที่มีความใกล้เคียงกับ</w:t>
      </w:r>
      <w:r w:rsidR="00364060" w:rsidRPr="001773BA">
        <w:rPr>
          <w:rFonts w:ascii="Browallia New" w:hAnsi="Browallia New" w:cs="Browallia New"/>
          <w:sz w:val="26"/>
          <w:szCs w:val="26"/>
        </w:rPr>
        <w:br/>
      </w:r>
      <w:r w:rsidR="00690C03" w:rsidRPr="001773BA">
        <w:rPr>
          <w:rFonts w:ascii="Browallia New" w:hAnsi="Browallia New" w:cs="Browallia New"/>
          <w:sz w:val="26"/>
          <w:szCs w:val="26"/>
          <w:cs/>
        </w:rPr>
        <w:t>ที่ดินของบริษัท</w:t>
      </w:r>
    </w:p>
    <w:p w14:paraId="333EBAE2" w14:textId="77777777" w:rsidR="00690C03" w:rsidRPr="001773BA" w:rsidRDefault="00690C03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9439FC" w14:textId="63A46ED3" w:rsidR="000B1C22" w:rsidRPr="001773BA" w:rsidRDefault="00690C03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สำหรับสมมติฐานทางคุณลักษณะ ผู้ประเมินใช้สมมติฐานย่อย </w:t>
      </w:r>
      <w:r w:rsidR="00F27EF7" w:rsidRPr="001773BA">
        <w:rPr>
          <w:rFonts w:ascii="Browallia New" w:hAnsi="Browallia New" w:cs="Browallia New"/>
          <w:sz w:val="26"/>
          <w:szCs w:val="26"/>
        </w:rPr>
        <w:t>3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เรื่อง ซึ่งสถานที่ตั้งเป็นปัจจัยที่มีสาระสำคัญต่อการประเมินมูลค่ายุติธรรมของที่ดินของบริษัท</w:t>
      </w:r>
    </w:p>
    <w:p w14:paraId="39812FC5" w14:textId="4CE13D77" w:rsidR="00A058DD" w:rsidRPr="001773BA" w:rsidRDefault="00A058DD" w:rsidP="00BE401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C126D63" w14:textId="77777777" w:rsidR="008E2CB3" w:rsidRPr="001773BA" w:rsidRDefault="008E2CB3">
      <w:pPr>
        <w:numPr>
          <w:ilvl w:val="0"/>
          <w:numId w:val="4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ภาระผูกพันผลประโยชน์พนักงานเมื่อเกษียณอายุ</w:t>
      </w:r>
    </w:p>
    <w:p w14:paraId="59FB3A1E" w14:textId="77777777" w:rsidR="00CA25EE" w:rsidRPr="001773BA" w:rsidRDefault="00CA25EE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F171DC" w14:textId="1227D80F" w:rsidR="008E2CB3" w:rsidRPr="001773BA" w:rsidRDefault="008E2CB3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A76176" w:rsidRPr="001773BA">
        <w:rPr>
          <w:rFonts w:ascii="Browallia New" w:hAnsi="Browallia New" w:cs="Browallia New"/>
          <w:sz w:val="26"/>
          <w:szCs w:val="26"/>
          <w:cs/>
        </w:rPr>
        <w:t>ประกอบงบการเงิน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F27EF7" w:rsidRPr="001773BA">
        <w:rPr>
          <w:rFonts w:ascii="Browallia New" w:hAnsi="Browallia New" w:cs="Browallia New"/>
          <w:sz w:val="26"/>
          <w:szCs w:val="26"/>
        </w:rPr>
        <w:t>21</w:t>
      </w:r>
    </w:p>
    <w:p w14:paraId="6AA9BA0B" w14:textId="77777777" w:rsidR="008E2CB3" w:rsidRPr="001773BA" w:rsidRDefault="008E2CB3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532FE3" w14:textId="20F4EA7E" w:rsidR="008E2CB3" w:rsidRPr="001773BA" w:rsidRDefault="008E2CB3">
      <w:pPr>
        <w:numPr>
          <w:ilvl w:val="0"/>
          <w:numId w:val="4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สินทรัพย์ภาษีเงินได้รอ</w:t>
      </w:r>
      <w:r w:rsidR="008C6EA0" w:rsidRPr="001773BA">
        <w:rPr>
          <w:rFonts w:ascii="Browallia New" w:hAnsi="Browallia New" w:cs="Browallia New"/>
          <w:b/>
          <w:bCs/>
          <w:sz w:val="26"/>
          <w:szCs w:val="26"/>
          <w:cs/>
        </w:rPr>
        <w:t>การ</w:t>
      </w: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ตัดบัญชีสำหรับผลขาดทุนทางภาษียกมา</w:t>
      </w:r>
    </w:p>
    <w:p w14:paraId="6E60BC8D" w14:textId="05F9DB51" w:rsidR="008E2CB3" w:rsidRPr="001773BA" w:rsidRDefault="008E2CB3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2E6A0E" w14:textId="30B28E72" w:rsidR="008E2CB3" w:rsidRPr="001773BA" w:rsidRDefault="00E03CDD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73BA">
        <w:rPr>
          <w:rFonts w:ascii="Browallia New" w:hAnsi="Browallia New" w:cs="Browallia New"/>
          <w:spacing w:val="-3"/>
          <w:sz w:val="26"/>
          <w:szCs w:val="26"/>
          <w:cs/>
        </w:rPr>
        <w:t>กลุ่มกิจการ</w:t>
      </w:r>
      <w:r w:rsidR="008E2CB3" w:rsidRPr="001773BA">
        <w:rPr>
          <w:rFonts w:ascii="Browallia New" w:hAnsi="Browallia New" w:cs="Browallia New"/>
          <w:spacing w:val="-3"/>
          <w:sz w:val="26"/>
          <w:szCs w:val="26"/>
          <w:cs/>
        </w:rPr>
        <w:t>มีผลขาดทุน</w:t>
      </w:r>
      <w:r w:rsidR="00941422" w:rsidRPr="001773BA">
        <w:rPr>
          <w:rFonts w:ascii="Browallia New" w:hAnsi="Browallia New" w:cs="Browallia New"/>
          <w:spacing w:val="-3"/>
          <w:sz w:val="26"/>
          <w:szCs w:val="26"/>
          <w:cs/>
        </w:rPr>
        <w:t>ต่อเนื่องหลายปี</w:t>
      </w:r>
      <w:r w:rsidR="008E2CB3" w:rsidRPr="001773BA">
        <w:rPr>
          <w:rFonts w:ascii="Browallia New" w:hAnsi="Browallia New" w:cs="Browallia New"/>
          <w:spacing w:val="-3"/>
          <w:sz w:val="26"/>
          <w:szCs w:val="26"/>
          <w:cs/>
        </w:rPr>
        <w:t>เนื่องจาก</w:t>
      </w:r>
      <w:r w:rsidRPr="001773BA">
        <w:rPr>
          <w:rFonts w:ascii="Browallia New" w:hAnsi="Browallia New" w:cs="Browallia New"/>
          <w:spacing w:val="-3"/>
          <w:sz w:val="26"/>
          <w:szCs w:val="26"/>
          <w:cs/>
        </w:rPr>
        <w:t>ผลกระทบจาก</w:t>
      </w:r>
      <w:r w:rsidR="007417A5" w:rsidRPr="001773BA">
        <w:rPr>
          <w:rFonts w:ascii="Browallia New" w:hAnsi="Browallia New" w:cs="Browallia New"/>
          <w:spacing w:val="-3"/>
          <w:sz w:val="26"/>
          <w:szCs w:val="26"/>
          <w:cs/>
        </w:rPr>
        <w:t>สถานการณ์การแพร่ระบาดของ</w:t>
      </w:r>
      <w:r w:rsidRPr="001773BA">
        <w:rPr>
          <w:rFonts w:ascii="Browallia New" w:hAnsi="Browallia New" w:cs="Browallia New"/>
          <w:spacing w:val="-3"/>
          <w:sz w:val="26"/>
          <w:szCs w:val="26"/>
          <w:cs/>
        </w:rPr>
        <w:t xml:space="preserve"> </w:t>
      </w:r>
      <w:r w:rsidRPr="001773BA">
        <w:rPr>
          <w:rFonts w:ascii="Browallia New" w:hAnsi="Browallia New" w:cs="Browallia New"/>
          <w:spacing w:val="-3"/>
          <w:sz w:val="26"/>
          <w:szCs w:val="26"/>
        </w:rPr>
        <w:t>C</w:t>
      </w:r>
      <w:r w:rsidR="006169A1" w:rsidRPr="001773BA">
        <w:rPr>
          <w:rFonts w:ascii="Browallia New" w:hAnsi="Browallia New" w:cs="Browallia New"/>
          <w:spacing w:val="-3"/>
          <w:sz w:val="26"/>
          <w:szCs w:val="26"/>
        </w:rPr>
        <w:t>OVID</w:t>
      </w:r>
      <w:r w:rsidR="006169A1" w:rsidRPr="001773BA">
        <w:rPr>
          <w:rFonts w:ascii="Browallia New" w:hAnsi="Browallia New" w:cs="Browallia New"/>
          <w:spacing w:val="-3"/>
          <w:sz w:val="26"/>
          <w:szCs w:val="26"/>
          <w:cs/>
        </w:rPr>
        <w:t>-</w:t>
      </w:r>
      <w:r w:rsidR="00F27EF7" w:rsidRPr="001773BA">
        <w:rPr>
          <w:rFonts w:ascii="Browallia New" w:hAnsi="Browallia New" w:cs="Browallia New"/>
          <w:spacing w:val="-3"/>
          <w:sz w:val="26"/>
          <w:szCs w:val="26"/>
        </w:rPr>
        <w:t>19</w:t>
      </w:r>
      <w:r w:rsidRPr="001773BA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="00051737" w:rsidRPr="001773BA">
        <w:rPr>
          <w:rFonts w:ascii="Browallia New" w:hAnsi="Browallia New" w:cs="Browallia New"/>
          <w:spacing w:val="-3"/>
          <w:sz w:val="26"/>
          <w:szCs w:val="26"/>
          <w:cs/>
        </w:rPr>
        <w:t>ส่งผลให้จำนวน</w:t>
      </w:r>
      <w:r w:rsidR="007417A5" w:rsidRPr="001773BA">
        <w:rPr>
          <w:rFonts w:ascii="Browallia New" w:hAnsi="Browallia New" w:cs="Browallia New"/>
          <w:spacing w:val="-3"/>
          <w:sz w:val="26"/>
          <w:szCs w:val="26"/>
          <w:cs/>
        </w:rPr>
        <w:t>ลูกค้า</w:t>
      </w:r>
      <w:r w:rsidR="00051737" w:rsidRPr="001773BA">
        <w:rPr>
          <w:rFonts w:ascii="Browallia New" w:hAnsi="Browallia New" w:cs="Browallia New"/>
          <w:spacing w:val="-3"/>
          <w:sz w:val="26"/>
          <w:szCs w:val="26"/>
          <w:cs/>
        </w:rPr>
        <w:t>ที่เข้าพัก</w:t>
      </w:r>
      <w:r w:rsidR="007417A5" w:rsidRPr="001773BA">
        <w:rPr>
          <w:rFonts w:ascii="Browallia New" w:hAnsi="Browallia New" w:cs="Browallia New"/>
          <w:spacing w:val="-3"/>
          <w:sz w:val="26"/>
          <w:szCs w:val="26"/>
          <w:cs/>
        </w:rPr>
        <w:t>ในโรงแรมมีจำนวน</w:t>
      </w:r>
      <w:r w:rsidR="00051737" w:rsidRPr="001773BA">
        <w:rPr>
          <w:rFonts w:ascii="Browallia New" w:hAnsi="Browallia New" w:cs="Browallia New"/>
          <w:spacing w:val="-3"/>
          <w:sz w:val="26"/>
          <w:szCs w:val="26"/>
          <w:cs/>
        </w:rPr>
        <w:t>ลดลง โดยเฉพาะ</w:t>
      </w:r>
      <w:r w:rsidR="007417A5" w:rsidRPr="001773BA">
        <w:rPr>
          <w:rFonts w:ascii="Browallia New" w:hAnsi="Browallia New" w:cs="Browallia New"/>
          <w:spacing w:val="-3"/>
          <w:sz w:val="26"/>
          <w:szCs w:val="26"/>
          <w:cs/>
        </w:rPr>
        <w:t>ลูกค้าจากต่างประเทศ</w:t>
      </w:r>
      <w:r w:rsidR="00051737" w:rsidRPr="001773BA">
        <w:rPr>
          <w:rFonts w:ascii="Browallia New" w:hAnsi="Browallia New" w:cs="Browallia New"/>
          <w:spacing w:val="-3"/>
          <w:sz w:val="26"/>
          <w:szCs w:val="26"/>
          <w:cs/>
        </w:rPr>
        <w:t>ซึ่งถือว่าเป็นกลุ่มเป้าหมายหลักของกิจการ</w:t>
      </w:r>
      <w:r w:rsidR="008F5AB6" w:rsidRPr="001773BA">
        <w:rPr>
          <w:rFonts w:ascii="Browallia New" w:hAnsi="Browallia New" w:cs="Browallia New"/>
          <w:spacing w:val="-3"/>
          <w:sz w:val="26"/>
          <w:szCs w:val="26"/>
          <w:cs/>
        </w:rPr>
        <w:t xml:space="preserve"> นอกจากนี้</w:t>
      </w:r>
      <w:r w:rsidR="00762736" w:rsidRPr="001773BA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="008F5AB6" w:rsidRPr="001773BA">
        <w:rPr>
          <w:rFonts w:ascii="Browallia New" w:hAnsi="Browallia New" w:cs="Browallia New"/>
          <w:spacing w:val="-3"/>
          <w:sz w:val="26"/>
          <w:szCs w:val="26"/>
          <w:cs/>
        </w:rPr>
        <w:t>โรงแรม</w:t>
      </w:r>
      <w:r w:rsidR="008F5AB6" w:rsidRPr="001773BA">
        <w:rPr>
          <w:rFonts w:ascii="Browallia New" w:hAnsi="Browallia New" w:cs="Browallia New"/>
          <w:spacing w:val="-2"/>
          <w:sz w:val="26"/>
          <w:szCs w:val="26"/>
          <w:cs/>
        </w:rPr>
        <w:t>ยังต้องปิด</w:t>
      </w:r>
      <w:r w:rsidR="007417A5" w:rsidRPr="001773BA">
        <w:rPr>
          <w:rFonts w:ascii="Browallia New" w:hAnsi="Browallia New" w:cs="Browallia New"/>
          <w:spacing w:val="-2"/>
          <w:sz w:val="26"/>
          <w:szCs w:val="26"/>
          <w:cs/>
        </w:rPr>
        <w:t>สิ่งอำนวยความสะดวกต่าง ๆ ภายในโรงแรม</w:t>
      </w:r>
      <w:r w:rsidR="008F5AB6" w:rsidRPr="001773BA">
        <w:rPr>
          <w:rFonts w:ascii="Browallia New" w:hAnsi="Browallia New" w:cs="Browallia New"/>
          <w:spacing w:val="-2"/>
          <w:sz w:val="26"/>
          <w:szCs w:val="26"/>
          <w:cs/>
        </w:rPr>
        <w:t>เพื่อปฏิบัติตามประกาศของรัฐบาล เรื่อง การปิดสถานประกอบการต่าง ๆ</w:t>
      </w:r>
      <w:r w:rsidR="008D03F1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8F5AB6"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เป็นการชั่วคราวในช่วงกลางปี พ.ศ.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8F5AB6" w:rsidRPr="00177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3BC5" w:rsidRPr="001773BA">
        <w:rPr>
          <w:rFonts w:ascii="Browallia New" w:hAnsi="Browallia New" w:cs="Browallia New"/>
          <w:spacing w:val="-4"/>
          <w:sz w:val="26"/>
          <w:szCs w:val="26"/>
          <w:cs/>
        </w:rPr>
        <w:t>ผลการดำเนินงานของกลุ่มกิจการกลับมา</w:t>
      </w:r>
      <w:r w:rsidR="00A76176" w:rsidRPr="001773BA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="005E3BC5" w:rsidRPr="001773BA">
        <w:rPr>
          <w:rFonts w:ascii="Browallia New" w:hAnsi="Browallia New" w:cs="Browallia New"/>
          <w:sz w:val="26"/>
          <w:szCs w:val="26"/>
          <w:cs/>
        </w:rPr>
        <w:t>ปกติ</w:t>
      </w:r>
      <w:r w:rsidR="00A76176" w:rsidRPr="001773BA">
        <w:rPr>
          <w:rFonts w:ascii="Browallia New" w:hAnsi="Browallia New" w:cs="Browallia New"/>
          <w:sz w:val="26"/>
          <w:szCs w:val="26"/>
          <w:cs/>
        </w:rPr>
        <w:t>ในปี</w:t>
      </w:r>
      <w:r w:rsidR="00564A5C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864E8D" w:rsidRPr="001773BA">
        <w:rPr>
          <w:rFonts w:ascii="Browallia New" w:hAnsi="Browallia New" w:cs="Browallia New" w:hint="cs"/>
          <w:sz w:val="26"/>
          <w:szCs w:val="26"/>
          <w:cs/>
        </w:rPr>
        <w:t>พ</w:t>
      </w:r>
      <w:r w:rsidR="00864E8D" w:rsidRPr="001773BA">
        <w:rPr>
          <w:rFonts w:ascii="Browallia New" w:hAnsi="Browallia New" w:cs="Browallia New"/>
          <w:sz w:val="26"/>
          <w:szCs w:val="26"/>
          <w:lang w:val="en-US"/>
        </w:rPr>
        <w:t>.</w:t>
      </w:r>
      <w:r w:rsidR="00864E8D" w:rsidRPr="001773BA">
        <w:rPr>
          <w:rFonts w:ascii="Browallia New" w:hAnsi="Browallia New" w:cs="Browallia New" w:hint="cs"/>
          <w:sz w:val="26"/>
          <w:szCs w:val="26"/>
          <w:cs/>
        </w:rPr>
        <w:t>ศ</w:t>
      </w:r>
      <w:r w:rsidR="00864E8D" w:rsidRPr="001773BA">
        <w:rPr>
          <w:rFonts w:ascii="Browallia New" w:hAnsi="Browallia New" w:cs="Browallia New"/>
          <w:sz w:val="26"/>
          <w:szCs w:val="26"/>
        </w:rPr>
        <w:t xml:space="preserve">. </w:t>
      </w:r>
      <w:r w:rsidR="00F27EF7" w:rsidRPr="001773BA">
        <w:rPr>
          <w:rFonts w:ascii="Browallia New" w:hAnsi="Browallia New" w:cs="Browallia New"/>
          <w:sz w:val="26"/>
          <w:szCs w:val="26"/>
        </w:rPr>
        <w:t>2566</w:t>
      </w:r>
      <w:r w:rsidR="005E3BC5"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131F" w:rsidRPr="001773B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8E2CB3" w:rsidRPr="001773BA">
        <w:rPr>
          <w:rFonts w:ascii="Browallia New" w:hAnsi="Browallia New" w:cs="Browallia New"/>
          <w:sz w:val="26"/>
          <w:szCs w:val="26"/>
          <w:cs/>
        </w:rPr>
        <w:t>คำนวณกำไรทางภาษีในอนาคตซึ่งอ้างอิงจากแผนธุรกิจและงบประมาณที่ได้รับ</w:t>
      </w:r>
      <w:r w:rsidR="007417A5" w:rsidRPr="001773BA">
        <w:rPr>
          <w:rFonts w:ascii="Browallia New" w:hAnsi="Browallia New" w:cs="Browallia New"/>
          <w:sz w:val="26"/>
          <w:szCs w:val="26"/>
          <w:cs/>
        </w:rPr>
        <w:t>การ</w:t>
      </w:r>
      <w:r w:rsidR="008E2CB3" w:rsidRPr="001773BA">
        <w:rPr>
          <w:rFonts w:ascii="Browallia New" w:hAnsi="Browallia New" w:cs="Browallia New"/>
          <w:sz w:val="26"/>
          <w:szCs w:val="26"/>
          <w:cs/>
        </w:rPr>
        <w:t xml:space="preserve">อนุมัติ </w:t>
      </w:r>
      <w:r w:rsidR="007417A5" w:rsidRPr="001773BA">
        <w:rPr>
          <w:rFonts w:ascii="Browallia New" w:hAnsi="Browallia New" w:cs="Browallia New"/>
          <w:sz w:val="26"/>
          <w:szCs w:val="26"/>
          <w:cs/>
        </w:rPr>
        <w:t>และคาด</w:t>
      </w:r>
      <w:r w:rsidR="008E2CB3" w:rsidRPr="001773BA">
        <w:rPr>
          <w:rFonts w:ascii="Browallia New" w:hAnsi="Browallia New" w:cs="Browallia New"/>
          <w:sz w:val="26"/>
          <w:szCs w:val="26"/>
          <w:cs/>
        </w:rPr>
        <w:t>ว่าจะสามารถใช้ประโยชน์</w:t>
      </w:r>
      <w:r w:rsidR="00564A5C" w:rsidRPr="001773BA">
        <w:rPr>
          <w:rFonts w:ascii="Browallia New" w:hAnsi="Browallia New" w:cs="Browallia New"/>
          <w:sz w:val="26"/>
          <w:szCs w:val="26"/>
        </w:rPr>
        <w:br/>
      </w:r>
      <w:r w:rsidR="008E2CB3" w:rsidRPr="001773BA">
        <w:rPr>
          <w:rFonts w:ascii="Browallia New" w:hAnsi="Browallia New" w:cs="Browallia New"/>
          <w:sz w:val="26"/>
          <w:szCs w:val="26"/>
          <w:cs/>
        </w:rPr>
        <w:t>จากสินทรัพย์ภาษีเงินได้รอ</w:t>
      </w:r>
      <w:r w:rsidR="008C6EA0" w:rsidRPr="001773BA">
        <w:rPr>
          <w:rFonts w:ascii="Browallia New" w:hAnsi="Browallia New" w:cs="Browallia New"/>
          <w:sz w:val="26"/>
          <w:szCs w:val="26"/>
          <w:cs/>
        </w:rPr>
        <w:t>การ</w:t>
      </w:r>
      <w:r w:rsidR="008E2CB3" w:rsidRPr="001773BA">
        <w:rPr>
          <w:rFonts w:ascii="Browallia New" w:hAnsi="Browallia New" w:cs="Browallia New"/>
          <w:sz w:val="26"/>
          <w:szCs w:val="26"/>
          <w:cs/>
        </w:rPr>
        <w:t xml:space="preserve">ตัดบัญชีดังกล่าวได้ภายในระยะเวลา </w:t>
      </w:r>
      <w:r w:rsidR="00F27EF7" w:rsidRPr="001773BA">
        <w:rPr>
          <w:rFonts w:ascii="Browallia New" w:hAnsi="Browallia New" w:cs="Browallia New"/>
          <w:sz w:val="26"/>
          <w:szCs w:val="26"/>
        </w:rPr>
        <w:t>5</w:t>
      </w:r>
      <w:r w:rsidR="008E2CB3" w:rsidRPr="001773B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FA7663D" w14:textId="0FD89049" w:rsidR="008E2CB3" w:rsidRPr="001773BA" w:rsidRDefault="00983208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40A131E" w14:textId="77777777" w:rsidR="001D02DF" w:rsidRPr="001773BA" w:rsidRDefault="001D02DF">
      <w:pPr>
        <w:numPr>
          <w:ilvl w:val="0"/>
          <w:numId w:val="4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</w:p>
    <w:p w14:paraId="018C4164" w14:textId="77777777" w:rsidR="001D02DF" w:rsidRPr="001773BA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B5447C" w14:textId="5C16DA16" w:rsidR="001D02DF" w:rsidRPr="001773BA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1113ADD" w14:textId="77777777" w:rsidR="001D02DF" w:rsidRPr="001773BA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0C125E" w14:textId="77777777" w:rsidR="001D02DF" w:rsidRPr="001773BA" w:rsidRDefault="001D02DF" w:rsidP="00B327F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3297111" w14:textId="77777777" w:rsidR="001D02DF" w:rsidRPr="001773BA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6A600D" w14:textId="74EF4DC0" w:rsidR="008F675D" w:rsidRPr="001773BA" w:rsidRDefault="001D02DF" w:rsidP="00893A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1B6F675B" w14:textId="77777777" w:rsidR="00983208" w:rsidRPr="001773BA" w:rsidRDefault="00983208" w:rsidP="009832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E7FE3B" w14:textId="465B020C" w:rsidR="00D5568A" w:rsidRPr="001773BA" w:rsidRDefault="001D02DF" w:rsidP="00893A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</w:t>
      </w:r>
      <w:r w:rsidR="0002302D" w:rsidRPr="001773BA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1773BA">
        <w:rPr>
          <w:rFonts w:ascii="Browallia New" w:hAnsi="Browallia New" w:cs="Browallia New"/>
          <w:sz w:val="26"/>
          <w:szCs w:val="26"/>
          <w:cs/>
        </w:rPr>
        <w:t>สิทธิ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20783CD0" w14:textId="410BC2B5" w:rsidR="001867D1" w:rsidRPr="001773BA" w:rsidRDefault="001867D1" w:rsidP="000B1C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10E690" w14:textId="77777777" w:rsidR="001D02DF" w:rsidRPr="001773BA" w:rsidRDefault="001D02DF">
      <w:pPr>
        <w:numPr>
          <w:ilvl w:val="0"/>
          <w:numId w:val="4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6A6A06F0" w14:textId="77777777" w:rsidR="001D02DF" w:rsidRPr="001773BA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99234C" w14:textId="77777777" w:rsidR="001D02DF" w:rsidRPr="001773BA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DEBC2A0" w14:textId="77777777" w:rsidR="001D02DF" w:rsidRPr="001773BA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962774" w14:textId="77777777" w:rsidR="001D02DF" w:rsidRPr="001773BA" w:rsidRDefault="001D02DF">
      <w:pPr>
        <w:numPr>
          <w:ilvl w:val="1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1773BA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7C16CC47" w14:textId="51A85B2B" w:rsidR="000B1C22" w:rsidRPr="001773BA" w:rsidRDefault="001D02DF" w:rsidP="000B1C22">
      <w:pPr>
        <w:numPr>
          <w:ilvl w:val="1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208BF28" w14:textId="2EA084E6" w:rsidR="00571F9C" w:rsidRPr="001773BA" w:rsidRDefault="00983208" w:rsidP="00031BB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0A1A01C7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649A2F6B" w14:textId="6EE21347" w:rsidR="00571F9C" w:rsidRPr="001773BA" w:rsidRDefault="00F27EF7" w:rsidP="003D0140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571F9C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22C2E3F8" w14:textId="77777777" w:rsidR="00571F9C" w:rsidRPr="001773BA" w:rsidRDefault="00571F9C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B06F2C" w14:textId="77777777" w:rsidR="00571F9C" w:rsidRPr="001773BA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 การจัดการ</w:t>
      </w:r>
      <w:r w:rsidRPr="001773BA">
        <w:rPr>
          <w:rFonts w:ascii="Browallia New" w:hAnsi="Browallia New" w:cs="Browallia New"/>
          <w:sz w:val="26"/>
          <w:szCs w:val="26"/>
          <w:cs/>
        </w:rPr>
        <w:t>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70A5A8CC" w14:textId="77777777" w:rsidR="00571F9C" w:rsidRPr="001773BA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4994B2" w14:textId="77777777" w:rsidR="00571F9C" w:rsidRPr="001773BA" w:rsidRDefault="00571F9C" w:rsidP="0010603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07DA2A70" w14:textId="77777777" w:rsidR="00571F9C" w:rsidRPr="001773BA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9ABFE3" w14:textId="77777777" w:rsidR="00571F9C" w:rsidRPr="001773BA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27F7" w:rsidRPr="001773BA">
        <w:rPr>
          <w:rFonts w:ascii="Browallia New" w:hAnsi="Browallia New" w:cs="Browallia New"/>
          <w:sz w:val="26"/>
          <w:szCs w:val="26"/>
          <w:cs/>
        </w:rPr>
        <w:br/>
      </w:r>
      <w:r w:rsidRPr="001773BA">
        <w:rPr>
          <w:rFonts w:ascii="Browallia New" w:hAnsi="Browallia New" w:cs="Browallia New"/>
          <w:sz w:val="26"/>
          <w:szCs w:val="26"/>
          <w:cs/>
        </w:rPr>
        <w:t>รายการที่ไม่สามารถปันส่วนได้ส่วนใหญ่ประกอบด้วย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713CF715" w14:textId="77777777" w:rsidR="00571F9C" w:rsidRPr="001773BA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DFCE8C" w14:textId="77777777" w:rsidR="00571F9C" w:rsidRPr="001773BA" w:rsidRDefault="00571F9C" w:rsidP="0010603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0703BCAF" w14:textId="77777777" w:rsidR="00571F9C" w:rsidRPr="001773BA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6A47A9" w14:textId="77777777" w:rsidR="00571F9C" w:rsidRPr="001773BA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94C002D" w14:textId="77777777" w:rsidR="00571F9C" w:rsidRPr="001773BA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AF99C4" w14:textId="4F57D2BB" w:rsidR="00571F9C" w:rsidRPr="001773BA" w:rsidRDefault="00571F9C" w:rsidP="00893A68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F27EF7" w:rsidRPr="001773BA">
        <w:rPr>
          <w:rFonts w:ascii="Browallia New" w:hAnsi="Browallia New" w:cs="Browallia New"/>
          <w:sz w:val="26"/>
          <w:szCs w:val="26"/>
        </w:rPr>
        <w:t>1</w:t>
      </w:r>
      <w:r w:rsidRPr="001773BA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14:paraId="02AA9866" w14:textId="43833D71" w:rsidR="00571F9C" w:rsidRPr="001773BA" w:rsidRDefault="00571F9C" w:rsidP="00893A68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F27EF7" w:rsidRPr="001773BA">
        <w:rPr>
          <w:rFonts w:ascii="Browallia New" w:hAnsi="Browallia New" w:cs="Browallia New"/>
          <w:sz w:val="26"/>
          <w:szCs w:val="26"/>
        </w:rPr>
        <w:t>2</w:t>
      </w:r>
      <w:r w:rsidRPr="001773BA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14:paraId="0C5348CD" w14:textId="77777777" w:rsidR="00571F9C" w:rsidRPr="001773BA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1C9FA2" w14:textId="77777777" w:rsidR="00571F9C" w:rsidRPr="001773BA" w:rsidRDefault="00571F9C" w:rsidP="0010603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จังหวะเวลาการรับรู้รายได้</w:t>
      </w:r>
    </w:p>
    <w:p w14:paraId="4F250EC6" w14:textId="77777777" w:rsidR="00571F9C" w:rsidRPr="001773BA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B4A4C2" w14:textId="73E1C81D" w:rsidR="00571F9C" w:rsidRPr="001773BA" w:rsidRDefault="00571F9C" w:rsidP="003E4A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รายได้จากส่วนงานโรงแรมมีการรับรู้รายได้ตลอดช่วงเวลาที่ปฏิบัติตามภาระที่ต้องปฏิบัติ </w:t>
      </w:r>
      <w:r w:rsidRPr="001773BA">
        <w:rPr>
          <w:rFonts w:ascii="Browallia New" w:hAnsi="Browallia New" w:cs="Browallia New"/>
          <w:sz w:val="26"/>
          <w:szCs w:val="26"/>
        </w:rPr>
        <w:t>(Over</w:t>
      </w:r>
      <w:r w:rsidR="007C5028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</w:rPr>
        <w:t>time)</w:t>
      </w:r>
    </w:p>
    <w:p w14:paraId="37C6FBF1" w14:textId="77777777" w:rsidR="003E4A4D" w:rsidRPr="001773BA" w:rsidRDefault="003E4A4D" w:rsidP="003E4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2196B8" w14:textId="67BC2CAF" w:rsidR="00571F9C" w:rsidRPr="001773BA" w:rsidRDefault="00571F9C" w:rsidP="003E4A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รายได้จากส่วนงานการขายอาหารและเครื่องดื่มมีการรับรู้รายได้เมื่อภาระที่ต้องปฏิบัติเสร็จสิ้น ณ เวลาใดเวลาหนึ่ง </w:t>
      </w:r>
      <w:r w:rsidRPr="001773BA">
        <w:rPr>
          <w:rFonts w:ascii="Browallia New" w:hAnsi="Browallia New" w:cs="Browallia New"/>
          <w:sz w:val="26"/>
          <w:szCs w:val="26"/>
        </w:rPr>
        <w:t>(Point in time)</w:t>
      </w:r>
    </w:p>
    <w:p w14:paraId="20D3E38A" w14:textId="77777777" w:rsidR="00031BB6" w:rsidRPr="001773BA" w:rsidRDefault="00031BB6" w:rsidP="003E4A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F8B1D0" w14:textId="77777777" w:rsidR="00571F9C" w:rsidRPr="001773BA" w:rsidRDefault="00571F9C" w:rsidP="00E6781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ACA3328" w14:textId="77777777" w:rsidR="00601F11" w:rsidRPr="001773BA" w:rsidRDefault="00601F11" w:rsidP="00B327F7">
      <w:pPr>
        <w:tabs>
          <w:tab w:val="left" w:pos="1560"/>
        </w:tabs>
        <w:ind w:left="540"/>
        <w:rPr>
          <w:rFonts w:ascii="Browallia New" w:eastAsia="Arial Unicode MS" w:hAnsi="Browallia New" w:cs="Browallia New"/>
          <w:sz w:val="26"/>
          <w:szCs w:val="26"/>
          <w:cs/>
        </w:rPr>
        <w:sectPr w:rsidR="00601F11" w:rsidRPr="001773BA" w:rsidSect="004C2BAB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7A196104" w14:textId="77777777" w:rsidR="00601F11" w:rsidRPr="001773BA" w:rsidRDefault="00601F11" w:rsidP="008926B8">
      <w:pPr>
        <w:rPr>
          <w:rFonts w:ascii="Browallia New" w:eastAsia="Arial Unicode MS" w:hAnsi="Browallia New" w:cs="Browallia New"/>
          <w:sz w:val="26"/>
          <w:szCs w:val="26"/>
        </w:rPr>
      </w:pPr>
    </w:p>
    <w:p w14:paraId="1241ABAE" w14:textId="172A657E" w:rsidR="00AD0B4B" w:rsidRPr="001773BA" w:rsidRDefault="00601F11" w:rsidP="0087282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รายได้และผลการดำเนินงานจากส่วนงานทางธุรกิจในงบการเงินรวมสำหรับปีสิ้นสุดวันที่ </w:t>
      </w:r>
      <w:r w:rsidR="00F27EF7" w:rsidRPr="001773BA">
        <w:rPr>
          <w:rFonts w:ascii="Browallia New" w:hAnsi="Browallia New" w:cs="Browallia New"/>
          <w:sz w:val="26"/>
          <w:szCs w:val="26"/>
        </w:rPr>
        <w:t>31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2568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2567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EA62BAA" w14:textId="77777777" w:rsidR="00AD0B4B" w:rsidRPr="001773BA" w:rsidRDefault="00AD0B4B" w:rsidP="008926B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76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82"/>
      </w:tblGrid>
      <w:tr w:rsidR="00AD0B4B" w:rsidRPr="001773BA" w14:paraId="517CF738" w14:textId="77777777" w:rsidTr="008C6EA0">
        <w:trPr>
          <w:trHeight w:val="20"/>
        </w:trPr>
        <w:tc>
          <w:tcPr>
            <w:tcW w:w="2376" w:type="dxa"/>
            <w:vAlign w:val="center"/>
          </w:tcPr>
          <w:p w14:paraId="54AE86D0" w14:textId="77777777" w:rsidR="00AD0B4B" w:rsidRPr="001773BA" w:rsidRDefault="00AD0B4B" w:rsidP="00A854E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3709" w:type="dxa"/>
            <w:gridSpan w:val="14"/>
            <w:tcBorders>
              <w:bottom w:val="single" w:sz="4" w:space="0" w:color="auto"/>
            </w:tcBorders>
            <w:vAlign w:val="center"/>
          </w:tcPr>
          <w:p w14:paraId="4676AAA3" w14:textId="77777777" w:rsidR="00AD0B4B" w:rsidRPr="001773BA" w:rsidRDefault="00AD0B4B" w:rsidP="00A854E0">
            <w:pPr>
              <w:ind w:left="-43" w:right="-10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>(</w:t>
            </w:r>
            <w:proofErr w:type="gramStart"/>
            <w:r w:rsidRPr="001773BA">
              <w:rPr>
                <w:rFonts w:ascii="Browallia New" w:hAnsi="Browallia New" w:cs="Browallia New"/>
                <w:b/>
                <w:bCs/>
                <w:cs/>
              </w:rPr>
              <w:t>หน่วย :</w:t>
            </w:r>
            <w:proofErr w:type="gramEnd"/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 พันบาท)</w:t>
            </w:r>
          </w:p>
        </w:tc>
      </w:tr>
      <w:tr w:rsidR="00AD0B4B" w:rsidRPr="001773BA" w14:paraId="2A48C89E" w14:textId="77777777" w:rsidTr="008C6EA0">
        <w:trPr>
          <w:trHeight w:val="20"/>
        </w:trPr>
        <w:tc>
          <w:tcPr>
            <w:tcW w:w="2376" w:type="dxa"/>
            <w:vAlign w:val="center"/>
          </w:tcPr>
          <w:p w14:paraId="42250E8A" w14:textId="77777777" w:rsidR="00AD0B4B" w:rsidRPr="001773BA" w:rsidRDefault="00AD0B4B" w:rsidP="00A854E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370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B8CE4" w14:textId="5200761E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D0B4B" w:rsidRPr="001773BA" w14:paraId="5D172B90" w14:textId="77777777" w:rsidTr="00733A8F">
        <w:trPr>
          <w:trHeight w:val="20"/>
        </w:trPr>
        <w:tc>
          <w:tcPr>
            <w:tcW w:w="2376" w:type="dxa"/>
            <w:vAlign w:val="center"/>
          </w:tcPr>
          <w:p w14:paraId="45451B4E" w14:textId="77777777" w:rsidR="00AD0B4B" w:rsidRPr="001773BA" w:rsidRDefault="00AD0B4B" w:rsidP="00A854E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vAlign w:val="center"/>
          </w:tcPr>
          <w:p w14:paraId="07356B3D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vAlign w:val="center"/>
          </w:tcPr>
          <w:p w14:paraId="275FA5DB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vAlign w:val="center"/>
          </w:tcPr>
          <w:p w14:paraId="1B6A79DC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vAlign w:val="center"/>
          </w:tcPr>
          <w:p w14:paraId="5ED1A258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>รายได้ (ค่าใช้จ่าย)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vAlign w:val="center"/>
          </w:tcPr>
          <w:p w14:paraId="2B4DF75E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vAlign w:val="center"/>
          </w:tcPr>
          <w:p w14:paraId="69178C1D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</w:tcBorders>
            <w:vAlign w:val="center"/>
          </w:tcPr>
          <w:p w14:paraId="476732DD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AD0B4B" w:rsidRPr="001773BA" w14:paraId="3ADC7992" w14:textId="77777777" w:rsidTr="00733A8F">
        <w:trPr>
          <w:trHeight w:val="20"/>
        </w:trPr>
        <w:tc>
          <w:tcPr>
            <w:tcW w:w="2376" w:type="dxa"/>
            <w:vAlign w:val="center"/>
          </w:tcPr>
          <w:p w14:paraId="5CEF2700" w14:textId="77777777" w:rsidR="00AD0B4B" w:rsidRPr="001773BA" w:rsidRDefault="00AD0B4B" w:rsidP="00A854E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958" w:type="dxa"/>
            <w:gridSpan w:val="2"/>
            <w:vAlign w:val="center"/>
          </w:tcPr>
          <w:p w14:paraId="5DB81639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vAlign w:val="center"/>
          </w:tcPr>
          <w:p w14:paraId="7A395FC5" w14:textId="1DACE421" w:rsidR="00AD0B4B" w:rsidRPr="001773BA" w:rsidRDefault="008C6EA0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>ส่วนงานการขาย</w:t>
            </w:r>
          </w:p>
        </w:tc>
        <w:tc>
          <w:tcPr>
            <w:tcW w:w="1958" w:type="dxa"/>
            <w:gridSpan w:val="2"/>
            <w:vAlign w:val="center"/>
          </w:tcPr>
          <w:p w14:paraId="061C0B52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vAlign w:val="center"/>
          </w:tcPr>
          <w:p w14:paraId="7CEAFAEA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>จากการดำเนินงาน</w:t>
            </w:r>
          </w:p>
        </w:tc>
        <w:tc>
          <w:tcPr>
            <w:tcW w:w="1958" w:type="dxa"/>
            <w:gridSpan w:val="2"/>
            <w:vAlign w:val="center"/>
          </w:tcPr>
          <w:p w14:paraId="5DA8D0B4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vAlign w:val="center"/>
          </w:tcPr>
          <w:p w14:paraId="305B603C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961" w:type="dxa"/>
            <w:gridSpan w:val="2"/>
            <w:vAlign w:val="center"/>
          </w:tcPr>
          <w:p w14:paraId="3C87A547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AD0B4B" w:rsidRPr="001773BA" w14:paraId="0D412731" w14:textId="77777777" w:rsidTr="00733A8F">
        <w:trPr>
          <w:trHeight w:val="20"/>
        </w:trPr>
        <w:tc>
          <w:tcPr>
            <w:tcW w:w="2376" w:type="dxa"/>
            <w:vAlign w:val="center"/>
          </w:tcPr>
          <w:p w14:paraId="3730BBA5" w14:textId="77777777" w:rsidR="00AD0B4B" w:rsidRPr="001773BA" w:rsidRDefault="00AD0B4B" w:rsidP="00A854E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vAlign w:val="center"/>
          </w:tcPr>
          <w:p w14:paraId="639B681B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>ส่วนงานโรงแรม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vAlign w:val="center"/>
          </w:tcPr>
          <w:p w14:paraId="5BF5B25E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>อาหารและเครื่องดื่ม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vAlign w:val="center"/>
          </w:tcPr>
          <w:p w14:paraId="7BC8A2D3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vAlign w:val="center"/>
          </w:tcPr>
          <w:p w14:paraId="5B1B8152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>ที่ไม่สามารถปันส่วนได้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vAlign w:val="center"/>
          </w:tcPr>
          <w:p w14:paraId="493D0C9E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vAlign w:val="center"/>
          </w:tcPr>
          <w:p w14:paraId="4619DD78" w14:textId="77777777" w:rsidR="00AD0B4B" w:rsidRPr="001773BA" w:rsidRDefault="00AD0B4B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ตัดรายการ</w:t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1961" w:type="dxa"/>
            <w:gridSpan w:val="2"/>
            <w:tcBorders>
              <w:bottom w:val="single" w:sz="4" w:space="0" w:color="auto"/>
            </w:tcBorders>
            <w:vAlign w:val="center"/>
          </w:tcPr>
          <w:p w14:paraId="695216CA" w14:textId="29400962" w:rsidR="00AD0B4B" w:rsidRPr="001773BA" w:rsidRDefault="008C6EA0" w:rsidP="00A854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>งบการ</w:t>
            </w:r>
            <w:r w:rsidR="00AD0B4B" w:rsidRPr="001773BA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</w:tr>
      <w:tr w:rsidR="00AD0B4B" w:rsidRPr="001773BA" w14:paraId="6C17901A" w14:textId="77777777" w:rsidTr="00733A8F">
        <w:trPr>
          <w:trHeight w:val="20"/>
        </w:trPr>
        <w:tc>
          <w:tcPr>
            <w:tcW w:w="2376" w:type="dxa"/>
            <w:vAlign w:val="center"/>
          </w:tcPr>
          <w:p w14:paraId="1789342E" w14:textId="77777777" w:rsidR="00AD0B4B" w:rsidRPr="001773BA" w:rsidRDefault="00AD0B4B" w:rsidP="00A854E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39717" w14:textId="7C6863DA" w:rsidR="00AD0B4B" w:rsidRPr="001773BA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lang w:val="x-none" w:eastAsia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lang w:eastAsia="x-none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800AE" w14:textId="5EA1A12A" w:rsidR="00AD0B4B" w:rsidRPr="001773BA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lang w:eastAsia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lang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EFD50" w14:textId="5C9546A6" w:rsidR="00AD0B4B" w:rsidRPr="001773BA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lang w:val="x-none" w:eastAsia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lang w:eastAsia="x-none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8A154" w14:textId="0A0216D7" w:rsidR="00AD0B4B" w:rsidRPr="001773BA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lang w:eastAsia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lang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2075A" w14:textId="313C4581" w:rsidR="00AD0B4B" w:rsidRPr="001773BA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lang w:val="x-none" w:eastAsia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lang w:eastAsia="x-none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100DB" w14:textId="77C72D50" w:rsidR="00AD0B4B" w:rsidRPr="001773BA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lang w:eastAsia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lang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AA075" w14:textId="5AF8FBB7" w:rsidR="00AD0B4B" w:rsidRPr="001773BA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lang w:val="x-none" w:eastAsia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lang w:eastAsia="x-none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A8C9C" w14:textId="506EA1D1" w:rsidR="00AD0B4B" w:rsidRPr="001773BA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lang w:eastAsia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lang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109EB" w14:textId="76666268" w:rsidR="00AD0B4B" w:rsidRPr="001773BA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lang w:val="x-none" w:eastAsia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lang w:eastAsia="x-none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686FC" w14:textId="7AA7A080" w:rsidR="00AD0B4B" w:rsidRPr="001773BA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lang w:eastAsia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lang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5733F" w14:textId="5D082CF3" w:rsidR="00AD0B4B" w:rsidRPr="001773BA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lang w:val="x-none" w:eastAsia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lang w:eastAsia="x-none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321E9" w14:textId="2D492B9E" w:rsidR="00AD0B4B" w:rsidRPr="001773BA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lang w:eastAsia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lang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8C24E" w14:textId="342C2E1D" w:rsidR="00AD0B4B" w:rsidRPr="001773BA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lang w:val="x-none" w:eastAsia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lang w:eastAsia="x-none"/>
              </w:rPr>
              <w:t>2568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3224D" w14:textId="08358AC3" w:rsidR="00AD0B4B" w:rsidRPr="001773BA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lang w:eastAsia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lang w:eastAsia="x-none"/>
              </w:rPr>
              <w:t>2567</w:t>
            </w:r>
          </w:p>
        </w:tc>
      </w:tr>
      <w:tr w:rsidR="00AD0B4B" w:rsidRPr="001773BA" w14:paraId="57CCAF24" w14:textId="77777777" w:rsidTr="00733A8F">
        <w:trPr>
          <w:trHeight w:val="20"/>
        </w:trPr>
        <w:tc>
          <w:tcPr>
            <w:tcW w:w="2376" w:type="dxa"/>
            <w:vAlign w:val="center"/>
          </w:tcPr>
          <w:p w14:paraId="5F00351F" w14:textId="77777777" w:rsidR="00AD0B4B" w:rsidRPr="001773BA" w:rsidRDefault="00AD0B4B" w:rsidP="00A854E0">
            <w:pPr>
              <w:tabs>
                <w:tab w:val="decimal" w:pos="657"/>
                <w:tab w:val="left" w:pos="720"/>
              </w:tabs>
              <w:ind w:left="-72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2602D3E2" w14:textId="77777777" w:rsidR="00AD0B4B" w:rsidRPr="001773BA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558754F9" w14:textId="77777777" w:rsidR="00AD0B4B" w:rsidRPr="001773BA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3D3C66C" w14:textId="77777777" w:rsidR="00AD0B4B" w:rsidRPr="001773BA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2E7001A4" w14:textId="77777777" w:rsidR="00AD0B4B" w:rsidRPr="001773BA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9FBB358" w14:textId="77777777" w:rsidR="00AD0B4B" w:rsidRPr="001773BA" w:rsidRDefault="00AD0B4B" w:rsidP="00733A8F">
            <w:pPr>
              <w:pStyle w:val="BodyText"/>
              <w:tabs>
                <w:tab w:val="clear" w:pos="720"/>
                <w:tab w:val="decimal" w:pos="792"/>
              </w:tabs>
              <w:ind w:right="-72"/>
              <w:rPr>
                <w:rFonts w:ascii="Browallia New" w:eastAsia="MS Mincho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681BE460" w14:textId="77777777" w:rsidR="00AD0B4B" w:rsidRPr="001773BA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1151391" w14:textId="77777777" w:rsidR="00AD0B4B" w:rsidRPr="001773BA" w:rsidRDefault="00AD0B4B" w:rsidP="00733A8F">
            <w:pPr>
              <w:pStyle w:val="BodyText"/>
              <w:tabs>
                <w:tab w:val="clear" w:pos="720"/>
                <w:tab w:val="decimal" w:pos="792"/>
              </w:tabs>
              <w:ind w:right="-72"/>
              <w:rPr>
                <w:rFonts w:ascii="Browallia New" w:eastAsia="MS Mincho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709C493C" w14:textId="77777777" w:rsidR="00AD0B4B" w:rsidRPr="001773BA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36B27F67" w14:textId="77777777" w:rsidR="00AD0B4B" w:rsidRPr="001773BA" w:rsidRDefault="00AD0B4B" w:rsidP="00733A8F">
            <w:pPr>
              <w:pStyle w:val="BodyText"/>
              <w:tabs>
                <w:tab w:val="clear" w:pos="720"/>
                <w:tab w:val="decimal" w:pos="792"/>
              </w:tabs>
              <w:ind w:right="-72"/>
              <w:rPr>
                <w:rFonts w:ascii="Browallia New" w:eastAsia="MS Mincho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78CE6EF4" w14:textId="77777777" w:rsidR="00AD0B4B" w:rsidRPr="001773BA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22836CFF" w14:textId="77777777" w:rsidR="00AD0B4B" w:rsidRPr="001773BA" w:rsidRDefault="00AD0B4B" w:rsidP="00733A8F">
            <w:pPr>
              <w:pStyle w:val="BodyText"/>
              <w:tabs>
                <w:tab w:val="clear" w:pos="720"/>
                <w:tab w:val="decimal" w:pos="792"/>
              </w:tabs>
              <w:ind w:right="-72"/>
              <w:rPr>
                <w:rFonts w:ascii="Browallia New" w:eastAsia="MS Mincho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26F92AE9" w14:textId="77777777" w:rsidR="00AD0B4B" w:rsidRPr="001773BA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3FEFEFEE" w14:textId="77777777" w:rsidR="00AD0B4B" w:rsidRPr="001773BA" w:rsidRDefault="00AD0B4B" w:rsidP="00733A8F">
            <w:pPr>
              <w:pStyle w:val="BodyText"/>
              <w:tabs>
                <w:tab w:val="clear" w:pos="720"/>
                <w:tab w:val="decimal" w:pos="792"/>
              </w:tabs>
              <w:ind w:right="-72"/>
              <w:rPr>
                <w:rFonts w:ascii="Browallia New" w:eastAsia="MS Mincho" w:hAnsi="Browallia New" w:cs="Browalli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center"/>
          </w:tcPr>
          <w:p w14:paraId="72D45BA5" w14:textId="77777777" w:rsidR="00AD0B4B" w:rsidRPr="001773BA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A43298" w:rsidRPr="001773BA" w14:paraId="2FBD5115" w14:textId="77777777" w:rsidTr="00257805">
        <w:trPr>
          <w:trHeight w:val="20"/>
        </w:trPr>
        <w:tc>
          <w:tcPr>
            <w:tcW w:w="2376" w:type="dxa"/>
            <w:vAlign w:val="center"/>
          </w:tcPr>
          <w:p w14:paraId="6267EEFD" w14:textId="77777777" w:rsidR="00A43298" w:rsidRPr="001773BA" w:rsidRDefault="00A43298" w:rsidP="00A43298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1773BA">
              <w:rPr>
                <w:rFonts w:ascii="Browallia New" w:hAnsi="Browallia New" w:cs="Browallia New"/>
                <w:cs/>
                <w:lang w:val="x-none" w:eastAsia="x-none"/>
              </w:rPr>
              <w:t>รายได้</w:t>
            </w:r>
          </w:p>
        </w:tc>
        <w:tc>
          <w:tcPr>
            <w:tcW w:w="979" w:type="dxa"/>
          </w:tcPr>
          <w:p w14:paraId="484843DD" w14:textId="68273865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240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319</w:t>
            </w:r>
          </w:p>
        </w:tc>
        <w:tc>
          <w:tcPr>
            <w:tcW w:w="979" w:type="dxa"/>
          </w:tcPr>
          <w:p w14:paraId="17605AF7" w14:textId="641EE009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284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277</w:t>
            </w:r>
          </w:p>
        </w:tc>
        <w:tc>
          <w:tcPr>
            <w:tcW w:w="979" w:type="dxa"/>
          </w:tcPr>
          <w:p w14:paraId="668E7BDC" w14:textId="6E21FF79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933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690</w:t>
            </w:r>
          </w:p>
        </w:tc>
        <w:tc>
          <w:tcPr>
            <w:tcW w:w="979" w:type="dxa"/>
          </w:tcPr>
          <w:p w14:paraId="0332A7BA" w14:textId="62915F32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039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304</w:t>
            </w:r>
          </w:p>
        </w:tc>
        <w:tc>
          <w:tcPr>
            <w:tcW w:w="979" w:type="dxa"/>
          </w:tcPr>
          <w:p w14:paraId="49594743" w14:textId="17855001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348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427</w:t>
            </w:r>
          </w:p>
        </w:tc>
        <w:tc>
          <w:tcPr>
            <w:tcW w:w="979" w:type="dxa"/>
          </w:tcPr>
          <w:p w14:paraId="010FB421" w14:textId="1AD9804E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378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380</w:t>
            </w:r>
          </w:p>
        </w:tc>
        <w:tc>
          <w:tcPr>
            <w:tcW w:w="979" w:type="dxa"/>
          </w:tcPr>
          <w:p w14:paraId="527E17D9" w14:textId="43A6D8F4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</w:tcPr>
          <w:p w14:paraId="4A65D313" w14:textId="472C2480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</w:tcPr>
          <w:p w14:paraId="3F5F4CC7" w14:textId="6632910D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522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436</w:t>
            </w:r>
          </w:p>
        </w:tc>
        <w:tc>
          <w:tcPr>
            <w:tcW w:w="979" w:type="dxa"/>
          </w:tcPr>
          <w:p w14:paraId="46115612" w14:textId="11488A33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701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961</w:t>
            </w:r>
          </w:p>
        </w:tc>
        <w:tc>
          <w:tcPr>
            <w:tcW w:w="979" w:type="dxa"/>
          </w:tcPr>
          <w:p w14:paraId="221FB9F9" w14:textId="13E3EA19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175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</w:tcPr>
          <w:p w14:paraId="362E393C" w14:textId="58018C07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175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</w:tcPr>
          <w:p w14:paraId="265679FB" w14:textId="681D6E1A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522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261</w:t>
            </w:r>
          </w:p>
        </w:tc>
        <w:tc>
          <w:tcPr>
            <w:tcW w:w="982" w:type="dxa"/>
          </w:tcPr>
          <w:p w14:paraId="5E925B16" w14:textId="3CB9F4CF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701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786</w:t>
            </w:r>
          </w:p>
        </w:tc>
      </w:tr>
      <w:tr w:rsidR="00A43298" w:rsidRPr="001773BA" w14:paraId="3A5AF035" w14:textId="77777777" w:rsidTr="00257805">
        <w:trPr>
          <w:trHeight w:val="20"/>
        </w:trPr>
        <w:tc>
          <w:tcPr>
            <w:tcW w:w="2376" w:type="dxa"/>
            <w:vAlign w:val="center"/>
          </w:tcPr>
          <w:p w14:paraId="0CDC504C" w14:textId="77777777" w:rsidR="00A43298" w:rsidRPr="001773BA" w:rsidRDefault="00A43298" w:rsidP="00A43298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1773BA">
              <w:rPr>
                <w:rFonts w:ascii="Browallia New" w:hAnsi="Browallia New" w:cs="Browallia New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79" w:type="dxa"/>
          </w:tcPr>
          <w:p w14:paraId="7B0139E4" w14:textId="20DABB4D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</w:tcPr>
          <w:p w14:paraId="7916C833" w14:textId="588C8C09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</w:tcPr>
          <w:p w14:paraId="7A0B4DC7" w14:textId="294A2FC1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</w:tcPr>
          <w:p w14:paraId="1EB3B1DF" w14:textId="546C8280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</w:tcPr>
          <w:p w14:paraId="6EBB851C" w14:textId="61D751C6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</w:tcPr>
          <w:p w14:paraId="2AEE7FDB" w14:textId="026413AA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</w:tcPr>
          <w:p w14:paraId="1AABB1A1" w14:textId="0C8B07B6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934</w:t>
            </w:r>
          </w:p>
        </w:tc>
        <w:tc>
          <w:tcPr>
            <w:tcW w:w="979" w:type="dxa"/>
          </w:tcPr>
          <w:p w14:paraId="47CA2263" w14:textId="1E430946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695</w:t>
            </w:r>
          </w:p>
        </w:tc>
        <w:tc>
          <w:tcPr>
            <w:tcW w:w="979" w:type="dxa"/>
          </w:tcPr>
          <w:p w14:paraId="309612F2" w14:textId="5AE6583F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934</w:t>
            </w:r>
          </w:p>
        </w:tc>
        <w:tc>
          <w:tcPr>
            <w:tcW w:w="979" w:type="dxa"/>
          </w:tcPr>
          <w:p w14:paraId="0861A5BC" w14:textId="576CA71A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695</w:t>
            </w:r>
          </w:p>
        </w:tc>
        <w:tc>
          <w:tcPr>
            <w:tcW w:w="979" w:type="dxa"/>
          </w:tcPr>
          <w:p w14:paraId="251FCC47" w14:textId="67EAE506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</w:tcPr>
          <w:p w14:paraId="4FEC955C" w14:textId="5897CCA4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</w:tcPr>
          <w:p w14:paraId="422AD4E5" w14:textId="644BDFB8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934</w:t>
            </w:r>
          </w:p>
        </w:tc>
        <w:tc>
          <w:tcPr>
            <w:tcW w:w="982" w:type="dxa"/>
          </w:tcPr>
          <w:p w14:paraId="0036334E" w14:textId="2112B035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695</w:t>
            </w:r>
          </w:p>
        </w:tc>
      </w:tr>
      <w:tr w:rsidR="00A43298" w:rsidRPr="001773BA" w14:paraId="0FB6CB83" w14:textId="77777777" w:rsidTr="00257805">
        <w:trPr>
          <w:trHeight w:val="20"/>
        </w:trPr>
        <w:tc>
          <w:tcPr>
            <w:tcW w:w="2376" w:type="dxa"/>
            <w:vAlign w:val="center"/>
          </w:tcPr>
          <w:p w14:paraId="4DBDF5ED" w14:textId="77777777" w:rsidR="00A43298" w:rsidRPr="001773BA" w:rsidRDefault="00A43298" w:rsidP="00A43298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1773BA">
              <w:rPr>
                <w:rFonts w:ascii="Browallia New" w:hAnsi="Browallia New" w:cs="Browallia New"/>
                <w:cs/>
                <w:lang w:val="x-none" w:eastAsia="x-none"/>
              </w:rPr>
              <w:t>รายได้อื่น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0B9050B4" w14:textId="4AA0D3B9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3A74C76F" w14:textId="3F37B534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D13B016" w14:textId="44AC0B29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7570FC3" w14:textId="39D3DFBC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2048887" w14:textId="103B0DDC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2F670F8" w14:textId="4D5E9F77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358B056" w14:textId="6EF1D614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746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0C71AFB5" w14:textId="7F934FEE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180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006E6BC7" w14:textId="1DECF5B2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746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7296D8A" w14:textId="13EC1EFC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180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7B5BFC1B" w14:textId="0536E4B8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2E38D43" w14:textId="2FFB5166" w:rsidR="00A43298" w:rsidRPr="001773BA" w:rsidRDefault="00A43298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3EAEFF5C" w14:textId="0C148DAD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746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5A8732DA" w14:textId="54F50590" w:rsidR="00A43298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A43298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180</w:t>
            </w:r>
          </w:p>
        </w:tc>
      </w:tr>
      <w:tr w:rsidR="00916B89" w:rsidRPr="001773BA" w14:paraId="5BD391AB" w14:textId="77777777" w:rsidTr="00257805">
        <w:trPr>
          <w:trHeight w:val="20"/>
        </w:trPr>
        <w:tc>
          <w:tcPr>
            <w:tcW w:w="2376" w:type="dxa"/>
            <w:vAlign w:val="center"/>
          </w:tcPr>
          <w:p w14:paraId="72AA0CCB" w14:textId="77777777" w:rsidR="00916B89" w:rsidRPr="001773BA" w:rsidRDefault="00916B89" w:rsidP="00916B89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9CE65" w14:textId="19E6AA35" w:rsidR="00916B89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240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319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FBBE6" w14:textId="68D4D780" w:rsidR="00916B89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284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277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86424" w14:textId="6CF6D075" w:rsidR="00916B89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933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66237" w14:textId="72E28842" w:rsidR="00916B89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039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2A71A" w14:textId="1348A0D2" w:rsidR="00916B89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348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18974" w14:textId="4EABD8EB" w:rsidR="00916B89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378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380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30E77" w14:textId="682B342A" w:rsidR="00916B89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680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ED793" w14:textId="446E0EC5" w:rsidR="00916B89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875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11545" w14:textId="1165D177" w:rsidR="00916B89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525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116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9BD00" w14:textId="316DDC0A" w:rsidR="00916B89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705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836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48708" w14:textId="41FEBD08" w:rsidR="00916B89" w:rsidRPr="001773BA" w:rsidRDefault="00916B89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175</w:t>
            </w:r>
            <w:r w:rsidRPr="001773B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D3C88" w14:textId="688649DA" w:rsidR="00916B89" w:rsidRPr="001773BA" w:rsidRDefault="00916B89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175</w:t>
            </w:r>
            <w:r w:rsidRPr="001773B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82CB6" w14:textId="42A0F11C" w:rsidR="00916B89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524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941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80CE6" w14:textId="6CFF5B05" w:rsidR="00916B89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705</w:t>
            </w:r>
            <w:r w:rsidR="00916B89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661</w:t>
            </w:r>
          </w:p>
        </w:tc>
      </w:tr>
      <w:tr w:rsidR="0023460E" w:rsidRPr="001773BA" w14:paraId="52ABECC0" w14:textId="77777777" w:rsidTr="00A854E0">
        <w:trPr>
          <w:trHeight w:val="20"/>
        </w:trPr>
        <w:tc>
          <w:tcPr>
            <w:tcW w:w="2376" w:type="dxa"/>
            <w:vAlign w:val="center"/>
          </w:tcPr>
          <w:p w14:paraId="5E883D36" w14:textId="77777777" w:rsidR="0023460E" w:rsidRPr="001773BA" w:rsidRDefault="0023460E" w:rsidP="0023460E">
            <w:pPr>
              <w:tabs>
                <w:tab w:val="decimal" w:pos="657"/>
                <w:tab w:val="left" w:pos="720"/>
              </w:tabs>
              <w:ind w:left="27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2BA136A1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62B99B8C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05913AA1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2F82F420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DDC4DF6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7A7A425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550E7C0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5BD76F17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72CDA3FD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56190A8F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9B6EE49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9E0344C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9430FEA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center"/>
          </w:tcPr>
          <w:p w14:paraId="2CC668B7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344FE" w:rsidRPr="001773BA" w14:paraId="5EE9FDC6" w14:textId="77777777" w:rsidTr="00257805">
        <w:trPr>
          <w:trHeight w:val="20"/>
        </w:trPr>
        <w:tc>
          <w:tcPr>
            <w:tcW w:w="2376" w:type="dxa"/>
            <w:vAlign w:val="center"/>
          </w:tcPr>
          <w:p w14:paraId="28A66B67" w14:textId="77777777" w:rsidR="00C344FE" w:rsidRPr="001773BA" w:rsidRDefault="00C344FE" w:rsidP="00C344FE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1773BA">
              <w:rPr>
                <w:rFonts w:ascii="Browallia New" w:hAnsi="Browallia New" w:cs="Browallia New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79" w:type="dxa"/>
            <w:vAlign w:val="bottom"/>
          </w:tcPr>
          <w:p w14:paraId="1373063E" w14:textId="79CB4490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434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463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3EC3385D" w14:textId="6A4DCE61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442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947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62561855" w14:textId="21F52281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719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182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1BF058D6" w14:textId="68CF1D4D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756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855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6E8CC90E" w14:textId="3BAED08D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129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127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2A0A0A95" w14:textId="1A7E18E3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143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983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5E44D091" w14:textId="08F93853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49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991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11022DBC" w14:textId="098A9E6A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49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779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1BA13DB8" w14:textId="42BE369A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332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763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13C98D12" w14:textId="67FB320E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393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564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36359B1F" w14:textId="697A4843" w:rsidR="00C344FE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175</w:t>
            </w:r>
          </w:p>
        </w:tc>
        <w:tc>
          <w:tcPr>
            <w:tcW w:w="979" w:type="dxa"/>
            <w:vAlign w:val="bottom"/>
          </w:tcPr>
          <w:p w14:paraId="418CB4DA" w14:textId="2AB17800" w:rsidR="00C344FE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175</w:t>
            </w:r>
          </w:p>
        </w:tc>
        <w:tc>
          <w:tcPr>
            <w:tcW w:w="979" w:type="dxa"/>
            <w:vAlign w:val="bottom"/>
          </w:tcPr>
          <w:p w14:paraId="4E02D8B3" w14:textId="28D5EBBB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332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588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82" w:type="dxa"/>
            <w:vAlign w:val="bottom"/>
          </w:tcPr>
          <w:p w14:paraId="5E402C22" w14:textId="446B5650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393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389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344FE" w:rsidRPr="001773BA" w14:paraId="38F0219F" w14:textId="77777777" w:rsidTr="00192903">
        <w:trPr>
          <w:trHeight w:val="175"/>
        </w:trPr>
        <w:tc>
          <w:tcPr>
            <w:tcW w:w="2376" w:type="dxa"/>
            <w:vAlign w:val="center"/>
          </w:tcPr>
          <w:p w14:paraId="51B98492" w14:textId="2C2F360B" w:rsidR="00C344FE" w:rsidRPr="001773BA" w:rsidRDefault="00C344FE" w:rsidP="00C344FE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1773BA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79" w:type="dxa"/>
            <w:vAlign w:val="bottom"/>
          </w:tcPr>
          <w:p w14:paraId="551FC79A" w14:textId="1604E354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3F3954BC" w14:textId="77971714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15747875" w14:textId="7A5D591E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303DD0E9" w14:textId="6B829B01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4E843B28" w14:textId="0C81660F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41DE566E" w14:textId="1C85495B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09A69F31" w14:textId="6A6A51DC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142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470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5835DD7C" w14:textId="1BB7726E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128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744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257ED137" w14:textId="73602B7D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142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470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0D2CE56E" w14:textId="09F28EB7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128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744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0E6A5427" w14:textId="2B637E11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202B0F92" w14:textId="403B03A2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2F011EBE" w14:textId="19D2569D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142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470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82" w:type="dxa"/>
            <w:vAlign w:val="bottom"/>
          </w:tcPr>
          <w:p w14:paraId="59053C88" w14:textId="443E4BCD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128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744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344FE" w:rsidRPr="001773BA" w14:paraId="6C0F33C4" w14:textId="77777777" w:rsidTr="00257805">
        <w:trPr>
          <w:trHeight w:val="20"/>
        </w:trPr>
        <w:tc>
          <w:tcPr>
            <w:tcW w:w="2376" w:type="dxa"/>
            <w:vAlign w:val="center"/>
          </w:tcPr>
          <w:p w14:paraId="6F46A009" w14:textId="77777777" w:rsidR="00C344FE" w:rsidRPr="001773BA" w:rsidRDefault="00C344FE" w:rsidP="00C344FE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1773BA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37659DB" w14:textId="4020B32F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E61DF47" w14:textId="6D3842A8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BBF93E4" w14:textId="22620F7C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F995749" w14:textId="30754763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8B673F7" w14:textId="1E406347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A8BD2E1" w14:textId="14732CF3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125B6DD" w14:textId="0CD5B45D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587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083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EE50DCF" w14:textId="4381564E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603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709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44F89A8" w14:textId="31D6B5BC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587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083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A60A222" w14:textId="3FEB87DB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603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709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838E3B7" w14:textId="0045D97D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984DCF0" w14:textId="4EED3DB8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91CCDE3" w14:textId="4E3A97A7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587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083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51134A1E" w14:textId="0B2675D4" w:rsidR="00C344FE" w:rsidRPr="001773BA" w:rsidRDefault="00C344F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603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709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44786D" w:rsidRPr="001773BA" w14:paraId="386F2E85" w14:textId="77777777" w:rsidTr="00257805">
        <w:trPr>
          <w:trHeight w:val="20"/>
        </w:trPr>
        <w:tc>
          <w:tcPr>
            <w:tcW w:w="2376" w:type="dxa"/>
            <w:vAlign w:val="center"/>
          </w:tcPr>
          <w:p w14:paraId="1E41E25D" w14:textId="77777777" w:rsidR="0044786D" w:rsidRPr="001773BA" w:rsidRDefault="0044786D" w:rsidP="0044786D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5BC83" w14:textId="2FEF6DE1" w:rsidR="0044786D" w:rsidRPr="001773BA" w:rsidRDefault="0044786D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434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463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DC64D" w14:textId="0592FDF9" w:rsidR="0044786D" w:rsidRPr="001773BA" w:rsidRDefault="0044786D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442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947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D7A92" w14:textId="12A5EB7D" w:rsidR="0044786D" w:rsidRPr="001773BA" w:rsidRDefault="0044786D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719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182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423F5" w14:textId="19E4F05A" w:rsidR="0044786D" w:rsidRPr="001773BA" w:rsidRDefault="0044786D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756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855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43DA8" w14:textId="18D781F3" w:rsidR="0044786D" w:rsidRPr="001773BA" w:rsidRDefault="0044786D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129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127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E0CBA" w14:textId="20EEA4B9" w:rsidR="0044786D" w:rsidRPr="001773BA" w:rsidRDefault="0044786D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143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983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B2C57" w14:textId="5F81E90C" w:rsidR="0044786D" w:rsidRPr="001773BA" w:rsidRDefault="0044786D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779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544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0C751" w14:textId="75C02E27" w:rsidR="0044786D" w:rsidRPr="001773BA" w:rsidRDefault="0044786D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782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232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B53BB" w14:textId="31782520" w:rsidR="0044786D" w:rsidRPr="001773BA" w:rsidRDefault="0044786D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062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316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7F697" w14:textId="2ED290E1" w:rsidR="0044786D" w:rsidRPr="001773BA" w:rsidRDefault="0044786D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126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017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BC78A" w14:textId="08BBA488" w:rsidR="0044786D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2B3F4" w14:textId="203C24A3" w:rsidR="0044786D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E61AB" w14:textId="13127682" w:rsidR="0044786D" w:rsidRPr="001773BA" w:rsidRDefault="0044786D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062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141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5C8A5" w14:textId="6322F82C" w:rsidR="0044786D" w:rsidRPr="001773BA" w:rsidRDefault="0044786D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125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842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23460E" w:rsidRPr="001773BA" w14:paraId="344B8F99" w14:textId="77777777" w:rsidTr="00A854E0">
        <w:trPr>
          <w:trHeight w:val="20"/>
        </w:trPr>
        <w:tc>
          <w:tcPr>
            <w:tcW w:w="2376" w:type="dxa"/>
            <w:vAlign w:val="center"/>
          </w:tcPr>
          <w:p w14:paraId="1C587039" w14:textId="77777777" w:rsidR="0023460E" w:rsidRPr="001773BA" w:rsidRDefault="0023460E" w:rsidP="0023460E">
            <w:pPr>
              <w:tabs>
                <w:tab w:val="decimal" w:pos="657"/>
                <w:tab w:val="left" w:pos="720"/>
              </w:tabs>
              <w:ind w:left="27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07D5EE43" w14:textId="77777777" w:rsidR="0023460E" w:rsidRPr="001773BA" w:rsidRDefault="0023460E" w:rsidP="00D7225B">
            <w:pPr>
              <w:tabs>
                <w:tab w:val="decimal" w:pos="792"/>
              </w:tabs>
              <w:ind w:right="-72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3522329E" w14:textId="77777777" w:rsidR="0023460E" w:rsidRPr="001773BA" w:rsidRDefault="0023460E" w:rsidP="00D7225B">
            <w:pPr>
              <w:tabs>
                <w:tab w:val="decimal" w:pos="792"/>
              </w:tabs>
              <w:ind w:right="-72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7BFCACAA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2778EAB9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64D18383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54AF1D4B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5D03A4E1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6FD93562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7AE1F525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9869915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BAB9238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0155526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D704E60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center"/>
          </w:tcPr>
          <w:p w14:paraId="787B7BDC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3460E" w:rsidRPr="001773BA" w14:paraId="2CEDD708" w14:textId="77777777" w:rsidTr="00A854E0">
        <w:trPr>
          <w:trHeight w:val="20"/>
        </w:trPr>
        <w:tc>
          <w:tcPr>
            <w:tcW w:w="2376" w:type="dxa"/>
            <w:vAlign w:val="center"/>
          </w:tcPr>
          <w:p w14:paraId="51D0B0FB" w14:textId="77777777" w:rsidR="0023460E" w:rsidRPr="001773BA" w:rsidRDefault="0023460E" w:rsidP="0023460E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กำไร</w:t>
            </w:r>
            <w:r w:rsidRPr="001773BA">
              <w:rPr>
                <w:rFonts w:ascii="Browallia New" w:hAnsi="Browallia New" w:cs="Browallia New"/>
                <w:b/>
                <w:bCs/>
                <w:lang w:val="af-ZA" w:eastAsia="x-none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lang w:eastAsia="x-none"/>
              </w:rPr>
              <w:t>(</w:t>
            </w:r>
            <w:r w:rsidRPr="001773BA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>ขาดทุน</w:t>
            </w:r>
            <w:r w:rsidRPr="001773BA">
              <w:rPr>
                <w:rFonts w:ascii="Browallia New" w:hAnsi="Browallia New" w:cs="Browallia New"/>
                <w:b/>
                <w:bCs/>
                <w:lang w:eastAsia="x-none"/>
              </w:rPr>
              <w:t>)</w:t>
            </w:r>
            <w:r w:rsidRPr="001773BA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ก่อน</w:t>
            </w:r>
          </w:p>
          <w:p w14:paraId="4E226333" w14:textId="77777777" w:rsidR="0023460E" w:rsidRPr="001773BA" w:rsidRDefault="0023460E" w:rsidP="0023460E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lang w:eastAsia="x-none"/>
              </w:rPr>
              <w:t xml:space="preserve">   </w:t>
            </w:r>
            <w:r w:rsidRPr="001773B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ต้นทุนทางการเงิน</w:t>
            </w:r>
          </w:p>
        </w:tc>
        <w:tc>
          <w:tcPr>
            <w:tcW w:w="979" w:type="dxa"/>
            <w:vAlign w:val="center"/>
          </w:tcPr>
          <w:p w14:paraId="18448973" w14:textId="77777777" w:rsidR="0023460E" w:rsidRPr="001773BA" w:rsidRDefault="0023460E" w:rsidP="00D7225B">
            <w:pPr>
              <w:tabs>
                <w:tab w:val="decimal" w:pos="792"/>
              </w:tabs>
              <w:ind w:right="-72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979" w:type="dxa"/>
            <w:vAlign w:val="center"/>
          </w:tcPr>
          <w:p w14:paraId="1859C62A" w14:textId="77777777" w:rsidR="0023460E" w:rsidRPr="001773BA" w:rsidRDefault="0023460E" w:rsidP="00D7225B">
            <w:pPr>
              <w:tabs>
                <w:tab w:val="decimal" w:pos="792"/>
              </w:tabs>
              <w:ind w:right="-72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979" w:type="dxa"/>
            <w:vAlign w:val="center"/>
          </w:tcPr>
          <w:p w14:paraId="4713F460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center"/>
          </w:tcPr>
          <w:p w14:paraId="6392ECC7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center"/>
          </w:tcPr>
          <w:p w14:paraId="16926955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vAlign w:val="center"/>
          </w:tcPr>
          <w:p w14:paraId="09DFAFF5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center"/>
          </w:tcPr>
          <w:p w14:paraId="656E07D1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center"/>
          </w:tcPr>
          <w:p w14:paraId="492ED782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center"/>
          </w:tcPr>
          <w:p w14:paraId="250E765D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center"/>
          </w:tcPr>
          <w:p w14:paraId="36DF82FC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center"/>
          </w:tcPr>
          <w:p w14:paraId="37B0D60A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center"/>
          </w:tcPr>
          <w:p w14:paraId="161004F8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center"/>
          </w:tcPr>
          <w:p w14:paraId="7F9B4E92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vAlign w:val="center"/>
          </w:tcPr>
          <w:p w14:paraId="042224E3" w14:textId="77777777" w:rsidR="0023460E" w:rsidRPr="001773BA" w:rsidRDefault="0023460E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24E2C" w:rsidRPr="001773BA" w14:paraId="03FD8364" w14:textId="77777777" w:rsidTr="00733A8F">
        <w:trPr>
          <w:trHeight w:val="20"/>
        </w:trPr>
        <w:tc>
          <w:tcPr>
            <w:tcW w:w="2376" w:type="dxa"/>
            <w:vAlign w:val="center"/>
          </w:tcPr>
          <w:p w14:paraId="3B5F1B15" w14:textId="77777777" w:rsidR="00D24E2C" w:rsidRPr="001773BA" w:rsidRDefault="00D24E2C" w:rsidP="00D24E2C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lang w:eastAsia="x-none"/>
              </w:rPr>
              <w:t xml:space="preserve">   </w:t>
            </w:r>
            <w:r w:rsidRPr="001773B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และ</w:t>
            </w:r>
            <w:r w:rsidRPr="001773BA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>ค่าใช้จ่าย</w:t>
            </w:r>
            <w:r w:rsidRPr="001773B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79" w:type="dxa"/>
            <w:vAlign w:val="bottom"/>
          </w:tcPr>
          <w:p w14:paraId="4A9ED1EA" w14:textId="78871EBA" w:rsidR="00D24E2C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805</w:t>
            </w:r>
            <w:r w:rsidR="00D24E2C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856</w:t>
            </w:r>
          </w:p>
        </w:tc>
        <w:tc>
          <w:tcPr>
            <w:tcW w:w="979" w:type="dxa"/>
            <w:vAlign w:val="bottom"/>
          </w:tcPr>
          <w:p w14:paraId="49E7DD51" w14:textId="5014E632" w:rsidR="00D24E2C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841</w:t>
            </w:r>
            <w:r w:rsidR="00D24E2C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330</w:t>
            </w:r>
          </w:p>
        </w:tc>
        <w:tc>
          <w:tcPr>
            <w:tcW w:w="979" w:type="dxa"/>
            <w:vAlign w:val="bottom"/>
          </w:tcPr>
          <w:p w14:paraId="5F224810" w14:textId="5EC30584" w:rsidR="00D24E2C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214</w:t>
            </w:r>
            <w:r w:rsidR="00D24E2C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508</w:t>
            </w:r>
          </w:p>
        </w:tc>
        <w:tc>
          <w:tcPr>
            <w:tcW w:w="979" w:type="dxa"/>
            <w:vAlign w:val="bottom"/>
          </w:tcPr>
          <w:p w14:paraId="41336D45" w14:textId="5A012A56" w:rsidR="00D24E2C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282</w:t>
            </w:r>
            <w:r w:rsidR="00D24E2C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449</w:t>
            </w:r>
          </w:p>
        </w:tc>
        <w:tc>
          <w:tcPr>
            <w:tcW w:w="979" w:type="dxa"/>
            <w:vAlign w:val="bottom"/>
          </w:tcPr>
          <w:p w14:paraId="6CF3D9A3" w14:textId="222FDCA1" w:rsidR="00D24E2C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219</w:t>
            </w:r>
            <w:r w:rsidR="00D24E2C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300</w:t>
            </w:r>
          </w:p>
        </w:tc>
        <w:tc>
          <w:tcPr>
            <w:tcW w:w="979" w:type="dxa"/>
            <w:vAlign w:val="bottom"/>
          </w:tcPr>
          <w:p w14:paraId="61F13FCB" w14:textId="4530FB5C" w:rsidR="00D24E2C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234</w:t>
            </w:r>
            <w:r w:rsidR="00D24E2C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397</w:t>
            </w:r>
          </w:p>
        </w:tc>
        <w:tc>
          <w:tcPr>
            <w:tcW w:w="979" w:type="dxa"/>
            <w:vAlign w:val="bottom"/>
          </w:tcPr>
          <w:p w14:paraId="7F293911" w14:textId="5E03ABA1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776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864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6B7F37B6" w14:textId="130057F2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778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357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0A8928BF" w14:textId="555994A3" w:rsidR="00D24E2C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462</w:t>
            </w:r>
            <w:r w:rsidR="00D24E2C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800</w:t>
            </w:r>
          </w:p>
        </w:tc>
        <w:tc>
          <w:tcPr>
            <w:tcW w:w="979" w:type="dxa"/>
            <w:vAlign w:val="bottom"/>
          </w:tcPr>
          <w:p w14:paraId="4AECE2F4" w14:textId="54F78384" w:rsidR="00D24E2C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579</w:t>
            </w:r>
            <w:r w:rsidR="00D24E2C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819</w:t>
            </w:r>
          </w:p>
        </w:tc>
        <w:tc>
          <w:tcPr>
            <w:tcW w:w="979" w:type="dxa"/>
            <w:vAlign w:val="bottom"/>
          </w:tcPr>
          <w:p w14:paraId="7CCB93FD" w14:textId="567B6A7A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28F93996" w14:textId="32176238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7C22FFE3" w14:textId="3871B727" w:rsidR="00D24E2C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462</w:t>
            </w:r>
            <w:r w:rsidR="00D24E2C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800</w:t>
            </w:r>
          </w:p>
        </w:tc>
        <w:tc>
          <w:tcPr>
            <w:tcW w:w="982" w:type="dxa"/>
            <w:vAlign w:val="bottom"/>
          </w:tcPr>
          <w:p w14:paraId="65BFA3D8" w14:textId="0469FF1C" w:rsidR="00D24E2C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579</w:t>
            </w:r>
            <w:r w:rsidR="00D24E2C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819</w:t>
            </w:r>
          </w:p>
        </w:tc>
      </w:tr>
      <w:tr w:rsidR="00D24E2C" w:rsidRPr="001773BA" w14:paraId="0124F718" w14:textId="77777777" w:rsidTr="00733A8F">
        <w:trPr>
          <w:trHeight w:val="20"/>
        </w:trPr>
        <w:tc>
          <w:tcPr>
            <w:tcW w:w="2376" w:type="dxa"/>
            <w:vAlign w:val="center"/>
          </w:tcPr>
          <w:p w14:paraId="2FA658B7" w14:textId="77777777" w:rsidR="00D24E2C" w:rsidRPr="001773BA" w:rsidRDefault="00D24E2C" w:rsidP="00D24E2C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pacing w:val="-6"/>
                <w:lang w:val="af-ZA" w:eastAsia="x-none"/>
              </w:rPr>
            </w:pPr>
            <w:r w:rsidRPr="001773BA">
              <w:rPr>
                <w:rFonts w:ascii="Browallia New" w:hAnsi="Browallia New" w:cs="Browallia New"/>
                <w:spacing w:val="-6"/>
                <w:cs/>
                <w:lang w:val="x-none" w:eastAsia="x-none"/>
              </w:rPr>
              <w:t>ต้นทุนทางการเงิ</w:t>
            </w:r>
            <w:r w:rsidRPr="001773BA">
              <w:rPr>
                <w:rFonts w:ascii="Browallia New" w:hAnsi="Browallia New" w:cs="Browallia New"/>
                <w:spacing w:val="-6"/>
                <w:cs/>
                <w:lang w:eastAsia="x-none"/>
              </w:rPr>
              <w:t>น</w:t>
            </w:r>
          </w:p>
          <w:p w14:paraId="1BA61F9A" w14:textId="77777777" w:rsidR="00D24E2C" w:rsidRPr="001773BA" w:rsidRDefault="00D24E2C" w:rsidP="00D24E2C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pacing w:val="-6"/>
                <w:cs/>
                <w:lang w:eastAsia="x-none"/>
              </w:rPr>
            </w:pPr>
            <w:r w:rsidRPr="001773BA">
              <w:rPr>
                <w:rFonts w:ascii="Browallia New" w:hAnsi="Browallia New" w:cs="Browallia New"/>
                <w:spacing w:val="-6"/>
                <w:lang w:eastAsia="x-none"/>
              </w:rPr>
              <w:t xml:space="preserve">   - </w:t>
            </w:r>
            <w:r w:rsidRPr="001773BA">
              <w:rPr>
                <w:rFonts w:ascii="Browallia New" w:hAnsi="Browallia New" w:cs="Browallia New"/>
                <w:spacing w:val="-6"/>
                <w:cs/>
                <w:lang w:eastAsia="x-none"/>
              </w:rPr>
              <w:t>ดอกเบี้ยจ่าย</w:t>
            </w:r>
          </w:p>
        </w:tc>
        <w:tc>
          <w:tcPr>
            <w:tcW w:w="979" w:type="dxa"/>
            <w:vAlign w:val="bottom"/>
          </w:tcPr>
          <w:p w14:paraId="43C66E16" w14:textId="7DF195C5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1BC7405C" w14:textId="2EB10BDB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0B0FFEEE" w14:textId="59208B00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29E71CE3" w14:textId="112254C6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577103D2" w14:textId="6D1AFAA1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64AB4D3E" w14:textId="15B11BA3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1ABF259B" w14:textId="0B5202FA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95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908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32127C3B" w14:textId="0DE3312B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132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306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0A34C3DF" w14:textId="1F8C9B9D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95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908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254AECB9" w14:textId="7C5D504E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132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306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vAlign w:val="bottom"/>
          </w:tcPr>
          <w:p w14:paraId="28012FD0" w14:textId="115E10E5" w:rsidR="00D24E2C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19</w:t>
            </w:r>
            <w:r w:rsidR="00D24E2C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606</w:t>
            </w:r>
          </w:p>
        </w:tc>
        <w:tc>
          <w:tcPr>
            <w:tcW w:w="979" w:type="dxa"/>
            <w:vAlign w:val="bottom"/>
          </w:tcPr>
          <w:p w14:paraId="59E99693" w14:textId="2781EE1C" w:rsidR="00D24E2C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20</w:t>
            </w:r>
            <w:r w:rsidR="00D24E2C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268</w:t>
            </w:r>
          </w:p>
        </w:tc>
        <w:tc>
          <w:tcPr>
            <w:tcW w:w="979" w:type="dxa"/>
            <w:vAlign w:val="bottom"/>
          </w:tcPr>
          <w:p w14:paraId="1D0FBF62" w14:textId="0D61C7DD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76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302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82" w:type="dxa"/>
            <w:vAlign w:val="bottom"/>
          </w:tcPr>
          <w:p w14:paraId="7A5099B0" w14:textId="7ACF099F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112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038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24E2C" w:rsidRPr="001773BA" w14:paraId="103CE496" w14:textId="77777777" w:rsidTr="00257805">
        <w:trPr>
          <w:trHeight w:val="20"/>
        </w:trPr>
        <w:tc>
          <w:tcPr>
            <w:tcW w:w="2376" w:type="dxa"/>
            <w:vAlign w:val="center"/>
          </w:tcPr>
          <w:p w14:paraId="022802DA" w14:textId="77777777" w:rsidR="00D24E2C" w:rsidRPr="001773BA" w:rsidRDefault="00D24E2C" w:rsidP="00D24E2C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1773BA">
              <w:rPr>
                <w:rFonts w:ascii="Browallia New" w:hAnsi="Browallia New" w:cs="Browallia New"/>
                <w:cs/>
                <w:lang w:eastAsia="x-none"/>
              </w:rPr>
              <w:t>ค่าใช้จ่าย</w:t>
            </w:r>
            <w:r w:rsidRPr="001773BA">
              <w:rPr>
                <w:rFonts w:ascii="Browallia New" w:hAnsi="Browallia New" w:cs="Browallia New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4022256" w14:textId="1361B7A3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0EC2AF8" w14:textId="62DDDCF1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F396900" w14:textId="7471E64F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87DF70C" w14:textId="40770C33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37B5D3B" w14:textId="321BE455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EB45A0E" w14:textId="4AA16A23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7EF98B5" w14:textId="6C28CCB3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72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804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DC25EDA" w14:textId="79B9FE95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47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759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4BD97DA" w14:textId="1DCBDB7B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72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804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8776B0C" w14:textId="1CA4AD3B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47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759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85297ED" w14:textId="4ED73A35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39B66DF" w14:textId="1949E202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BC63195" w14:textId="60237871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72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804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0D69004B" w14:textId="48D9EF70" w:rsidR="00D24E2C" w:rsidRPr="001773BA" w:rsidRDefault="00D24E2C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47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759</w:t>
            </w:r>
            <w:r w:rsidRPr="001773BA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421E10" w:rsidRPr="001773BA" w14:paraId="28C898A9" w14:textId="77777777" w:rsidTr="00257805">
        <w:trPr>
          <w:trHeight w:val="20"/>
        </w:trPr>
        <w:tc>
          <w:tcPr>
            <w:tcW w:w="2376" w:type="dxa"/>
            <w:vAlign w:val="center"/>
          </w:tcPr>
          <w:p w14:paraId="01DE20D8" w14:textId="4550A836" w:rsidR="00421E10" w:rsidRPr="001773BA" w:rsidRDefault="00421E10" w:rsidP="00421E10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8"/>
                <w:cs/>
                <w:lang w:val="x-none" w:eastAsia="x-none"/>
              </w:rPr>
              <w:t>กำไร</w:t>
            </w:r>
            <w:r w:rsidRPr="001773BA">
              <w:rPr>
                <w:rFonts w:ascii="Browallia New" w:hAnsi="Browallia New" w:cs="Browallia New"/>
                <w:b/>
                <w:bCs/>
                <w:lang w:val="af-ZA" w:eastAsia="x-none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(ขาดทุน)</w:t>
            </w:r>
            <w:r w:rsidRPr="001773BA">
              <w:rPr>
                <w:rFonts w:ascii="Browallia New" w:hAnsi="Browallia New" w:cs="Browallia New"/>
                <w:b/>
                <w:bCs/>
                <w:lang w:eastAsia="x-none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pacing w:val="-8"/>
                <w:cs/>
                <w:lang w:val="x-none" w:eastAsia="x-none"/>
              </w:rPr>
              <w:t>สำหรับปี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6FAF6" w14:textId="1B558DEB" w:rsidR="00421E10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805</w:t>
            </w:r>
            <w:r w:rsidR="00421E10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856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AB996" w14:textId="6CC97427" w:rsidR="00421E10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841</w:t>
            </w:r>
            <w:r w:rsidR="00421E10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330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0AFDC" w14:textId="6D71DEA7" w:rsidR="00421E10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214</w:t>
            </w:r>
            <w:r w:rsidR="00421E10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508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5CA3A" w14:textId="43279D3C" w:rsidR="00421E10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282</w:t>
            </w:r>
            <w:r w:rsidR="00421E10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449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1A6E0" w14:textId="4B5526A5" w:rsidR="00421E10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219</w:t>
            </w:r>
            <w:r w:rsidR="00421E10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EDAE6" w14:textId="6B0A2A9E" w:rsidR="00421E10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234</w:t>
            </w:r>
            <w:r w:rsidR="00421E10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397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9EECC" w14:textId="4630F198" w:rsidR="00421E10" w:rsidRPr="001773BA" w:rsidRDefault="00421E10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945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576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7DD05" w14:textId="50C1D7EB" w:rsidR="00421E10" w:rsidRPr="001773BA" w:rsidRDefault="00421E10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958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422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62925" w14:textId="0B84FF37" w:rsidR="00421E10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294</w:t>
            </w:r>
            <w:r w:rsidR="00421E10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088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00AC3" w14:textId="1D97D39A" w:rsidR="00421E10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399</w:t>
            </w:r>
            <w:r w:rsidR="00421E10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754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89ABA" w14:textId="09651719" w:rsidR="00421E10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19</w:t>
            </w:r>
            <w:r w:rsidR="00421E10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606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C7718" w14:textId="27E5764D" w:rsidR="00421E10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20</w:t>
            </w:r>
            <w:r w:rsidR="00421E10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268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25AE5" w14:textId="09DDD598" w:rsidR="00421E10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313</w:t>
            </w:r>
            <w:r w:rsidR="00421E10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694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B51AA" w14:textId="06E82F28" w:rsidR="00421E10" w:rsidRPr="001773BA" w:rsidRDefault="00F27EF7" w:rsidP="00D722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420</w:t>
            </w:r>
            <w:r w:rsidR="00421E10"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022</w:t>
            </w:r>
          </w:p>
        </w:tc>
      </w:tr>
    </w:tbl>
    <w:p w14:paraId="3A87ADDF" w14:textId="77777777" w:rsidR="00AD0B4B" w:rsidRPr="001773BA" w:rsidRDefault="00AD0B4B" w:rsidP="008926B8">
      <w:pPr>
        <w:rPr>
          <w:rFonts w:ascii="Browallia New" w:eastAsia="Arial Unicode MS" w:hAnsi="Browallia New" w:cs="Browallia New"/>
          <w:sz w:val="26"/>
          <w:szCs w:val="26"/>
          <w:cs/>
        </w:rPr>
        <w:sectPr w:rsidR="00AD0B4B" w:rsidRPr="001773BA" w:rsidSect="00733A8F">
          <w:pgSz w:w="16834" w:h="11909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0226135D" w14:textId="77777777" w:rsidR="002B1DFC" w:rsidRPr="001773BA" w:rsidRDefault="002B1DFC" w:rsidP="008926B8">
      <w:pPr>
        <w:tabs>
          <w:tab w:val="left" w:pos="156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62F00658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09C197FA" w14:textId="2BDEC9FA" w:rsidR="00F63B38" w:rsidRPr="001773BA" w:rsidRDefault="00F27EF7" w:rsidP="004D2917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F63B38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3B38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2D305B77" w14:textId="77777777" w:rsidR="008B0A93" w:rsidRPr="00C1245C" w:rsidRDefault="008B0A93" w:rsidP="008926B8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1773BA" w14:paraId="3585E257" w14:textId="77777777" w:rsidTr="008918F6">
        <w:tc>
          <w:tcPr>
            <w:tcW w:w="3989" w:type="dxa"/>
            <w:vAlign w:val="bottom"/>
          </w:tcPr>
          <w:p w14:paraId="3331B84D" w14:textId="77777777" w:rsidR="00794DB5" w:rsidRPr="001773BA" w:rsidRDefault="00794DB5" w:rsidP="00762736">
            <w:pPr>
              <w:spacing w:line="320" w:lineRule="exact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578342C" w14:textId="77777777" w:rsidR="00794DB5" w:rsidRPr="001773BA" w:rsidRDefault="00794DB5" w:rsidP="0076273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F76396D" w14:textId="77777777" w:rsidR="00794DB5" w:rsidRPr="001773BA" w:rsidRDefault="00794DB5" w:rsidP="0076273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233F0B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30462" w:rsidRPr="001773BA" w14:paraId="2AB8A310" w14:textId="77777777" w:rsidTr="008918F6">
        <w:tc>
          <w:tcPr>
            <w:tcW w:w="3989" w:type="dxa"/>
            <w:vAlign w:val="bottom"/>
          </w:tcPr>
          <w:p w14:paraId="6C48F1FA" w14:textId="77777777" w:rsidR="00FC4877" w:rsidRPr="001773BA" w:rsidRDefault="00FC4877" w:rsidP="00FC4877">
            <w:pPr>
              <w:spacing w:line="320" w:lineRule="exact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7803DF" w14:textId="5618C4B5" w:rsidR="00FC4877" w:rsidRPr="001773BA" w:rsidRDefault="00FC4877" w:rsidP="00FC487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96C30" w14:textId="4A3EF761" w:rsidR="00FC4877" w:rsidRPr="001773BA" w:rsidRDefault="00FC4877" w:rsidP="00FC487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F82FAD" w14:textId="09BBA43E" w:rsidR="00FC4877" w:rsidRPr="001773BA" w:rsidRDefault="00FC4877" w:rsidP="00FC487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49C933" w14:textId="132CB1B6" w:rsidR="00FC4877" w:rsidRPr="001773BA" w:rsidRDefault="00FC4877" w:rsidP="00FC487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30462" w:rsidRPr="001773BA" w14:paraId="5A804392" w14:textId="77777777" w:rsidTr="008918F6">
        <w:tc>
          <w:tcPr>
            <w:tcW w:w="3989" w:type="dxa"/>
            <w:vAlign w:val="bottom"/>
          </w:tcPr>
          <w:p w14:paraId="08546845" w14:textId="77777777" w:rsidR="00FC4877" w:rsidRPr="001773BA" w:rsidRDefault="00FC4877" w:rsidP="00FC4877">
            <w:pPr>
              <w:spacing w:line="320" w:lineRule="exact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30CF2C" w14:textId="77777777" w:rsidR="00FC4877" w:rsidRPr="001773BA" w:rsidRDefault="00FC4877" w:rsidP="00FC487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8895FD" w14:textId="77777777" w:rsidR="00FC4877" w:rsidRPr="001773BA" w:rsidRDefault="00FC4877" w:rsidP="00FC487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EEDDEF" w14:textId="77777777" w:rsidR="00FC4877" w:rsidRPr="001773BA" w:rsidRDefault="00FC4877" w:rsidP="00FC487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C4D731" w14:textId="77777777" w:rsidR="00FC4877" w:rsidRPr="001773BA" w:rsidRDefault="00FC4877" w:rsidP="00FC487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30462" w:rsidRPr="00C1245C" w14:paraId="1504F193" w14:textId="77777777" w:rsidTr="008918F6">
        <w:tc>
          <w:tcPr>
            <w:tcW w:w="3989" w:type="dxa"/>
            <w:vAlign w:val="bottom"/>
          </w:tcPr>
          <w:p w14:paraId="05AD30E7" w14:textId="77777777" w:rsidR="00FC4877" w:rsidRPr="00C1245C" w:rsidRDefault="00FC4877" w:rsidP="00FC487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9C0DE" w14:textId="77777777" w:rsidR="00FC4877" w:rsidRPr="00C1245C" w:rsidRDefault="00FC4877" w:rsidP="00FC487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A8F245" w14:textId="77777777" w:rsidR="00FC4877" w:rsidRPr="00C1245C" w:rsidRDefault="00FC4877" w:rsidP="00FC487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6310F1" w14:textId="77777777" w:rsidR="00FC4877" w:rsidRPr="00C1245C" w:rsidRDefault="00FC4877" w:rsidP="00FC487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8DB927" w14:textId="77777777" w:rsidR="00FC4877" w:rsidRPr="00C1245C" w:rsidRDefault="00FC4877" w:rsidP="00FC487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B6255" w:rsidRPr="001773BA" w14:paraId="220FADB4" w14:textId="77777777" w:rsidTr="00257805">
        <w:tc>
          <w:tcPr>
            <w:tcW w:w="3989" w:type="dxa"/>
            <w:vAlign w:val="bottom"/>
          </w:tcPr>
          <w:p w14:paraId="79B45729" w14:textId="77777777" w:rsidR="005B6255" w:rsidRPr="001773BA" w:rsidRDefault="005B6255" w:rsidP="005B6255">
            <w:pPr>
              <w:pStyle w:val="a0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</w:tcPr>
          <w:p w14:paraId="1680BA08" w14:textId="3E8A7725" w:rsidR="005B6255" w:rsidRPr="001773BA" w:rsidRDefault="00F27EF7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36D7B61" w14:textId="5967DC5C" w:rsidR="005B6255" w:rsidRPr="001773BA" w:rsidRDefault="00F27EF7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8" w:type="dxa"/>
          </w:tcPr>
          <w:p w14:paraId="7A231419" w14:textId="4AA9EC91" w:rsidR="005B6255" w:rsidRPr="001773BA" w:rsidRDefault="00F27EF7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EC6F772" w14:textId="411A94EF" w:rsidR="005B6255" w:rsidRPr="001773BA" w:rsidRDefault="00F27EF7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B6255" w:rsidRPr="001773BA" w14:paraId="172EFFB3" w14:textId="77777777" w:rsidTr="00257805">
        <w:tc>
          <w:tcPr>
            <w:tcW w:w="3989" w:type="dxa"/>
            <w:vAlign w:val="bottom"/>
          </w:tcPr>
          <w:p w14:paraId="4E878B56" w14:textId="77777777" w:rsidR="005B6255" w:rsidRPr="001773BA" w:rsidRDefault="005B6255" w:rsidP="005B6255">
            <w:pPr>
              <w:pStyle w:val="a0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</w:tcPr>
          <w:p w14:paraId="40F93DE1" w14:textId="67564FE9" w:rsidR="005B6255" w:rsidRPr="001773BA" w:rsidRDefault="005B6255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4C7C033" w14:textId="77777777" w:rsidR="005B6255" w:rsidRPr="001773BA" w:rsidRDefault="005B6255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E2527BC" w14:textId="77777777" w:rsidR="005B6255" w:rsidRPr="001773BA" w:rsidRDefault="005B6255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7254E1" w14:textId="77777777" w:rsidR="005B6255" w:rsidRPr="001773BA" w:rsidRDefault="005B6255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6255" w:rsidRPr="001773BA" w14:paraId="0EF3987F" w14:textId="77777777" w:rsidTr="00257805">
        <w:tc>
          <w:tcPr>
            <w:tcW w:w="3989" w:type="dxa"/>
            <w:vAlign w:val="bottom"/>
          </w:tcPr>
          <w:p w14:paraId="01144634" w14:textId="77777777" w:rsidR="005B6255" w:rsidRPr="001773BA" w:rsidRDefault="005B6255" w:rsidP="005B6255">
            <w:pPr>
              <w:pStyle w:val="a0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</w:tcPr>
          <w:p w14:paraId="01D5FA02" w14:textId="5D12CE5C" w:rsidR="005B6255" w:rsidRPr="001773BA" w:rsidRDefault="00F27EF7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68" w:type="dxa"/>
          </w:tcPr>
          <w:p w14:paraId="08E4CC4A" w14:textId="6E88B101" w:rsidR="005B6255" w:rsidRPr="001773BA" w:rsidRDefault="00F27EF7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</w:tcPr>
          <w:p w14:paraId="4C7DDC47" w14:textId="00311DBF" w:rsidR="005B6255" w:rsidRPr="001773BA" w:rsidRDefault="00F27EF7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68" w:type="dxa"/>
            <w:vAlign w:val="bottom"/>
          </w:tcPr>
          <w:p w14:paraId="1378737F" w14:textId="25EF1A91" w:rsidR="005B6255" w:rsidRPr="001773BA" w:rsidRDefault="00F27EF7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  <w:tr w:rsidR="005B6255" w:rsidRPr="001773BA" w14:paraId="0153DB0B" w14:textId="77777777" w:rsidTr="00257805">
        <w:tc>
          <w:tcPr>
            <w:tcW w:w="3989" w:type="dxa"/>
            <w:vAlign w:val="bottom"/>
          </w:tcPr>
          <w:p w14:paraId="33A3E7B2" w14:textId="67D509DB" w:rsidR="005B6255" w:rsidRPr="001773BA" w:rsidRDefault="005B6255" w:rsidP="005B6255">
            <w:pPr>
              <w:pStyle w:val="a0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</w:tcPr>
          <w:p w14:paraId="31FC600C" w14:textId="4AA78961" w:rsidR="005B6255" w:rsidRPr="001773BA" w:rsidRDefault="00F27EF7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368" w:type="dxa"/>
          </w:tcPr>
          <w:p w14:paraId="39FD71AB" w14:textId="6F702B8D" w:rsidR="005B6255" w:rsidRPr="001773BA" w:rsidRDefault="00F27EF7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</w:tcPr>
          <w:p w14:paraId="4AFE87A2" w14:textId="4ECFF2DE" w:rsidR="005B6255" w:rsidRPr="001773BA" w:rsidRDefault="00F27EF7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368" w:type="dxa"/>
            <w:vAlign w:val="bottom"/>
          </w:tcPr>
          <w:p w14:paraId="21A63BE1" w14:textId="5127A636" w:rsidR="005B6255" w:rsidRPr="001773BA" w:rsidRDefault="00F27EF7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5B625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2D0C0A" w:rsidRPr="001773BA" w14:paraId="73D9E6C2" w14:textId="77777777" w:rsidTr="00257805">
        <w:tc>
          <w:tcPr>
            <w:tcW w:w="3989" w:type="dxa"/>
            <w:vAlign w:val="bottom"/>
          </w:tcPr>
          <w:p w14:paraId="4A9994D5" w14:textId="77777777" w:rsidR="002D0C0A" w:rsidRPr="001773BA" w:rsidRDefault="002D0C0A" w:rsidP="002D0C0A">
            <w:pPr>
              <w:pStyle w:val="a0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EF7E22" w14:textId="3E311FD9" w:rsidR="002D0C0A" w:rsidRPr="001773BA" w:rsidRDefault="00F27EF7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2D0C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2D0C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C68E27" w14:textId="41EF3C4D" w:rsidR="002D0C0A" w:rsidRPr="001773BA" w:rsidRDefault="00F27EF7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2D0C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2D0C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486A07" w14:textId="6F05323A" w:rsidR="002D0C0A" w:rsidRPr="001773BA" w:rsidRDefault="00F27EF7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2D0C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2D0C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18574C" w14:textId="77D2AE78" w:rsidR="002D0C0A" w:rsidRPr="001773BA" w:rsidRDefault="00F27EF7" w:rsidP="00D722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2D0C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2D0C0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</w:tbl>
    <w:p w14:paraId="09768CC0" w14:textId="77777777" w:rsidR="009D45FD" w:rsidRPr="00C1245C" w:rsidRDefault="009D45FD" w:rsidP="00D7225B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801BF05" w14:textId="1F639F94" w:rsidR="00742E6E" w:rsidRPr="001773BA" w:rsidRDefault="009D45FD" w:rsidP="008926B8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27EF7" w:rsidRPr="001773BA">
        <w:rPr>
          <w:rFonts w:ascii="Browallia New" w:hAnsi="Browallia New" w:cs="Browallia New"/>
          <w:sz w:val="26"/>
          <w:szCs w:val="26"/>
        </w:rPr>
        <w:t>31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2568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เงินฝากธนาคารประเภทออมทรัพย์มีอัตราดอกเบี้ยร้อยละ</w:t>
      </w:r>
      <w:r w:rsidR="00CF5D20"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0</w:t>
      </w:r>
      <w:r w:rsidR="002D0C0A" w:rsidRPr="001773BA">
        <w:rPr>
          <w:rFonts w:ascii="Browallia New" w:hAnsi="Browallia New" w:cs="Browallia New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05</w:t>
      </w:r>
      <w:r w:rsidR="009D43C9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CF5D20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0</w:t>
      </w:r>
      <w:r w:rsidR="002D0C0A" w:rsidRPr="001773BA">
        <w:rPr>
          <w:rFonts w:ascii="Browallia New" w:hAnsi="Browallia New" w:cs="Browallia New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20</w:t>
      </w:r>
      <w:r w:rsidR="00BF34C0" w:rsidRPr="001773BA">
        <w:rPr>
          <w:rFonts w:ascii="Browallia New" w:hAnsi="Browallia New" w:cs="Browallia New"/>
          <w:sz w:val="26"/>
          <w:szCs w:val="26"/>
        </w:rPr>
        <w:t xml:space="preserve"> </w:t>
      </w:r>
      <w:bookmarkStart w:id="13" w:name="OLE_LINK3"/>
      <w:r w:rsidRPr="001773BA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bookmarkEnd w:id="13"/>
      <w:r w:rsidRPr="001773BA">
        <w:rPr>
          <w:rFonts w:ascii="Browallia New" w:hAnsi="Browallia New" w:cs="Browallia New"/>
          <w:sz w:val="26"/>
          <w:szCs w:val="26"/>
          <w:cs/>
        </w:rPr>
        <w:t>(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2567</w:t>
      </w:r>
      <w:r w:rsidR="007A4E0F" w:rsidRPr="001773BA">
        <w:rPr>
          <w:rFonts w:ascii="Browallia New" w:hAnsi="Browallia New" w:cs="Browallia New"/>
          <w:sz w:val="26"/>
          <w:szCs w:val="26"/>
        </w:rPr>
        <w:t xml:space="preserve"> :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="00FC4877" w:rsidRPr="001773B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F27EF7" w:rsidRPr="001773BA">
        <w:rPr>
          <w:rFonts w:ascii="Browallia New" w:hAnsi="Browallia New" w:cs="Browallia New"/>
          <w:sz w:val="26"/>
          <w:szCs w:val="26"/>
        </w:rPr>
        <w:t>0</w:t>
      </w:r>
      <w:r w:rsidR="008918F6" w:rsidRPr="001773BA">
        <w:rPr>
          <w:rFonts w:ascii="Browallia New" w:hAnsi="Browallia New" w:cs="Browallia New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05</w:t>
      </w:r>
      <w:r w:rsidR="008918F6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8918F6" w:rsidRPr="001773BA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8918F6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0</w:t>
      </w:r>
      <w:r w:rsidR="008918F6" w:rsidRPr="001773BA">
        <w:rPr>
          <w:rFonts w:ascii="Browallia New" w:hAnsi="Browallia New" w:cs="Browallia New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40</w:t>
      </w:r>
      <w:r w:rsidR="008918F6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8918F6" w:rsidRPr="001773BA">
        <w:rPr>
          <w:rFonts w:ascii="Browallia New" w:hAnsi="Browallia New" w:cs="Browallia New"/>
          <w:sz w:val="26"/>
          <w:szCs w:val="26"/>
          <w:cs/>
        </w:rPr>
        <w:t>ต่อปี</w:t>
      </w:r>
      <w:r w:rsidRPr="001773BA">
        <w:rPr>
          <w:rFonts w:ascii="Browallia New" w:hAnsi="Browallia New" w:cs="Browallia New"/>
          <w:sz w:val="26"/>
          <w:szCs w:val="26"/>
          <w:cs/>
        </w:rPr>
        <w:t>)</w:t>
      </w:r>
    </w:p>
    <w:p w14:paraId="0B440473" w14:textId="24506706" w:rsidR="00BF7C6D" w:rsidRPr="00C1245C" w:rsidRDefault="00BF7C6D" w:rsidP="00D7225B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71C006CD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4B6B62F4" w14:textId="4D1C25AB" w:rsidR="00F63B38" w:rsidRPr="001773BA" w:rsidRDefault="00F27EF7" w:rsidP="004D2917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F63B38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3B38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2510E1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F63B38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อื่น </w:t>
            </w:r>
          </w:p>
        </w:tc>
      </w:tr>
    </w:tbl>
    <w:p w14:paraId="6ED1D058" w14:textId="77777777" w:rsidR="00F63B38" w:rsidRPr="00C1245C" w:rsidRDefault="00F63B38" w:rsidP="008926B8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232B323" w14:textId="1BF2363E" w:rsidR="00136191" w:rsidRPr="001773BA" w:rsidRDefault="00F27EF7" w:rsidP="00C1245C">
      <w:pPr>
        <w:pStyle w:val="Heading2"/>
        <w:keepLines/>
        <w:tabs>
          <w:tab w:val="left" w:pos="540"/>
        </w:tabs>
        <w:overflowPunct/>
        <w:autoSpaceDE/>
        <w:autoSpaceDN/>
        <w:adjustRightInd/>
        <w:ind w:left="540" w:right="0" w:hanging="540"/>
        <w:jc w:val="left"/>
        <w:textAlignment w:val="auto"/>
        <w:rPr>
          <w:rFonts w:ascii="Browallia New" w:eastAsia="Arial Unicode MS" w:hAnsi="Browallia New" w:cs="Browallia New"/>
          <w:b/>
          <w:sz w:val="26"/>
          <w:szCs w:val="26"/>
        </w:rPr>
      </w:pPr>
      <w:bookmarkStart w:id="14" w:name="_Toc48681860"/>
      <w:r w:rsidRPr="001773BA">
        <w:rPr>
          <w:rFonts w:ascii="Browallia New" w:eastAsia="Arial Unicode MS" w:hAnsi="Browallia New" w:cs="Browallia New"/>
          <w:b/>
          <w:sz w:val="26"/>
          <w:szCs w:val="26"/>
        </w:rPr>
        <w:t>10</w:t>
      </w:r>
      <w:r w:rsidR="00136191" w:rsidRPr="001773BA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1773BA">
        <w:rPr>
          <w:rFonts w:ascii="Browallia New" w:eastAsia="Arial Unicode MS" w:hAnsi="Browallia New" w:cs="Browallia New"/>
          <w:b/>
          <w:sz w:val="26"/>
          <w:szCs w:val="26"/>
        </w:rPr>
        <w:t>1</w:t>
      </w:r>
      <w:r w:rsidR="00136191" w:rsidRPr="001773BA">
        <w:rPr>
          <w:rFonts w:ascii="Browallia New" w:eastAsia="Arial Unicode MS" w:hAnsi="Browallia New" w:cs="Browallia New"/>
          <w:b/>
          <w:sz w:val="26"/>
          <w:szCs w:val="26"/>
          <w:cs/>
        </w:rPr>
        <w:tab/>
      </w:r>
      <w:r w:rsidR="00136191" w:rsidRPr="001773BA">
        <w:rPr>
          <w:rFonts w:ascii="Browallia New" w:eastAsia="Arial Unicode MS" w:hAnsi="Browallia New" w:cs="Browallia New"/>
          <w:bCs/>
          <w:sz w:val="26"/>
          <w:szCs w:val="26"/>
          <w:cs/>
        </w:rPr>
        <w:t>ลูกหนี้การค้าและลูกหนี้</w:t>
      </w:r>
      <w:r w:rsidR="002510E1" w:rsidRPr="001773BA">
        <w:rPr>
          <w:rFonts w:ascii="Browallia New" w:eastAsia="Arial Unicode MS" w:hAnsi="Browallia New" w:cs="Browallia New"/>
          <w:bCs/>
          <w:sz w:val="26"/>
          <w:szCs w:val="26"/>
          <w:cs/>
        </w:rPr>
        <w:t>หมุนเวียน</w:t>
      </w:r>
      <w:r w:rsidR="00136191" w:rsidRPr="001773BA">
        <w:rPr>
          <w:rFonts w:ascii="Browallia New" w:eastAsia="Arial Unicode MS" w:hAnsi="Browallia New" w:cs="Browallia New"/>
          <w:bCs/>
          <w:sz w:val="26"/>
          <w:szCs w:val="26"/>
          <w:cs/>
        </w:rPr>
        <w:t>อื่น</w:t>
      </w:r>
      <w:bookmarkEnd w:id="14"/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1773BA" w14:paraId="7336F1B5" w14:textId="77777777" w:rsidTr="003D0140">
        <w:trPr>
          <w:trHeight w:val="20"/>
        </w:trPr>
        <w:tc>
          <w:tcPr>
            <w:tcW w:w="3989" w:type="dxa"/>
            <w:vAlign w:val="bottom"/>
          </w:tcPr>
          <w:p w14:paraId="5088D251" w14:textId="77777777" w:rsidR="00E6781D" w:rsidRPr="001773BA" w:rsidRDefault="00E6781D" w:rsidP="00D7225B">
            <w:pPr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BF95A26" w14:textId="77777777" w:rsidR="00E6781D" w:rsidRPr="001773BA" w:rsidRDefault="00E6781D" w:rsidP="00733A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8042CCA" w14:textId="77777777" w:rsidR="00E6781D" w:rsidRPr="001773BA" w:rsidRDefault="00E6781D" w:rsidP="00733A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1773BA" w14:paraId="68082B3E" w14:textId="77777777" w:rsidTr="003D0140">
        <w:trPr>
          <w:trHeight w:val="20"/>
        </w:trPr>
        <w:tc>
          <w:tcPr>
            <w:tcW w:w="3989" w:type="dxa"/>
            <w:vAlign w:val="bottom"/>
          </w:tcPr>
          <w:p w14:paraId="1DE3B307" w14:textId="77777777" w:rsidR="00FC4877" w:rsidRPr="001773BA" w:rsidRDefault="00FC4877" w:rsidP="00D7225B">
            <w:pPr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57DA33" w14:textId="7B491C13" w:rsidR="00FC4877" w:rsidRPr="001773BA" w:rsidRDefault="00FC4877" w:rsidP="00733A8F">
            <w:pPr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ABB62" w14:textId="7BC42C92" w:rsidR="00FC4877" w:rsidRPr="001773BA" w:rsidRDefault="00FC4877" w:rsidP="00733A8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D364CF" w14:textId="725E2286" w:rsidR="00FC4877" w:rsidRPr="001773BA" w:rsidRDefault="00FC4877" w:rsidP="00733A8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F3A9B" w14:textId="767A09FF" w:rsidR="00FC4877" w:rsidRPr="001773BA" w:rsidRDefault="00FC4877" w:rsidP="00733A8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30462" w:rsidRPr="001773BA" w14:paraId="3EDEAC76" w14:textId="77777777" w:rsidTr="00130462">
        <w:trPr>
          <w:trHeight w:val="20"/>
        </w:trPr>
        <w:tc>
          <w:tcPr>
            <w:tcW w:w="3989" w:type="dxa"/>
            <w:vAlign w:val="bottom"/>
          </w:tcPr>
          <w:p w14:paraId="1C6FC8AF" w14:textId="77777777" w:rsidR="00FC4877" w:rsidRPr="001773BA" w:rsidRDefault="00FC4877" w:rsidP="00D7225B">
            <w:pPr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72AF47" w14:textId="77777777" w:rsidR="00FC4877" w:rsidRPr="001773BA" w:rsidRDefault="00FC4877" w:rsidP="00733A8F">
            <w:pPr>
              <w:tabs>
                <w:tab w:val="right" w:pos="113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BAF821" w14:textId="77777777" w:rsidR="00FC4877" w:rsidRPr="001773BA" w:rsidRDefault="00FC4877" w:rsidP="00733A8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CDF2D1" w14:textId="77777777" w:rsidR="00FC4877" w:rsidRPr="001773BA" w:rsidRDefault="00FC4877" w:rsidP="00733A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E8F3D2" w14:textId="77777777" w:rsidR="00FC4877" w:rsidRPr="001773BA" w:rsidRDefault="00FC4877" w:rsidP="00733A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30462" w:rsidRPr="001773BA" w14:paraId="01815A01" w14:textId="77777777" w:rsidTr="00130462">
        <w:trPr>
          <w:trHeight w:val="20"/>
        </w:trPr>
        <w:tc>
          <w:tcPr>
            <w:tcW w:w="3989" w:type="dxa"/>
            <w:vAlign w:val="bottom"/>
          </w:tcPr>
          <w:p w14:paraId="459518D3" w14:textId="723CF84E" w:rsidR="00FC4877" w:rsidRPr="001773BA" w:rsidRDefault="00FC4877" w:rsidP="00D7225B">
            <w:pPr>
              <w:ind w:left="4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E624CE" w14:textId="77777777" w:rsidR="00FC4877" w:rsidRPr="001773BA" w:rsidRDefault="00FC4877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1EB79F" w14:textId="77777777" w:rsidR="00FC4877" w:rsidRPr="001773BA" w:rsidRDefault="00FC4877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771EDC" w14:textId="77777777" w:rsidR="00FC4877" w:rsidRPr="001773BA" w:rsidRDefault="00FC4877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E7BE6F" w14:textId="77777777" w:rsidR="00FC4877" w:rsidRPr="001773BA" w:rsidRDefault="00FC4877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69D6" w:rsidRPr="001773BA" w14:paraId="68367A94" w14:textId="77777777" w:rsidTr="00130462">
        <w:trPr>
          <w:trHeight w:val="225"/>
        </w:trPr>
        <w:tc>
          <w:tcPr>
            <w:tcW w:w="3989" w:type="dxa"/>
            <w:vAlign w:val="bottom"/>
          </w:tcPr>
          <w:p w14:paraId="5A669C3F" w14:textId="2E3E3790" w:rsidR="00F469D6" w:rsidRPr="001773BA" w:rsidRDefault="00F469D6" w:rsidP="00D7225B">
            <w:pPr>
              <w:tabs>
                <w:tab w:val="left" w:pos="1605"/>
              </w:tabs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8" w:type="dxa"/>
            <w:vAlign w:val="bottom"/>
          </w:tcPr>
          <w:p w14:paraId="2D850C75" w14:textId="7DDD244E" w:rsidR="00F469D6" w:rsidRPr="001773BA" w:rsidRDefault="00F27EF7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vAlign w:val="bottom"/>
          </w:tcPr>
          <w:p w14:paraId="643BB533" w14:textId="1880E67E" w:rsidR="00F469D6" w:rsidRPr="001773BA" w:rsidRDefault="00F27EF7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vAlign w:val="bottom"/>
          </w:tcPr>
          <w:p w14:paraId="61A3576B" w14:textId="289BA9CF" w:rsidR="00F469D6" w:rsidRPr="001773BA" w:rsidRDefault="00F27EF7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vAlign w:val="bottom"/>
          </w:tcPr>
          <w:p w14:paraId="525D814E" w14:textId="7A7BA3B5" w:rsidR="00F469D6" w:rsidRPr="001773BA" w:rsidRDefault="00F27EF7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tr w:rsidR="00F469D6" w:rsidRPr="001773BA" w14:paraId="0F1457A2" w14:textId="77777777" w:rsidTr="00130462">
        <w:trPr>
          <w:trHeight w:val="20"/>
        </w:trPr>
        <w:tc>
          <w:tcPr>
            <w:tcW w:w="3989" w:type="dxa"/>
            <w:vAlign w:val="bottom"/>
          </w:tcPr>
          <w:p w14:paraId="612797DE" w14:textId="4B59DCBA" w:rsidR="00F469D6" w:rsidRPr="001773BA" w:rsidRDefault="00F469D6" w:rsidP="00D7225B">
            <w:pPr>
              <w:tabs>
                <w:tab w:val="left" w:pos="1605"/>
              </w:tabs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1368" w:type="dxa"/>
            <w:vAlign w:val="bottom"/>
          </w:tcPr>
          <w:p w14:paraId="46FA02EE" w14:textId="77777777" w:rsidR="00F469D6" w:rsidRPr="001773BA" w:rsidRDefault="00F469D6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4F31CB" w14:textId="77777777" w:rsidR="00F469D6" w:rsidRPr="001773BA" w:rsidRDefault="00F469D6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35D73D" w14:textId="7577157B" w:rsidR="00F469D6" w:rsidRPr="001773BA" w:rsidRDefault="00F469D6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8F3C98" w14:textId="77777777" w:rsidR="00F469D6" w:rsidRPr="001773BA" w:rsidRDefault="00F469D6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69D6" w:rsidRPr="001773BA" w14:paraId="64B6B3A7" w14:textId="77777777" w:rsidTr="00130462">
        <w:trPr>
          <w:trHeight w:val="20"/>
        </w:trPr>
        <w:tc>
          <w:tcPr>
            <w:tcW w:w="3989" w:type="dxa"/>
            <w:vAlign w:val="bottom"/>
          </w:tcPr>
          <w:p w14:paraId="271AE73D" w14:textId="7A506333" w:rsidR="00F469D6" w:rsidRPr="001773BA" w:rsidRDefault="00F469D6" w:rsidP="00D7225B">
            <w:pPr>
              <w:tabs>
                <w:tab w:val="left" w:pos="1738"/>
              </w:tabs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ค))</w:t>
            </w:r>
          </w:p>
        </w:tc>
        <w:tc>
          <w:tcPr>
            <w:tcW w:w="1368" w:type="dxa"/>
            <w:vAlign w:val="bottom"/>
          </w:tcPr>
          <w:p w14:paraId="4E25D957" w14:textId="661AE947" w:rsidR="00F469D6" w:rsidRPr="001773BA" w:rsidRDefault="00F27EF7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vAlign w:val="bottom"/>
          </w:tcPr>
          <w:p w14:paraId="1D0FB1B4" w14:textId="6DF6BB09" w:rsidR="00F469D6" w:rsidRPr="001773BA" w:rsidRDefault="00F27EF7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vAlign w:val="bottom"/>
          </w:tcPr>
          <w:p w14:paraId="7E210AB9" w14:textId="4FD18D7B" w:rsidR="00F469D6" w:rsidRPr="001773BA" w:rsidRDefault="00F27EF7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vAlign w:val="bottom"/>
          </w:tcPr>
          <w:p w14:paraId="54A54E39" w14:textId="7E2C4716" w:rsidR="00F469D6" w:rsidRPr="001773BA" w:rsidRDefault="00F27EF7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F469D6" w:rsidRPr="001773BA" w14:paraId="095713A6" w14:textId="77777777" w:rsidTr="00130462">
        <w:trPr>
          <w:trHeight w:val="20"/>
        </w:trPr>
        <w:tc>
          <w:tcPr>
            <w:tcW w:w="3989" w:type="dxa"/>
            <w:vAlign w:val="bottom"/>
          </w:tcPr>
          <w:p w14:paraId="0D097987" w14:textId="5506A730" w:rsidR="00F469D6" w:rsidRPr="001773BA" w:rsidRDefault="00F469D6" w:rsidP="00D7225B">
            <w:pPr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vAlign w:val="bottom"/>
          </w:tcPr>
          <w:p w14:paraId="3F87E9E3" w14:textId="4015B39D" w:rsidR="00F469D6" w:rsidRPr="001773BA" w:rsidRDefault="00F27EF7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68" w:type="dxa"/>
            <w:vAlign w:val="bottom"/>
          </w:tcPr>
          <w:p w14:paraId="5C248BFF" w14:textId="22FF2E56" w:rsidR="00F469D6" w:rsidRPr="001773BA" w:rsidRDefault="00F27EF7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368" w:type="dxa"/>
            <w:vAlign w:val="bottom"/>
          </w:tcPr>
          <w:p w14:paraId="011B8A03" w14:textId="405753BD" w:rsidR="00F469D6" w:rsidRPr="001773BA" w:rsidRDefault="00F27EF7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68" w:type="dxa"/>
            <w:vAlign w:val="bottom"/>
          </w:tcPr>
          <w:p w14:paraId="188A3670" w14:textId="47559478" w:rsidR="00F469D6" w:rsidRPr="001773BA" w:rsidRDefault="00F27EF7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F469D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</w:tr>
      <w:tr w:rsidR="00F469D6" w:rsidRPr="001773BA" w14:paraId="51D2D0BC" w14:textId="77777777" w:rsidTr="00130462">
        <w:trPr>
          <w:trHeight w:val="20"/>
        </w:trPr>
        <w:tc>
          <w:tcPr>
            <w:tcW w:w="3989" w:type="dxa"/>
            <w:vAlign w:val="bottom"/>
          </w:tcPr>
          <w:p w14:paraId="3B502588" w14:textId="4D883C4A" w:rsidR="00F469D6" w:rsidRPr="001773BA" w:rsidRDefault="00F469D6" w:rsidP="00D7225B">
            <w:pPr>
              <w:ind w:left="4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CA19C" w14:textId="1025BE6F" w:rsidR="00F469D6" w:rsidRPr="001773BA" w:rsidRDefault="00F469D6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9090EC" w14:textId="1B7F22FA" w:rsidR="00F469D6" w:rsidRPr="001773BA" w:rsidRDefault="00F469D6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1490DE" w14:textId="776D8A23" w:rsidR="00F469D6" w:rsidRPr="001773BA" w:rsidRDefault="00F469D6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06540A" w14:textId="3FA5CC05" w:rsidR="00F469D6" w:rsidRPr="001773BA" w:rsidRDefault="00F469D6" w:rsidP="00F469D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28B9" w:rsidRPr="001773BA" w14:paraId="3D725ECE" w14:textId="77777777" w:rsidTr="00130462">
        <w:trPr>
          <w:trHeight w:val="20"/>
        </w:trPr>
        <w:tc>
          <w:tcPr>
            <w:tcW w:w="3989" w:type="dxa"/>
            <w:vAlign w:val="bottom"/>
          </w:tcPr>
          <w:p w14:paraId="1F9E929E" w14:textId="7A311C7F" w:rsidR="000128B9" w:rsidRPr="001773BA" w:rsidRDefault="000128B9" w:rsidP="00D7225B">
            <w:pPr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B7478" w14:textId="5E691F92" w:rsidR="000128B9" w:rsidRPr="001773BA" w:rsidRDefault="00F27EF7" w:rsidP="000128B9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0128B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0128B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FD47F" w14:textId="7D13840D" w:rsidR="000128B9" w:rsidRPr="001773BA" w:rsidRDefault="00F27EF7" w:rsidP="000128B9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0128B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0128B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7C8C2" w14:textId="7133831D" w:rsidR="000128B9" w:rsidRPr="001773BA" w:rsidRDefault="00F27EF7" w:rsidP="000128B9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0128B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0128B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D6BEE" w14:textId="26D4D842" w:rsidR="000128B9" w:rsidRPr="001773BA" w:rsidRDefault="00F27EF7" w:rsidP="000128B9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0128B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0128B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8918F6" w:rsidRPr="001773BA" w14:paraId="36D14180" w14:textId="77777777" w:rsidTr="00130462">
        <w:trPr>
          <w:trHeight w:val="20"/>
        </w:trPr>
        <w:tc>
          <w:tcPr>
            <w:tcW w:w="3989" w:type="dxa"/>
          </w:tcPr>
          <w:p w14:paraId="67ABDA67" w14:textId="77777777" w:rsidR="008918F6" w:rsidRPr="001773BA" w:rsidRDefault="008918F6" w:rsidP="00D7225B">
            <w:pPr>
              <w:ind w:left="43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E68BE4" w14:textId="77777777" w:rsidR="008918F6" w:rsidRPr="001773BA" w:rsidRDefault="008918F6" w:rsidP="008918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187F1" w14:textId="77777777" w:rsidR="008918F6" w:rsidRPr="001773BA" w:rsidRDefault="008918F6" w:rsidP="008918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18E16D" w14:textId="77777777" w:rsidR="008918F6" w:rsidRPr="001773BA" w:rsidRDefault="008918F6" w:rsidP="008918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8CC0E7" w14:textId="77777777" w:rsidR="008918F6" w:rsidRPr="001773BA" w:rsidRDefault="008918F6" w:rsidP="008918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8918F6" w:rsidRPr="001773BA" w14:paraId="13E2AE46" w14:textId="77777777" w:rsidTr="00130462">
        <w:trPr>
          <w:trHeight w:val="20"/>
        </w:trPr>
        <w:tc>
          <w:tcPr>
            <w:tcW w:w="3989" w:type="dxa"/>
          </w:tcPr>
          <w:p w14:paraId="14CA8E57" w14:textId="77777777" w:rsidR="008918F6" w:rsidRPr="001773BA" w:rsidRDefault="008918F6" w:rsidP="00D7225B">
            <w:pPr>
              <w:ind w:left="4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368" w:type="dxa"/>
            <w:vAlign w:val="bottom"/>
          </w:tcPr>
          <w:p w14:paraId="39C353FB" w14:textId="77777777" w:rsidR="008918F6" w:rsidRPr="001773BA" w:rsidRDefault="008918F6" w:rsidP="008918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799CC0" w14:textId="77777777" w:rsidR="008918F6" w:rsidRPr="001773BA" w:rsidRDefault="008918F6" w:rsidP="008918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7F400C" w14:textId="77777777" w:rsidR="008918F6" w:rsidRPr="001773BA" w:rsidRDefault="008918F6" w:rsidP="008918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C90572" w14:textId="77777777" w:rsidR="008918F6" w:rsidRPr="001773BA" w:rsidRDefault="008918F6" w:rsidP="008918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18F6" w:rsidRPr="001773BA" w14:paraId="26C9C9BA" w14:textId="77777777" w:rsidTr="00130462">
        <w:trPr>
          <w:trHeight w:val="20"/>
        </w:trPr>
        <w:tc>
          <w:tcPr>
            <w:tcW w:w="3989" w:type="dxa"/>
          </w:tcPr>
          <w:p w14:paraId="7A446E52" w14:textId="1E723192" w:rsidR="008918F6" w:rsidRPr="001773BA" w:rsidRDefault="008918F6" w:rsidP="00D7225B">
            <w:pPr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</w:p>
        </w:tc>
        <w:tc>
          <w:tcPr>
            <w:tcW w:w="1368" w:type="dxa"/>
            <w:vAlign w:val="bottom"/>
          </w:tcPr>
          <w:p w14:paraId="2E493727" w14:textId="77777777" w:rsidR="008918F6" w:rsidRPr="001773BA" w:rsidRDefault="008918F6" w:rsidP="008918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D59448" w14:textId="77777777" w:rsidR="008918F6" w:rsidRPr="001773BA" w:rsidRDefault="008918F6" w:rsidP="008918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A66214" w14:textId="77777777" w:rsidR="008918F6" w:rsidRPr="001773BA" w:rsidRDefault="008918F6" w:rsidP="008918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0D5D87" w14:textId="77777777" w:rsidR="008918F6" w:rsidRPr="001773BA" w:rsidRDefault="008918F6" w:rsidP="008918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11B8" w:rsidRPr="001773BA" w14:paraId="036D69C5" w14:textId="77777777" w:rsidTr="00130462">
        <w:trPr>
          <w:trHeight w:val="20"/>
        </w:trPr>
        <w:tc>
          <w:tcPr>
            <w:tcW w:w="3989" w:type="dxa"/>
          </w:tcPr>
          <w:p w14:paraId="264CBB90" w14:textId="17F068AF" w:rsidR="002411B8" w:rsidRPr="001773BA" w:rsidRDefault="002411B8" w:rsidP="00D7225B">
            <w:pPr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368" w:type="dxa"/>
            <w:vAlign w:val="bottom"/>
          </w:tcPr>
          <w:p w14:paraId="68C458BB" w14:textId="70898126" w:rsidR="002411B8" w:rsidRPr="001773BA" w:rsidRDefault="00F27EF7" w:rsidP="002411B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411B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2411B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vAlign w:val="bottom"/>
          </w:tcPr>
          <w:p w14:paraId="4F8CDA78" w14:textId="249DB1EC" w:rsidR="002411B8" w:rsidRPr="001773BA" w:rsidRDefault="00F27EF7" w:rsidP="002411B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11B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2411B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vAlign w:val="bottom"/>
          </w:tcPr>
          <w:p w14:paraId="69A613F2" w14:textId="1FAE281D" w:rsidR="002411B8" w:rsidRPr="001773BA" w:rsidRDefault="00F27EF7" w:rsidP="002411B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411B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2411B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vAlign w:val="bottom"/>
          </w:tcPr>
          <w:p w14:paraId="23580967" w14:textId="4833F135" w:rsidR="002411B8" w:rsidRPr="001773BA" w:rsidRDefault="00F27EF7" w:rsidP="002411B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2411B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2411B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2411B8" w:rsidRPr="001773BA" w14:paraId="2226F863" w14:textId="77777777" w:rsidTr="00130462">
        <w:trPr>
          <w:trHeight w:val="20"/>
        </w:trPr>
        <w:tc>
          <w:tcPr>
            <w:tcW w:w="3989" w:type="dxa"/>
            <w:vAlign w:val="bottom"/>
          </w:tcPr>
          <w:p w14:paraId="7AB27096" w14:textId="7E7DB2FA" w:rsidR="002411B8" w:rsidRPr="001773BA" w:rsidRDefault="002411B8" w:rsidP="00D7225B">
            <w:pPr>
              <w:ind w:left="4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963616" w14:textId="59615C7D" w:rsidR="002411B8" w:rsidRPr="001773BA" w:rsidRDefault="002411B8" w:rsidP="002411B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5ACC0" w14:textId="5AAE5E88" w:rsidR="002411B8" w:rsidRPr="001773BA" w:rsidRDefault="002411B8" w:rsidP="002411B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E13BE1" w14:textId="6E6D74B9" w:rsidR="002411B8" w:rsidRPr="001773BA" w:rsidRDefault="002411B8" w:rsidP="002411B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C329C9" w14:textId="09895AF7" w:rsidR="002411B8" w:rsidRPr="001773BA" w:rsidRDefault="002411B8" w:rsidP="002411B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23AB" w:rsidRPr="001773BA" w14:paraId="5BDF2968" w14:textId="77777777" w:rsidTr="00130462">
        <w:trPr>
          <w:trHeight w:val="20"/>
        </w:trPr>
        <w:tc>
          <w:tcPr>
            <w:tcW w:w="3989" w:type="dxa"/>
          </w:tcPr>
          <w:p w14:paraId="4C13A4D0" w14:textId="77777777" w:rsidR="00EB23AB" w:rsidRPr="001773BA" w:rsidRDefault="00EB23AB" w:rsidP="00D7225B">
            <w:pPr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697E8" w14:textId="34217EA4" w:rsidR="00EB23AB" w:rsidRPr="001773BA" w:rsidRDefault="00F27EF7" w:rsidP="00EB23A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B23A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EB23A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E58AE" w14:textId="2D542281" w:rsidR="00EB23AB" w:rsidRPr="001773BA" w:rsidRDefault="00F27EF7" w:rsidP="00EB23A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23A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EB23A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CC3EF" w14:textId="6A89060A" w:rsidR="00EB23AB" w:rsidRPr="001773BA" w:rsidRDefault="00F27EF7" w:rsidP="00EB23A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B23A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EB23A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56E8E" w14:textId="5E68C6C2" w:rsidR="00EB23AB" w:rsidRPr="001773BA" w:rsidRDefault="00F27EF7" w:rsidP="00EB23A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23A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EB23A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8918F6" w:rsidRPr="001773BA" w14:paraId="76D21000" w14:textId="77777777" w:rsidTr="00130462">
        <w:trPr>
          <w:trHeight w:val="20"/>
        </w:trPr>
        <w:tc>
          <w:tcPr>
            <w:tcW w:w="3989" w:type="dxa"/>
          </w:tcPr>
          <w:p w14:paraId="7F3BDFD8" w14:textId="77777777" w:rsidR="008918F6" w:rsidRPr="001773BA" w:rsidRDefault="008918F6" w:rsidP="00D7225B">
            <w:pPr>
              <w:ind w:left="43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7076E09" w14:textId="77777777" w:rsidR="008918F6" w:rsidRPr="001773BA" w:rsidRDefault="008918F6" w:rsidP="008918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151FD2" w14:textId="77777777" w:rsidR="008918F6" w:rsidRPr="001773BA" w:rsidRDefault="008918F6" w:rsidP="008918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C7278E1" w14:textId="77777777" w:rsidR="008918F6" w:rsidRPr="001773BA" w:rsidRDefault="008918F6" w:rsidP="008918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E94356A" w14:textId="77777777" w:rsidR="008918F6" w:rsidRPr="001773BA" w:rsidRDefault="008918F6" w:rsidP="008918F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918F6" w:rsidRPr="001773BA" w14:paraId="61693720" w14:textId="77777777" w:rsidTr="00130462">
        <w:trPr>
          <w:trHeight w:val="20"/>
        </w:trPr>
        <w:tc>
          <w:tcPr>
            <w:tcW w:w="3989" w:type="dxa"/>
          </w:tcPr>
          <w:p w14:paraId="417712E2" w14:textId="3B301473" w:rsidR="008918F6" w:rsidRPr="001773BA" w:rsidRDefault="008918F6" w:rsidP="00D7225B">
            <w:pPr>
              <w:ind w:left="4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101C3342" w14:textId="77777777" w:rsidR="008918F6" w:rsidRPr="001773BA" w:rsidRDefault="008918F6" w:rsidP="008918F6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E72593" w14:textId="77777777" w:rsidR="008918F6" w:rsidRPr="001773BA" w:rsidRDefault="008918F6" w:rsidP="008918F6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2992D87" w14:textId="77777777" w:rsidR="008918F6" w:rsidRPr="001773BA" w:rsidRDefault="008918F6" w:rsidP="008918F6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746590" w14:textId="77777777" w:rsidR="008918F6" w:rsidRPr="001773BA" w:rsidRDefault="008918F6" w:rsidP="008918F6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C1EAA" w:rsidRPr="001773BA" w14:paraId="359CD45A" w14:textId="77777777" w:rsidTr="00130462">
        <w:trPr>
          <w:trHeight w:val="20"/>
        </w:trPr>
        <w:tc>
          <w:tcPr>
            <w:tcW w:w="3989" w:type="dxa"/>
            <w:vAlign w:val="center"/>
          </w:tcPr>
          <w:p w14:paraId="1C74C375" w14:textId="77777777" w:rsidR="009C1EAA" w:rsidRPr="001773BA" w:rsidRDefault="009C1EAA" w:rsidP="00D7225B">
            <w:pPr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368" w:type="dxa"/>
            <w:vAlign w:val="bottom"/>
          </w:tcPr>
          <w:p w14:paraId="467B2A82" w14:textId="5C972459" w:rsidR="009C1EAA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vAlign w:val="bottom"/>
          </w:tcPr>
          <w:p w14:paraId="7E1A903E" w14:textId="46DA9C55" w:rsidR="009C1EAA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vAlign w:val="bottom"/>
          </w:tcPr>
          <w:p w14:paraId="5C1CA49D" w14:textId="6B3C17C6" w:rsidR="009C1EAA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vAlign w:val="bottom"/>
          </w:tcPr>
          <w:p w14:paraId="51E4123F" w14:textId="7E3D93E8" w:rsidR="009C1EAA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</w:tr>
      <w:tr w:rsidR="009C1EAA" w:rsidRPr="001773BA" w14:paraId="2A352DA4" w14:textId="77777777" w:rsidTr="00130462">
        <w:trPr>
          <w:trHeight w:val="20"/>
        </w:trPr>
        <w:tc>
          <w:tcPr>
            <w:tcW w:w="3989" w:type="dxa"/>
            <w:vAlign w:val="center"/>
          </w:tcPr>
          <w:p w14:paraId="5C8B55E3" w14:textId="77777777" w:rsidR="009C1EAA" w:rsidRPr="001773BA" w:rsidRDefault="009C1EAA" w:rsidP="00D7225B">
            <w:pPr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ค่าประกันภัยจ่ายล่วงหน้า</w:t>
            </w:r>
          </w:p>
        </w:tc>
        <w:tc>
          <w:tcPr>
            <w:tcW w:w="1368" w:type="dxa"/>
            <w:vAlign w:val="center"/>
          </w:tcPr>
          <w:p w14:paraId="686AD375" w14:textId="64F61159" w:rsidR="009C1EAA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vAlign w:val="center"/>
          </w:tcPr>
          <w:p w14:paraId="653F2238" w14:textId="6A25C08E" w:rsidR="009C1EAA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vAlign w:val="center"/>
          </w:tcPr>
          <w:p w14:paraId="42109BB4" w14:textId="49E2A659" w:rsidR="009C1EAA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vAlign w:val="center"/>
          </w:tcPr>
          <w:p w14:paraId="12322EAC" w14:textId="036A239C" w:rsidR="009C1EAA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9C1EAA" w:rsidRPr="001773BA" w14:paraId="7B8DBC5E" w14:textId="77777777" w:rsidTr="00130462">
        <w:trPr>
          <w:trHeight w:val="20"/>
        </w:trPr>
        <w:tc>
          <w:tcPr>
            <w:tcW w:w="3989" w:type="dxa"/>
            <w:vAlign w:val="center"/>
          </w:tcPr>
          <w:p w14:paraId="5524A60C" w14:textId="77777777" w:rsidR="009C1EAA" w:rsidRPr="001773BA" w:rsidRDefault="009C1EAA" w:rsidP="00D7225B">
            <w:pPr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ค่าใช้จ่ายจ่ายล่วงหน้าอื่น</w:t>
            </w:r>
          </w:p>
        </w:tc>
        <w:tc>
          <w:tcPr>
            <w:tcW w:w="1368" w:type="dxa"/>
            <w:vAlign w:val="center"/>
          </w:tcPr>
          <w:p w14:paraId="7A030069" w14:textId="7AEA701C" w:rsidR="009C1EAA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vAlign w:val="center"/>
          </w:tcPr>
          <w:p w14:paraId="6033A51E" w14:textId="23016036" w:rsidR="009C1EAA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vAlign w:val="center"/>
          </w:tcPr>
          <w:p w14:paraId="38525C2C" w14:textId="5D9D6B6A" w:rsidR="009C1EAA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8" w:type="dxa"/>
            <w:vAlign w:val="center"/>
          </w:tcPr>
          <w:p w14:paraId="4AA6C984" w14:textId="1E5F27A9" w:rsidR="009C1EAA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9C1EAA" w:rsidRPr="001773BA" w14:paraId="234EC918" w14:textId="77777777" w:rsidTr="00130462">
        <w:trPr>
          <w:trHeight w:val="20"/>
        </w:trPr>
        <w:tc>
          <w:tcPr>
            <w:tcW w:w="3989" w:type="dxa"/>
            <w:vAlign w:val="center"/>
          </w:tcPr>
          <w:p w14:paraId="1DF690BA" w14:textId="77777777" w:rsidR="009C1EAA" w:rsidRPr="001773BA" w:rsidRDefault="009C1EAA" w:rsidP="00D7225B">
            <w:pPr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71AF82E" w14:textId="2C2F75CB" w:rsidR="009C1EAA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AFB091" w14:textId="179641E5" w:rsidR="009C1EAA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F155276" w14:textId="6B9D22B1" w:rsidR="009C1EAA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0096405" w14:textId="2FD10D81" w:rsidR="009C1EAA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9C1EA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0D15F8" w:rsidRPr="001773BA" w14:paraId="785A7246" w14:textId="77777777" w:rsidTr="00130462">
        <w:trPr>
          <w:trHeight w:val="20"/>
        </w:trPr>
        <w:tc>
          <w:tcPr>
            <w:tcW w:w="3989" w:type="dxa"/>
            <w:vAlign w:val="center"/>
          </w:tcPr>
          <w:p w14:paraId="208556D1" w14:textId="64CE2097" w:rsidR="000D15F8" w:rsidRPr="001773BA" w:rsidRDefault="000D15F8" w:rsidP="00D7225B">
            <w:pPr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5323" w14:textId="4660ACF9" w:rsidR="000D15F8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D15F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0D15F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23CEF" w14:textId="4AB5EAA8" w:rsidR="000D15F8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D15F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0D15F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860C8" w14:textId="4FFBA67C" w:rsidR="000D15F8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D15F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0D15F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5CF32" w14:textId="3315C3F5" w:rsidR="000D15F8" w:rsidRPr="001773BA" w:rsidRDefault="00F27EF7" w:rsidP="00DD038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D15F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0D15F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8918F6" w:rsidRPr="00C1245C" w14:paraId="5860B85F" w14:textId="77777777" w:rsidTr="00130462">
        <w:trPr>
          <w:trHeight w:val="20"/>
        </w:trPr>
        <w:tc>
          <w:tcPr>
            <w:tcW w:w="3989" w:type="dxa"/>
            <w:vAlign w:val="center"/>
          </w:tcPr>
          <w:p w14:paraId="40DEE1B7" w14:textId="77777777" w:rsidR="008918F6" w:rsidRPr="00C1245C" w:rsidRDefault="008918F6" w:rsidP="00D7225B">
            <w:pPr>
              <w:ind w:left="430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85EDBE" w14:textId="77777777" w:rsidR="008918F6" w:rsidRPr="00C1245C" w:rsidRDefault="008918F6" w:rsidP="00DD0386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9FE57B5" w14:textId="77777777" w:rsidR="008918F6" w:rsidRPr="00C1245C" w:rsidRDefault="008918F6" w:rsidP="00DD0386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D7791BF" w14:textId="77777777" w:rsidR="008918F6" w:rsidRPr="00C1245C" w:rsidRDefault="008918F6" w:rsidP="00DD0386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1F21CE" w14:textId="77777777" w:rsidR="008918F6" w:rsidRPr="00C1245C" w:rsidRDefault="008918F6" w:rsidP="00DD0386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D0386" w:rsidRPr="001773BA" w14:paraId="6EB03B92" w14:textId="77777777" w:rsidTr="00130462">
        <w:trPr>
          <w:trHeight w:val="20"/>
        </w:trPr>
        <w:tc>
          <w:tcPr>
            <w:tcW w:w="3989" w:type="dxa"/>
            <w:vAlign w:val="center"/>
          </w:tcPr>
          <w:p w14:paraId="118DFADE" w14:textId="0ECC4758" w:rsidR="00DD0386" w:rsidRPr="001773BA" w:rsidRDefault="00DD0386" w:rsidP="00D7225B">
            <w:pPr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EDDCEC6" w14:textId="71E41FD4" w:rsidR="00DD0386" w:rsidRPr="001773BA" w:rsidRDefault="00F27EF7" w:rsidP="00DD0386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DD038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DD038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523747" w14:textId="3DA1509C" w:rsidR="00DD0386" w:rsidRPr="001773BA" w:rsidRDefault="00F27EF7" w:rsidP="00DD0386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DD038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DD038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31F8538" w14:textId="013630F1" w:rsidR="00DD0386" w:rsidRPr="001773BA" w:rsidRDefault="00F27EF7" w:rsidP="00DD0386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DD038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DD038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469ADF" w14:textId="297B71F6" w:rsidR="00DD0386" w:rsidRPr="001773BA" w:rsidRDefault="00F27EF7" w:rsidP="00DD0386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D038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DD038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</w:tbl>
    <w:p w14:paraId="60A30E33" w14:textId="77777777" w:rsidR="00BF7C6D" w:rsidRPr="001773BA" w:rsidRDefault="00762736" w:rsidP="00910037">
      <w:pPr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1773BA">
        <w:rPr>
          <w:rFonts w:ascii="Browallia New" w:hAnsi="Browallia New" w:cs="Browallia New"/>
          <w:bCs/>
          <w:sz w:val="12"/>
          <w:szCs w:val="12"/>
        </w:rPr>
        <w:br w:type="page"/>
      </w:r>
    </w:p>
    <w:p w14:paraId="28A89F3A" w14:textId="2EFF5DEA" w:rsidR="00136191" w:rsidRPr="001773BA" w:rsidRDefault="00F27EF7" w:rsidP="004C2BAB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Cs/>
          <w:sz w:val="26"/>
          <w:szCs w:val="26"/>
        </w:rPr>
      </w:pPr>
      <w:bookmarkStart w:id="15" w:name="_Toc48681864"/>
      <w:r w:rsidRPr="001773BA">
        <w:rPr>
          <w:rFonts w:ascii="Browallia New" w:eastAsia="Arial Unicode MS" w:hAnsi="Browallia New" w:cs="Browallia New"/>
          <w:b/>
          <w:sz w:val="26"/>
          <w:szCs w:val="26"/>
        </w:rPr>
        <w:t>10</w:t>
      </w:r>
      <w:r w:rsidR="00136191" w:rsidRPr="001773BA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1773BA">
        <w:rPr>
          <w:rFonts w:ascii="Browallia New" w:eastAsia="Arial Unicode MS" w:hAnsi="Browallia New" w:cs="Browallia New"/>
          <w:b/>
          <w:sz w:val="26"/>
          <w:szCs w:val="26"/>
        </w:rPr>
        <w:t>2</w:t>
      </w:r>
      <w:r w:rsidR="00136191" w:rsidRPr="001773BA">
        <w:rPr>
          <w:rFonts w:ascii="Browallia New" w:eastAsia="Arial Unicode MS" w:hAnsi="Browallia New" w:cs="Browallia New"/>
          <w:b/>
          <w:sz w:val="26"/>
          <w:szCs w:val="26"/>
          <w:cs/>
        </w:rPr>
        <w:tab/>
      </w:r>
      <w:r w:rsidR="00136191" w:rsidRPr="001773BA">
        <w:rPr>
          <w:rFonts w:ascii="Browallia New" w:eastAsia="Arial Unicode MS" w:hAnsi="Browallia New" w:cs="Browallia New"/>
          <w:bCs/>
          <w:sz w:val="26"/>
          <w:szCs w:val="26"/>
          <w:cs/>
        </w:rPr>
        <w:t>การด้อยค่าของลูกหนี้การค้า</w:t>
      </w:r>
      <w:bookmarkEnd w:id="15"/>
    </w:p>
    <w:p w14:paraId="67F13A93" w14:textId="77777777" w:rsidR="00136191" w:rsidRPr="001773BA" w:rsidRDefault="00136191" w:rsidP="00171FCF">
      <w:pPr>
        <w:ind w:left="540"/>
        <w:rPr>
          <w:rFonts w:ascii="Browallia New" w:eastAsia="Arial Unicode MS" w:hAnsi="Browallia New" w:cs="Browallia New"/>
          <w:sz w:val="14"/>
          <w:szCs w:val="14"/>
        </w:rPr>
      </w:pPr>
    </w:p>
    <w:p w14:paraId="2C6116AF" w14:textId="250BAF15" w:rsidR="00FA1574" w:rsidRPr="001773BA" w:rsidRDefault="00136191" w:rsidP="005B11F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ข้อมูลเกี่ยวกับค่าเผื่อการด้อยค่าของลูกหนี้การค้าและ</w:t>
      </w:r>
      <w:r w:rsidR="00FA1574" w:rsidRPr="001773BA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ความเสี่ยงด้านการให้สินเชื่อ ความเสี่ยงจากอัตราแลกเปลี่ยน และความเสี่ยง</w:t>
      </w:r>
      <w:r w:rsidR="00FA1574" w:rsidRPr="001773BA">
        <w:rPr>
          <w:rFonts w:ascii="Browallia New" w:hAnsi="Browallia New" w:cs="Browallia New"/>
          <w:sz w:val="26"/>
          <w:szCs w:val="26"/>
          <w:cs/>
        </w:rPr>
        <w:t>จากอัตราดอกเบี้ย</w:t>
      </w:r>
      <w:r w:rsidR="006651ED" w:rsidRPr="001773BA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1773BA">
        <w:rPr>
          <w:rFonts w:ascii="Browallia New" w:hAnsi="Browallia New" w:cs="Browallia New"/>
          <w:sz w:val="26"/>
          <w:szCs w:val="26"/>
          <w:cs/>
        </w:rPr>
        <w:t>ได้เปิดเผยไว้ในหมายเหตุ</w:t>
      </w:r>
      <w:r w:rsidR="007417A5" w:rsidRPr="001773BA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4</w:t>
      </w:r>
      <w:r w:rsidR="00FA1574" w:rsidRPr="001773BA">
        <w:rPr>
          <w:rFonts w:ascii="Browallia New" w:hAnsi="Browallia New" w:cs="Browallia New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4</w:t>
      </w:r>
      <w:r w:rsidR="00FA1574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FA1574" w:rsidRPr="001773BA">
        <w:rPr>
          <w:rFonts w:ascii="Browallia New" w:hAnsi="Browallia New" w:cs="Browallia New"/>
          <w:sz w:val="26"/>
          <w:szCs w:val="26"/>
          <w:cs/>
        </w:rPr>
        <w:t>และ</w:t>
      </w:r>
      <w:r w:rsidR="007417A5" w:rsidRPr="001773BA">
        <w:rPr>
          <w:rFonts w:ascii="Browallia New" w:hAnsi="Browallia New" w:cs="Browallia New"/>
          <w:sz w:val="26"/>
          <w:szCs w:val="26"/>
          <w:cs/>
        </w:rPr>
        <w:t>ข้อ</w:t>
      </w:r>
      <w:r w:rsidR="00FA1574"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5</w:t>
      </w:r>
    </w:p>
    <w:p w14:paraId="23B00607" w14:textId="77777777" w:rsidR="00136191" w:rsidRPr="001773BA" w:rsidRDefault="00136191" w:rsidP="00886F8C">
      <w:pPr>
        <w:ind w:left="540"/>
        <w:rPr>
          <w:rFonts w:ascii="Browallia New" w:eastAsia="Arial Unicode MS" w:hAnsi="Browallia New" w:cs="Browallia New"/>
          <w:sz w:val="14"/>
          <w:szCs w:val="14"/>
        </w:rPr>
      </w:pPr>
    </w:p>
    <w:p w14:paraId="32E3F4D7" w14:textId="77777777" w:rsidR="00CA62A9" w:rsidRPr="001773BA" w:rsidRDefault="00B16AC8" w:rsidP="00171FCF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ค่าเผื่อผลขาดทุน</w:t>
      </w:r>
      <w:r w:rsidR="00A75066" w:rsidRPr="001773BA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1773BA">
        <w:rPr>
          <w:rFonts w:ascii="Browallia New" w:hAnsi="Browallia New" w:cs="Browallia New"/>
          <w:sz w:val="26"/>
          <w:szCs w:val="26"/>
          <w:cs/>
        </w:rPr>
        <w:t>ของลูกหนี้การค้า มีรายละเอียดดังนี้</w:t>
      </w:r>
    </w:p>
    <w:p w14:paraId="6E349BB8" w14:textId="77777777" w:rsidR="00CA62A9" w:rsidRPr="001773BA" w:rsidRDefault="00CA62A9" w:rsidP="00886F8C">
      <w:pPr>
        <w:ind w:left="540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0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17"/>
        <w:gridCol w:w="1152"/>
        <w:gridCol w:w="1152"/>
        <w:gridCol w:w="1152"/>
        <w:gridCol w:w="1152"/>
        <w:gridCol w:w="1152"/>
        <w:gridCol w:w="1152"/>
      </w:tblGrid>
      <w:tr w:rsidR="00130462" w:rsidRPr="001773BA" w14:paraId="777A326E" w14:textId="77777777" w:rsidTr="003D5104">
        <w:tc>
          <w:tcPr>
            <w:tcW w:w="2117" w:type="dxa"/>
          </w:tcPr>
          <w:p w14:paraId="7346C3D9" w14:textId="77777777" w:rsidR="00BD1928" w:rsidRPr="001773BA" w:rsidRDefault="00BD1928" w:rsidP="007F235C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CD44C25" w14:textId="77777777" w:rsidR="00BD1928" w:rsidRPr="001773BA" w:rsidRDefault="00BD1928" w:rsidP="007F235C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30462" w:rsidRPr="001773BA" w14:paraId="63858D83" w14:textId="77777777" w:rsidTr="003D5104">
        <w:tc>
          <w:tcPr>
            <w:tcW w:w="2117" w:type="dxa"/>
            <w:hideMark/>
          </w:tcPr>
          <w:p w14:paraId="25EDA411" w14:textId="77777777" w:rsidR="00525E73" w:rsidRPr="001773BA" w:rsidRDefault="00525E73" w:rsidP="007F235C">
            <w:pPr>
              <w:ind w:left="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764FF4" w14:textId="77777777" w:rsidR="008C6EA0" w:rsidRPr="001773BA" w:rsidRDefault="00525E73" w:rsidP="007F235C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ab/>
            </w:r>
            <w:r w:rsidR="008C6EA0" w:rsidRPr="001773B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ยังไม่ถึง</w:t>
            </w:r>
          </w:p>
          <w:p w14:paraId="011CAE68" w14:textId="2342A578" w:rsidR="00525E73" w:rsidRPr="001773BA" w:rsidRDefault="00FF3732" w:rsidP="007F235C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8C6EA0" w:rsidRPr="001773B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กำหนดชำระ</w:t>
            </w:r>
          </w:p>
          <w:p w14:paraId="3C2DEEA2" w14:textId="445B856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0AA07E" w14:textId="77777777" w:rsidR="00B910B1" w:rsidRPr="001773BA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9289EDC" w14:textId="56C2FC41" w:rsidR="00525E73" w:rsidRPr="001773BA" w:rsidRDefault="00525E73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60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</w:t>
            </w:r>
          </w:p>
          <w:p w14:paraId="366327E1" w14:textId="4E4FC04B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E23358" w14:textId="77777777" w:rsidR="00B910B1" w:rsidRPr="001773BA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4FDA0EF" w14:textId="608A3838" w:rsidR="00525E73" w:rsidRPr="001773BA" w:rsidRDefault="00525E73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61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90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</w:t>
            </w:r>
          </w:p>
          <w:p w14:paraId="61139B28" w14:textId="2313FE9D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FDFB7D" w14:textId="77777777" w:rsidR="00B910B1" w:rsidRPr="001773BA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8343F6C" w14:textId="3939569C" w:rsidR="00525E73" w:rsidRPr="001773BA" w:rsidRDefault="00525E73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91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120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</w:t>
            </w:r>
          </w:p>
          <w:p w14:paraId="1771EFAC" w14:textId="2C7635B4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EE19A2" w14:textId="77777777" w:rsidR="00FF3732" w:rsidRPr="001773BA" w:rsidRDefault="00FF3732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7F1C98C" w14:textId="5032B56B" w:rsidR="00525E73" w:rsidRPr="001773BA" w:rsidRDefault="00525E73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 xml:space="preserve">เกิน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120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</w:t>
            </w:r>
          </w:p>
          <w:p w14:paraId="61CDB9B4" w14:textId="19FB36AE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968CBD" w14:textId="77777777" w:rsidR="00B910B1" w:rsidRPr="001773BA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C5A10EC" w14:textId="7DA5ED89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1648021B" w14:textId="606089BF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130462" w:rsidRPr="001773BA" w14:paraId="2B21FE91" w14:textId="77777777" w:rsidTr="003D5104">
        <w:tc>
          <w:tcPr>
            <w:tcW w:w="2117" w:type="dxa"/>
          </w:tcPr>
          <w:p w14:paraId="4CA3650D" w14:textId="4CFBDF91" w:rsidR="00525E73" w:rsidRPr="001773BA" w:rsidRDefault="00525E73" w:rsidP="007F235C">
            <w:pPr>
              <w:ind w:left="2" w:right="-10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BB2D71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BB2D71"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691C24"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687758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B739B8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2E1E04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422E96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01EDA1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064216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30462" w:rsidRPr="001773BA" w14:paraId="50D7DDEE" w14:textId="77777777" w:rsidTr="003D5104">
        <w:tc>
          <w:tcPr>
            <w:tcW w:w="2117" w:type="dxa"/>
            <w:hideMark/>
          </w:tcPr>
          <w:p w14:paraId="522FB978" w14:textId="77777777" w:rsidR="00525E73" w:rsidRPr="001773BA" w:rsidRDefault="00525E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>ยอดรวม</w:t>
            </w:r>
          </w:p>
        </w:tc>
        <w:tc>
          <w:tcPr>
            <w:tcW w:w="1152" w:type="dxa"/>
          </w:tcPr>
          <w:p w14:paraId="0BEB24A9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6EA28BB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02976C1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01BDCEBE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9B0EF9D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3E55AC4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30462" w:rsidRPr="001773BA" w14:paraId="5878C7B9" w14:textId="77777777" w:rsidTr="003D5104">
        <w:tc>
          <w:tcPr>
            <w:tcW w:w="2117" w:type="dxa"/>
          </w:tcPr>
          <w:p w14:paraId="0469CD4E" w14:textId="3283EBF3" w:rsidR="00D443E1" w:rsidRPr="001773BA" w:rsidRDefault="00B87F99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D443E1"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443E1" w:rsidRPr="001773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ลูกหนี้การค้า </w:t>
            </w:r>
          </w:p>
        </w:tc>
        <w:tc>
          <w:tcPr>
            <w:tcW w:w="1152" w:type="dxa"/>
          </w:tcPr>
          <w:p w14:paraId="69F5D4A4" w14:textId="4CC29CA8" w:rsidR="00D443E1" w:rsidRPr="001773BA" w:rsidRDefault="00D443E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6EB9755" w14:textId="585EED4E" w:rsidR="00D443E1" w:rsidRPr="001773BA" w:rsidRDefault="00D443E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719661A" w14:textId="408C106D" w:rsidR="00D443E1" w:rsidRPr="001773BA" w:rsidRDefault="00D443E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46EE58F" w14:textId="0BEA8F67" w:rsidR="00D443E1" w:rsidRPr="001773BA" w:rsidRDefault="00D443E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3D69914A" w14:textId="4B801676" w:rsidR="00D443E1" w:rsidRPr="001773BA" w:rsidRDefault="00D443E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5F7A4C5" w14:textId="163A0936" w:rsidR="00D443E1" w:rsidRPr="001773BA" w:rsidRDefault="00D443E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804ED" w:rsidRPr="001773BA" w14:paraId="3E866F6B" w14:textId="77777777" w:rsidTr="003D5104">
        <w:tc>
          <w:tcPr>
            <w:tcW w:w="2117" w:type="dxa"/>
          </w:tcPr>
          <w:p w14:paraId="5199B301" w14:textId="3C590856" w:rsidR="000804ED" w:rsidRPr="001773BA" w:rsidRDefault="000804ED" w:rsidP="000804ED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กิจการอื่น</w:t>
            </w:r>
          </w:p>
        </w:tc>
        <w:tc>
          <w:tcPr>
            <w:tcW w:w="1152" w:type="dxa"/>
            <w:vAlign w:val="bottom"/>
          </w:tcPr>
          <w:p w14:paraId="10751046" w14:textId="0FFDB780" w:rsidR="000804ED" w:rsidRPr="001773BA" w:rsidRDefault="00F27EF7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67</w:t>
            </w:r>
            <w:r w:rsidR="000804ED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311</w:t>
            </w:r>
            <w:r w:rsidR="000804ED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255</w:t>
            </w:r>
          </w:p>
        </w:tc>
        <w:tc>
          <w:tcPr>
            <w:tcW w:w="1152" w:type="dxa"/>
            <w:vAlign w:val="bottom"/>
          </w:tcPr>
          <w:p w14:paraId="75FDF7E9" w14:textId="41D2E902" w:rsidR="000804ED" w:rsidRPr="001773BA" w:rsidRDefault="00F27EF7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0804ED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096</w:t>
            </w:r>
          </w:p>
        </w:tc>
        <w:tc>
          <w:tcPr>
            <w:tcW w:w="1152" w:type="dxa"/>
            <w:vAlign w:val="bottom"/>
          </w:tcPr>
          <w:p w14:paraId="2B1CA579" w14:textId="620CF218" w:rsidR="000804ED" w:rsidRPr="001773BA" w:rsidRDefault="00F27EF7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36</w:t>
            </w:r>
            <w:r w:rsidR="000804ED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758</w:t>
            </w:r>
          </w:p>
        </w:tc>
        <w:tc>
          <w:tcPr>
            <w:tcW w:w="1152" w:type="dxa"/>
            <w:vAlign w:val="bottom"/>
          </w:tcPr>
          <w:p w14:paraId="0504E84E" w14:textId="18B973FE" w:rsidR="000804ED" w:rsidRPr="001773BA" w:rsidRDefault="00F27EF7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0804ED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52" w:type="dxa"/>
            <w:vAlign w:val="bottom"/>
          </w:tcPr>
          <w:p w14:paraId="2850A78B" w14:textId="1C6ADF86" w:rsidR="000804ED" w:rsidRPr="001773BA" w:rsidRDefault="00F27EF7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564</w:t>
            </w:r>
            <w:r w:rsidR="000804ED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319</w:t>
            </w:r>
          </w:p>
        </w:tc>
        <w:tc>
          <w:tcPr>
            <w:tcW w:w="1152" w:type="dxa"/>
            <w:vAlign w:val="bottom"/>
          </w:tcPr>
          <w:p w14:paraId="3938439B" w14:textId="6F819DCC" w:rsidR="000804ED" w:rsidRPr="001773BA" w:rsidRDefault="00F27EF7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67</w:t>
            </w:r>
            <w:r w:rsidR="000804ED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926</w:t>
            </w:r>
            <w:r w:rsidR="000804ED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428</w:t>
            </w:r>
          </w:p>
        </w:tc>
      </w:tr>
      <w:tr w:rsidR="000804ED" w:rsidRPr="001773BA" w14:paraId="47D31376" w14:textId="77777777" w:rsidTr="003D5104">
        <w:tc>
          <w:tcPr>
            <w:tcW w:w="2117" w:type="dxa"/>
          </w:tcPr>
          <w:p w14:paraId="4CA7AA33" w14:textId="7F4B99EF" w:rsidR="000804ED" w:rsidRPr="001773BA" w:rsidRDefault="000804ED" w:rsidP="000804ED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>- บริษัทที่เกี่ยวข้องกัน</w:t>
            </w:r>
          </w:p>
        </w:tc>
        <w:tc>
          <w:tcPr>
            <w:tcW w:w="1152" w:type="dxa"/>
            <w:vAlign w:val="bottom"/>
          </w:tcPr>
          <w:p w14:paraId="573931D4" w14:textId="59E57639" w:rsidR="000804ED" w:rsidRPr="001773BA" w:rsidRDefault="000804ED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483980E9" w14:textId="52F53D9A" w:rsidR="000804ED" w:rsidRPr="001773BA" w:rsidRDefault="000804ED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61133DE3" w14:textId="520120EA" w:rsidR="000804ED" w:rsidRPr="001773BA" w:rsidRDefault="00F27EF7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598</w:t>
            </w:r>
            <w:r w:rsidR="000804ED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648</w:t>
            </w:r>
          </w:p>
        </w:tc>
        <w:tc>
          <w:tcPr>
            <w:tcW w:w="1152" w:type="dxa"/>
            <w:vAlign w:val="bottom"/>
          </w:tcPr>
          <w:p w14:paraId="3A3A261A" w14:textId="2E60A930" w:rsidR="000804ED" w:rsidRPr="001773BA" w:rsidRDefault="00F27EF7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908</w:t>
            </w:r>
            <w:r w:rsidR="000804ED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836</w:t>
            </w:r>
          </w:p>
        </w:tc>
        <w:tc>
          <w:tcPr>
            <w:tcW w:w="1152" w:type="dxa"/>
            <w:vAlign w:val="bottom"/>
          </w:tcPr>
          <w:p w14:paraId="63D477DA" w14:textId="20AC3AF4" w:rsidR="000804ED" w:rsidRPr="001773BA" w:rsidRDefault="000804ED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6906E02D" w14:textId="419876F2" w:rsidR="000804ED" w:rsidRPr="001773BA" w:rsidRDefault="00F27EF7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804ED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507</w:t>
            </w:r>
            <w:r w:rsidR="000804ED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484</w:t>
            </w:r>
          </w:p>
        </w:tc>
      </w:tr>
      <w:tr w:rsidR="000804ED" w:rsidRPr="001773BA" w14:paraId="5B1444B2" w14:textId="77777777" w:rsidTr="003D5104">
        <w:trPr>
          <w:trHeight w:val="126"/>
        </w:trPr>
        <w:tc>
          <w:tcPr>
            <w:tcW w:w="2117" w:type="dxa"/>
          </w:tcPr>
          <w:p w14:paraId="2C92D9DA" w14:textId="4C91D797" w:rsidR="000804ED" w:rsidRPr="001773BA" w:rsidRDefault="000804ED" w:rsidP="000804ED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- รายได้ค้างรับ </w:t>
            </w:r>
          </w:p>
        </w:tc>
        <w:tc>
          <w:tcPr>
            <w:tcW w:w="1152" w:type="dxa"/>
            <w:vAlign w:val="bottom"/>
          </w:tcPr>
          <w:p w14:paraId="18BC4B47" w14:textId="47C80FAE" w:rsidR="000804ED" w:rsidRPr="001773BA" w:rsidRDefault="00F27EF7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162</w:t>
            </w:r>
            <w:r w:rsidR="000804ED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494</w:t>
            </w:r>
          </w:p>
        </w:tc>
        <w:tc>
          <w:tcPr>
            <w:tcW w:w="1152" w:type="dxa"/>
            <w:vAlign w:val="bottom"/>
          </w:tcPr>
          <w:p w14:paraId="0AA0966C" w14:textId="4FC79181" w:rsidR="000804ED" w:rsidRPr="001773BA" w:rsidRDefault="000804ED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4DB7667B" w14:textId="3625E25F" w:rsidR="000804ED" w:rsidRPr="001773BA" w:rsidRDefault="000804ED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0FE34DD6" w14:textId="666A2E8D" w:rsidR="000804ED" w:rsidRPr="001773BA" w:rsidRDefault="000804ED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1E2DB35B" w14:textId="1288C179" w:rsidR="000804ED" w:rsidRPr="001773BA" w:rsidRDefault="000804ED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5A466EC4" w14:textId="024224F9" w:rsidR="000804ED" w:rsidRPr="001773BA" w:rsidRDefault="00F27EF7" w:rsidP="000804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162</w:t>
            </w:r>
            <w:r w:rsidR="000804ED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494</w:t>
            </w:r>
          </w:p>
        </w:tc>
      </w:tr>
      <w:tr w:rsidR="00284473" w:rsidRPr="001773BA" w14:paraId="6E20196A" w14:textId="77777777" w:rsidTr="003D5104">
        <w:tc>
          <w:tcPr>
            <w:tcW w:w="2117" w:type="dxa"/>
            <w:hideMark/>
          </w:tcPr>
          <w:p w14:paraId="339C454B" w14:textId="1F2F5407" w:rsidR="00284473" w:rsidRPr="001773BA" w:rsidRDefault="008C6EA0" w:rsidP="007F235C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="00003D71" w:rsidRPr="001773B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284473" w:rsidRPr="001773BA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D1B25EA" w14:textId="5F97D51B" w:rsidR="00284473" w:rsidRPr="001773BA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58A496A" w14:textId="5E46DCF7" w:rsidR="00284473" w:rsidRPr="001773BA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52F4552" w14:textId="2A6E2324" w:rsidR="00284473" w:rsidRPr="001773BA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1831E27" w14:textId="535CCE96" w:rsidR="00284473" w:rsidRPr="001773BA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E287CF6" w14:textId="767A780F" w:rsidR="00284473" w:rsidRPr="001773BA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24EA517" w14:textId="06A1565A" w:rsidR="00284473" w:rsidRPr="001773BA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E6CDC" w:rsidRPr="001773BA" w14:paraId="7FAE07A3" w14:textId="77777777" w:rsidTr="003D5104">
        <w:tc>
          <w:tcPr>
            <w:tcW w:w="2117" w:type="dxa"/>
          </w:tcPr>
          <w:p w14:paraId="607BE696" w14:textId="75B74FA1" w:rsidR="005E6CDC" w:rsidRPr="001773BA" w:rsidRDefault="005E6CDC" w:rsidP="005E6CDC">
            <w:pPr>
              <w:ind w:firstLine="27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4A0075" w14:textId="794DA91C" w:rsidR="005E6CDC" w:rsidRPr="001773BA" w:rsidRDefault="005E6CDC" w:rsidP="005E6CD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003491" w14:textId="335D7DAD" w:rsidR="005E6CDC" w:rsidRPr="001773BA" w:rsidRDefault="005E6CDC" w:rsidP="005E6CD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ED4AA9" w14:textId="24AB1BE8" w:rsidR="005E6CDC" w:rsidRPr="001773BA" w:rsidRDefault="005E6CDC" w:rsidP="005E6CD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5600C7" w14:textId="535A66C0" w:rsidR="005E6CDC" w:rsidRPr="001773BA" w:rsidRDefault="005E6CDC" w:rsidP="005E6CD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687B6E" w14:textId="4E24BAED" w:rsidR="005E6CDC" w:rsidRPr="001773BA" w:rsidRDefault="005E6CDC" w:rsidP="005E6CD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53FA17" w14:textId="7223F481" w:rsidR="005E6CDC" w:rsidRPr="001773BA" w:rsidRDefault="005E6CDC" w:rsidP="005E6CD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0B4C06" w:rsidRPr="001773BA" w14:paraId="074280E2" w14:textId="77777777" w:rsidTr="003D5104">
        <w:tc>
          <w:tcPr>
            <w:tcW w:w="2117" w:type="dxa"/>
          </w:tcPr>
          <w:p w14:paraId="5267FCC3" w14:textId="77777777" w:rsidR="000B4C06" w:rsidRPr="001773BA" w:rsidRDefault="000B4C06" w:rsidP="000B4C06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58AB1D" w14:textId="5EA66521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67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473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749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9756A" w14:textId="188E679B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A4358" w14:textId="57A54D90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635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C646A9" w14:textId="0FA7640A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918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836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18401" w14:textId="06BF46D4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564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820690" w14:textId="35748DDE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69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596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406</w:t>
            </w:r>
          </w:p>
        </w:tc>
      </w:tr>
      <w:tr w:rsidR="000B4C06" w:rsidRPr="001773BA" w14:paraId="1128228C" w14:textId="77777777" w:rsidTr="003D5104">
        <w:trPr>
          <w:trHeight w:val="70"/>
        </w:trPr>
        <w:tc>
          <w:tcPr>
            <w:tcW w:w="2117" w:type="dxa"/>
          </w:tcPr>
          <w:p w14:paraId="1D5704EB" w14:textId="622BBB85" w:rsidR="000B4C06" w:rsidRPr="001773BA" w:rsidRDefault="000B4C06" w:rsidP="000B4C06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E64624C" w14:textId="77777777" w:rsidR="000B4C06" w:rsidRPr="001773BA" w:rsidRDefault="000B4C06" w:rsidP="000B4C06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C1BB68E" w14:textId="77777777" w:rsidR="000B4C06" w:rsidRPr="001773BA" w:rsidRDefault="000B4C06" w:rsidP="000B4C06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E37413A" w14:textId="77777777" w:rsidR="000B4C06" w:rsidRPr="001773BA" w:rsidRDefault="000B4C06" w:rsidP="000B4C06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8CE072B" w14:textId="77777777" w:rsidR="000B4C06" w:rsidRPr="001773BA" w:rsidRDefault="000B4C06" w:rsidP="000B4C06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2F5BFD5" w14:textId="77777777" w:rsidR="000B4C06" w:rsidRPr="001773BA" w:rsidRDefault="000B4C06" w:rsidP="000B4C06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8CD2599" w14:textId="77777777" w:rsidR="000B4C06" w:rsidRPr="001773BA" w:rsidRDefault="000B4C06" w:rsidP="000B4C06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0B4C06" w:rsidRPr="001773BA" w14:paraId="27591ABE" w14:textId="77777777" w:rsidTr="003D5104">
        <w:tc>
          <w:tcPr>
            <w:tcW w:w="2117" w:type="dxa"/>
          </w:tcPr>
          <w:p w14:paraId="01C17B41" w14:textId="48786D73" w:rsidR="000B4C06" w:rsidRPr="001773BA" w:rsidRDefault="000B4C06" w:rsidP="000B4C06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6A230DF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739C710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E967886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D9A59A3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56D9B74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8F197CB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B4C06" w:rsidRPr="001773BA" w14:paraId="0F8A2342" w14:textId="77777777" w:rsidTr="003D5104">
        <w:tc>
          <w:tcPr>
            <w:tcW w:w="2117" w:type="dxa"/>
          </w:tcPr>
          <w:p w14:paraId="4BC1FEAB" w14:textId="069FD161" w:rsidR="000B4C06" w:rsidRPr="001773BA" w:rsidRDefault="000B4C06" w:rsidP="000B4C06">
            <w:pPr>
              <w:ind w:left="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C53CD98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6033A80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4E82B20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9CB304E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3091DB2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FC4E4CC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B4C06" w:rsidRPr="001773BA" w14:paraId="133D9713" w14:textId="77777777" w:rsidTr="003D5104">
        <w:tc>
          <w:tcPr>
            <w:tcW w:w="2117" w:type="dxa"/>
          </w:tcPr>
          <w:p w14:paraId="4177477C" w14:textId="208ECE34" w:rsidR="000B4C06" w:rsidRPr="001773BA" w:rsidRDefault="000B4C06" w:rsidP="000B4C06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  - </w:t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ลูกหนี้การค้า 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7FE35D8" w14:textId="3ADD1EFE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E645220" w14:textId="4BEC148C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9AF4102" w14:textId="46051464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35DCA16" w14:textId="542FBA26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01E7819" w14:textId="0E93B913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BF22335" w14:textId="0A30D623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B4C06" w:rsidRPr="001773BA" w14:paraId="35C187EB" w14:textId="77777777" w:rsidTr="003D5104">
        <w:tc>
          <w:tcPr>
            <w:tcW w:w="2117" w:type="dxa"/>
          </w:tcPr>
          <w:p w14:paraId="31304AD6" w14:textId="2FD4C506" w:rsidR="000B4C06" w:rsidRPr="001773BA" w:rsidRDefault="000B4C06" w:rsidP="000B4C06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กิจการอื่น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4B3D1A1" w14:textId="0AF02816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48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093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646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17DD7D2" w14:textId="0E64B301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060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071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3CD4DF5" w14:textId="0759BFBB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39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198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6349276" w14:textId="7261F532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9E3866B" w14:textId="65536A31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8A890A3" w14:textId="0C16EF6C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192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915</w:t>
            </w:r>
          </w:p>
        </w:tc>
      </w:tr>
      <w:tr w:rsidR="000B4C06" w:rsidRPr="001773BA" w14:paraId="7D727A95" w14:textId="77777777" w:rsidTr="003D5104">
        <w:tc>
          <w:tcPr>
            <w:tcW w:w="2117" w:type="dxa"/>
          </w:tcPr>
          <w:p w14:paraId="4BE7708B" w14:textId="5F9C7F09" w:rsidR="000B4C06" w:rsidRPr="001773BA" w:rsidRDefault="000B4C06" w:rsidP="000B4C06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>- บริษัทที่เกี่ยวข้องกัน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D56409" w14:textId="3492EE0F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431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415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D6B5115" w14:textId="564B992C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744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658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128C17" w14:textId="7330D3C7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346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172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79512C3" w14:textId="0CEAF779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830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331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FDBCD3" w14:textId="3F66F6DB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D41B968" w14:textId="3EC31136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352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576</w:t>
            </w:r>
          </w:p>
        </w:tc>
      </w:tr>
      <w:tr w:rsidR="000B4C06" w:rsidRPr="001773BA" w14:paraId="0721B135" w14:textId="77777777" w:rsidTr="003D5104">
        <w:tc>
          <w:tcPr>
            <w:tcW w:w="2117" w:type="dxa"/>
          </w:tcPr>
          <w:p w14:paraId="3CD98041" w14:textId="3E7C359E" w:rsidR="000B4C06" w:rsidRPr="001773BA" w:rsidRDefault="000B4C06" w:rsidP="000B4C06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- รายได้ค้างรับ 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F1A1AF8" w14:textId="7A3B1462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544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884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789A8BC" w14:textId="63A8D673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71B0BE3" w14:textId="7D17168C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3A3EA45" w14:textId="2E976618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25F14A3" w14:textId="550F8CD0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4A77433" w14:textId="77CE1AAE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544</w:t>
            </w:r>
            <w:r w:rsidR="000B4C06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884</w:t>
            </w:r>
          </w:p>
        </w:tc>
      </w:tr>
      <w:tr w:rsidR="000B4C06" w:rsidRPr="001773BA" w14:paraId="77B8ED82" w14:textId="77777777" w:rsidTr="003D5104">
        <w:tc>
          <w:tcPr>
            <w:tcW w:w="2117" w:type="dxa"/>
          </w:tcPr>
          <w:p w14:paraId="3297E837" w14:textId="48E89E35" w:rsidR="000B4C06" w:rsidRPr="001773BA" w:rsidRDefault="000B4C06" w:rsidP="000B4C06">
            <w:pPr>
              <w:tabs>
                <w:tab w:val="left" w:pos="245"/>
              </w:tabs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B45509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92EDF96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6444280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B80D80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6EAE202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BED3FE5" w14:textId="77777777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B4C06" w:rsidRPr="001773BA" w14:paraId="6890A311" w14:textId="77777777" w:rsidTr="003D5104">
        <w:tc>
          <w:tcPr>
            <w:tcW w:w="2117" w:type="dxa"/>
          </w:tcPr>
          <w:p w14:paraId="0C7C92B6" w14:textId="634CAB6F" w:rsidR="000B4C06" w:rsidRPr="001773BA" w:rsidRDefault="000B4C06" w:rsidP="000B4C06">
            <w:pPr>
              <w:tabs>
                <w:tab w:val="left" w:pos="245"/>
              </w:tabs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214F49C" w14:textId="7F4E61A3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8F8C9C2" w14:textId="363E85BA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B60DD16" w14:textId="7C71C929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E0E6503" w14:textId="767E0FFB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94623FE" w14:textId="49BCE471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2DFA382" w14:textId="5428E175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0B4C06" w:rsidRPr="001773BA" w14:paraId="07871053" w14:textId="77777777" w:rsidTr="003D5104">
        <w:tc>
          <w:tcPr>
            <w:tcW w:w="2117" w:type="dxa"/>
          </w:tcPr>
          <w:p w14:paraId="0FCCB226" w14:textId="77777777" w:rsidR="000B4C06" w:rsidRPr="001773BA" w:rsidRDefault="000B4C06" w:rsidP="000B4C06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DB0FA8" w14:textId="4D2BA0B5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51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069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46E30" w14:textId="16A8EF3E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804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729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33C5DC" w14:textId="577D379C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385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A5906" w14:textId="04DC083D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830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600CA" w14:textId="366BD470" w:rsidR="000B4C06" w:rsidRPr="001773BA" w:rsidRDefault="000B4C06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91568" w14:textId="0CDFBBA1" w:rsidR="000B4C06" w:rsidRPr="001773BA" w:rsidRDefault="00F27EF7" w:rsidP="000B4C06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56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090</w:t>
            </w:r>
            <w:r w:rsidR="000B4C06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375</w:t>
            </w:r>
          </w:p>
        </w:tc>
      </w:tr>
    </w:tbl>
    <w:p w14:paraId="26182A39" w14:textId="780B2D9F" w:rsidR="00EA373C" w:rsidRPr="001773BA" w:rsidRDefault="00EA373C" w:rsidP="004C2BAB">
      <w:pPr>
        <w:ind w:left="540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0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17"/>
        <w:gridCol w:w="1152"/>
        <w:gridCol w:w="1152"/>
        <w:gridCol w:w="1152"/>
        <w:gridCol w:w="1152"/>
        <w:gridCol w:w="1152"/>
        <w:gridCol w:w="1152"/>
      </w:tblGrid>
      <w:tr w:rsidR="00130462" w:rsidRPr="001773BA" w14:paraId="441A5BDF" w14:textId="77777777" w:rsidTr="003D5104">
        <w:tc>
          <w:tcPr>
            <w:tcW w:w="2117" w:type="dxa"/>
          </w:tcPr>
          <w:p w14:paraId="5EE1FC5C" w14:textId="77777777" w:rsidR="00525E73" w:rsidRPr="001773BA" w:rsidRDefault="00525E73" w:rsidP="007F235C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E9B3A5A" w14:textId="453C0EA1" w:rsidR="00525E73" w:rsidRPr="001773BA" w:rsidRDefault="00525E73" w:rsidP="007F235C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910B1" w:rsidRPr="001773BA" w14:paraId="062401EF" w14:textId="77777777" w:rsidTr="003D5104">
        <w:tc>
          <w:tcPr>
            <w:tcW w:w="2117" w:type="dxa"/>
            <w:hideMark/>
          </w:tcPr>
          <w:p w14:paraId="4243574C" w14:textId="77777777" w:rsidR="00B910B1" w:rsidRPr="001773BA" w:rsidRDefault="00B910B1" w:rsidP="007F235C">
            <w:pPr>
              <w:ind w:left="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338B74" w14:textId="77777777" w:rsidR="00B910B1" w:rsidRPr="001773BA" w:rsidRDefault="00B910B1" w:rsidP="007F235C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ab/>
              <w:t>ยังไม่ถึง</w:t>
            </w:r>
          </w:p>
          <w:p w14:paraId="2E79B42A" w14:textId="77777777" w:rsidR="00B910B1" w:rsidRPr="001773BA" w:rsidRDefault="00B910B1" w:rsidP="007F235C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กำหนดชำระ</w:t>
            </w:r>
          </w:p>
          <w:p w14:paraId="27649830" w14:textId="0E016CA1" w:rsidR="00B910B1" w:rsidRPr="001773BA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62780E" w14:textId="77777777" w:rsidR="00B910B1" w:rsidRPr="001773BA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5A4640A" w14:textId="23447717" w:rsidR="00B910B1" w:rsidRPr="001773BA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60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</w:t>
            </w:r>
          </w:p>
          <w:p w14:paraId="01D0B386" w14:textId="5E9E9AE3" w:rsidR="00B910B1" w:rsidRPr="001773BA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8D80FE" w14:textId="77777777" w:rsidR="00B910B1" w:rsidRPr="001773BA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B9A74AE" w14:textId="3BE8378D" w:rsidR="00B910B1" w:rsidRPr="001773BA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61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90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</w:t>
            </w:r>
          </w:p>
          <w:p w14:paraId="642766C0" w14:textId="0F7AF9FA" w:rsidR="00B910B1" w:rsidRPr="001773BA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0722C2" w14:textId="77777777" w:rsidR="00B910B1" w:rsidRPr="001773BA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ACD3A79" w14:textId="03332586" w:rsidR="00B910B1" w:rsidRPr="001773BA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91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120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</w:t>
            </w:r>
          </w:p>
          <w:p w14:paraId="7F96EC49" w14:textId="2E493788" w:rsidR="00B910B1" w:rsidRPr="001773BA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C86325" w14:textId="77777777" w:rsidR="00B910B1" w:rsidRPr="001773BA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C906186" w14:textId="69DF7710" w:rsidR="00B910B1" w:rsidRPr="001773BA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 xml:space="preserve">เกิน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120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</w:t>
            </w:r>
          </w:p>
          <w:p w14:paraId="1787EB28" w14:textId="79FA3EC6" w:rsidR="00B910B1" w:rsidRPr="001773BA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4D3747" w14:textId="77777777" w:rsidR="00B910B1" w:rsidRPr="001773BA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44E612F" w14:textId="77777777" w:rsidR="00B910B1" w:rsidRPr="001773BA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62F257ED" w14:textId="1DF2F901" w:rsidR="00B910B1" w:rsidRPr="001773BA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130462" w:rsidRPr="001773BA" w14:paraId="23656ADB" w14:textId="77777777" w:rsidTr="003D5104">
        <w:tc>
          <w:tcPr>
            <w:tcW w:w="2117" w:type="dxa"/>
          </w:tcPr>
          <w:p w14:paraId="2ED53AEA" w14:textId="6AA8A1E2" w:rsidR="00525E73" w:rsidRPr="001773BA" w:rsidRDefault="00525E73" w:rsidP="007F235C">
            <w:pPr>
              <w:ind w:left="2" w:right="-10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9B3A80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9B3A80"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691C24"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41EE03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54BC1D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C161E8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D5ABB1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2877CB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88A66C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30462" w:rsidRPr="001773BA" w14:paraId="5D427906" w14:textId="77777777" w:rsidTr="003D5104">
        <w:tc>
          <w:tcPr>
            <w:tcW w:w="2117" w:type="dxa"/>
            <w:hideMark/>
          </w:tcPr>
          <w:p w14:paraId="04C12370" w14:textId="77777777" w:rsidR="00525E73" w:rsidRPr="001773BA" w:rsidRDefault="00525E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>ยอดรวม</w:t>
            </w:r>
          </w:p>
        </w:tc>
        <w:tc>
          <w:tcPr>
            <w:tcW w:w="1152" w:type="dxa"/>
          </w:tcPr>
          <w:p w14:paraId="007924EE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28A7C80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5D723A0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397E905C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774EE17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BDECBEF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30462" w:rsidRPr="001773BA" w14:paraId="727A6CA2" w14:textId="77777777" w:rsidTr="003D5104">
        <w:tc>
          <w:tcPr>
            <w:tcW w:w="2117" w:type="dxa"/>
          </w:tcPr>
          <w:p w14:paraId="5A29B5EB" w14:textId="106C21C9" w:rsidR="00B87F99" w:rsidRPr="001773BA" w:rsidRDefault="00B87F99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  - </w:t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ลูกหนี้การค้า </w:t>
            </w:r>
          </w:p>
        </w:tc>
        <w:tc>
          <w:tcPr>
            <w:tcW w:w="1152" w:type="dxa"/>
          </w:tcPr>
          <w:p w14:paraId="0D34D0F1" w14:textId="62E07E43" w:rsidR="00B87F99" w:rsidRPr="001773BA" w:rsidRDefault="00B87F99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3E40557D" w14:textId="02CF3993" w:rsidR="00B87F99" w:rsidRPr="001773BA" w:rsidRDefault="00B87F99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51C6F22" w14:textId="70017415" w:rsidR="00B87F99" w:rsidRPr="001773BA" w:rsidRDefault="00B87F99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EE03335" w14:textId="1FED5C7A" w:rsidR="00B87F99" w:rsidRPr="001773BA" w:rsidRDefault="00B87F99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A195983" w14:textId="51BECDE3" w:rsidR="00B87F99" w:rsidRPr="001773BA" w:rsidRDefault="00B87F99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98BC7BD" w14:textId="4DB271A6" w:rsidR="00B87F99" w:rsidRPr="001773BA" w:rsidRDefault="00B87F99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0702E" w:rsidRPr="001773BA" w14:paraId="77CFF8B5" w14:textId="77777777" w:rsidTr="003D5104">
        <w:tc>
          <w:tcPr>
            <w:tcW w:w="2117" w:type="dxa"/>
          </w:tcPr>
          <w:p w14:paraId="466B2385" w14:textId="69F7997D" w:rsidR="00C0702E" w:rsidRPr="001773BA" w:rsidRDefault="00C0702E" w:rsidP="00C0702E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กิจการอื่น</w:t>
            </w:r>
          </w:p>
        </w:tc>
        <w:tc>
          <w:tcPr>
            <w:tcW w:w="1152" w:type="dxa"/>
            <w:vAlign w:val="bottom"/>
          </w:tcPr>
          <w:p w14:paraId="173E9171" w14:textId="063BE522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67</w:t>
            </w:r>
            <w:r w:rsidR="00C0702E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311</w:t>
            </w:r>
            <w:r w:rsidR="00C0702E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255</w:t>
            </w:r>
          </w:p>
        </w:tc>
        <w:tc>
          <w:tcPr>
            <w:tcW w:w="1152" w:type="dxa"/>
            <w:vAlign w:val="bottom"/>
          </w:tcPr>
          <w:p w14:paraId="565E53A6" w14:textId="35EAB0C6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C0702E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096</w:t>
            </w:r>
          </w:p>
        </w:tc>
        <w:tc>
          <w:tcPr>
            <w:tcW w:w="1152" w:type="dxa"/>
            <w:vAlign w:val="bottom"/>
          </w:tcPr>
          <w:p w14:paraId="7BBBD899" w14:textId="4C4551C9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36</w:t>
            </w:r>
            <w:r w:rsidR="00C0702E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758</w:t>
            </w:r>
          </w:p>
        </w:tc>
        <w:tc>
          <w:tcPr>
            <w:tcW w:w="1152" w:type="dxa"/>
            <w:vAlign w:val="bottom"/>
          </w:tcPr>
          <w:p w14:paraId="707168DB" w14:textId="6D8861D3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C0702E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52" w:type="dxa"/>
            <w:vAlign w:val="bottom"/>
          </w:tcPr>
          <w:p w14:paraId="49D07C64" w14:textId="305891B7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564</w:t>
            </w:r>
            <w:r w:rsidR="00C0702E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319</w:t>
            </w:r>
          </w:p>
        </w:tc>
        <w:tc>
          <w:tcPr>
            <w:tcW w:w="1152" w:type="dxa"/>
            <w:vAlign w:val="bottom"/>
          </w:tcPr>
          <w:p w14:paraId="5E40D248" w14:textId="7B92B880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67</w:t>
            </w:r>
            <w:r w:rsidR="00C0702E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926</w:t>
            </w:r>
            <w:r w:rsidR="00C0702E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428</w:t>
            </w:r>
          </w:p>
        </w:tc>
      </w:tr>
      <w:tr w:rsidR="00C0702E" w:rsidRPr="001773BA" w14:paraId="6DE2778E" w14:textId="77777777" w:rsidTr="003D5104">
        <w:tc>
          <w:tcPr>
            <w:tcW w:w="2117" w:type="dxa"/>
          </w:tcPr>
          <w:p w14:paraId="00806DEC" w14:textId="7B38A0E9" w:rsidR="00C0702E" w:rsidRPr="001773BA" w:rsidRDefault="00C0702E" w:rsidP="00C0702E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>- บริษัทที่เกี่ยวข้องกัน</w:t>
            </w:r>
          </w:p>
        </w:tc>
        <w:tc>
          <w:tcPr>
            <w:tcW w:w="1152" w:type="dxa"/>
            <w:vAlign w:val="bottom"/>
          </w:tcPr>
          <w:p w14:paraId="5A05A68A" w14:textId="443933C6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25D2D1A1" w14:textId="6184147C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23C0D619" w14:textId="5B162BF7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598</w:t>
            </w:r>
            <w:r w:rsidR="00C0702E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648</w:t>
            </w:r>
          </w:p>
        </w:tc>
        <w:tc>
          <w:tcPr>
            <w:tcW w:w="1152" w:type="dxa"/>
            <w:vAlign w:val="bottom"/>
          </w:tcPr>
          <w:p w14:paraId="37E230EF" w14:textId="59CA637F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908</w:t>
            </w:r>
            <w:r w:rsidR="00C0702E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836</w:t>
            </w:r>
          </w:p>
        </w:tc>
        <w:tc>
          <w:tcPr>
            <w:tcW w:w="1152" w:type="dxa"/>
            <w:vAlign w:val="bottom"/>
          </w:tcPr>
          <w:p w14:paraId="7B7C0EF9" w14:textId="7DCEA854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6157519A" w14:textId="34CA5835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C0702E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507</w:t>
            </w:r>
            <w:r w:rsidR="00C0702E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484</w:t>
            </w:r>
          </w:p>
        </w:tc>
      </w:tr>
      <w:tr w:rsidR="00C0702E" w:rsidRPr="001773BA" w14:paraId="7BDA9A65" w14:textId="77777777" w:rsidTr="003D5104">
        <w:trPr>
          <w:trHeight w:val="126"/>
        </w:trPr>
        <w:tc>
          <w:tcPr>
            <w:tcW w:w="2117" w:type="dxa"/>
          </w:tcPr>
          <w:p w14:paraId="5DA66DEC" w14:textId="220484CB" w:rsidR="00C0702E" w:rsidRPr="001773BA" w:rsidRDefault="00C0702E" w:rsidP="00C0702E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- รายได้ค้างรับ </w:t>
            </w:r>
          </w:p>
        </w:tc>
        <w:tc>
          <w:tcPr>
            <w:tcW w:w="1152" w:type="dxa"/>
            <w:vAlign w:val="bottom"/>
          </w:tcPr>
          <w:p w14:paraId="54D3E64D" w14:textId="78F802D1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162</w:t>
            </w:r>
            <w:r w:rsidR="00C0702E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494</w:t>
            </w:r>
          </w:p>
        </w:tc>
        <w:tc>
          <w:tcPr>
            <w:tcW w:w="1152" w:type="dxa"/>
            <w:vAlign w:val="bottom"/>
          </w:tcPr>
          <w:p w14:paraId="60370391" w14:textId="1FD06736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3990CB96" w14:textId="19144B60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02DF0147" w14:textId="3A9C63AA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4040B4B8" w14:textId="1CA836AB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0D61CBF8" w14:textId="201824E9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162</w:t>
            </w:r>
            <w:r w:rsidR="00C0702E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494</w:t>
            </w:r>
          </w:p>
        </w:tc>
      </w:tr>
      <w:tr w:rsidR="00C0702E" w:rsidRPr="001773BA" w14:paraId="787FF80A" w14:textId="77777777" w:rsidTr="003D5104">
        <w:tc>
          <w:tcPr>
            <w:tcW w:w="2117" w:type="dxa"/>
            <w:hideMark/>
          </w:tcPr>
          <w:p w14:paraId="0C620277" w14:textId="7E7D9268" w:rsidR="00C0702E" w:rsidRPr="001773BA" w:rsidRDefault="00C0702E" w:rsidP="00C0702E">
            <w:pPr>
              <w:tabs>
                <w:tab w:val="left" w:pos="245"/>
              </w:tabs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70546C1" w14:textId="77777777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0782472" w14:textId="77777777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C1AE415" w14:textId="77777777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EACDC15" w14:textId="77777777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884058B" w14:textId="77777777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BD57F42" w14:textId="77777777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0702E" w:rsidRPr="001773BA" w14:paraId="5A733245" w14:textId="77777777" w:rsidTr="003D5104">
        <w:tc>
          <w:tcPr>
            <w:tcW w:w="2117" w:type="dxa"/>
          </w:tcPr>
          <w:p w14:paraId="605B9B94" w14:textId="32669F3C" w:rsidR="00C0702E" w:rsidRPr="001773BA" w:rsidRDefault="00C0702E" w:rsidP="00C0702E">
            <w:pPr>
              <w:tabs>
                <w:tab w:val="left" w:pos="245"/>
              </w:tabs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C7806" w14:textId="25070D17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45504E" w14:textId="1A8DE2BB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2676D0" w14:textId="503FDC53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A8BF0F" w14:textId="3CF4456D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696D1" w14:textId="0218484F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C486C6" w14:textId="789AACC7" w:rsidR="00C0702E" w:rsidRPr="001773BA" w:rsidRDefault="00C0702E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C0702E" w:rsidRPr="001773BA" w14:paraId="7767975C" w14:textId="77777777" w:rsidTr="003D5104">
        <w:tc>
          <w:tcPr>
            <w:tcW w:w="2117" w:type="dxa"/>
          </w:tcPr>
          <w:p w14:paraId="105C60D4" w14:textId="77777777" w:rsidR="00C0702E" w:rsidRPr="001773BA" w:rsidRDefault="00C0702E" w:rsidP="00C0702E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FB5DBD" w14:textId="71092206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67</w:t>
            </w:r>
            <w:r w:rsidR="00C0702E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473</w:t>
            </w:r>
            <w:r w:rsidR="00C0702E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749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47E265" w14:textId="57A0CEAA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</w:t>
            </w:r>
            <w:r w:rsidR="00C0702E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C50227" w14:textId="385B6988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635</w:t>
            </w:r>
            <w:r w:rsidR="00C0702E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05441" w14:textId="63B61657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918</w:t>
            </w:r>
            <w:r w:rsidR="00C0702E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836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D2365" w14:textId="7254CB91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564</w:t>
            </w:r>
            <w:r w:rsidR="00C0702E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A3B51A" w14:textId="109C6D98" w:rsidR="00C0702E" w:rsidRPr="001773BA" w:rsidRDefault="00F27EF7" w:rsidP="00C0702E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69</w:t>
            </w:r>
            <w:r w:rsidR="00C0702E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596</w:t>
            </w:r>
            <w:r w:rsidR="00C0702E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406</w:t>
            </w:r>
          </w:p>
        </w:tc>
      </w:tr>
      <w:tr w:rsidR="00284473" w:rsidRPr="001773BA" w14:paraId="10AF0461" w14:textId="77777777" w:rsidTr="003D5104">
        <w:tc>
          <w:tcPr>
            <w:tcW w:w="2117" w:type="dxa"/>
          </w:tcPr>
          <w:p w14:paraId="5C269A5C" w14:textId="77777777" w:rsidR="00284473" w:rsidRPr="001773BA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FFC91AA" w14:textId="77777777" w:rsidR="00284473" w:rsidRPr="001773BA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76D0339" w14:textId="77777777" w:rsidR="00284473" w:rsidRPr="001773BA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C215ABB" w14:textId="77777777" w:rsidR="00284473" w:rsidRPr="001773BA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6A2742D" w14:textId="77777777" w:rsidR="00284473" w:rsidRPr="001773BA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14FBDAF" w14:textId="77777777" w:rsidR="00284473" w:rsidRPr="001773BA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B2CCC86" w14:textId="77777777" w:rsidR="00284473" w:rsidRPr="001773BA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364FD3" w:rsidRPr="001773BA" w14:paraId="127BFEA6" w14:textId="77777777" w:rsidTr="003D5104">
        <w:tc>
          <w:tcPr>
            <w:tcW w:w="2117" w:type="dxa"/>
          </w:tcPr>
          <w:p w14:paraId="2547AC98" w14:textId="4426B2A8" w:rsidR="00364FD3" w:rsidRPr="001773BA" w:rsidRDefault="00364FD3" w:rsidP="00364FD3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9B51544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2FDA792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126C06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5C6EFCF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BEA9292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105B19F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64FD3" w:rsidRPr="001773BA" w14:paraId="1297C85D" w14:textId="77777777" w:rsidTr="003D5104">
        <w:tc>
          <w:tcPr>
            <w:tcW w:w="2117" w:type="dxa"/>
          </w:tcPr>
          <w:p w14:paraId="39E4F0A2" w14:textId="2C2304FA" w:rsidR="00364FD3" w:rsidRPr="001773BA" w:rsidRDefault="00364FD3" w:rsidP="00364FD3">
            <w:pPr>
              <w:ind w:left="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EF057E3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5685B90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F8D4A5A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A6A2A86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5EE29A1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CBFBBE2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64FD3" w:rsidRPr="001773BA" w14:paraId="09F720C0" w14:textId="77777777" w:rsidTr="003D5104">
        <w:tc>
          <w:tcPr>
            <w:tcW w:w="2117" w:type="dxa"/>
          </w:tcPr>
          <w:p w14:paraId="63EE439E" w14:textId="723AF381" w:rsidR="00364FD3" w:rsidRPr="001773BA" w:rsidRDefault="00364FD3" w:rsidP="00364FD3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  - </w:t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ลูกหนี้การค้า 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6A4E834" w14:textId="55768212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F6CEAA2" w14:textId="1481DFE1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072173A" w14:textId="5B6388BF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3F1E5C2" w14:textId="59C450FB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082D94" w14:textId="4067661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EC94208" w14:textId="02B04C2F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64FD3" w:rsidRPr="001773BA" w14:paraId="6BF3196F" w14:textId="77777777" w:rsidTr="003D5104">
        <w:tc>
          <w:tcPr>
            <w:tcW w:w="2117" w:type="dxa"/>
          </w:tcPr>
          <w:p w14:paraId="7D3491B6" w14:textId="417B939F" w:rsidR="00364FD3" w:rsidRPr="001773BA" w:rsidRDefault="00364FD3" w:rsidP="00364FD3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กิจการอื่น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4C6E7DB" w14:textId="14E48BAD" w:rsidR="00364FD3" w:rsidRPr="001773BA" w:rsidRDefault="00F27EF7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48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093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646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DB99666" w14:textId="015D2DC7" w:rsidR="00364FD3" w:rsidRPr="001773BA" w:rsidRDefault="00F27EF7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060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071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3CB98BB" w14:textId="1F8F1A61" w:rsidR="00364FD3" w:rsidRPr="001773BA" w:rsidRDefault="00F27EF7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39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198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4AEF0F7" w14:textId="3568A36C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65EDB98" w14:textId="0C353B55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01B21F9" w14:textId="5FD33470" w:rsidR="00364FD3" w:rsidRPr="001773BA" w:rsidRDefault="00F27EF7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192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915</w:t>
            </w:r>
          </w:p>
        </w:tc>
      </w:tr>
      <w:tr w:rsidR="00364FD3" w:rsidRPr="001773BA" w14:paraId="24FAEA4D" w14:textId="77777777" w:rsidTr="003D5104">
        <w:tc>
          <w:tcPr>
            <w:tcW w:w="2117" w:type="dxa"/>
          </w:tcPr>
          <w:p w14:paraId="1EB3A021" w14:textId="13E392BD" w:rsidR="00364FD3" w:rsidRPr="001773BA" w:rsidRDefault="00364FD3" w:rsidP="00364FD3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>- บริษัทที่เกี่ยวข้องกัน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C12E1EF" w14:textId="4B113D88" w:rsidR="00364FD3" w:rsidRPr="001773BA" w:rsidRDefault="00F27EF7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431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415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B7286C3" w14:textId="174F12DF" w:rsidR="00364FD3" w:rsidRPr="001773BA" w:rsidRDefault="00F27EF7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744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658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A8A0E8" w14:textId="62CB7A0C" w:rsidR="00364FD3" w:rsidRPr="001773BA" w:rsidRDefault="00F27EF7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346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172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731DBB7" w14:textId="707400E8" w:rsidR="00364FD3" w:rsidRPr="001773BA" w:rsidRDefault="00F27EF7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830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331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EC6E9DA" w14:textId="391C286F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0061907" w14:textId="6E0A80BF" w:rsidR="00364FD3" w:rsidRPr="001773BA" w:rsidRDefault="00F27EF7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352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576</w:t>
            </w:r>
          </w:p>
        </w:tc>
      </w:tr>
      <w:tr w:rsidR="00364FD3" w:rsidRPr="001773BA" w14:paraId="35890050" w14:textId="77777777" w:rsidTr="003D5104">
        <w:tc>
          <w:tcPr>
            <w:tcW w:w="2117" w:type="dxa"/>
          </w:tcPr>
          <w:p w14:paraId="68B01255" w14:textId="31036A10" w:rsidR="00364FD3" w:rsidRPr="001773BA" w:rsidRDefault="00364FD3" w:rsidP="00364FD3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- รายได้ค้างรับ 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5BC23A4" w14:textId="4757EC06" w:rsidR="00364FD3" w:rsidRPr="001773BA" w:rsidRDefault="00F27EF7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544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884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DB01F78" w14:textId="552E66BC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8B43714" w14:textId="5087671F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4B1D71A" w14:textId="15DF9F41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595DC4E" w14:textId="2FDF866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13190B4" w14:textId="7A662C07" w:rsidR="00364FD3" w:rsidRPr="001773BA" w:rsidRDefault="00F27EF7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544</w:t>
            </w:r>
            <w:r w:rsidR="00364FD3" w:rsidRPr="001773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>884</w:t>
            </w:r>
          </w:p>
        </w:tc>
      </w:tr>
      <w:tr w:rsidR="00364FD3" w:rsidRPr="001773BA" w14:paraId="5A6C66BE" w14:textId="77777777" w:rsidTr="003D5104">
        <w:tc>
          <w:tcPr>
            <w:tcW w:w="2117" w:type="dxa"/>
          </w:tcPr>
          <w:p w14:paraId="63DDDC5F" w14:textId="17B405FA" w:rsidR="00364FD3" w:rsidRPr="001773BA" w:rsidRDefault="00364FD3" w:rsidP="00364FD3">
            <w:pPr>
              <w:tabs>
                <w:tab w:val="left" w:pos="245"/>
              </w:tabs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15C0426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180543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E8EC4E9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6251C39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B8A108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E068013" w14:textId="77777777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64FD3" w:rsidRPr="001773BA" w14:paraId="02220C6D" w14:textId="77777777" w:rsidTr="003D5104">
        <w:tc>
          <w:tcPr>
            <w:tcW w:w="2117" w:type="dxa"/>
          </w:tcPr>
          <w:p w14:paraId="0BAE5B06" w14:textId="2CE42C4D" w:rsidR="00364FD3" w:rsidRPr="001773BA" w:rsidRDefault="00364FD3" w:rsidP="00364FD3">
            <w:pPr>
              <w:tabs>
                <w:tab w:val="left" w:pos="245"/>
              </w:tabs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1773B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AE69A0C" w14:textId="17571784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BB07FEC" w14:textId="1265362B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D285819" w14:textId="3DBE7469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FC8AF58" w14:textId="55C89FBE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0FB8AFA" w14:textId="35EB1DF2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D0F61A6" w14:textId="54745EB9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64FD3" w:rsidRPr="001773BA" w14:paraId="41F28562" w14:textId="77777777" w:rsidTr="003D5104">
        <w:tc>
          <w:tcPr>
            <w:tcW w:w="2117" w:type="dxa"/>
          </w:tcPr>
          <w:p w14:paraId="6F437375" w14:textId="77777777" w:rsidR="00364FD3" w:rsidRPr="001773BA" w:rsidRDefault="00364FD3" w:rsidP="00364FD3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142C0" w14:textId="108A950D" w:rsidR="00364FD3" w:rsidRPr="001773BA" w:rsidRDefault="00F27EF7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51</w:t>
            </w:r>
            <w:r w:rsidR="00364FD3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069</w:t>
            </w:r>
            <w:r w:rsidR="00364FD3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A71E0" w14:textId="1561AF9D" w:rsidR="00364FD3" w:rsidRPr="001773BA" w:rsidRDefault="00F27EF7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364FD3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804</w:t>
            </w:r>
            <w:r w:rsidR="00364FD3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729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F8C12" w14:textId="24DA330F" w:rsidR="00364FD3" w:rsidRPr="001773BA" w:rsidRDefault="00F27EF7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364FD3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385</w:t>
            </w:r>
            <w:r w:rsidR="00364FD3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D6562" w14:textId="3DDC0FBE" w:rsidR="00364FD3" w:rsidRPr="001773BA" w:rsidRDefault="00F27EF7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364FD3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830</w:t>
            </w:r>
            <w:r w:rsidR="00364FD3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72816" w14:textId="2D1DFD96" w:rsidR="00364FD3" w:rsidRPr="001773BA" w:rsidRDefault="00364FD3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99268" w14:textId="52F8932C" w:rsidR="00364FD3" w:rsidRPr="001773BA" w:rsidRDefault="00F27EF7" w:rsidP="00364FD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56</w:t>
            </w:r>
            <w:r w:rsidR="00364FD3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090</w:t>
            </w:r>
            <w:r w:rsidR="00364FD3"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375</w:t>
            </w:r>
          </w:p>
        </w:tc>
      </w:tr>
    </w:tbl>
    <w:p w14:paraId="3A5BD44E" w14:textId="6FEC8EFF" w:rsidR="004C2BAB" w:rsidRPr="001773BA" w:rsidRDefault="00B87F99" w:rsidP="00EC7D6B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6B7F60FF" w14:textId="49D65553" w:rsidR="000E360D" w:rsidRPr="001773BA" w:rsidRDefault="000E360D" w:rsidP="00EC7D6B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="007417A5" w:rsidRPr="001773BA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สำหรับลูกหนี้การค้า ณ วันที่ </w:t>
      </w:r>
      <w:r w:rsidR="00F27EF7" w:rsidRPr="001773BA">
        <w:rPr>
          <w:rFonts w:ascii="Browallia New" w:hAnsi="Browallia New" w:cs="Browallia New"/>
          <w:sz w:val="26"/>
          <w:szCs w:val="26"/>
        </w:rPr>
        <w:t>31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69098095" w14:textId="77777777" w:rsidR="005D5DA1" w:rsidRPr="001773BA" w:rsidRDefault="005D5DA1" w:rsidP="00EC7D6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130462" w:rsidRPr="001773BA" w14:paraId="54DB46B5" w14:textId="77777777" w:rsidTr="003D0140">
        <w:tc>
          <w:tcPr>
            <w:tcW w:w="6678" w:type="dxa"/>
          </w:tcPr>
          <w:p w14:paraId="774262E5" w14:textId="77777777" w:rsidR="00695748" w:rsidRPr="001773BA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125DB63" w14:textId="77777777" w:rsidR="004C1ED9" w:rsidRPr="001773BA" w:rsidRDefault="005D5DA1" w:rsidP="000D51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62A03A9" w14:textId="2B23A2B6" w:rsidR="00695748" w:rsidRPr="001773BA" w:rsidRDefault="005D5DA1" w:rsidP="000D51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76176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30462" w:rsidRPr="001773BA" w14:paraId="400CAA9A" w14:textId="77777777" w:rsidTr="003D0140">
        <w:tc>
          <w:tcPr>
            <w:tcW w:w="6678" w:type="dxa"/>
          </w:tcPr>
          <w:p w14:paraId="7B345F33" w14:textId="77777777" w:rsidR="00695748" w:rsidRPr="001773BA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3351261" w14:textId="528E3F9B" w:rsidR="00695748" w:rsidRPr="001773BA" w:rsidRDefault="00EC7D6B" w:rsidP="00EC7D6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91C24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60EC79D" w14:textId="63079F2C" w:rsidR="00695748" w:rsidRPr="001773BA" w:rsidRDefault="00EC7D6B" w:rsidP="00EC7D6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91C24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30462" w:rsidRPr="001773BA" w14:paraId="7F25734C" w14:textId="77777777" w:rsidTr="00130462">
        <w:tc>
          <w:tcPr>
            <w:tcW w:w="6678" w:type="dxa"/>
          </w:tcPr>
          <w:p w14:paraId="40F9A43F" w14:textId="77777777" w:rsidR="00695748" w:rsidRPr="001773BA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441ED79C" w14:textId="2D9298BC" w:rsidR="005D5DA1" w:rsidRPr="001773BA" w:rsidRDefault="005D5DA1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6E424387" w14:textId="6E2905AC" w:rsidR="00695748" w:rsidRPr="001773BA" w:rsidRDefault="005D5DA1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1E9BA409" w14:textId="77777777" w:rsidTr="00130462">
        <w:tc>
          <w:tcPr>
            <w:tcW w:w="6678" w:type="dxa"/>
          </w:tcPr>
          <w:p w14:paraId="5AC5221E" w14:textId="77777777" w:rsidR="00695748" w:rsidRPr="001773BA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BACE4F" w14:textId="77777777" w:rsidR="00695748" w:rsidRPr="001773BA" w:rsidRDefault="00695748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899EBE" w14:textId="77777777" w:rsidR="00695748" w:rsidRPr="001773BA" w:rsidRDefault="00695748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4FD3" w:rsidRPr="001773BA" w14:paraId="544D458B" w14:textId="77777777" w:rsidTr="00130462">
        <w:tc>
          <w:tcPr>
            <w:tcW w:w="6678" w:type="dxa"/>
            <w:hideMark/>
          </w:tcPr>
          <w:p w14:paraId="53F0ABE9" w14:textId="548267DD" w:rsidR="00364FD3" w:rsidRPr="001773BA" w:rsidRDefault="00364FD3" w:rsidP="00364FD3">
            <w:pPr>
              <w:ind w:left="54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ค่าเผื่อผลขาดทุนที่คาดว่าจะเกิดขึ้น 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</w:tcPr>
          <w:p w14:paraId="52FFDDCA" w14:textId="099AE5F6" w:rsidR="00364FD3" w:rsidRPr="001773BA" w:rsidRDefault="00DA54B0" w:rsidP="00364FD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CEC678C" w14:textId="2B8F5E7F" w:rsidR="00364FD3" w:rsidRPr="001773BA" w:rsidRDefault="00364FD3" w:rsidP="00364FD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54B0" w:rsidRPr="001773BA" w14:paraId="6E954111" w14:textId="77777777" w:rsidTr="00130462">
        <w:tc>
          <w:tcPr>
            <w:tcW w:w="6678" w:type="dxa"/>
          </w:tcPr>
          <w:p w14:paraId="111494CE" w14:textId="67823994" w:rsidR="00DA54B0" w:rsidRPr="001773BA" w:rsidRDefault="00DA54B0" w:rsidP="00DA54B0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รับรู้ค่าเผื่อผลขาดทุนที่เพิ่มขึ้นในกำไรหรือขาดทุนในระหว่างปี</w:t>
            </w:r>
          </w:p>
        </w:tc>
        <w:tc>
          <w:tcPr>
            <w:tcW w:w="1440" w:type="dxa"/>
          </w:tcPr>
          <w:p w14:paraId="5D9D61B3" w14:textId="5B663A84" w:rsidR="00DA54B0" w:rsidRPr="001773BA" w:rsidRDefault="00DA54B0" w:rsidP="00DA54B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9B9F913" w14:textId="20B27B5C" w:rsidR="00DA54B0" w:rsidRPr="001773BA" w:rsidRDefault="00DA54B0" w:rsidP="00DA54B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af-ZA"/>
              </w:rPr>
              <w:t>-</w:t>
            </w:r>
          </w:p>
        </w:tc>
      </w:tr>
      <w:tr w:rsidR="00DA54B0" w:rsidRPr="001773BA" w14:paraId="5EEAC019" w14:textId="77777777" w:rsidTr="00130462">
        <w:tc>
          <w:tcPr>
            <w:tcW w:w="6678" w:type="dxa"/>
            <w:hideMark/>
          </w:tcPr>
          <w:p w14:paraId="7179C46B" w14:textId="5757D0FF" w:rsidR="00DA54B0" w:rsidRPr="001773BA" w:rsidRDefault="00DA54B0" w:rsidP="00DA54B0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713CC6" w14:textId="4FD6265B" w:rsidR="00DA54B0" w:rsidRPr="001773BA" w:rsidRDefault="00F27EF7" w:rsidP="00DA54B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A54B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35542A" w14:textId="5E211F21" w:rsidR="00DA54B0" w:rsidRPr="001773BA" w:rsidRDefault="00F27EF7" w:rsidP="00DA54B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A54B0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364FD3" w:rsidRPr="001773BA" w14:paraId="2591ADA5" w14:textId="77777777" w:rsidTr="00130462">
        <w:tc>
          <w:tcPr>
            <w:tcW w:w="6678" w:type="dxa"/>
          </w:tcPr>
          <w:p w14:paraId="1537A996" w14:textId="0CB80CF2" w:rsidR="00364FD3" w:rsidRPr="001773BA" w:rsidRDefault="00364FD3" w:rsidP="00364FD3">
            <w:pPr>
              <w:ind w:left="54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ค่าเผื่อผลขาดทุนที่คาดว่าจะเกิดขึ้น 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7199CA" w14:textId="1665B1A5" w:rsidR="00364FD3" w:rsidRPr="001773BA" w:rsidRDefault="00DA54B0" w:rsidP="00364FD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259A00" w14:textId="1E91D537" w:rsidR="00364FD3" w:rsidRPr="001773BA" w:rsidRDefault="00364FD3" w:rsidP="00364FD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406B646" w14:textId="42DB8BB1" w:rsidR="00B87519" w:rsidRPr="001773BA" w:rsidRDefault="00B87519" w:rsidP="004C2BA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403711B" w14:textId="141D7BC9" w:rsidR="00A058DD" w:rsidRPr="001773BA" w:rsidRDefault="00F27EF7" w:rsidP="00525E73">
      <w:pPr>
        <w:pStyle w:val="Heading2"/>
        <w:keepNext w:val="0"/>
        <w:tabs>
          <w:tab w:val="left" w:pos="540"/>
        </w:tabs>
        <w:ind w:left="540" w:hanging="558"/>
        <w:rPr>
          <w:rFonts w:ascii="Browallia New" w:eastAsia="Arial Unicode MS" w:hAnsi="Browallia New" w:cs="Browallia New"/>
          <w:bCs/>
          <w:sz w:val="26"/>
          <w:szCs w:val="26"/>
          <w:cs/>
        </w:rPr>
      </w:pPr>
      <w:r w:rsidRPr="001773BA">
        <w:rPr>
          <w:rFonts w:ascii="Browallia New" w:eastAsia="Arial Unicode MS" w:hAnsi="Browallia New" w:cs="Browallia New"/>
          <w:b/>
          <w:sz w:val="26"/>
          <w:szCs w:val="26"/>
        </w:rPr>
        <w:t>10</w:t>
      </w:r>
      <w:r w:rsidR="00A058DD" w:rsidRPr="001773BA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1773BA">
        <w:rPr>
          <w:rFonts w:ascii="Browallia New" w:eastAsia="Arial Unicode MS" w:hAnsi="Browallia New" w:cs="Browallia New"/>
          <w:b/>
          <w:sz w:val="26"/>
          <w:szCs w:val="26"/>
        </w:rPr>
        <w:t>3</w:t>
      </w:r>
      <w:r w:rsidR="00A058DD" w:rsidRPr="001773BA">
        <w:rPr>
          <w:rFonts w:ascii="Browallia New" w:eastAsia="Arial Unicode MS" w:hAnsi="Browallia New" w:cs="Browallia New"/>
          <w:b/>
          <w:sz w:val="26"/>
          <w:szCs w:val="26"/>
          <w:cs/>
        </w:rPr>
        <w:tab/>
      </w:r>
      <w:r w:rsidR="00A058DD" w:rsidRPr="001773BA">
        <w:rPr>
          <w:rFonts w:ascii="Browallia New" w:eastAsia="Arial Unicode MS" w:hAnsi="Browallia New" w:cs="Browallia New"/>
          <w:bCs/>
          <w:sz w:val="26"/>
          <w:szCs w:val="26"/>
          <w:cs/>
        </w:rPr>
        <w:t>การด้อยค่าของลูกหนี้บริษัทที่เกี่ยวข้องกัน</w:t>
      </w:r>
    </w:p>
    <w:p w14:paraId="5316EF93" w14:textId="77777777" w:rsidR="00A058DD" w:rsidRPr="001773BA" w:rsidRDefault="00A058DD" w:rsidP="00525E7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1F1C148" w14:textId="5557C68B" w:rsidR="00A058DD" w:rsidRPr="001773BA" w:rsidRDefault="00A058DD" w:rsidP="005C7C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ข้อมูลเกี่ยวกับค่าเผื่อการด้อยค่าของลูกหนี้</w:t>
      </w:r>
      <w:r w:rsidR="00B16AC8" w:rsidRPr="001773BA">
        <w:rPr>
          <w:rFonts w:ascii="Browallia New" w:hAnsi="Browallia New" w:cs="Browallia New"/>
          <w:spacing w:val="-4"/>
          <w:sz w:val="26"/>
          <w:szCs w:val="26"/>
          <w:cs/>
        </w:rPr>
        <w:t>บริษัทที่เกี่ยวข้องกัน</w:t>
      </w:r>
      <w:r w:rsidR="005C7CC7" w:rsidRPr="001773BA">
        <w:rPr>
          <w:rFonts w:ascii="Browallia New" w:hAnsi="Browallia New" w:cs="Browallia New"/>
          <w:spacing w:val="-4"/>
          <w:sz w:val="26"/>
          <w:szCs w:val="26"/>
          <w:cs/>
        </w:rPr>
        <w:t>และความเสี่ยงด้านการให้สินเชื่อ ความเสี่ยงจากอัตราแลกเปลี่ยน</w:t>
      </w:r>
      <w:r w:rsidR="00B16AC8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5C7CC7" w:rsidRPr="001773BA">
        <w:rPr>
          <w:rFonts w:ascii="Browallia New" w:hAnsi="Browallia New" w:cs="Browallia New"/>
          <w:sz w:val="26"/>
          <w:szCs w:val="26"/>
          <w:cs/>
        </w:rPr>
        <w:t>และความเสี่ยงจากอัตราดอกเบี้ย</w:t>
      </w:r>
      <w:r w:rsidR="006651ED" w:rsidRPr="001773BA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1773BA">
        <w:rPr>
          <w:rFonts w:ascii="Browallia New" w:hAnsi="Browallia New" w:cs="Browallia New"/>
          <w:sz w:val="26"/>
          <w:szCs w:val="26"/>
          <w:cs/>
        </w:rPr>
        <w:t>ได้เปิดเผยไว้ในหมายเหตุ</w:t>
      </w:r>
      <w:r w:rsidR="007417A5" w:rsidRPr="001773BA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4</w:t>
      </w:r>
      <w:r w:rsidR="005C7CC7" w:rsidRPr="001773BA">
        <w:rPr>
          <w:rFonts w:ascii="Browallia New" w:hAnsi="Browallia New" w:cs="Browallia New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4</w:t>
      </w:r>
      <w:r w:rsidR="005C7CC7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5C7CC7" w:rsidRPr="001773BA">
        <w:rPr>
          <w:rFonts w:ascii="Browallia New" w:hAnsi="Browallia New" w:cs="Browallia New"/>
          <w:sz w:val="26"/>
          <w:szCs w:val="26"/>
          <w:cs/>
        </w:rPr>
        <w:t>และ</w:t>
      </w:r>
      <w:r w:rsidR="007417A5" w:rsidRPr="001773BA">
        <w:rPr>
          <w:rFonts w:ascii="Browallia New" w:hAnsi="Browallia New" w:cs="Browallia New"/>
          <w:sz w:val="26"/>
          <w:szCs w:val="26"/>
          <w:cs/>
        </w:rPr>
        <w:t>ข้อ</w:t>
      </w:r>
      <w:r w:rsidR="005C7CC7"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5</w:t>
      </w:r>
    </w:p>
    <w:p w14:paraId="2290A9B2" w14:textId="77777777" w:rsidR="00A058DD" w:rsidRPr="001773BA" w:rsidRDefault="00A058DD" w:rsidP="00DC21C5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CAD088" w14:textId="1ADF90D9" w:rsidR="00A058DD" w:rsidRPr="001773BA" w:rsidRDefault="00B16AC8" w:rsidP="00DC21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ค่าเผื่อผลขาดทุน</w:t>
      </w:r>
      <w:r w:rsidR="009A6B21" w:rsidRPr="001773BA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1773BA">
        <w:rPr>
          <w:rFonts w:ascii="Browallia New" w:hAnsi="Browallia New" w:cs="Browallia New"/>
          <w:sz w:val="26"/>
          <w:szCs w:val="26"/>
          <w:cs/>
        </w:rPr>
        <w:t>ของลูกหนี้บริษัทที่เกี่ยวข้องกัน มีรายละเอียดดังนี้</w:t>
      </w:r>
    </w:p>
    <w:p w14:paraId="0DC49786" w14:textId="57EDF301" w:rsidR="00525E73" w:rsidRPr="001773BA" w:rsidRDefault="00525E73" w:rsidP="00DC21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31"/>
        <w:gridCol w:w="1152"/>
        <w:gridCol w:w="1152"/>
        <w:gridCol w:w="1152"/>
        <w:gridCol w:w="1152"/>
        <w:gridCol w:w="1152"/>
        <w:gridCol w:w="1152"/>
      </w:tblGrid>
      <w:tr w:rsidR="00130462" w:rsidRPr="001773BA" w14:paraId="28E43EA5" w14:textId="77777777" w:rsidTr="003D0140">
        <w:tc>
          <w:tcPr>
            <w:tcW w:w="2131" w:type="dxa"/>
            <w:vAlign w:val="bottom"/>
          </w:tcPr>
          <w:p w14:paraId="26693DF3" w14:textId="77777777" w:rsidR="00525E73" w:rsidRPr="001773BA" w:rsidRDefault="00525E73" w:rsidP="007F235C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A6793" w14:textId="311F35F6" w:rsidR="00525E73" w:rsidRPr="001773BA" w:rsidRDefault="00525E73" w:rsidP="007F235C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30462" w:rsidRPr="001773BA" w14:paraId="4D93BFB4" w14:textId="77777777" w:rsidTr="003D0140">
        <w:tc>
          <w:tcPr>
            <w:tcW w:w="2131" w:type="dxa"/>
            <w:vAlign w:val="bottom"/>
            <w:hideMark/>
          </w:tcPr>
          <w:p w14:paraId="5743FFAB" w14:textId="77777777" w:rsidR="00525E73" w:rsidRPr="001773BA" w:rsidRDefault="00525E73" w:rsidP="007F235C">
            <w:pPr>
              <w:ind w:left="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66D6E" w14:textId="77777777" w:rsidR="008C6EA0" w:rsidRPr="001773BA" w:rsidRDefault="00525E73" w:rsidP="007F235C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="008C6EA0"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ยังไม่ถึง</w:t>
            </w:r>
          </w:p>
          <w:p w14:paraId="26B24BF9" w14:textId="52B3B8F3" w:rsidR="00525E73" w:rsidRPr="001773BA" w:rsidRDefault="007F235C" w:rsidP="007F235C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8C6EA0"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กำหนดชำระ</w:t>
            </w:r>
          </w:p>
          <w:p w14:paraId="21195DE9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346DF0" w14:textId="400AEE54" w:rsidR="00525E73" w:rsidRPr="001773BA" w:rsidRDefault="00525E73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60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</w:t>
            </w:r>
          </w:p>
          <w:p w14:paraId="276A762B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440B44" w14:textId="156F813D" w:rsidR="00525E73" w:rsidRPr="001773BA" w:rsidRDefault="00525E73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61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90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</w:t>
            </w:r>
          </w:p>
          <w:p w14:paraId="5F70F9A8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268697" w14:textId="152C69E0" w:rsidR="00525E73" w:rsidRPr="001773BA" w:rsidRDefault="00525E73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91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120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</w:t>
            </w:r>
          </w:p>
          <w:p w14:paraId="3D05F931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190354" w14:textId="77777777" w:rsidR="008C6EA0" w:rsidRPr="001773BA" w:rsidRDefault="008C6EA0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821ABF4" w14:textId="15C93D2A" w:rsidR="00525E73" w:rsidRPr="001773BA" w:rsidRDefault="00525E73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เกิน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120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</w:t>
            </w:r>
          </w:p>
          <w:p w14:paraId="0ECE7687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A5C614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FACA71C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30462" w:rsidRPr="001773BA" w14:paraId="2C8E32C9" w14:textId="77777777" w:rsidTr="00130462">
        <w:tc>
          <w:tcPr>
            <w:tcW w:w="2131" w:type="dxa"/>
            <w:vAlign w:val="bottom"/>
          </w:tcPr>
          <w:p w14:paraId="382E30D6" w14:textId="77777777" w:rsidR="00525E73" w:rsidRPr="001773BA" w:rsidRDefault="00525E73" w:rsidP="007F235C">
            <w:pPr>
              <w:ind w:left="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4506A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5DE812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CD428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83BF4D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4EAC5D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73738E3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30462" w:rsidRPr="001773BA" w14:paraId="4B624AB9" w14:textId="77777777" w:rsidTr="00130462">
        <w:tc>
          <w:tcPr>
            <w:tcW w:w="2131" w:type="dxa"/>
            <w:vAlign w:val="bottom"/>
          </w:tcPr>
          <w:p w14:paraId="663F0616" w14:textId="2BEA80DD" w:rsidR="00525E73" w:rsidRPr="001773BA" w:rsidRDefault="00525E73" w:rsidP="007F235C">
            <w:pPr>
              <w:ind w:left="2" w:right="-240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9B3A80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9B3A80"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691C24"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52" w:type="dxa"/>
            <w:vAlign w:val="bottom"/>
          </w:tcPr>
          <w:p w14:paraId="1AD95542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EA88199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1807C09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9233A9C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78C6E9A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17BF492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30462" w:rsidRPr="001773BA" w14:paraId="0284B7A1" w14:textId="77777777" w:rsidTr="00130462">
        <w:tc>
          <w:tcPr>
            <w:tcW w:w="2131" w:type="dxa"/>
            <w:vAlign w:val="bottom"/>
            <w:hideMark/>
          </w:tcPr>
          <w:p w14:paraId="14D97234" w14:textId="77777777" w:rsidR="00525E73" w:rsidRPr="001773BA" w:rsidRDefault="00525E73" w:rsidP="007F235C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vAlign w:val="bottom"/>
          </w:tcPr>
          <w:p w14:paraId="74FEE3F1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17B9773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D6DFD35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F97996A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5E57C6F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FE36ACA" w14:textId="77777777" w:rsidR="00525E73" w:rsidRPr="001773BA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55B1F" w:rsidRPr="001773BA" w14:paraId="07469D88" w14:textId="77777777" w:rsidTr="00130462">
        <w:trPr>
          <w:trHeight w:val="126"/>
        </w:trPr>
        <w:tc>
          <w:tcPr>
            <w:tcW w:w="2131" w:type="dxa"/>
            <w:vAlign w:val="bottom"/>
          </w:tcPr>
          <w:p w14:paraId="6673CF42" w14:textId="288171C7" w:rsidR="00E55B1F" w:rsidRPr="001773BA" w:rsidRDefault="00E55B1F" w:rsidP="00E55B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 xml:space="preserve">  - </w:t>
            </w: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ลูกหนี้บริษัทที่เกี่ยวข้องกัน</w:t>
            </w:r>
          </w:p>
        </w:tc>
        <w:tc>
          <w:tcPr>
            <w:tcW w:w="1152" w:type="dxa"/>
            <w:vAlign w:val="bottom"/>
          </w:tcPr>
          <w:p w14:paraId="03E3104A" w14:textId="18412FD6" w:rsidR="00E55B1F" w:rsidRPr="001773BA" w:rsidRDefault="00F27EF7" w:rsidP="00E55B1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55B1F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516</w:t>
            </w:r>
            <w:r w:rsidR="00E55B1F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894</w:t>
            </w:r>
          </w:p>
        </w:tc>
        <w:tc>
          <w:tcPr>
            <w:tcW w:w="1152" w:type="dxa"/>
            <w:vAlign w:val="bottom"/>
          </w:tcPr>
          <w:p w14:paraId="38F49D48" w14:textId="5EDBC6F5" w:rsidR="00E55B1F" w:rsidRPr="001773BA" w:rsidRDefault="00F27EF7" w:rsidP="00E55B1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719</w:t>
            </w:r>
            <w:r w:rsidR="00E55B1F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851</w:t>
            </w:r>
          </w:p>
        </w:tc>
        <w:tc>
          <w:tcPr>
            <w:tcW w:w="1152" w:type="dxa"/>
            <w:vAlign w:val="bottom"/>
          </w:tcPr>
          <w:p w14:paraId="1B42A80D" w14:textId="48D94B15" w:rsidR="00E55B1F" w:rsidRPr="001773BA" w:rsidRDefault="00E55B1F" w:rsidP="00E55B1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6735CCD8" w14:textId="5322516D" w:rsidR="00E55B1F" w:rsidRPr="001773BA" w:rsidRDefault="00E55B1F" w:rsidP="00E55B1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1600574F" w14:textId="669A928B" w:rsidR="00E55B1F" w:rsidRPr="001773BA" w:rsidRDefault="00E55B1F" w:rsidP="00E55B1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26222733" w14:textId="57C6E08B" w:rsidR="00E55B1F" w:rsidRPr="001773BA" w:rsidRDefault="00F27EF7" w:rsidP="00E55B1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55B1F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236</w:t>
            </w:r>
            <w:r w:rsidR="00E55B1F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745</w:t>
            </w:r>
          </w:p>
        </w:tc>
      </w:tr>
      <w:tr w:rsidR="00284473" w:rsidRPr="001773BA" w14:paraId="5ABAC47C" w14:textId="77777777" w:rsidTr="00130462">
        <w:tc>
          <w:tcPr>
            <w:tcW w:w="2131" w:type="dxa"/>
            <w:hideMark/>
          </w:tcPr>
          <w:p w14:paraId="3B162141" w14:textId="1AB272C3" w:rsidR="00284473" w:rsidRPr="001773BA" w:rsidRDefault="00E81666" w:rsidP="007F235C">
            <w:pPr>
              <w:tabs>
                <w:tab w:val="left" w:pos="270"/>
              </w:tabs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="007F235C" w:rsidRPr="001773B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284473" w:rsidRPr="001773B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B0692F4" w14:textId="2A6BCD7B" w:rsidR="00284473" w:rsidRPr="001773BA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6407A67" w14:textId="47EB56C0" w:rsidR="00284473" w:rsidRPr="001773BA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2A47A24" w14:textId="472DED09" w:rsidR="00284473" w:rsidRPr="001773BA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AEE7DCF" w14:textId="584AC329" w:rsidR="00284473" w:rsidRPr="001773BA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A5D5A06" w14:textId="668D5D8C" w:rsidR="00284473" w:rsidRPr="001773BA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A535A45" w14:textId="4B8C75BB" w:rsidR="00284473" w:rsidRPr="001773BA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93787" w:rsidRPr="001773BA" w14:paraId="6E2948EE" w14:textId="77777777" w:rsidTr="00130462">
        <w:tc>
          <w:tcPr>
            <w:tcW w:w="2131" w:type="dxa"/>
          </w:tcPr>
          <w:p w14:paraId="4A10A476" w14:textId="04DF3F10" w:rsidR="00893787" w:rsidRPr="001773BA" w:rsidRDefault="00893787" w:rsidP="00893787">
            <w:pPr>
              <w:tabs>
                <w:tab w:val="left" w:pos="2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820D6B" w14:textId="0D1E638F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49B7CF" w14:textId="61DE0FBB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1D5670" w14:textId="1F0E6E46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8A0983" w14:textId="07A93825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9BC61F" w14:textId="01DB8636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0C83CF" w14:textId="5DB883E2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93787" w:rsidRPr="001773BA" w14:paraId="26BC0E92" w14:textId="77777777" w:rsidTr="00257805">
        <w:tc>
          <w:tcPr>
            <w:tcW w:w="2131" w:type="dxa"/>
            <w:vAlign w:val="bottom"/>
          </w:tcPr>
          <w:p w14:paraId="40DFBD29" w14:textId="77777777" w:rsidR="00893787" w:rsidRPr="001773BA" w:rsidRDefault="00893787" w:rsidP="00893787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689A8B" w14:textId="506FD1EE" w:rsidR="00893787" w:rsidRPr="001773BA" w:rsidRDefault="00F27EF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</w:t>
            </w:r>
            <w:r w:rsidR="0089378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516</w:t>
            </w:r>
            <w:r w:rsidR="0089378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FDBFBA" w14:textId="52E42E98" w:rsidR="00893787" w:rsidRPr="001773BA" w:rsidRDefault="00F27EF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719</w:t>
            </w:r>
            <w:r w:rsidR="0089378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B13EBA" w14:textId="5D9D4E4A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C03E96" w14:textId="76D163F1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2DD23C" w14:textId="59F40671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E74E85" w14:textId="73415896" w:rsidR="00893787" w:rsidRPr="001773BA" w:rsidRDefault="00F27EF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</w:t>
            </w:r>
            <w:r w:rsidR="0089378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236</w:t>
            </w:r>
            <w:r w:rsidR="0089378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745</w:t>
            </w:r>
          </w:p>
        </w:tc>
      </w:tr>
      <w:tr w:rsidR="00893787" w:rsidRPr="001773BA" w14:paraId="0C38C5A3" w14:textId="77777777" w:rsidTr="00130462">
        <w:tc>
          <w:tcPr>
            <w:tcW w:w="2131" w:type="dxa"/>
            <w:vAlign w:val="bottom"/>
          </w:tcPr>
          <w:p w14:paraId="1787D11B" w14:textId="77777777" w:rsidR="00893787" w:rsidRPr="001773BA" w:rsidRDefault="00893787" w:rsidP="00893787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6DB905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5FE835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5C089B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C2E37F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9E5A06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F07EAF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93787" w:rsidRPr="001773BA" w14:paraId="30510FE3" w14:textId="77777777" w:rsidTr="00130462">
        <w:tc>
          <w:tcPr>
            <w:tcW w:w="2131" w:type="dxa"/>
            <w:vAlign w:val="bottom"/>
          </w:tcPr>
          <w:p w14:paraId="7902AB52" w14:textId="1DF1797C" w:rsidR="00893787" w:rsidRPr="001773BA" w:rsidRDefault="00893787" w:rsidP="00893787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6734FF6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0CF9537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69C3AC4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2875E99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44F4E9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6748CF9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93787" w:rsidRPr="001773BA" w14:paraId="447B108C" w14:textId="77777777" w:rsidTr="00130462">
        <w:tc>
          <w:tcPr>
            <w:tcW w:w="2131" w:type="dxa"/>
            <w:vAlign w:val="bottom"/>
          </w:tcPr>
          <w:p w14:paraId="30DB52BB" w14:textId="40BFAAE9" w:rsidR="00893787" w:rsidRPr="001773BA" w:rsidRDefault="00893787" w:rsidP="00893787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018C8C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B79D509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BEEB5FB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FC80D76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B95950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A405B1" w14:textId="77777777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93787" w:rsidRPr="001773BA" w14:paraId="082CFFF4" w14:textId="77777777" w:rsidTr="00130462">
        <w:tc>
          <w:tcPr>
            <w:tcW w:w="2131" w:type="dxa"/>
            <w:vAlign w:val="bottom"/>
          </w:tcPr>
          <w:p w14:paraId="4FB6CFE1" w14:textId="40594BAB" w:rsidR="00893787" w:rsidRPr="001773BA" w:rsidRDefault="00893787" w:rsidP="00893787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 xml:space="preserve">  - </w:t>
            </w: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ลูกหนี้บริษัทที่เกี่ยวข้องกัน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51C720" w14:textId="7076AA3C" w:rsidR="00893787" w:rsidRPr="001773BA" w:rsidRDefault="00F27EF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93787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805</w:t>
            </w:r>
            <w:r w:rsidR="00893787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453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50EF0A" w14:textId="4FF5D140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2EF395C" w14:textId="700D6420" w:rsidR="00893787" w:rsidRPr="001773BA" w:rsidRDefault="00F27EF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893787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847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E785963" w14:textId="76838893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A09F213" w14:textId="47F1DD5F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A9884D7" w14:textId="0EE8F0A9" w:rsidR="00893787" w:rsidRPr="001773BA" w:rsidRDefault="00F27EF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93787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831</w:t>
            </w:r>
            <w:r w:rsidR="00893787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</w:tr>
      <w:tr w:rsidR="00893787" w:rsidRPr="001773BA" w14:paraId="5179E1CB" w14:textId="77777777" w:rsidTr="00130462">
        <w:tc>
          <w:tcPr>
            <w:tcW w:w="2131" w:type="dxa"/>
          </w:tcPr>
          <w:p w14:paraId="4163F0EF" w14:textId="6032B07C" w:rsidR="00893787" w:rsidRPr="001773BA" w:rsidRDefault="00893787" w:rsidP="00893787">
            <w:pPr>
              <w:tabs>
                <w:tab w:val="left" w:pos="270"/>
              </w:tabs>
              <w:ind w:left="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21ECAA1" w14:textId="7FE0EF72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250591B" w14:textId="644D2DBF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F7739C0" w14:textId="24A836DB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BEF4587" w14:textId="26E7C61E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54B3087" w14:textId="60047ACC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0914E69" w14:textId="1EFCB6FB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93787" w:rsidRPr="001773BA" w14:paraId="2816B968" w14:textId="77777777" w:rsidTr="00130462">
        <w:tc>
          <w:tcPr>
            <w:tcW w:w="2131" w:type="dxa"/>
          </w:tcPr>
          <w:p w14:paraId="4BD805CE" w14:textId="67BD6D30" w:rsidR="00893787" w:rsidRPr="001773BA" w:rsidRDefault="00893787" w:rsidP="00893787">
            <w:pPr>
              <w:tabs>
                <w:tab w:val="left" w:pos="270"/>
              </w:tabs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63A09B" w14:textId="10EC27A4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151BF2" w14:textId="3D226032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DDF140" w14:textId="76D7361C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7CF207" w14:textId="79D74208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5DBEDA" w14:textId="5EA7FB92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6F6F8A" w14:textId="3A954329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93787" w:rsidRPr="001773BA" w14:paraId="122B6D99" w14:textId="77777777" w:rsidTr="00130462">
        <w:tc>
          <w:tcPr>
            <w:tcW w:w="2131" w:type="dxa"/>
            <w:vAlign w:val="bottom"/>
          </w:tcPr>
          <w:p w14:paraId="0AD38E12" w14:textId="77777777" w:rsidR="00893787" w:rsidRPr="001773BA" w:rsidRDefault="00893787" w:rsidP="00893787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FE005C" w14:textId="59618CEB" w:rsidR="00893787" w:rsidRPr="001773BA" w:rsidRDefault="00F27EF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89378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805</w:t>
            </w:r>
            <w:r w:rsidR="0089378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453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60AF9F" w14:textId="6312C371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3E5DAD" w14:textId="44CA595E" w:rsidR="00893787" w:rsidRPr="001773BA" w:rsidRDefault="00F27EF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</w:t>
            </w:r>
            <w:r w:rsidR="0089378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9C7371" w14:textId="294A7165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05755D" w14:textId="4BC17602" w:rsidR="00893787" w:rsidRPr="001773BA" w:rsidRDefault="0089378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45D48" w14:textId="3E9AABA5" w:rsidR="00893787" w:rsidRPr="001773BA" w:rsidRDefault="00F27EF7" w:rsidP="00893787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89378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831</w:t>
            </w:r>
            <w:r w:rsidR="0089378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300</w:t>
            </w:r>
          </w:p>
        </w:tc>
      </w:tr>
    </w:tbl>
    <w:p w14:paraId="1E21648E" w14:textId="77777777" w:rsidR="00525E73" w:rsidRPr="001773BA" w:rsidRDefault="00D65AEF" w:rsidP="00DC21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02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17"/>
        <w:gridCol w:w="1152"/>
        <w:gridCol w:w="1152"/>
        <w:gridCol w:w="1152"/>
        <w:gridCol w:w="1152"/>
        <w:gridCol w:w="1152"/>
        <w:gridCol w:w="1152"/>
      </w:tblGrid>
      <w:tr w:rsidR="00130462" w:rsidRPr="001773BA" w14:paraId="2B9DE7B2" w14:textId="77777777" w:rsidTr="003D0140">
        <w:tc>
          <w:tcPr>
            <w:tcW w:w="2117" w:type="dxa"/>
            <w:vAlign w:val="bottom"/>
          </w:tcPr>
          <w:p w14:paraId="368E7639" w14:textId="77777777" w:rsidR="00695748" w:rsidRPr="001773BA" w:rsidRDefault="00695748" w:rsidP="00EC7D6B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A41E0" w14:textId="77777777" w:rsidR="00695748" w:rsidRPr="001773BA" w:rsidRDefault="00695748" w:rsidP="00EC7D6B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0462" w:rsidRPr="001773BA" w14:paraId="3EA2A21B" w14:textId="77777777" w:rsidTr="003D0140">
        <w:tc>
          <w:tcPr>
            <w:tcW w:w="2117" w:type="dxa"/>
            <w:vAlign w:val="bottom"/>
            <w:hideMark/>
          </w:tcPr>
          <w:p w14:paraId="63CE6FC7" w14:textId="77777777" w:rsidR="00695748" w:rsidRPr="001773BA" w:rsidRDefault="00695748" w:rsidP="00EC7D6B">
            <w:pPr>
              <w:ind w:left="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B2E1F" w14:textId="77777777" w:rsidR="00E81666" w:rsidRPr="001773BA" w:rsidRDefault="00695748" w:rsidP="00E81666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="00E81666"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ยังไม่ถึง</w:t>
            </w:r>
          </w:p>
          <w:p w14:paraId="01A31684" w14:textId="6EA97290" w:rsidR="00695748" w:rsidRPr="001773BA" w:rsidRDefault="007F235C" w:rsidP="00E81666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E81666"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กำหนดชำระ</w:t>
            </w:r>
          </w:p>
          <w:p w14:paraId="68A364AC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A0675" w14:textId="124EBDAA" w:rsidR="00695748" w:rsidRPr="001773BA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60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</w:t>
            </w:r>
          </w:p>
          <w:p w14:paraId="1BB691FE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0B8ECC" w14:textId="1D9D30C7" w:rsidR="00695748" w:rsidRPr="001773BA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61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90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</w:t>
            </w:r>
          </w:p>
          <w:p w14:paraId="4471F390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9B1C7" w14:textId="6B205F97" w:rsidR="00695748" w:rsidRPr="001773BA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91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120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</w:t>
            </w:r>
          </w:p>
          <w:p w14:paraId="3D4610A9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40B8E9" w14:textId="77777777" w:rsidR="00E81666" w:rsidRPr="001773BA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</w:p>
          <w:p w14:paraId="43F9F66A" w14:textId="78A01ACF" w:rsidR="00695748" w:rsidRPr="001773BA" w:rsidRDefault="007F235C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695748"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เกิน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120</w:t>
            </w:r>
            <w:r w:rsidR="00695748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95748"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</w:t>
            </w:r>
          </w:p>
          <w:p w14:paraId="676F243C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CE08EF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54398B52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30462" w:rsidRPr="001773BA" w14:paraId="1B0D5C1A" w14:textId="77777777" w:rsidTr="00130462">
        <w:tc>
          <w:tcPr>
            <w:tcW w:w="2117" w:type="dxa"/>
            <w:vAlign w:val="bottom"/>
          </w:tcPr>
          <w:p w14:paraId="0031AD12" w14:textId="77777777" w:rsidR="00695748" w:rsidRPr="001773BA" w:rsidRDefault="00695748" w:rsidP="00EC7D6B">
            <w:pPr>
              <w:ind w:left="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9350E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04FF54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405EF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476E8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F2729C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023735B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30462" w:rsidRPr="001773BA" w14:paraId="7C467F00" w14:textId="77777777" w:rsidTr="00130462">
        <w:tc>
          <w:tcPr>
            <w:tcW w:w="2117" w:type="dxa"/>
            <w:vAlign w:val="bottom"/>
          </w:tcPr>
          <w:p w14:paraId="6A9321FE" w14:textId="7A0A408A" w:rsidR="006651ED" w:rsidRPr="001773BA" w:rsidRDefault="006651ED" w:rsidP="006651ED">
            <w:pPr>
              <w:ind w:left="2" w:right="-10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152" w:type="dxa"/>
            <w:vAlign w:val="bottom"/>
          </w:tcPr>
          <w:p w14:paraId="298BF13B" w14:textId="77777777" w:rsidR="006651ED" w:rsidRPr="001773BA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8B223BF" w14:textId="77777777" w:rsidR="006651ED" w:rsidRPr="001773BA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51242E2" w14:textId="77777777" w:rsidR="006651ED" w:rsidRPr="001773BA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89CB28B" w14:textId="77777777" w:rsidR="006651ED" w:rsidRPr="001773BA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E7A3B2F" w14:textId="77777777" w:rsidR="006651ED" w:rsidRPr="001773BA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23D7F39" w14:textId="77777777" w:rsidR="006651ED" w:rsidRPr="001773BA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30462" w:rsidRPr="001773BA" w14:paraId="5311CE85" w14:textId="77777777" w:rsidTr="00130462">
        <w:tc>
          <w:tcPr>
            <w:tcW w:w="2117" w:type="dxa"/>
            <w:vAlign w:val="bottom"/>
            <w:hideMark/>
          </w:tcPr>
          <w:p w14:paraId="37832646" w14:textId="77777777" w:rsidR="00695748" w:rsidRPr="001773BA" w:rsidRDefault="00695748" w:rsidP="00EC7D6B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vAlign w:val="bottom"/>
          </w:tcPr>
          <w:p w14:paraId="3D602E43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DDB8A38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A5263EE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5D07648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956734F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4927EA9" w14:textId="77777777" w:rsidR="00695748" w:rsidRPr="001773BA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D581A" w:rsidRPr="001773BA" w14:paraId="529A679C" w14:textId="77777777" w:rsidTr="00130462">
        <w:trPr>
          <w:trHeight w:val="126"/>
        </w:trPr>
        <w:tc>
          <w:tcPr>
            <w:tcW w:w="2117" w:type="dxa"/>
            <w:vAlign w:val="bottom"/>
          </w:tcPr>
          <w:p w14:paraId="6D2C95D6" w14:textId="7A1836D1" w:rsidR="003D581A" w:rsidRPr="001773BA" w:rsidRDefault="003D581A" w:rsidP="003D581A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ลูกหนี้บริษัทที่เกี่ยวข้องกัน</w:t>
            </w:r>
          </w:p>
        </w:tc>
        <w:tc>
          <w:tcPr>
            <w:tcW w:w="1152" w:type="dxa"/>
            <w:vAlign w:val="bottom"/>
          </w:tcPr>
          <w:p w14:paraId="627D248E" w14:textId="5F0E1A50" w:rsidR="003D581A" w:rsidRPr="001773BA" w:rsidRDefault="00F27EF7" w:rsidP="003D581A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D581A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="003D581A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032</w:t>
            </w:r>
          </w:p>
        </w:tc>
        <w:tc>
          <w:tcPr>
            <w:tcW w:w="1152" w:type="dxa"/>
            <w:vAlign w:val="bottom"/>
          </w:tcPr>
          <w:p w14:paraId="75F0587D" w14:textId="24182956" w:rsidR="003D581A" w:rsidRPr="001773BA" w:rsidRDefault="00F27EF7" w:rsidP="003D581A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719</w:t>
            </w:r>
            <w:r w:rsidR="003D581A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851</w:t>
            </w:r>
          </w:p>
        </w:tc>
        <w:tc>
          <w:tcPr>
            <w:tcW w:w="1152" w:type="dxa"/>
            <w:vAlign w:val="bottom"/>
          </w:tcPr>
          <w:p w14:paraId="207FABBF" w14:textId="36202426" w:rsidR="003D581A" w:rsidRPr="001773BA" w:rsidRDefault="003D581A" w:rsidP="003D581A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5CEC8D6F" w14:textId="0A17A75D" w:rsidR="003D581A" w:rsidRPr="001773BA" w:rsidRDefault="003D581A" w:rsidP="003D581A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79FACD5D" w14:textId="487C614B" w:rsidR="003D581A" w:rsidRPr="001773BA" w:rsidRDefault="003D581A" w:rsidP="003D581A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25A55429" w14:textId="07730B4D" w:rsidR="003D581A" w:rsidRPr="001773BA" w:rsidRDefault="00F27EF7" w:rsidP="003D581A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B1D61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419</w:t>
            </w:r>
            <w:r w:rsidR="00FB1D61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883</w:t>
            </w:r>
          </w:p>
        </w:tc>
      </w:tr>
      <w:tr w:rsidR="00284473" w:rsidRPr="001773BA" w14:paraId="0384AA00" w14:textId="77777777" w:rsidTr="00130462">
        <w:tc>
          <w:tcPr>
            <w:tcW w:w="2117" w:type="dxa"/>
            <w:hideMark/>
          </w:tcPr>
          <w:p w14:paraId="0885A6CA" w14:textId="60B59019" w:rsidR="00284473" w:rsidRPr="001773BA" w:rsidRDefault="00E81666" w:rsidP="007F235C">
            <w:pPr>
              <w:tabs>
                <w:tab w:val="left" w:pos="255"/>
              </w:tabs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="007F235C" w:rsidRPr="001773B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A5C4211" w14:textId="0FE27FD7" w:rsidR="00284473" w:rsidRPr="001773BA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05F3FE0" w14:textId="71B6E0FF" w:rsidR="00284473" w:rsidRPr="001773BA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122229B" w14:textId="1C7FE668" w:rsidR="00284473" w:rsidRPr="001773BA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59670ED" w14:textId="43AB44EC" w:rsidR="00284473" w:rsidRPr="001773BA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776D4B0" w14:textId="0D104171" w:rsidR="00284473" w:rsidRPr="001773BA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4CA64AB" w14:textId="12D19365" w:rsidR="00284473" w:rsidRPr="001773BA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D581A" w:rsidRPr="001773BA" w14:paraId="68AEFD2D" w14:textId="77777777" w:rsidTr="00130462">
        <w:tc>
          <w:tcPr>
            <w:tcW w:w="2117" w:type="dxa"/>
          </w:tcPr>
          <w:p w14:paraId="137A661E" w14:textId="3AC5FD84" w:rsidR="003D581A" w:rsidRPr="001773BA" w:rsidRDefault="003D581A" w:rsidP="003D581A">
            <w:pPr>
              <w:tabs>
                <w:tab w:val="left" w:pos="2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AC5581" w14:textId="10CDD52A" w:rsidR="003D581A" w:rsidRPr="001773BA" w:rsidRDefault="003D581A" w:rsidP="003D581A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591014" w14:textId="437773F7" w:rsidR="003D581A" w:rsidRPr="001773BA" w:rsidRDefault="003D581A" w:rsidP="003D581A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CA9D6A" w14:textId="58A89E0D" w:rsidR="003D581A" w:rsidRPr="001773BA" w:rsidRDefault="003D581A" w:rsidP="003D581A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05D6A7" w14:textId="57C431F6" w:rsidR="003D581A" w:rsidRPr="001773BA" w:rsidRDefault="003D581A" w:rsidP="003D581A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08BB22" w14:textId="1CBD9105" w:rsidR="003D581A" w:rsidRPr="001773BA" w:rsidRDefault="003D581A" w:rsidP="003D581A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FFC17F" w14:textId="2F7140D0" w:rsidR="003D581A" w:rsidRPr="001773BA" w:rsidRDefault="003D581A" w:rsidP="003D581A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B1D61" w:rsidRPr="001773BA" w14:paraId="47B40B90" w14:textId="77777777" w:rsidTr="00130462">
        <w:tc>
          <w:tcPr>
            <w:tcW w:w="2117" w:type="dxa"/>
            <w:vAlign w:val="bottom"/>
          </w:tcPr>
          <w:p w14:paraId="1C339199" w14:textId="77777777" w:rsidR="00FB1D61" w:rsidRPr="001773BA" w:rsidRDefault="00FB1D61" w:rsidP="00FB1D61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6563CB" w14:textId="404BE834" w:rsidR="00FB1D61" w:rsidRPr="001773BA" w:rsidRDefault="00F27EF7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</w:t>
            </w:r>
            <w:r w:rsidR="00FB1D61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700</w:t>
            </w:r>
            <w:r w:rsidR="00FB1D61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032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B2019E" w14:textId="0702D542" w:rsidR="00FB1D61" w:rsidRPr="001773BA" w:rsidRDefault="00F27EF7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719</w:t>
            </w:r>
            <w:r w:rsidR="00FB1D61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F4DDF2" w14:textId="7E3B5E9F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F36032" w14:textId="46A9FE3C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E471A" w14:textId="028B2309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BA8604" w14:textId="50B2E640" w:rsidR="00FB1D61" w:rsidRPr="001773BA" w:rsidRDefault="00F27EF7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</w:t>
            </w:r>
            <w:r w:rsidR="00FB1D61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419</w:t>
            </w:r>
            <w:r w:rsidR="00FB1D61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883</w:t>
            </w:r>
          </w:p>
        </w:tc>
      </w:tr>
      <w:tr w:rsidR="00FB1D61" w:rsidRPr="001773BA" w14:paraId="02A6F74C" w14:textId="77777777" w:rsidTr="00130462">
        <w:tc>
          <w:tcPr>
            <w:tcW w:w="2117" w:type="dxa"/>
            <w:vAlign w:val="bottom"/>
          </w:tcPr>
          <w:p w14:paraId="612C716C" w14:textId="77777777" w:rsidR="00FB1D61" w:rsidRPr="001773BA" w:rsidRDefault="00FB1D61" w:rsidP="00FB1D61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081B79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129F44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74B0EB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41C13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5C7F7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F51803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B1D61" w:rsidRPr="001773BA" w14:paraId="0E928B2E" w14:textId="77777777" w:rsidTr="00130462">
        <w:tc>
          <w:tcPr>
            <w:tcW w:w="2117" w:type="dxa"/>
            <w:vAlign w:val="bottom"/>
          </w:tcPr>
          <w:p w14:paraId="5A69C7AB" w14:textId="7836195A" w:rsidR="00FB1D61" w:rsidRPr="001773BA" w:rsidRDefault="00FB1D61" w:rsidP="00FB1D61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71DD9A5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F335659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F847225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71BB8CE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D8D75A0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6E65D35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B1D61" w:rsidRPr="001773BA" w14:paraId="56575593" w14:textId="77777777" w:rsidTr="00130462">
        <w:tc>
          <w:tcPr>
            <w:tcW w:w="2117" w:type="dxa"/>
            <w:vAlign w:val="bottom"/>
          </w:tcPr>
          <w:p w14:paraId="26F21DC8" w14:textId="7D624B77" w:rsidR="00FB1D61" w:rsidRPr="001773BA" w:rsidRDefault="00FB1D61" w:rsidP="00FB1D61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16D52BB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A0B97F0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D0C162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97955C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A49AC36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7605986" w14:textId="7777777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B1D61" w:rsidRPr="001773BA" w14:paraId="70624E3B" w14:textId="77777777" w:rsidTr="00130462">
        <w:tc>
          <w:tcPr>
            <w:tcW w:w="2117" w:type="dxa"/>
            <w:vAlign w:val="bottom"/>
          </w:tcPr>
          <w:p w14:paraId="6F7AD7D1" w14:textId="02D0C8C3" w:rsidR="00FB1D61" w:rsidRPr="001773BA" w:rsidRDefault="00FB1D61" w:rsidP="00FB1D61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ลูกหนี้บริษัทที่เกี่ยวข้องกัน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6B670F3" w14:textId="64CF03B9" w:rsidR="00FB1D61" w:rsidRPr="001773BA" w:rsidRDefault="00F27EF7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B1D61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007</w:t>
            </w:r>
            <w:r w:rsidR="00FB1D61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812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017F637" w14:textId="28DDA4AB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24D70F4" w14:textId="3ACB1896" w:rsidR="00FB1D61" w:rsidRPr="001773BA" w:rsidRDefault="00F27EF7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FB1D61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847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FF2F35F" w14:textId="21F54B53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66F35DC" w14:textId="3BDE453E" w:rsidR="00FB1D61" w:rsidRPr="001773BA" w:rsidRDefault="00F27EF7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FB1D61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868</w:t>
            </w:r>
            <w:r w:rsidR="00FB1D61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991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3723B86" w14:textId="15B920AB" w:rsidR="00FB1D61" w:rsidRPr="001773BA" w:rsidRDefault="00F27EF7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="00FB1D61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902</w:t>
            </w:r>
            <w:r w:rsidR="00FB1D61"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650</w:t>
            </w:r>
          </w:p>
        </w:tc>
      </w:tr>
      <w:tr w:rsidR="00FB1D61" w:rsidRPr="001773BA" w14:paraId="452F2E9F" w14:textId="77777777" w:rsidTr="00130462">
        <w:tc>
          <w:tcPr>
            <w:tcW w:w="2117" w:type="dxa"/>
          </w:tcPr>
          <w:p w14:paraId="06602360" w14:textId="16363F89" w:rsidR="00FB1D61" w:rsidRPr="001773BA" w:rsidRDefault="00FB1D61" w:rsidP="00FB1D61">
            <w:pPr>
              <w:tabs>
                <w:tab w:val="left" w:pos="255"/>
              </w:tabs>
              <w:ind w:left="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139C9C1" w14:textId="1206ACAB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0FDCD94" w14:textId="09EADC00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3C45FC9" w14:textId="452DD255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F9B84A0" w14:textId="5A59E187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C3BC977" w14:textId="31E286CB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CAC9DD1" w14:textId="4DA0EE4B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B1D61" w:rsidRPr="001773BA" w14:paraId="0BA2B86C" w14:textId="77777777" w:rsidTr="00130462">
        <w:tc>
          <w:tcPr>
            <w:tcW w:w="2117" w:type="dxa"/>
          </w:tcPr>
          <w:p w14:paraId="3E1C5F7B" w14:textId="622AB263" w:rsidR="00FB1D61" w:rsidRPr="001773BA" w:rsidRDefault="00FB1D61" w:rsidP="00FB1D61">
            <w:pPr>
              <w:tabs>
                <w:tab w:val="left" w:pos="2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1773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87C3BA" w14:textId="78043B6B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6CB2CD" w14:textId="21945C84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144274" w14:textId="55572D4F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465022" w14:textId="0DE7A4AE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7CE2B8" w14:textId="0CFE0C1E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2"/>
                <w:szCs w:val="22"/>
              </w:rPr>
              <w:t>868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2"/>
                <w:szCs w:val="22"/>
              </w:rPr>
              <w:t>991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1299CA" w14:textId="6770B758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2"/>
                <w:szCs w:val="22"/>
              </w:rPr>
              <w:t>868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2"/>
                <w:szCs w:val="22"/>
              </w:rPr>
              <w:t>991</w:t>
            </w:r>
            <w:r w:rsidRPr="001773B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B1D61" w:rsidRPr="001773BA" w14:paraId="32F7BBEF" w14:textId="77777777" w:rsidTr="00130462">
        <w:tc>
          <w:tcPr>
            <w:tcW w:w="2117" w:type="dxa"/>
            <w:vAlign w:val="bottom"/>
          </w:tcPr>
          <w:p w14:paraId="7C89B922" w14:textId="77777777" w:rsidR="00FB1D61" w:rsidRPr="001773BA" w:rsidRDefault="00FB1D61" w:rsidP="00FB1D61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904C81" w14:textId="6F22F041" w:rsidR="00FB1D61" w:rsidRPr="001773BA" w:rsidRDefault="00F27EF7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</w:t>
            </w:r>
            <w:r w:rsidR="00FB1D61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007</w:t>
            </w:r>
            <w:r w:rsidR="00FB1D61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3D425" w14:textId="42506D30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7E5CC5" w14:textId="6CCE22B1" w:rsidR="00FB1D61" w:rsidRPr="001773BA" w:rsidRDefault="00F27EF7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</w:t>
            </w:r>
            <w:r w:rsidR="00FB1D61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B9B66D" w14:textId="459521A6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984AA9" w14:textId="6E607AE2" w:rsidR="00FB1D61" w:rsidRPr="001773BA" w:rsidRDefault="00FB1D61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753825" w14:textId="4C3AE0B6" w:rsidR="00FB1D61" w:rsidRPr="001773BA" w:rsidRDefault="00F27EF7" w:rsidP="00FB1D6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</w:t>
            </w:r>
            <w:r w:rsidR="00FB1D61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033</w:t>
            </w:r>
            <w:r w:rsidR="00FB1D61"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773B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659</w:t>
            </w:r>
          </w:p>
        </w:tc>
      </w:tr>
    </w:tbl>
    <w:p w14:paraId="0732635B" w14:textId="129BA522" w:rsidR="00B87519" w:rsidRPr="001773BA" w:rsidRDefault="00B87519" w:rsidP="000E4941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sz w:val="26"/>
          <w:szCs w:val="26"/>
        </w:rPr>
      </w:pPr>
    </w:p>
    <w:p w14:paraId="59DB16ED" w14:textId="7C04150D" w:rsidR="00695748" w:rsidRPr="001773BA" w:rsidRDefault="00471443" w:rsidP="000E4941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="006614E9" w:rsidRPr="001773BA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สำหรับลูกหนี้บริษัทที่เกี่ยวข้องกัน ณ วันที่ </w:t>
      </w:r>
      <w:r w:rsidR="00F27EF7" w:rsidRPr="001773BA">
        <w:rPr>
          <w:rFonts w:ascii="Browallia New" w:hAnsi="Browallia New" w:cs="Browallia New"/>
          <w:sz w:val="26"/>
          <w:szCs w:val="26"/>
        </w:rPr>
        <w:t>31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0EFA7258" w14:textId="77777777" w:rsidR="00471443" w:rsidRPr="001773BA" w:rsidRDefault="00471443" w:rsidP="000E4941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130462" w:rsidRPr="001773BA" w14:paraId="63866FBE" w14:textId="77777777" w:rsidTr="0014445A">
        <w:tc>
          <w:tcPr>
            <w:tcW w:w="6030" w:type="dxa"/>
          </w:tcPr>
          <w:p w14:paraId="450B6E25" w14:textId="77777777" w:rsidR="00695748" w:rsidRPr="001773BA" w:rsidRDefault="00695748" w:rsidP="000D515A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28D586E" w14:textId="50D1ED5C" w:rsidR="00695748" w:rsidRPr="001773BA" w:rsidRDefault="00471443" w:rsidP="000D51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614E9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30462" w:rsidRPr="001773BA" w14:paraId="7D046836" w14:textId="77777777" w:rsidTr="0014445A">
        <w:tc>
          <w:tcPr>
            <w:tcW w:w="6030" w:type="dxa"/>
          </w:tcPr>
          <w:p w14:paraId="3779A890" w14:textId="77777777" w:rsidR="00471443" w:rsidRPr="001773BA" w:rsidRDefault="00471443" w:rsidP="00471443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1445C4D" w14:textId="4FE576F5" w:rsidR="00471443" w:rsidRPr="001773BA" w:rsidRDefault="00691C24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695D475" w14:textId="2DAD2572" w:rsidR="00471443" w:rsidRPr="001773BA" w:rsidRDefault="00691C24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30462" w:rsidRPr="001773BA" w14:paraId="4114B6A8" w14:textId="77777777" w:rsidTr="00130462">
        <w:tc>
          <w:tcPr>
            <w:tcW w:w="6030" w:type="dxa"/>
          </w:tcPr>
          <w:p w14:paraId="2D1EEC69" w14:textId="77777777" w:rsidR="00471443" w:rsidRPr="001773BA" w:rsidRDefault="00471443" w:rsidP="00471443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6603750" w14:textId="7C265364" w:rsidR="00471443" w:rsidRPr="001773BA" w:rsidRDefault="00471443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436B043" w14:textId="4C12412C" w:rsidR="00471443" w:rsidRPr="001773BA" w:rsidRDefault="00471443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5CE892DE" w14:textId="77777777" w:rsidTr="00130462">
        <w:tc>
          <w:tcPr>
            <w:tcW w:w="6030" w:type="dxa"/>
          </w:tcPr>
          <w:p w14:paraId="52B02D56" w14:textId="77777777" w:rsidR="00695748" w:rsidRPr="001773BA" w:rsidRDefault="00695748" w:rsidP="000D515A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C82212" w14:textId="77777777" w:rsidR="00695748" w:rsidRPr="001773BA" w:rsidRDefault="00695748" w:rsidP="003E4A4D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CFE09C" w14:textId="77777777" w:rsidR="00695748" w:rsidRPr="001773BA" w:rsidRDefault="00695748" w:rsidP="003E4A4D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0B69" w:rsidRPr="001773BA" w14:paraId="462F5902" w14:textId="77777777" w:rsidTr="008F0B69">
        <w:tc>
          <w:tcPr>
            <w:tcW w:w="6030" w:type="dxa"/>
            <w:hideMark/>
          </w:tcPr>
          <w:p w14:paraId="61573274" w14:textId="3F632EF1" w:rsidR="008F0B69" w:rsidRPr="001773BA" w:rsidRDefault="008F0B69" w:rsidP="008F0B69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ค่าเผื่อผลขาดทุนที่คาดว่าจะเกิดขึ้น 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693763E1" w14:textId="41482024" w:rsidR="008F0B69" w:rsidRPr="001773BA" w:rsidRDefault="008F0B69" w:rsidP="008F0B69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CFFA37B" w14:textId="07DB2852" w:rsidR="008F0B69" w:rsidRPr="001773BA" w:rsidRDefault="008F0B69" w:rsidP="008F0B69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0B69" w:rsidRPr="001773BA" w14:paraId="07078CF2" w14:textId="77777777" w:rsidTr="008F0B69">
        <w:tc>
          <w:tcPr>
            <w:tcW w:w="6030" w:type="dxa"/>
            <w:hideMark/>
          </w:tcPr>
          <w:p w14:paraId="21768BD4" w14:textId="7693BED7" w:rsidR="008F0B69" w:rsidRPr="001773BA" w:rsidRDefault="008F0B69" w:rsidP="008F0B69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รับรู้ค่าเผื่อผลขาดทุนที่เพิ่มขึ้นในกำไรหรือขาดทุนในระหว่างปี</w:t>
            </w:r>
          </w:p>
        </w:tc>
        <w:tc>
          <w:tcPr>
            <w:tcW w:w="1440" w:type="dxa"/>
            <w:vAlign w:val="bottom"/>
          </w:tcPr>
          <w:p w14:paraId="14F46100" w14:textId="7AA378BB" w:rsidR="008F0B69" w:rsidRPr="001773BA" w:rsidRDefault="008F0B69" w:rsidP="008F0B69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EBD1627" w14:textId="10FF7FC7" w:rsidR="008F0B69" w:rsidRPr="001773BA" w:rsidRDefault="008F0B69" w:rsidP="008F0B69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0B69" w:rsidRPr="001773BA" w14:paraId="567AF860" w14:textId="77777777" w:rsidTr="008F0B69">
        <w:tc>
          <w:tcPr>
            <w:tcW w:w="6030" w:type="dxa"/>
          </w:tcPr>
          <w:p w14:paraId="772399D0" w14:textId="13722826" w:rsidR="008F0B69" w:rsidRPr="001773BA" w:rsidRDefault="008F0B69" w:rsidP="008F0B69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D0AC63" w14:textId="759A6DB2" w:rsidR="008F0B69" w:rsidRPr="001773BA" w:rsidRDefault="00F27EF7" w:rsidP="008F0B69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8F0B6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8F0B6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72141F" w14:textId="05E8890C" w:rsidR="008F0B69" w:rsidRPr="001773BA" w:rsidRDefault="008F0B69" w:rsidP="008F0B69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5C6" w:rsidRPr="001773BA" w14:paraId="3B400C4D" w14:textId="77777777" w:rsidTr="008F0B69">
        <w:tc>
          <w:tcPr>
            <w:tcW w:w="6030" w:type="dxa"/>
          </w:tcPr>
          <w:p w14:paraId="4D250EA4" w14:textId="3462751D" w:rsidR="000E55C6" w:rsidRPr="001773BA" w:rsidRDefault="000E55C6" w:rsidP="000E55C6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ค่าเผื่อผลขาดทุนที่คาดว่าจะเกิดขึ้น 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F9028" w14:textId="44DE3925" w:rsidR="000E55C6" w:rsidRPr="001773BA" w:rsidRDefault="008F0B69" w:rsidP="008F0B69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3A1B8E" w14:textId="024365B9" w:rsidR="000E55C6" w:rsidRPr="001773BA" w:rsidRDefault="000E55C6" w:rsidP="000E55C6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65AC4E7" w14:textId="77777777" w:rsidR="00B87519" w:rsidRPr="001773BA" w:rsidRDefault="00D65AEF" w:rsidP="006957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0CF3ED8E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424FDD91" w14:textId="050628BE" w:rsidR="00066C27" w:rsidRPr="001773BA" w:rsidRDefault="00F27EF7" w:rsidP="004D2917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066C27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6C27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04ED06F4" w14:textId="77777777" w:rsidR="00066C27" w:rsidRPr="001773BA" w:rsidRDefault="00066C27" w:rsidP="008926B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430721F" w14:textId="12A2B913" w:rsidR="00066C27" w:rsidRPr="001773BA" w:rsidRDefault="00066C27" w:rsidP="008926B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  <w:r w:rsidR="006651ED" w:rsidRPr="001773BA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1773BA">
        <w:rPr>
          <w:rFonts w:ascii="Browallia New" w:hAnsi="Browallia New" w:cs="Browallia New"/>
          <w:sz w:val="26"/>
          <w:szCs w:val="26"/>
          <w:cs/>
        </w:rPr>
        <w:t>สามารถจัดกลุ่มได้ดังนี้</w:t>
      </w:r>
    </w:p>
    <w:p w14:paraId="2196BA93" w14:textId="77777777" w:rsidR="00E844C9" w:rsidRPr="001773BA" w:rsidRDefault="00E844C9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1773BA" w14:paraId="5067A2C7" w14:textId="77777777" w:rsidTr="0014445A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2E804C6E" w14:textId="77777777" w:rsidR="007578FB" w:rsidRPr="001773BA" w:rsidRDefault="007578FB" w:rsidP="00733A8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B00E631" w14:textId="77777777" w:rsidR="007578FB" w:rsidRPr="001773BA" w:rsidRDefault="007578FB" w:rsidP="00626CC5">
            <w:pPr>
              <w:tabs>
                <w:tab w:val="decimal" w:pos="1077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C8B8B31" w14:textId="77777777" w:rsidR="007578FB" w:rsidRPr="001773BA" w:rsidRDefault="007578FB" w:rsidP="00626CC5">
            <w:pPr>
              <w:tabs>
                <w:tab w:val="decimal" w:pos="1077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5C6" w:rsidRPr="001773BA" w14:paraId="48ADABC3" w14:textId="77777777" w:rsidTr="0014445A">
        <w:trPr>
          <w:trHeight w:val="58"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32DC8D2D" w14:textId="77777777" w:rsidR="000E55C6" w:rsidRPr="001773BA" w:rsidRDefault="000E55C6" w:rsidP="000E55C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220CBDE" w14:textId="279BF136" w:rsidR="000E55C6" w:rsidRPr="001773BA" w:rsidRDefault="000E55C6" w:rsidP="000E55C6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F39D94A" w14:textId="0210C05B" w:rsidR="000E55C6" w:rsidRPr="001773BA" w:rsidRDefault="000E55C6" w:rsidP="000E55C6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951DD52" w14:textId="154AB249" w:rsidR="000E55C6" w:rsidRPr="001773BA" w:rsidRDefault="000E55C6" w:rsidP="000E55C6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4A49324" w14:textId="19D33225" w:rsidR="000E55C6" w:rsidRPr="001773BA" w:rsidRDefault="000E55C6" w:rsidP="000E55C6">
            <w:pPr>
              <w:tabs>
                <w:tab w:val="right" w:pos="1154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E55C6" w:rsidRPr="001773BA" w14:paraId="5300B83E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49A32FF5" w14:textId="37E30B10" w:rsidR="000E55C6" w:rsidRPr="001773BA" w:rsidRDefault="000E55C6" w:rsidP="000E55C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7394DC" w14:textId="77777777" w:rsidR="000E55C6" w:rsidRPr="001773BA" w:rsidRDefault="000E55C6" w:rsidP="000E55C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28102" w14:textId="77777777" w:rsidR="000E55C6" w:rsidRPr="001773BA" w:rsidRDefault="000E55C6" w:rsidP="000E55C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BEF57" w14:textId="77777777" w:rsidR="000E55C6" w:rsidRPr="001773BA" w:rsidRDefault="000E55C6" w:rsidP="000E55C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98644" w14:textId="77777777" w:rsidR="000E55C6" w:rsidRPr="001773BA" w:rsidRDefault="000E55C6" w:rsidP="000E55C6">
            <w:pPr>
              <w:tabs>
                <w:tab w:val="decimal" w:pos="1154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5C6" w:rsidRPr="001773BA" w14:paraId="14B9FD5B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5DA8FEAF" w14:textId="77777777" w:rsidR="000E55C6" w:rsidRPr="001773BA" w:rsidRDefault="000E55C6" w:rsidP="000E55C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3F6973" w14:textId="77777777" w:rsidR="000E55C6" w:rsidRPr="001773BA" w:rsidRDefault="000E55C6" w:rsidP="000E55C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BD2D82" w14:textId="77777777" w:rsidR="000E55C6" w:rsidRPr="001773BA" w:rsidRDefault="000E55C6" w:rsidP="000E55C6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8787B3" w14:textId="77777777" w:rsidR="000E55C6" w:rsidRPr="001773BA" w:rsidRDefault="000E55C6" w:rsidP="000E55C6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46DD610" w14:textId="77777777" w:rsidR="000E55C6" w:rsidRPr="001773BA" w:rsidRDefault="000E55C6" w:rsidP="000E55C6">
            <w:pPr>
              <w:tabs>
                <w:tab w:val="decimal" w:pos="1154"/>
              </w:tabs>
              <w:ind w:left="-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3F847D16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3E3941DC" w14:textId="77777777" w:rsidR="000E55C6" w:rsidRPr="001773BA" w:rsidRDefault="000E55C6" w:rsidP="000E55C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5A0586F" w14:textId="77777777" w:rsidR="000E55C6" w:rsidRPr="001773BA" w:rsidRDefault="000E55C6" w:rsidP="000E55C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36D670D" w14:textId="77777777" w:rsidR="000E55C6" w:rsidRPr="001773BA" w:rsidRDefault="000E55C6" w:rsidP="000E55C6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717378F" w14:textId="77777777" w:rsidR="000E55C6" w:rsidRPr="001773BA" w:rsidRDefault="000E55C6" w:rsidP="000E55C6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0BB60FC" w14:textId="77777777" w:rsidR="000E55C6" w:rsidRPr="001773BA" w:rsidRDefault="000E55C6" w:rsidP="000E55C6">
            <w:pPr>
              <w:tabs>
                <w:tab w:val="decimal" w:pos="1154"/>
              </w:tabs>
              <w:ind w:left="-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21BFB64C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58BF9127" w14:textId="77777777" w:rsidR="000E55C6" w:rsidRPr="001773BA" w:rsidRDefault="000E55C6" w:rsidP="000E55C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8306F0B" w14:textId="77777777" w:rsidR="000E55C6" w:rsidRPr="001773BA" w:rsidRDefault="000E55C6" w:rsidP="000E55C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520C5BA" w14:textId="77777777" w:rsidR="000E55C6" w:rsidRPr="001773BA" w:rsidRDefault="000E55C6" w:rsidP="000E55C6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54E240C" w14:textId="77777777" w:rsidR="000E55C6" w:rsidRPr="001773BA" w:rsidRDefault="000E55C6" w:rsidP="000E55C6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1C9B208" w14:textId="77777777" w:rsidR="000E55C6" w:rsidRPr="001773BA" w:rsidRDefault="000E55C6" w:rsidP="000E55C6">
            <w:pPr>
              <w:tabs>
                <w:tab w:val="decimal" w:pos="1154"/>
              </w:tabs>
              <w:ind w:left="-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691" w:rsidRPr="001773BA" w14:paraId="7EC58FF8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52C14FD5" w14:textId="359CA496" w:rsidR="002E2691" w:rsidRPr="001773BA" w:rsidRDefault="002E2691" w:rsidP="002E269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D20907E" w14:textId="52B55C6B" w:rsidR="002E2691" w:rsidRPr="001773BA" w:rsidRDefault="00F27EF7" w:rsidP="002E26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554241D" w14:textId="15CDC8A7" w:rsidR="002E2691" w:rsidRPr="001773BA" w:rsidRDefault="00F27EF7" w:rsidP="002E26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7FA4D6B" w14:textId="207D1D0F" w:rsidR="002E2691" w:rsidRPr="001773BA" w:rsidRDefault="00F27EF7" w:rsidP="002E26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878D663" w14:textId="2ADBA886" w:rsidR="002E2691" w:rsidRPr="001773BA" w:rsidRDefault="00F27EF7" w:rsidP="002E2691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2E2691" w:rsidRPr="001773BA" w14:paraId="7995A2E2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7C310E88" w14:textId="4FAB68B6" w:rsidR="002E2691" w:rsidRPr="001773BA" w:rsidRDefault="002E2691" w:rsidP="002E269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10777EA" w14:textId="27CF04E3" w:rsidR="002E2691" w:rsidRPr="001773BA" w:rsidRDefault="00F27EF7" w:rsidP="002E26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68FECE7" w14:textId="3B72A90E" w:rsidR="002E2691" w:rsidRPr="001773BA" w:rsidRDefault="00F27EF7" w:rsidP="002E26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A8029CB" w14:textId="6FFB3BC5" w:rsidR="002E2691" w:rsidRPr="001773BA" w:rsidRDefault="00F27EF7" w:rsidP="002E26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1D027DA" w14:textId="107E85FB" w:rsidR="002E2691" w:rsidRPr="001773BA" w:rsidRDefault="00F27EF7" w:rsidP="002E2691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2E2691" w:rsidRPr="001773BA" w14:paraId="77A96145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7C96A1A2" w14:textId="7DDCFAE9" w:rsidR="002E2691" w:rsidRPr="001773BA" w:rsidRDefault="002E2691" w:rsidP="002E269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9C3D13E" w14:textId="7DC59937" w:rsidR="002E2691" w:rsidRPr="001773BA" w:rsidRDefault="00F27EF7" w:rsidP="002E26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83F0813" w14:textId="64AE90DF" w:rsidR="002E2691" w:rsidRPr="001773BA" w:rsidRDefault="00F27EF7" w:rsidP="002E26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5257E7F" w14:textId="3B38E9E7" w:rsidR="002E2691" w:rsidRPr="001773BA" w:rsidRDefault="00F27EF7" w:rsidP="002E26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A728D73" w14:textId="63B19A08" w:rsidR="002E2691" w:rsidRPr="001773BA" w:rsidRDefault="00F27EF7" w:rsidP="002E2691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2E2691" w:rsidRPr="001773BA" w14:paraId="7B52CE93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1744813B" w14:textId="2192B2F5" w:rsidR="002E2691" w:rsidRPr="001773BA" w:rsidRDefault="002E2691" w:rsidP="002E269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A1E81C3" w14:textId="4339FD6E" w:rsidR="002E2691" w:rsidRPr="001773BA" w:rsidRDefault="00F27EF7" w:rsidP="002E26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F64E911" w14:textId="53BEEE10" w:rsidR="002E2691" w:rsidRPr="001773BA" w:rsidRDefault="00F27EF7" w:rsidP="002E26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D4E0B51" w14:textId="7B49BD9B" w:rsidR="002E2691" w:rsidRPr="001773BA" w:rsidRDefault="00F27EF7" w:rsidP="002E26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614E99B" w14:textId="35DC9916" w:rsidR="002E2691" w:rsidRPr="001773BA" w:rsidRDefault="00F27EF7" w:rsidP="002E2691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2E269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F752BE" w:rsidRPr="001773BA" w14:paraId="663B68FD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58F040EA" w14:textId="77777777" w:rsidR="00F752BE" w:rsidRPr="001773BA" w:rsidRDefault="00F752BE" w:rsidP="00F752B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73BEF" w14:textId="15A4E92C" w:rsidR="00F752BE" w:rsidRPr="001773BA" w:rsidRDefault="00F27EF7" w:rsidP="00F752BE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F752B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F752B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C2FB05" w14:textId="462BD5AB" w:rsidR="00F752BE" w:rsidRPr="001773BA" w:rsidRDefault="00F27EF7" w:rsidP="00F752BE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F752B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F752B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24B552" w14:textId="679124B2" w:rsidR="00F752BE" w:rsidRPr="001773BA" w:rsidRDefault="00F27EF7" w:rsidP="00F752BE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F752B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F752B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4D0812" w14:textId="3AB74D20" w:rsidR="00F752BE" w:rsidRPr="001773BA" w:rsidRDefault="00F27EF7" w:rsidP="00F752BE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752B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F752B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tr w:rsidR="000E55C6" w:rsidRPr="001773BA" w14:paraId="24431E3E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10379292" w14:textId="77777777" w:rsidR="000E55C6" w:rsidRPr="001773BA" w:rsidRDefault="000E55C6" w:rsidP="000E55C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EFEAAA7" w14:textId="77777777" w:rsidR="000E55C6" w:rsidRPr="001773BA" w:rsidRDefault="000E55C6" w:rsidP="000E55C6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AE5AAAD" w14:textId="77777777" w:rsidR="000E55C6" w:rsidRPr="001773BA" w:rsidRDefault="000E55C6" w:rsidP="000E55C6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D178CD" w14:textId="77777777" w:rsidR="000E55C6" w:rsidRPr="001773BA" w:rsidRDefault="000E55C6" w:rsidP="000E55C6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143506" w14:textId="77777777" w:rsidR="000E55C6" w:rsidRPr="001773BA" w:rsidRDefault="000E55C6" w:rsidP="000E55C6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2C6ACDD8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3DEBFC0D" w14:textId="77777777" w:rsidR="000E55C6" w:rsidRPr="001773BA" w:rsidRDefault="000E55C6" w:rsidP="000E55C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1315C29" w14:textId="77777777" w:rsidR="000E55C6" w:rsidRPr="001773BA" w:rsidRDefault="000E55C6" w:rsidP="000E55C6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DA957C6" w14:textId="77777777" w:rsidR="000E55C6" w:rsidRPr="001773BA" w:rsidRDefault="000E55C6" w:rsidP="000E55C6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49940B0" w14:textId="77777777" w:rsidR="000E55C6" w:rsidRPr="001773BA" w:rsidRDefault="000E55C6" w:rsidP="000E55C6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6538038" w14:textId="77777777" w:rsidR="000E55C6" w:rsidRPr="001773BA" w:rsidRDefault="000E55C6" w:rsidP="000E55C6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7B21AB1D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1867A7B8" w14:textId="77777777" w:rsidR="000E55C6" w:rsidRPr="001773BA" w:rsidRDefault="000E55C6" w:rsidP="000E55C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9A05EC" w14:textId="77777777" w:rsidR="000E55C6" w:rsidRPr="001773BA" w:rsidRDefault="000E55C6" w:rsidP="000E55C6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EE224E6" w14:textId="77777777" w:rsidR="000E55C6" w:rsidRPr="001773BA" w:rsidRDefault="000E55C6" w:rsidP="000E55C6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4AE5031" w14:textId="77777777" w:rsidR="000E55C6" w:rsidRPr="001773BA" w:rsidRDefault="000E55C6" w:rsidP="000E55C6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E4729F7" w14:textId="77777777" w:rsidR="000E55C6" w:rsidRPr="001773BA" w:rsidRDefault="000E55C6" w:rsidP="000E55C6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53A1" w:rsidRPr="001773BA" w14:paraId="18518F88" w14:textId="77777777" w:rsidTr="00A854E0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55AE7530" w14:textId="5B487D9E" w:rsidR="000A53A1" w:rsidRPr="001773BA" w:rsidRDefault="000A53A1" w:rsidP="000A53A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0D2A3CE" w14:textId="79750346" w:rsidR="000A53A1" w:rsidRPr="001773BA" w:rsidRDefault="00F27EF7" w:rsidP="000A53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BE2E8DB" w14:textId="2CE43793" w:rsidR="000A53A1" w:rsidRPr="001773BA" w:rsidRDefault="00F27EF7" w:rsidP="000A53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0BFD49" w14:textId="6B212A4E" w:rsidR="000A53A1" w:rsidRPr="001773BA" w:rsidRDefault="00F27EF7" w:rsidP="000A53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600D0A7" w14:textId="66852421" w:rsidR="000A53A1" w:rsidRPr="001773BA" w:rsidRDefault="00F27EF7" w:rsidP="000A53A1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A53A1" w:rsidRPr="001773BA" w14:paraId="16AFA7DF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0BFC0770" w14:textId="0707F7F5" w:rsidR="000A53A1" w:rsidRPr="001773BA" w:rsidRDefault="000A53A1" w:rsidP="000A53A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EB5FB8C" w14:textId="63F923BB" w:rsidR="000A53A1" w:rsidRPr="001773BA" w:rsidRDefault="00F27EF7" w:rsidP="000A53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801BFB" w14:textId="184B50AB" w:rsidR="000A53A1" w:rsidRPr="001773BA" w:rsidRDefault="00F27EF7" w:rsidP="000A53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BE11CB" w14:textId="0770E0CA" w:rsidR="000A53A1" w:rsidRPr="001773BA" w:rsidRDefault="00F27EF7" w:rsidP="000A53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5BD9FFE" w14:textId="287FB740" w:rsidR="000A53A1" w:rsidRPr="001773BA" w:rsidRDefault="00F27EF7" w:rsidP="000A53A1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  <w:tr w:rsidR="000A53A1" w:rsidRPr="001773BA" w14:paraId="7599AF82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6BC7CC42" w14:textId="57C03883" w:rsidR="000A53A1" w:rsidRPr="001773BA" w:rsidRDefault="000A53A1" w:rsidP="000A53A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AF3ED4B" w14:textId="7E682855" w:rsidR="000A53A1" w:rsidRPr="001773BA" w:rsidRDefault="00F27EF7" w:rsidP="000A53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AE3570D" w14:textId="0468B132" w:rsidR="000A53A1" w:rsidRPr="001773BA" w:rsidRDefault="00F27EF7" w:rsidP="000A53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E8F4A7D" w14:textId="54EE386C" w:rsidR="000A53A1" w:rsidRPr="001773BA" w:rsidRDefault="00F27EF7" w:rsidP="000A53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A29832B" w14:textId="2EEC3E22" w:rsidR="000A53A1" w:rsidRPr="001773BA" w:rsidRDefault="00F27EF7" w:rsidP="000A53A1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0A53A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340B43" w:rsidRPr="001773BA" w14:paraId="7D4B4B79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23EEF27C" w14:textId="0444D083" w:rsidR="00340B43" w:rsidRPr="001773BA" w:rsidRDefault="00340B43" w:rsidP="00340B4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0D93406" w14:textId="04EA3F53" w:rsidR="00340B43" w:rsidRPr="001773BA" w:rsidRDefault="00F27EF7" w:rsidP="00340B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340B43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340B43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7AD8DC4" w14:textId="7DF8085C" w:rsidR="00340B43" w:rsidRPr="001773BA" w:rsidRDefault="00F27EF7" w:rsidP="00340B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340B43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340B43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8246BE5" w14:textId="0310D4BC" w:rsidR="00340B43" w:rsidRPr="001773BA" w:rsidRDefault="00F27EF7" w:rsidP="00340B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340B43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340B43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84C2C46" w14:textId="0BDD88D7" w:rsidR="00340B43" w:rsidRPr="001773BA" w:rsidRDefault="00F27EF7" w:rsidP="00340B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340B43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340B43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340B43" w:rsidRPr="001773BA" w14:paraId="440FAC71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4C9B5D30" w14:textId="5EFFD9AD" w:rsidR="00340B43" w:rsidRPr="001773BA" w:rsidRDefault="00340B43" w:rsidP="00340B4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F52DA91" w14:textId="5BE9836D" w:rsidR="00340B43" w:rsidRPr="001773BA" w:rsidRDefault="00F27EF7" w:rsidP="00340B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40B43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340B43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897EE9A" w14:textId="3D3995BA" w:rsidR="00340B43" w:rsidRPr="001773BA" w:rsidRDefault="00F27EF7" w:rsidP="00340B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40B43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340B43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7A96295" w14:textId="17C8FC77" w:rsidR="00340B43" w:rsidRPr="001773BA" w:rsidRDefault="00F27EF7" w:rsidP="00340B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40B43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340B43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837E9C2" w14:textId="32DF321F" w:rsidR="00340B43" w:rsidRPr="001773BA" w:rsidRDefault="00F27EF7" w:rsidP="00340B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40B43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340B43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  <w:tr w:rsidR="004A1B3D" w:rsidRPr="001773BA" w14:paraId="27307108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68B9F4" w14:textId="77777777" w:rsidR="004A1B3D" w:rsidRPr="001773BA" w:rsidRDefault="004A1B3D" w:rsidP="004A1B3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2A21A" w14:textId="22A50262" w:rsidR="004A1B3D" w:rsidRPr="001773BA" w:rsidRDefault="00F27EF7" w:rsidP="004A1B3D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1B3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4A1B3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4A1B3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019ED5" w14:textId="09B1AEF3" w:rsidR="004A1B3D" w:rsidRPr="001773BA" w:rsidRDefault="00F27EF7" w:rsidP="004A1B3D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1B3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4A1B3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4A1B3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370D9F" w14:textId="61750E39" w:rsidR="004A1B3D" w:rsidRPr="001773BA" w:rsidRDefault="00F27EF7" w:rsidP="004A1B3D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1B3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4A1B3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4A1B3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126819" w14:textId="37FD452D" w:rsidR="004A1B3D" w:rsidRPr="001773BA" w:rsidRDefault="00F27EF7" w:rsidP="004A1B3D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1B3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4A1B3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4A1B3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</w:tbl>
    <w:p w14:paraId="3E32890E" w14:textId="4D3A75A3" w:rsidR="00B87519" w:rsidRPr="001773BA" w:rsidRDefault="00B87519" w:rsidP="004D57A8">
      <w:pPr>
        <w:overflowPunct/>
        <w:autoSpaceDE/>
        <w:autoSpaceDN/>
        <w:adjustRightInd/>
        <w:ind w:left="567" w:hanging="567"/>
        <w:jc w:val="thaiDistribute"/>
        <w:textAlignment w:val="auto"/>
        <w:outlineLvl w:val="1"/>
        <w:rPr>
          <w:rFonts w:ascii="Browallia New" w:hAnsi="Browallia New" w:cs="Browallia New"/>
          <w:b/>
          <w:bCs/>
          <w:sz w:val="26"/>
          <w:szCs w:val="26"/>
        </w:rPr>
      </w:pPr>
      <w:bookmarkStart w:id="16" w:name="_Toc86937215"/>
    </w:p>
    <w:p w14:paraId="6D8CC021" w14:textId="4F0073B7" w:rsidR="004D57A8" w:rsidRPr="001773BA" w:rsidRDefault="004D57A8" w:rsidP="004D57A8">
      <w:pPr>
        <w:overflowPunct/>
        <w:autoSpaceDE/>
        <w:autoSpaceDN/>
        <w:adjustRightInd/>
        <w:ind w:left="567" w:hanging="567"/>
        <w:jc w:val="thaiDistribute"/>
        <w:textAlignment w:val="auto"/>
        <w:outlineLvl w:val="1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bookmarkEnd w:id="16"/>
    </w:p>
    <w:p w14:paraId="4BB3B2DD" w14:textId="77777777" w:rsidR="004D57A8" w:rsidRPr="001773BA" w:rsidRDefault="004D57A8" w:rsidP="00C1245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47E1B24F" w14:textId="421D8472" w:rsidR="004D57A8" w:rsidRPr="001773BA" w:rsidRDefault="004D57A8" w:rsidP="00AF0E1C">
      <w:pPr>
        <w:overflowPunct/>
        <w:autoSpaceDE/>
        <w:autoSpaceDN/>
        <w:adjustRightInd/>
        <w:jc w:val="thaiDistribute"/>
        <w:textAlignment w:val="auto"/>
        <w:outlineLvl w:val="2"/>
        <w:rPr>
          <w:rFonts w:ascii="Browallia New" w:hAnsi="Browallia New" w:cs="Browallia New"/>
          <w:b/>
          <w:bCs/>
          <w:sz w:val="26"/>
          <w:szCs w:val="26"/>
        </w:rPr>
      </w:pPr>
      <w:bookmarkStart w:id="17" w:name="_Toc86937216"/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17"/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38825B5D" w14:textId="77777777" w:rsidR="004D57A8" w:rsidRPr="001773BA" w:rsidRDefault="004D57A8" w:rsidP="00AF0E1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BF7D061" w14:textId="77777777" w:rsidR="004D57A8" w:rsidRPr="001773BA" w:rsidRDefault="004D57A8" w:rsidP="00AF0E1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6D021205" w14:textId="77777777" w:rsidR="004D57A8" w:rsidRPr="001773BA" w:rsidRDefault="004D57A8" w:rsidP="00AF0E1C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sz w:val="26"/>
          <w:szCs w:val="26"/>
        </w:rPr>
      </w:pPr>
    </w:p>
    <w:p w14:paraId="037A4288" w14:textId="77777777" w:rsidR="004D57A8" w:rsidRPr="001773BA" w:rsidRDefault="004D57A8" w:rsidP="00AF0E1C">
      <w:pPr>
        <w:numPr>
          <w:ilvl w:val="0"/>
          <w:numId w:val="9"/>
        </w:numPr>
        <w:tabs>
          <w:tab w:val="left" w:pos="426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04570080" w14:textId="71A01FA1" w:rsidR="004D57A8" w:rsidRPr="001773BA" w:rsidRDefault="004D57A8" w:rsidP="00AF0E1C">
      <w:pPr>
        <w:numPr>
          <w:ilvl w:val="0"/>
          <w:numId w:val="9"/>
        </w:numPr>
        <w:tabs>
          <w:tab w:val="left" w:pos="426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14BD9E6" w14:textId="1D10B91B" w:rsidR="004D57A8" w:rsidRPr="001773BA" w:rsidRDefault="00D65AEF" w:rsidP="004D57A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1D72DBCF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5B95D0A9" w14:textId="7F96B648" w:rsidR="00F63B38" w:rsidRPr="001773BA" w:rsidRDefault="00F27EF7" w:rsidP="00C1245C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F63B38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3B38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5A6743B4" w14:textId="77777777" w:rsidR="00CA62A9" w:rsidRPr="001773BA" w:rsidRDefault="00CA62A9" w:rsidP="008926B8">
      <w:pPr>
        <w:ind w:left="72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469D3060" w14:textId="3342AC5D" w:rsidR="00CA62A9" w:rsidRPr="001773BA" w:rsidRDefault="00CA62A9" w:rsidP="008926B8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การเปลี่ยนแปลงของเงินลงทุนในบริษัทร่วมตามวิธีส่วนได้เสียสำหรับปีสิ้นสุดวันที่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ประกอบ</w:t>
      </w:r>
      <w:r w:rsidRPr="001773BA">
        <w:rPr>
          <w:rFonts w:ascii="Browallia New" w:hAnsi="Browallia New" w:cs="Browallia New"/>
          <w:sz w:val="26"/>
          <w:szCs w:val="26"/>
          <w:cs/>
        </w:rPr>
        <w:t>ด้วย</w:t>
      </w:r>
    </w:p>
    <w:p w14:paraId="1755A081" w14:textId="77777777" w:rsidR="00CA62A9" w:rsidRPr="001773BA" w:rsidRDefault="00CA62A9" w:rsidP="008926B8">
      <w:pPr>
        <w:ind w:left="720" w:hanging="7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293"/>
        <w:gridCol w:w="1440"/>
        <w:gridCol w:w="1440"/>
      </w:tblGrid>
      <w:tr w:rsidR="00130462" w:rsidRPr="001773BA" w14:paraId="0F068220" w14:textId="77777777" w:rsidTr="0014445A">
        <w:trPr>
          <w:cantSplit/>
        </w:trPr>
        <w:tc>
          <w:tcPr>
            <w:tcW w:w="6293" w:type="dxa"/>
          </w:tcPr>
          <w:p w14:paraId="4AFB2F3B" w14:textId="77777777" w:rsidR="00CA62A9" w:rsidRPr="001773BA" w:rsidRDefault="00CA62A9" w:rsidP="005B11FE">
            <w:pPr>
              <w:ind w:left="1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14FD762" w14:textId="77777777" w:rsidR="00CA62A9" w:rsidRPr="001773BA" w:rsidRDefault="00CA62A9" w:rsidP="008926B8">
            <w:pPr>
              <w:tabs>
                <w:tab w:val="decimal" w:pos="118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30462" w:rsidRPr="001773BA" w14:paraId="13C8B6F4" w14:textId="77777777" w:rsidTr="0014445A">
        <w:tc>
          <w:tcPr>
            <w:tcW w:w="6293" w:type="dxa"/>
          </w:tcPr>
          <w:p w14:paraId="07BACFF5" w14:textId="77777777" w:rsidR="00886DFE" w:rsidRPr="001773BA" w:rsidRDefault="00886DFE" w:rsidP="00886DFE">
            <w:pPr>
              <w:ind w:left="1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C8A4AD" w14:textId="445541B7" w:rsidR="00886DFE" w:rsidRPr="001773BA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23CF1" w14:textId="5276351A" w:rsidR="00886DFE" w:rsidRPr="001773BA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30462" w:rsidRPr="001773BA" w14:paraId="400D6816" w14:textId="77777777" w:rsidTr="00130462">
        <w:tc>
          <w:tcPr>
            <w:tcW w:w="6293" w:type="dxa"/>
          </w:tcPr>
          <w:p w14:paraId="161F7A79" w14:textId="77777777" w:rsidR="00886DFE" w:rsidRPr="001773BA" w:rsidRDefault="00886DFE" w:rsidP="00886DFE">
            <w:pPr>
              <w:ind w:left="1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A208A" w14:textId="77777777" w:rsidR="00886DFE" w:rsidRPr="001773BA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F2AE5" w14:textId="77777777" w:rsidR="00886DFE" w:rsidRPr="001773BA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30462" w:rsidRPr="001773BA" w14:paraId="01B103E1" w14:textId="77777777" w:rsidTr="00130462">
        <w:tc>
          <w:tcPr>
            <w:tcW w:w="6293" w:type="dxa"/>
          </w:tcPr>
          <w:p w14:paraId="5D5EE61D" w14:textId="77777777" w:rsidR="00886DFE" w:rsidRPr="001773BA" w:rsidRDefault="00886DFE" w:rsidP="00886DFE">
            <w:pPr>
              <w:ind w:left="1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AEC360" w14:textId="77777777" w:rsidR="00886DFE" w:rsidRPr="001773BA" w:rsidRDefault="00886DFE" w:rsidP="00886DF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89EF5F" w14:textId="77777777" w:rsidR="00886DFE" w:rsidRPr="001773BA" w:rsidRDefault="00886DFE" w:rsidP="00886DF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1B3D" w:rsidRPr="001773BA" w14:paraId="2911802C" w14:textId="77777777" w:rsidTr="000E55C6">
        <w:trPr>
          <w:trHeight w:val="80"/>
        </w:trPr>
        <w:tc>
          <w:tcPr>
            <w:tcW w:w="6293" w:type="dxa"/>
          </w:tcPr>
          <w:p w14:paraId="7EEE85A8" w14:textId="77777777" w:rsidR="004A1B3D" w:rsidRPr="001773BA" w:rsidRDefault="004A1B3D" w:rsidP="004A1B3D">
            <w:pPr>
              <w:ind w:left="1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</w:p>
        </w:tc>
        <w:tc>
          <w:tcPr>
            <w:tcW w:w="1440" w:type="dxa"/>
          </w:tcPr>
          <w:p w14:paraId="1F8A83B5" w14:textId="53ED919E" w:rsidR="004A1B3D" w:rsidRPr="001773BA" w:rsidRDefault="004A1B3D" w:rsidP="004A1B3D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FEB831C" w14:textId="08C2964B" w:rsidR="004A1B3D" w:rsidRPr="001773BA" w:rsidRDefault="004A1B3D" w:rsidP="004A1B3D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A1B3D" w:rsidRPr="001773BA" w14:paraId="600966A3" w14:textId="77777777" w:rsidTr="00130462">
        <w:tc>
          <w:tcPr>
            <w:tcW w:w="6293" w:type="dxa"/>
          </w:tcPr>
          <w:p w14:paraId="1F6ED7E7" w14:textId="13A6DE04" w:rsidR="004A1B3D" w:rsidRPr="001773BA" w:rsidRDefault="004A1B3D" w:rsidP="004A1B3D">
            <w:pPr>
              <w:ind w:left="1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83208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5D6A11" w14:textId="5BF84E3C" w:rsidR="004A1B3D" w:rsidRPr="001773BA" w:rsidRDefault="004A1B3D" w:rsidP="004A1B3D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BB145F" w14:textId="745C7CBD" w:rsidR="004A1B3D" w:rsidRPr="001773BA" w:rsidRDefault="004A1B3D" w:rsidP="004A1B3D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A1B3D" w:rsidRPr="001773BA" w14:paraId="74A64229" w14:textId="77777777" w:rsidTr="00130462">
        <w:tc>
          <w:tcPr>
            <w:tcW w:w="6293" w:type="dxa"/>
          </w:tcPr>
          <w:p w14:paraId="4FB14638" w14:textId="77777777" w:rsidR="004A1B3D" w:rsidRPr="001773BA" w:rsidRDefault="004A1B3D" w:rsidP="004A1B3D">
            <w:pPr>
              <w:ind w:left="1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DFC129" w14:textId="5FDE4CF4" w:rsidR="004A1B3D" w:rsidRPr="001773BA" w:rsidRDefault="004A1B3D" w:rsidP="004A1B3D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023489" w14:textId="40F0F3C7" w:rsidR="004A1B3D" w:rsidRPr="001773BA" w:rsidRDefault="004A1B3D" w:rsidP="004A1B3D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945094B" w14:textId="77777777" w:rsidR="002024D4" w:rsidRPr="001773BA" w:rsidRDefault="002024D4" w:rsidP="008926B8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825963" w14:textId="3889AE21" w:rsidR="00CA62A9" w:rsidRPr="001773BA" w:rsidRDefault="00CA62A9" w:rsidP="008926B8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ข)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เงินลงทุนในบริษัทย่อยและบริษัทร่วมตามวิธีราคาทุน ณ วันที่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ประกอบด้วย</w:t>
      </w:r>
    </w:p>
    <w:p w14:paraId="1BAC0E53" w14:textId="77777777" w:rsidR="00CA62A9" w:rsidRPr="001773BA" w:rsidRDefault="00CA62A9" w:rsidP="006D5D94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130462" w:rsidRPr="001773BA" w14:paraId="04F00D61" w14:textId="77777777" w:rsidTr="0014445A">
        <w:trPr>
          <w:cantSplit/>
        </w:trPr>
        <w:tc>
          <w:tcPr>
            <w:tcW w:w="6264" w:type="dxa"/>
          </w:tcPr>
          <w:p w14:paraId="32AE3416" w14:textId="77777777" w:rsidR="00CA62A9" w:rsidRPr="001773BA" w:rsidRDefault="00CA62A9" w:rsidP="008926B8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010F0BB" w14:textId="77777777" w:rsidR="00CA62A9" w:rsidRPr="001773BA" w:rsidRDefault="00CA62A9" w:rsidP="008926B8">
            <w:pPr>
              <w:tabs>
                <w:tab w:val="decimal" w:pos="118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</w:t>
            </w:r>
            <w:r w:rsidR="003432C4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ะ</w:t>
            </w:r>
            <w:r w:rsidR="00233F0B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30462" w:rsidRPr="001773BA" w14:paraId="564EED8A" w14:textId="77777777" w:rsidTr="0014445A">
        <w:tc>
          <w:tcPr>
            <w:tcW w:w="6264" w:type="dxa"/>
          </w:tcPr>
          <w:p w14:paraId="083DF4BE" w14:textId="77777777" w:rsidR="00886DFE" w:rsidRPr="001773BA" w:rsidRDefault="00886DFE" w:rsidP="00886DFE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E2E0D5" w14:textId="0B870165" w:rsidR="00886DFE" w:rsidRPr="001773BA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D833FA" w14:textId="7ABA0AB9" w:rsidR="00886DFE" w:rsidRPr="001773BA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30462" w:rsidRPr="001773BA" w14:paraId="008D066C" w14:textId="77777777" w:rsidTr="00130462">
        <w:tc>
          <w:tcPr>
            <w:tcW w:w="6264" w:type="dxa"/>
          </w:tcPr>
          <w:p w14:paraId="2CFB9A4E" w14:textId="77777777" w:rsidR="00886DFE" w:rsidRPr="001773BA" w:rsidRDefault="00886DFE" w:rsidP="00886DFE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5B6DA3" w14:textId="77777777" w:rsidR="00886DFE" w:rsidRPr="001773BA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9F51D" w14:textId="77777777" w:rsidR="00886DFE" w:rsidRPr="001773BA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30462" w:rsidRPr="001773BA" w14:paraId="7805E6E3" w14:textId="77777777" w:rsidTr="00130462">
        <w:tc>
          <w:tcPr>
            <w:tcW w:w="6264" w:type="dxa"/>
          </w:tcPr>
          <w:p w14:paraId="3D3C0925" w14:textId="77777777" w:rsidR="00886DFE" w:rsidRPr="001773BA" w:rsidRDefault="00886DFE" w:rsidP="00886DFE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3794DA" w14:textId="77777777" w:rsidR="00886DFE" w:rsidRPr="001773BA" w:rsidRDefault="00886DFE" w:rsidP="00886DF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64E47" w14:textId="77777777" w:rsidR="00886DFE" w:rsidRPr="001773BA" w:rsidRDefault="00886DFE" w:rsidP="00886DF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0462" w:rsidRPr="001773BA" w14:paraId="003AE3AF" w14:textId="77777777" w:rsidTr="00130462">
        <w:tc>
          <w:tcPr>
            <w:tcW w:w="6264" w:type="dxa"/>
          </w:tcPr>
          <w:p w14:paraId="15777E4A" w14:textId="77777777" w:rsidR="00886DFE" w:rsidRPr="001773BA" w:rsidRDefault="00886DFE" w:rsidP="00886DFE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4349F0C" w14:textId="77777777" w:rsidR="00886DFE" w:rsidRPr="001773BA" w:rsidRDefault="00886DFE" w:rsidP="00886D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C651C0" w14:textId="77777777" w:rsidR="00886DFE" w:rsidRPr="001773BA" w:rsidRDefault="00886DFE" w:rsidP="00886D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714E" w:rsidRPr="001773BA" w14:paraId="7819C68A" w14:textId="77777777" w:rsidTr="00130462">
        <w:tc>
          <w:tcPr>
            <w:tcW w:w="6264" w:type="dxa"/>
          </w:tcPr>
          <w:p w14:paraId="6E3D5523" w14:textId="77777777" w:rsidR="0038714E" w:rsidRPr="001773BA" w:rsidRDefault="0038714E" w:rsidP="0038714E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- ราคาทุน</w:t>
            </w:r>
          </w:p>
        </w:tc>
        <w:tc>
          <w:tcPr>
            <w:tcW w:w="1440" w:type="dxa"/>
          </w:tcPr>
          <w:p w14:paraId="41F81222" w14:textId="3807F633" w:rsidR="0038714E" w:rsidRPr="001773BA" w:rsidRDefault="00F27EF7" w:rsidP="0038714E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8714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8714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4DC724C" w14:textId="6549F1E1" w:rsidR="0038714E" w:rsidRPr="001773BA" w:rsidRDefault="00F27EF7" w:rsidP="0038714E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8714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8714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8714E" w:rsidRPr="001773BA" w14:paraId="061D5E2B" w14:textId="77777777" w:rsidTr="00130462">
        <w:tc>
          <w:tcPr>
            <w:tcW w:w="6264" w:type="dxa"/>
          </w:tcPr>
          <w:p w14:paraId="6F7B119A" w14:textId="61616732" w:rsidR="0038714E" w:rsidRPr="001773BA" w:rsidRDefault="0038714E" w:rsidP="0038714E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ขาดทุนจากการตัดจำหน่ายเงินลงทุนในบริษัทย่อย</w:t>
            </w:r>
          </w:p>
        </w:tc>
        <w:tc>
          <w:tcPr>
            <w:tcW w:w="1440" w:type="dxa"/>
          </w:tcPr>
          <w:p w14:paraId="5F5F2AD1" w14:textId="53B9AC7A" w:rsidR="0038714E" w:rsidRPr="001773BA" w:rsidRDefault="0038714E" w:rsidP="0038714E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0FA8717" w14:textId="5EC0EA42" w:rsidR="0038714E" w:rsidRPr="001773BA" w:rsidRDefault="0038714E" w:rsidP="0038714E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714E" w:rsidRPr="001773BA" w14:paraId="1C88D49C" w14:textId="77777777" w:rsidTr="00130462">
        <w:tc>
          <w:tcPr>
            <w:tcW w:w="6264" w:type="dxa"/>
          </w:tcPr>
          <w:p w14:paraId="0FE2A2C8" w14:textId="77777777" w:rsidR="0038714E" w:rsidRPr="001773BA" w:rsidRDefault="0038714E" w:rsidP="0038714E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8B95DF" w14:textId="6F118460" w:rsidR="0038714E" w:rsidRPr="001773BA" w:rsidRDefault="0038714E" w:rsidP="0038714E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013CDD" w14:textId="3AAAEBA0" w:rsidR="0038714E" w:rsidRPr="001773BA" w:rsidRDefault="0038714E" w:rsidP="0038714E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5C6" w:rsidRPr="001773BA" w14:paraId="3C6AB248" w14:textId="77777777" w:rsidTr="00130462">
        <w:tc>
          <w:tcPr>
            <w:tcW w:w="6264" w:type="dxa"/>
          </w:tcPr>
          <w:p w14:paraId="485134EB" w14:textId="77777777" w:rsidR="000E55C6" w:rsidRPr="001773BA" w:rsidRDefault="000E55C6" w:rsidP="000E55C6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6809D0" w14:textId="06479B62" w:rsidR="000E55C6" w:rsidRPr="001773BA" w:rsidRDefault="00F27EF7" w:rsidP="000E55C6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8714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4D66BA" w14:textId="7553DB53" w:rsidR="000E55C6" w:rsidRPr="001773BA" w:rsidRDefault="00F27EF7" w:rsidP="000E55C6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4463D49" w14:textId="77777777" w:rsidR="00702472" w:rsidRPr="001773BA" w:rsidRDefault="00702472" w:rsidP="00F96C52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130462" w:rsidRPr="001773BA" w14:paraId="162F1C84" w14:textId="77777777" w:rsidTr="0014445A">
        <w:trPr>
          <w:cantSplit/>
        </w:trPr>
        <w:tc>
          <w:tcPr>
            <w:tcW w:w="6264" w:type="dxa"/>
          </w:tcPr>
          <w:p w14:paraId="75A9FE25" w14:textId="77777777" w:rsidR="00CA62A9" w:rsidRPr="001773BA" w:rsidRDefault="00CA62A9" w:rsidP="008926B8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587CF79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233F0B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30462" w:rsidRPr="001773BA" w14:paraId="46E05136" w14:textId="77777777" w:rsidTr="0014445A">
        <w:trPr>
          <w:trHeight w:val="333"/>
        </w:trPr>
        <w:tc>
          <w:tcPr>
            <w:tcW w:w="6264" w:type="dxa"/>
          </w:tcPr>
          <w:p w14:paraId="2865B957" w14:textId="77777777" w:rsidR="00886DFE" w:rsidRPr="001773BA" w:rsidRDefault="00886DFE" w:rsidP="00886DFE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83F9B9" w14:textId="0C9716F8" w:rsidR="00886DFE" w:rsidRPr="001773BA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10141D" w14:textId="304497B8" w:rsidR="00886DFE" w:rsidRPr="001773BA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30462" w:rsidRPr="001773BA" w14:paraId="71944C0C" w14:textId="77777777" w:rsidTr="00130462">
        <w:tc>
          <w:tcPr>
            <w:tcW w:w="6264" w:type="dxa"/>
          </w:tcPr>
          <w:p w14:paraId="269852B2" w14:textId="77777777" w:rsidR="00886DFE" w:rsidRPr="001773BA" w:rsidRDefault="00886DFE" w:rsidP="00886DFE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A9347B" w14:textId="77777777" w:rsidR="00886DFE" w:rsidRPr="001773BA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4F26E7" w14:textId="77777777" w:rsidR="00886DFE" w:rsidRPr="001773BA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30462" w:rsidRPr="001773BA" w14:paraId="5505CF02" w14:textId="77777777" w:rsidTr="00130462">
        <w:tc>
          <w:tcPr>
            <w:tcW w:w="6264" w:type="dxa"/>
          </w:tcPr>
          <w:p w14:paraId="61366A49" w14:textId="77777777" w:rsidR="00886DFE" w:rsidRPr="001773BA" w:rsidRDefault="00886DFE" w:rsidP="00886DFE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984B28" w14:textId="77777777" w:rsidR="00886DFE" w:rsidRPr="001773BA" w:rsidRDefault="00886DFE" w:rsidP="00886DF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88392B" w14:textId="77777777" w:rsidR="00886DFE" w:rsidRPr="001773BA" w:rsidRDefault="00886DFE" w:rsidP="00886DF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0462" w:rsidRPr="001773BA" w14:paraId="377EE97F" w14:textId="77777777" w:rsidTr="00130462">
        <w:tc>
          <w:tcPr>
            <w:tcW w:w="6264" w:type="dxa"/>
          </w:tcPr>
          <w:p w14:paraId="5AE355E5" w14:textId="77777777" w:rsidR="00886DFE" w:rsidRPr="001773BA" w:rsidRDefault="00886DFE" w:rsidP="00886DFE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5E6307AF" w14:textId="77777777" w:rsidR="00886DFE" w:rsidRPr="001773BA" w:rsidRDefault="00886DFE" w:rsidP="00886D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2AA815" w14:textId="77777777" w:rsidR="00886DFE" w:rsidRPr="001773BA" w:rsidRDefault="00886DFE" w:rsidP="00886D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3D3F" w:rsidRPr="001773BA" w14:paraId="1ABA2C12" w14:textId="77777777" w:rsidTr="00130462">
        <w:tc>
          <w:tcPr>
            <w:tcW w:w="6264" w:type="dxa"/>
          </w:tcPr>
          <w:p w14:paraId="1AD08C00" w14:textId="77777777" w:rsidR="008C3D3F" w:rsidRPr="001773BA" w:rsidRDefault="008C3D3F" w:rsidP="008C3D3F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 - ราคาทุน</w:t>
            </w:r>
          </w:p>
        </w:tc>
        <w:tc>
          <w:tcPr>
            <w:tcW w:w="1440" w:type="dxa"/>
          </w:tcPr>
          <w:p w14:paraId="4D978DD4" w14:textId="05C2D309" w:rsidR="008C3D3F" w:rsidRPr="001773BA" w:rsidRDefault="00F27EF7" w:rsidP="008C3D3F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C3D3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8C3D3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40" w:type="dxa"/>
          </w:tcPr>
          <w:p w14:paraId="4A28CFD6" w14:textId="4E826FC8" w:rsidR="008C3D3F" w:rsidRPr="001773BA" w:rsidRDefault="00F27EF7" w:rsidP="008C3D3F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C3D3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8C3D3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</w:tr>
      <w:tr w:rsidR="008C3D3F" w:rsidRPr="001773BA" w14:paraId="7F5269F1" w14:textId="77777777" w:rsidTr="00130462">
        <w:tc>
          <w:tcPr>
            <w:tcW w:w="6264" w:type="dxa"/>
          </w:tcPr>
          <w:p w14:paraId="1512C681" w14:textId="5A655C13" w:rsidR="008C3D3F" w:rsidRPr="001773BA" w:rsidRDefault="008C3D3F" w:rsidP="008C3D3F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ขาดทุนจากการตัดจำหน่ายเงินลงทุนในบริษัท</w:t>
            </w:r>
            <w:r w:rsidR="00022AAA" w:rsidRPr="001773BA">
              <w:rPr>
                <w:rFonts w:ascii="Browallia New" w:hAnsi="Browallia New" w:cs="Browalli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40" w:type="dxa"/>
          </w:tcPr>
          <w:p w14:paraId="0C5611EB" w14:textId="16DD034F" w:rsidR="008C3D3F" w:rsidRPr="001773BA" w:rsidRDefault="008C3D3F" w:rsidP="008C3D3F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CFA09AF" w14:textId="6C54BCC4" w:rsidR="008C3D3F" w:rsidRPr="001773BA" w:rsidRDefault="008B72FC" w:rsidP="008C3D3F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C3D3F" w:rsidRPr="001773BA" w14:paraId="12CF87B6" w14:textId="77777777" w:rsidTr="00130462">
        <w:tc>
          <w:tcPr>
            <w:tcW w:w="6264" w:type="dxa"/>
          </w:tcPr>
          <w:p w14:paraId="73397485" w14:textId="77777777" w:rsidR="008C3D3F" w:rsidRPr="001773BA" w:rsidRDefault="008C3D3F" w:rsidP="008C3D3F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38052E" w14:textId="787410BB" w:rsidR="008C3D3F" w:rsidRPr="001773BA" w:rsidRDefault="008C3D3F" w:rsidP="008C3D3F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2BA115" w14:textId="77935AD7" w:rsidR="008C3D3F" w:rsidRPr="001773BA" w:rsidRDefault="008C3D3F" w:rsidP="008C3D3F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C3D3F" w:rsidRPr="001773BA" w14:paraId="640B6604" w14:textId="77777777" w:rsidTr="00130462">
        <w:tc>
          <w:tcPr>
            <w:tcW w:w="6264" w:type="dxa"/>
          </w:tcPr>
          <w:p w14:paraId="3E9605DE" w14:textId="77777777" w:rsidR="008C3D3F" w:rsidRPr="001773BA" w:rsidRDefault="008C3D3F" w:rsidP="008C3D3F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6BEAB2" w14:textId="7F001839" w:rsidR="008C3D3F" w:rsidRPr="001773BA" w:rsidRDefault="00F27EF7" w:rsidP="008C3D3F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C3D3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8C3D3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17685B" w14:textId="566EE933" w:rsidR="008C3D3F" w:rsidRPr="001773BA" w:rsidRDefault="00F27EF7" w:rsidP="008C3D3F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C3D3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8C3D3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FB03583" w14:textId="77777777" w:rsidR="00093659" w:rsidRPr="001773BA" w:rsidRDefault="00D65AEF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7C72EC90" w14:textId="77777777" w:rsidR="00CA62A9" w:rsidRPr="001773BA" w:rsidRDefault="00CA62A9" w:rsidP="008926B8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รายละเอียดของเงินลงทุนในบริษัทย่อยและบริษัทร่วมสรุปได้ดังนี้</w:t>
      </w:r>
    </w:p>
    <w:p w14:paraId="5FEA5C5A" w14:textId="77777777" w:rsidR="00CA62A9" w:rsidRPr="001773BA" w:rsidRDefault="00CA62A9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2430"/>
        <w:gridCol w:w="1192"/>
        <w:gridCol w:w="1260"/>
        <w:gridCol w:w="1260"/>
      </w:tblGrid>
      <w:tr w:rsidR="00130462" w:rsidRPr="001773BA" w14:paraId="2EE90073" w14:textId="77777777" w:rsidTr="0014445A">
        <w:tc>
          <w:tcPr>
            <w:tcW w:w="2790" w:type="dxa"/>
            <w:vAlign w:val="bottom"/>
          </w:tcPr>
          <w:p w14:paraId="3CE5D544" w14:textId="77777777" w:rsidR="00CA62A9" w:rsidRPr="001773BA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833731C" w14:textId="77777777" w:rsidR="00CA62A9" w:rsidRPr="001773BA" w:rsidRDefault="00CA62A9" w:rsidP="008926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48D3D81B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60" w:type="dxa"/>
            <w:vAlign w:val="bottom"/>
          </w:tcPr>
          <w:p w14:paraId="021662F9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vAlign w:val="bottom"/>
          </w:tcPr>
          <w:p w14:paraId="2FDF91CC" w14:textId="77777777" w:rsidR="00CA62A9" w:rsidRPr="001773BA" w:rsidRDefault="00CA62A9" w:rsidP="008926B8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0462" w:rsidRPr="001773BA" w14:paraId="5A3BB1BF" w14:textId="77777777" w:rsidTr="00130462">
        <w:trPr>
          <w:trHeight w:val="333"/>
        </w:trPr>
        <w:tc>
          <w:tcPr>
            <w:tcW w:w="2790" w:type="dxa"/>
            <w:tcBorders>
              <w:bottom w:val="single" w:sz="4" w:space="0" w:color="auto"/>
            </w:tcBorders>
            <w:vAlign w:val="bottom"/>
          </w:tcPr>
          <w:p w14:paraId="3BC3153E" w14:textId="77777777" w:rsidR="00CA62A9" w:rsidRPr="001773BA" w:rsidRDefault="009221EA" w:rsidP="008926B8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  <w:r w:rsidR="00CA62A9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612C0B8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58781A79" w14:textId="77777777" w:rsidR="00CA62A9" w:rsidRPr="001773BA" w:rsidRDefault="00CA62A9" w:rsidP="008926B8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9C86AD" w14:textId="77777777" w:rsidR="00CA62A9" w:rsidRPr="001773BA" w:rsidRDefault="00CA62A9" w:rsidP="008926B8">
            <w:pPr>
              <w:tabs>
                <w:tab w:val="right" w:pos="10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E751D9" w14:textId="77777777" w:rsidR="00CA62A9" w:rsidRPr="001773BA" w:rsidRDefault="00CA62A9" w:rsidP="008926B8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หน่วยเงินตรา</w:t>
            </w:r>
          </w:p>
        </w:tc>
      </w:tr>
      <w:tr w:rsidR="00130462" w:rsidRPr="001773BA" w14:paraId="1775F69A" w14:textId="77777777" w:rsidTr="00130462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3F1EC3E7" w14:textId="77777777" w:rsidR="00CA62A9" w:rsidRPr="001773BA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A4E54C1" w14:textId="77777777" w:rsidR="00CA62A9" w:rsidRPr="001773BA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4A162FCD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34B472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FB659D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1773BA" w14:paraId="2CBF8EE6" w14:textId="77777777" w:rsidTr="00130462">
        <w:tc>
          <w:tcPr>
            <w:tcW w:w="2790" w:type="dxa"/>
            <w:vAlign w:val="bottom"/>
          </w:tcPr>
          <w:p w14:paraId="23823F20" w14:textId="77777777" w:rsidR="00CA62A9" w:rsidRPr="001773BA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56BC658C" w14:textId="77777777" w:rsidR="00CA62A9" w:rsidRPr="001773BA" w:rsidRDefault="00CA62A9" w:rsidP="008926B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14908B2C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837CC43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FA3DF6F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1773BA" w14:paraId="23680000" w14:textId="77777777" w:rsidTr="00130462">
        <w:tc>
          <w:tcPr>
            <w:tcW w:w="2790" w:type="dxa"/>
            <w:vAlign w:val="bottom"/>
          </w:tcPr>
          <w:p w14:paraId="4BD9E4C5" w14:textId="77777777" w:rsidR="00CA62A9" w:rsidRPr="001773BA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12A43E5" w14:textId="77777777" w:rsidR="00CA62A9" w:rsidRPr="001773BA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4D7B5200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05B17B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7674B4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1773BA" w14:paraId="4FFCEF27" w14:textId="77777777" w:rsidTr="00130462">
        <w:tc>
          <w:tcPr>
            <w:tcW w:w="2790" w:type="dxa"/>
            <w:vAlign w:val="bottom"/>
          </w:tcPr>
          <w:p w14:paraId="67D4B4F9" w14:textId="77777777" w:rsidR="00CA62A9" w:rsidRPr="001773BA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662F9E67" w14:textId="77777777" w:rsidR="00CA62A9" w:rsidRPr="001773BA" w:rsidRDefault="001A00B5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192" w:type="dxa"/>
            <w:vAlign w:val="bottom"/>
          </w:tcPr>
          <w:p w14:paraId="4BDCCF7A" w14:textId="77777777" w:rsidR="00CA62A9" w:rsidRPr="001773BA" w:rsidRDefault="001A0BA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  <w:r w:rsidR="00CA62A9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71105109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1A01BEAF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228B4CA3" w14:textId="77777777" w:rsidTr="00130462">
        <w:tc>
          <w:tcPr>
            <w:tcW w:w="2790" w:type="dxa"/>
            <w:vAlign w:val="bottom"/>
          </w:tcPr>
          <w:p w14:paraId="356F921F" w14:textId="77777777" w:rsidR="00CA62A9" w:rsidRPr="001773BA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144578C5" w14:textId="77777777" w:rsidR="00CA62A9" w:rsidRPr="001773BA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A00B5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ให้เช่าที่ดินและอาคาร</w:t>
            </w:r>
          </w:p>
        </w:tc>
        <w:tc>
          <w:tcPr>
            <w:tcW w:w="1192" w:type="dxa"/>
            <w:vAlign w:val="bottom"/>
          </w:tcPr>
          <w:p w14:paraId="4836D84F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15381F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16ECE7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1773BA" w14:paraId="08922C75" w14:textId="77777777" w:rsidTr="00130462">
        <w:tc>
          <w:tcPr>
            <w:tcW w:w="2790" w:type="dxa"/>
            <w:vAlign w:val="bottom"/>
          </w:tcPr>
          <w:p w14:paraId="5507C049" w14:textId="77777777" w:rsidR="00CA62A9" w:rsidRPr="001773BA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25689DC4" w14:textId="77777777" w:rsidR="00CA62A9" w:rsidRPr="001773BA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39793B99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F03CC9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58F3E9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1773BA" w14:paraId="46E76E39" w14:textId="77777777" w:rsidTr="00130462">
        <w:tc>
          <w:tcPr>
            <w:tcW w:w="2790" w:type="dxa"/>
            <w:vAlign w:val="bottom"/>
          </w:tcPr>
          <w:p w14:paraId="6AC02CE3" w14:textId="77777777" w:rsidR="00CA62A9" w:rsidRPr="001773BA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14:paraId="6986FCFE" w14:textId="77777777" w:rsidR="00CA62A9" w:rsidRPr="001773BA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192" w:type="dxa"/>
            <w:vAlign w:val="bottom"/>
          </w:tcPr>
          <w:p w14:paraId="7AA49820" w14:textId="77777777" w:rsidR="00CA62A9" w:rsidRPr="001773BA" w:rsidRDefault="001A0BA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176D0D7F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4DAB7D01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6C58D8BF" w14:textId="77777777" w:rsidTr="00130462">
        <w:tc>
          <w:tcPr>
            <w:tcW w:w="2790" w:type="dxa"/>
            <w:vAlign w:val="bottom"/>
          </w:tcPr>
          <w:p w14:paraId="377C58E6" w14:textId="77777777" w:rsidR="00CA62A9" w:rsidRPr="001773BA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386B4161" w14:textId="77777777" w:rsidR="00CA62A9" w:rsidRPr="001773BA" w:rsidRDefault="00CA62A9" w:rsidP="008926B8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5B7E734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2D7BDF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F60CE1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1773BA" w14:paraId="1372A48B" w14:textId="77777777" w:rsidTr="00130462">
        <w:tc>
          <w:tcPr>
            <w:tcW w:w="2790" w:type="dxa"/>
            <w:vAlign w:val="bottom"/>
          </w:tcPr>
          <w:p w14:paraId="277FFC64" w14:textId="77777777" w:rsidR="00CA62A9" w:rsidRPr="001773BA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74025C78" w14:textId="77777777" w:rsidR="00CA62A9" w:rsidRPr="001773BA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19A26720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65AF019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9B9AEC5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1773BA" w14:paraId="48CFBE9A" w14:textId="77777777" w:rsidTr="00130462">
        <w:tc>
          <w:tcPr>
            <w:tcW w:w="2790" w:type="dxa"/>
            <w:vAlign w:val="bottom"/>
          </w:tcPr>
          <w:p w14:paraId="301F2E55" w14:textId="77777777" w:rsidR="00CA62A9" w:rsidRPr="001773BA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37413172" w14:textId="77777777" w:rsidR="00CA62A9" w:rsidRPr="001773BA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5B12AF97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6E71123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9897164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1773BA" w14:paraId="5A7BDC12" w14:textId="77777777" w:rsidTr="00130462">
        <w:tc>
          <w:tcPr>
            <w:tcW w:w="2790" w:type="dxa"/>
            <w:vAlign w:val="bottom"/>
          </w:tcPr>
          <w:p w14:paraId="64CFF967" w14:textId="77777777" w:rsidR="00CA62A9" w:rsidRPr="001773BA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199FCDFF" w14:textId="77777777" w:rsidR="00CA62A9" w:rsidRPr="001773BA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22AE607E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B885BC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EF4D78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1773BA" w14:paraId="4E0FFD32" w14:textId="77777777" w:rsidTr="00130462">
        <w:tc>
          <w:tcPr>
            <w:tcW w:w="2790" w:type="dxa"/>
            <w:vAlign w:val="bottom"/>
          </w:tcPr>
          <w:p w14:paraId="5CB67275" w14:textId="77777777" w:rsidR="00CA62A9" w:rsidRPr="001773BA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5E51DD20" w14:textId="77777777" w:rsidR="00CA62A9" w:rsidRPr="001773BA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บริการอาหารแก่</w:t>
            </w:r>
            <w:r w:rsidR="00443D38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สายการบิน</w:t>
            </w:r>
          </w:p>
        </w:tc>
        <w:tc>
          <w:tcPr>
            <w:tcW w:w="1192" w:type="dxa"/>
            <w:vAlign w:val="bottom"/>
          </w:tcPr>
          <w:p w14:paraId="059D00AD" w14:textId="77777777" w:rsidR="00CA62A9" w:rsidRPr="001773BA" w:rsidRDefault="001A0BA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732F9D79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04B926BE" w14:textId="77777777" w:rsidR="00CA62A9" w:rsidRPr="001773BA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3A55844F" w14:textId="77777777" w:rsidTr="00130462">
        <w:tc>
          <w:tcPr>
            <w:tcW w:w="2790" w:type="dxa"/>
            <w:vAlign w:val="bottom"/>
          </w:tcPr>
          <w:p w14:paraId="56714D84" w14:textId="77777777" w:rsidR="00FE61BC" w:rsidRPr="001773BA" w:rsidRDefault="00FE61BC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53B79F70" w14:textId="77777777" w:rsidR="00FE61BC" w:rsidRPr="001773BA" w:rsidRDefault="00FE61BC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466C6766" w14:textId="77777777" w:rsidR="00FE61BC" w:rsidRPr="001773BA" w:rsidRDefault="00FE61BC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7C79A7B" w14:textId="77777777" w:rsidR="00FE61BC" w:rsidRPr="001773BA" w:rsidRDefault="00FE61BC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F7E4623" w14:textId="77777777" w:rsidR="00FE61BC" w:rsidRPr="001773BA" w:rsidRDefault="00FE61BC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0462" w:rsidRPr="001773BA" w14:paraId="022A176D" w14:textId="77777777" w:rsidTr="00130462">
        <w:tc>
          <w:tcPr>
            <w:tcW w:w="2790" w:type="dxa"/>
            <w:vAlign w:val="bottom"/>
          </w:tcPr>
          <w:p w14:paraId="7DC18B22" w14:textId="77777777" w:rsidR="00B23E4E" w:rsidRPr="001773BA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แอลเอสจี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05039FA6" w14:textId="77777777" w:rsidR="00B23E4E" w:rsidRPr="001773BA" w:rsidRDefault="00B23E4E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192" w:type="dxa"/>
            <w:vAlign w:val="bottom"/>
          </w:tcPr>
          <w:p w14:paraId="7710665D" w14:textId="77777777" w:rsidR="00B23E4E" w:rsidRPr="001773BA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4B33ED6E" w14:textId="77777777" w:rsidR="00B23E4E" w:rsidRPr="001773BA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22286151" w14:textId="77777777" w:rsidR="00B23E4E" w:rsidRPr="001773BA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0A711F51" w14:textId="77777777" w:rsidTr="00130462">
        <w:tc>
          <w:tcPr>
            <w:tcW w:w="2790" w:type="dxa"/>
            <w:vAlign w:val="bottom"/>
          </w:tcPr>
          <w:p w14:paraId="23D17083" w14:textId="77777777" w:rsidR="00B23E4E" w:rsidRPr="001773BA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    (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34D6291C" w14:textId="77777777" w:rsidR="00B23E4E" w:rsidRPr="001773BA" w:rsidRDefault="00B23E4E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16F3E7A6" w14:textId="77777777" w:rsidR="00B23E4E" w:rsidRPr="001773BA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60A81EE" w14:textId="77777777" w:rsidR="00B23E4E" w:rsidRPr="001773BA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C274AE5" w14:textId="77777777" w:rsidR="00B23E4E" w:rsidRPr="001773BA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0462" w:rsidRPr="001773BA" w14:paraId="370FA083" w14:textId="77777777" w:rsidTr="00130462">
        <w:tc>
          <w:tcPr>
            <w:tcW w:w="2790" w:type="dxa"/>
            <w:vAlign w:val="bottom"/>
          </w:tcPr>
          <w:p w14:paraId="30CB1E19" w14:textId="77777777" w:rsidR="00B23E4E" w:rsidRPr="001773BA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7B4E7D58" w14:textId="77777777" w:rsidR="00B23E4E" w:rsidRPr="001773BA" w:rsidRDefault="00B23E4E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0D2B9820" w14:textId="77777777" w:rsidR="00B23E4E" w:rsidRPr="001773BA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77C08A" w14:textId="77777777" w:rsidR="00B23E4E" w:rsidRPr="001773BA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2261D2" w14:textId="77777777" w:rsidR="00B23E4E" w:rsidRPr="001773BA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1773BA" w14:paraId="20DB4EF9" w14:textId="77777777" w:rsidTr="00130462">
        <w:tc>
          <w:tcPr>
            <w:tcW w:w="2790" w:type="dxa"/>
            <w:vAlign w:val="bottom"/>
          </w:tcPr>
          <w:p w14:paraId="6D8D98BB" w14:textId="77777777" w:rsidR="00B23E4E" w:rsidRPr="001773BA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Bagan Hotel Holding</w:t>
            </w:r>
          </w:p>
        </w:tc>
        <w:tc>
          <w:tcPr>
            <w:tcW w:w="2430" w:type="dxa"/>
            <w:vAlign w:val="bottom"/>
          </w:tcPr>
          <w:p w14:paraId="6C292149" w14:textId="77777777" w:rsidR="00B23E4E" w:rsidRPr="001773BA" w:rsidRDefault="00B23E4E" w:rsidP="008926B8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กิจการ</w:t>
            </w:r>
            <w:r w:rsidRPr="001773B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โรงแรมในประเทศ</w:t>
            </w:r>
            <w:r w:rsidR="00F6172C" w:rsidRPr="001773B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1192" w:type="dxa"/>
            <w:vAlign w:val="bottom"/>
          </w:tcPr>
          <w:p w14:paraId="00EEE855" w14:textId="77777777" w:rsidR="00B23E4E" w:rsidRPr="001773BA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260" w:type="dxa"/>
            <w:vAlign w:val="bottom"/>
          </w:tcPr>
          <w:p w14:paraId="6853AD43" w14:textId="77777777" w:rsidR="00B23E4E" w:rsidRPr="001773BA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6D2ADFDF" w14:textId="77777777" w:rsidR="00B23E4E" w:rsidRPr="001773BA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</w:t>
            </w:r>
          </w:p>
        </w:tc>
      </w:tr>
      <w:tr w:rsidR="00130462" w:rsidRPr="001773BA" w14:paraId="216ADD56" w14:textId="77777777" w:rsidTr="00130462">
        <w:tc>
          <w:tcPr>
            <w:tcW w:w="2790" w:type="dxa"/>
            <w:vAlign w:val="bottom"/>
          </w:tcPr>
          <w:p w14:paraId="18715BBC" w14:textId="77777777" w:rsidR="00B23E4E" w:rsidRPr="001773BA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Company (BVI) Limited</w:t>
            </w:r>
          </w:p>
          <w:p w14:paraId="4FD8F464" w14:textId="77777777" w:rsidR="00B23E4E" w:rsidRPr="001773BA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512489E7" w14:textId="77777777" w:rsidR="00B23E4E" w:rsidRPr="001773BA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โฮลดิ้ง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01CB3A23" w14:textId="77777777" w:rsidR="00B23E4E" w:rsidRPr="001773BA" w:rsidRDefault="00B23E4E" w:rsidP="008926B8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192" w:type="dxa"/>
          </w:tcPr>
          <w:p w14:paraId="6C8214AC" w14:textId="77777777" w:rsidR="00B23E4E" w:rsidRPr="001773BA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260" w:type="dxa"/>
            <w:vAlign w:val="bottom"/>
          </w:tcPr>
          <w:p w14:paraId="55600106" w14:textId="77777777" w:rsidR="00B23E4E" w:rsidRPr="001773BA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F141B5E" w14:textId="77777777" w:rsidR="00B23E4E" w:rsidRPr="001773BA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</w:tr>
    </w:tbl>
    <w:p w14:paraId="1BB9ED35" w14:textId="3AF9515F" w:rsidR="00142533" w:rsidRPr="001773BA" w:rsidRDefault="00142533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20E8494" w14:textId="336B8341" w:rsidR="00325BDD" w:rsidRPr="001773BA" w:rsidRDefault="00325BDD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6CDD03D" w14:textId="77777777" w:rsidR="00650369" w:rsidRPr="001773BA" w:rsidRDefault="00650369" w:rsidP="008926B8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ง)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มูลค่าตามบัญชีของเงินลงทุนในบริษัทย่อย</w:t>
      </w:r>
    </w:p>
    <w:p w14:paraId="60BA80A9" w14:textId="77777777" w:rsidR="00650369" w:rsidRPr="001773BA" w:rsidRDefault="00650369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41"/>
        <w:gridCol w:w="1152"/>
        <w:gridCol w:w="1197"/>
      </w:tblGrid>
      <w:tr w:rsidR="00130462" w:rsidRPr="001773BA" w14:paraId="37B23D95" w14:textId="77777777" w:rsidTr="0014445A">
        <w:tc>
          <w:tcPr>
            <w:tcW w:w="3870" w:type="dxa"/>
            <w:vAlign w:val="bottom"/>
          </w:tcPr>
          <w:p w14:paraId="6DE6BEB0" w14:textId="77777777" w:rsidR="00D5744D" w:rsidRPr="001773BA" w:rsidRDefault="00D5744D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  <w:vAlign w:val="bottom"/>
          </w:tcPr>
          <w:p w14:paraId="482E6A56" w14:textId="77777777" w:rsidR="00D5744D" w:rsidRPr="001773BA" w:rsidRDefault="00D5744D" w:rsidP="008926B8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1773BA" w14:paraId="66499AF4" w14:textId="77777777" w:rsidTr="0014445A">
        <w:tc>
          <w:tcPr>
            <w:tcW w:w="3870" w:type="dxa"/>
            <w:vAlign w:val="bottom"/>
          </w:tcPr>
          <w:p w14:paraId="4BF15CE3" w14:textId="77777777" w:rsidR="008B70CC" w:rsidRPr="001773BA" w:rsidRDefault="008B70CC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54F8E" w14:textId="5C2196ED" w:rsidR="008B70CC" w:rsidRPr="001773BA" w:rsidRDefault="008B70CC" w:rsidP="008926B8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91C24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130462" w:rsidRPr="001773BA" w14:paraId="1B16A080" w14:textId="77777777" w:rsidTr="00130462">
        <w:tc>
          <w:tcPr>
            <w:tcW w:w="3870" w:type="dxa"/>
            <w:vAlign w:val="bottom"/>
          </w:tcPr>
          <w:p w14:paraId="30CA6E77" w14:textId="77777777" w:rsidR="00607858" w:rsidRPr="001773BA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FC8D51" w14:textId="77777777" w:rsidR="00607858" w:rsidRPr="001773BA" w:rsidRDefault="00607858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3C63E35" w14:textId="77777777" w:rsidR="00607858" w:rsidRPr="001773BA" w:rsidRDefault="00C26A05" w:rsidP="000C6ECC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07858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4D52AA" w14:textId="77777777" w:rsidR="00607858" w:rsidRPr="001773BA" w:rsidRDefault="00607858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C6934AC" w14:textId="77777777" w:rsidR="00607858" w:rsidRPr="001773BA" w:rsidRDefault="00607858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0462" w:rsidRPr="001773BA" w14:paraId="0E88E156" w14:textId="77777777" w:rsidTr="00130462">
        <w:tc>
          <w:tcPr>
            <w:tcW w:w="3870" w:type="dxa"/>
            <w:vAlign w:val="bottom"/>
          </w:tcPr>
          <w:p w14:paraId="4E180546" w14:textId="77777777" w:rsidR="00607858" w:rsidRPr="001773BA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8F1FCE" w14:textId="77777777" w:rsidR="00607858" w:rsidRPr="001773BA" w:rsidRDefault="000C6ECC" w:rsidP="000C6ECC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07858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ทุนที่ชำระแล้ว</w:t>
            </w:r>
          </w:p>
        </w:tc>
        <w:tc>
          <w:tcPr>
            <w:tcW w:w="1341" w:type="dxa"/>
            <w:vAlign w:val="bottom"/>
          </w:tcPr>
          <w:p w14:paraId="2FC3DF5A" w14:textId="77777777" w:rsidR="00607858" w:rsidRPr="001773BA" w:rsidRDefault="00C26A05" w:rsidP="000C6ECC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07858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ของการถือหุ้น</w:t>
            </w:r>
          </w:p>
        </w:tc>
        <w:tc>
          <w:tcPr>
            <w:tcW w:w="1152" w:type="dxa"/>
            <w:vAlign w:val="bottom"/>
          </w:tcPr>
          <w:p w14:paraId="085C5E69" w14:textId="77777777" w:rsidR="00607858" w:rsidRPr="001773BA" w:rsidRDefault="00607858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197" w:type="dxa"/>
            <w:vAlign w:val="bottom"/>
          </w:tcPr>
          <w:p w14:paraId="5A9E8609" w14:textId="77777777" w:rsidR="00607858" w:rsidRPr="001773BA" w:rsidRDefault="00607858" w:rsidP="000C6ECC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  <w:tr w:rsidR="00130462" w:rsidRPr="001773BA" w14:paraId="02E7C443" w14:textId="77777777" w:rsidTr="00130462">
        <w:tc>
          <w:tcPr>
            <w:tcW w:w="3870" w:type="dxa"/>
            <w:tcBorders>
              <w:bottom w:val="single" w:sz="4" w:space="0" w:color="auto"/>
            </w:tcBorders>
            <w:vAlign w:val="bottom"/>
          </w:tcPr>
          <w:p w14:paraId="34396075" w14:textId="77777777" w:rsidR="00607858" w:rsidRPr="001773BA" w:rsidRDefault="009221EA" w:rsidP="008926B8">
            <w:pPr>
              <w:tabs>
                <w:tab w:val="left" w:pos="2160"/>
              </w:tabs>
              <w:ind w:left="-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  <w:r w:rsidR="00607858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363588" w14:textId="77777777" w:rsidR="00607858" w:rsidRPr="001773BA" w:rsidRDefault="00607858" w:rsidP="000C6ECC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2B071C1" w14:textId="77777777" w:rsidR="00607858" w:rsidRPr="001773BA" w:rsidRDefault="00607858" w:rsidP="000C6ECC">
            <w:pPr>
              <w:tabs>
                <w:tab w:val="right" w:pos="114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08E0A9" w14:textId="77777777" w:rsidR="00607858" w:rsidRPr="001773BA" w:rsidRDefault="00607858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D9FB4CC" w14:textId="77777777" w:rsidR="00607858" w:rsidRPr="001773BA" w:rsidRDefault="00607858" w:rsidP="000C6ECC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5CD0472B" w14:textId="77777777" w:rsidTr="00130462">
        <w:tc>
          <w:tcPr>
            <w:tcW w:w="3870" w:type="dxa"/>
            <w:tcBorders>
              <w:top w:val="single" w:sz="4" w:space="0" w:color="auto"/>
            </w:tcBorders>
            <w:vAlign w:val="bottom"/>
          </w:tcPr>
          <w:p w14:paraId="10610321" w14:textId="77777777" w:rsidR="00607858" w:rsidRPr="001773BA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C1B2B9" w14:textId="77777777" w:rsidR="00607858" w:rsidRPr="001773BA" w:rsidRDefault="00607858" w:rsidP="000C6E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45F25AB8" w14:textId="77777777" w:rsidR="00607858" w:rsidRPr="001773BA" w:rsidRDefault="00607858" w:rsidP="000C6E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8F13E4" w14:textId="77777777" w:rsidR="00607858" w:rsidRPr="001773BA" w:rsidRDefault="00607858" w:rsidP="008926B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74FB03DE" w14:textId="77777777" w:rsidR="00607858" w:rsidRPr="001773BA" w:rsidRDefault="00607858" w:rsidP="000C6EC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1773BA" w14:paraId="7B5CA2B3" w14:textId="77777777" w:rsidTr="00130462">
        <w:tc>
          <w:tcPr>
            <w:tcW w:w="3870" w:type="dxa"/>
            <w:vAlign w:val="bottom"/>
          </w:tcPr>
          <w:p w14:paraId="3D472FA3" w14:textId="77777777" w:rsidR="00607858" w:rsidRPr="001773BA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EFB5315" w14:textId="77777777" w:rsidR="00607858" w:rsidRPr="001773BA" w:rsidRDefault="0060785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3AAF48C9" w14:textId="77777777" w:rsidR="00607858" w:rsidRPr="001773BA" w:rsidRDefault="0060785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88201B" w14:textId="77777777" w:rsidR="00607858" w:rsidRPr="001773BA" w:rsidRDefault="00607858" w:rsidP="008926B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0E44AAE4" w14:textId="77777777" w:rsidR="00607858" w:rsidRPr="001773BA" w:rsidRDefault="00607858" w:rsidP="000C6EC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8A2" w:rsidRPr="001773BA" w14:paraId="370A9753" w14:textId="77777777" w:rsidTr="00130462">
        <w:tc>
          <w:tcPr>
            <w:tcW w:w="3870" w:type="dxa"/>
            <w:vAlign w:val="bottom"/>
          </w:tcPr>
          <w:p w14:paraId="2BDA9DDF" w14:textId="77777777" w:rsidR="009B78A2" w:rsidRPr="001773BA" w:rsidRDefault="009B78A2" w:rsidP="009B78A2">
            <w:pPr>
              <w:ind w:left="-10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1350" w:type="dxa"/>
          </w:tcPr>
          <w:p w14:paraId="7CE73CC4" w14:textId="50434353" w:rsidR="009B78A2" w:rsidRPr="001773BA" w:rsidRDefault="00F27EF7" w:rsidP="009B78A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B78A2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</w:tcPr>
          <w:p w14:paraId="4E13135A" w14:textId="5E53E3E2" w:rsidR="009B78A2" w:rsidRPr="001773BA" w:rsidRDefault="00F27EF7" w:rsidP="009B78A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52" w:type="dxa"/>
          </w:tcPr>
          <w:p w14:paraId="4CDA501E" w14:textId="493A1D85" w:rsidR="009B78A2" w:rsidRPr="001773BA" w:rsidRDefault="00F27EF7" w:rsidP="009B78A2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B78A2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</w:tcPr>
          <w:p w14:paraId="6E40625E" w14:textId="709A927F" w:rsidR="009B78A2" w:rsidRPr="001773BA" w:rsidRDefault="009B78A2" w:rsidP="009B78A2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78A2" w:rsidRPr="001773BA" w14:paraId="4542B018" w14:textId="77777777" w:rsidTr="00FE3635">
        <w:tc>
          <w:tcPr>
            <w:tcW w:w="3870" w:type="dxa"/>
            <w:vAlign w:val="bottom"/>
          </w:tcPr>
          <w:p w14:paraId="2C5C29A3" w14:textId="77777777" w:rsidR="009B78A2" w:rsidRPr="001773BA" w:rsidRDefault="009B78A2" w:rsidP="009B78A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บากาน โฮเต็ล โฮลดิ้ง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66B62DED" w14:textId="74F3103D" w:rsidR="009B78A2" w:rsidRPr="001773BA" w:rsidRDefault="009B78A2" w:rsidP="009B78A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1" w:type="dxa"/>
          </w:tcPr>
          <w:p w14:paraId="760CC386" w14:textId="2BC2E8FA" w:rsidR="009B78A2" w:rsidRPr="001773BA" w:rsidRDefault="009B78A2" w:rsidP="009B78A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B5D121" w14:textId="6F707930" w:rsidR="009B78A2" w:rsidRPr="001773BA" w:rsidRDefault="009B78A2" w:rsidP="009B78A2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424DD17" w14:textId="48E61362" w:rsidR="009B78A2" w:rsidRPr="001773BA" w:rsidRDefault="009B78A2" w:rsidP="009B78A2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78A2" w:rsidRPr="001773BA" w14:paraId="0E6C4E66" w14:textId="77777777" w:rsidTr="00FE3635">
        <w:tc>
          <w:tcPr>
            <w:tcW w:w="3870" w:type="dxa"/>
            <w:vAlign w:val="bottom"/>
          </w:tcPr>
          <w:p w14:paraId="2A6A628F" w14:textId="77777777" w:rsidR="009B78A2" w:rsidRPr="001773BA" w:rsidRDefault="009B78A2" w:rsidP="009B78A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350" w:type="dxa"/>
            <w:vAlign w:val="bottom"/>
          </w:tcPr>
          <w:p w14:paraId="4E53D99F" w14:textId="77777777" w:rsidR="009B78A2" w:rsidRPr="001773BA" w:rsidRDefault="009B78A2" w:rsidP="009B78A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01D08228" w14:textId="77777777" w:rsidR="009B78A2" w:rsidRPr="001773BA" w:rsidRDefault="009B78A2" w:rsidP="009B78A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71DE065" w14:textId="5CC39C8E" w:rsidR="009B78A2" w:rsidRPr="001773BA" w:rsidRDefault="00F27EF7" w:rsidP="009B78A2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B78A2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0364E73" w14:textId="39B1E440" w:rsidR="009B78A2" w:rsidRPr="001773BA" w:rsidRDefault="009B78A2" w:rsidP="009B78A2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253DCA4" w14:textId="35DDC143" w:rsidR="00802059" w:rsidRPr="001773BA" w:rsidRDefault="00802059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41"/>
        <w:gridCol w:w="1152"/>
        <w:gridCol w:w="1197"/>
      </w:tblGrid>
      <w:tr w:rsidR="000E55C6" w:rsidRPr="001773BA" w14:paraId="1ACEDF8A" w14:textId="77777777" w:rsidTr="00A854E0">
        <w:tc>
          <w:tcPr>
            <w:tcW w:w="3870" w:type="dxa"/>
            <w:vAlign w:val="bottom"/>
          </w:tcPr>
          <w:p w14:paraId="4DE78C35" w14:textId="77777777" w:rsidR="000E55C6" w:rsidRPr="001773BA" w:rsidRDefault="000E55C6" w:rsidP="00A854E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  <w:vAlign w:val="bottom"/>
          </w:tcPr>
          <w:p w14:paraId="46FAB3C1" w14:textId="77777777" w:rsidR="000E55C6" w:rsidRPr="001773BA" w:rsidRDefault="000E55C6" w:rsidP="00A854E0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5C6" w:rsidRPr="001773BA" w14:paraId="7B5F8EA6" w14:textId="77777777" w:rsidTr="00A854E0">
        <w:tc>
          <w:tcPr>
            <w:tcW w:w="3870" w:type="dxa"/>
            <w:vAlign w:val="bottom"/>
          </w:tcPr>
          <w:p w14:paraId="0D625E3E" w14:textId="77777777" w:rsidR="000E55C6" w:rsidRPr="001773BA" w:rsidRDefault="000E55C6" w:rsidP="00A854E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63157" w14:textId="2A78FEA7" w:rsidR="000E55C6" w:rsidRPr="001773BA" w:rsidRDefault="000E55C6" w:rsidP="00A854E0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E55C6" w:rsidRPr="001773BA" w14:paraId="0863E8BE" w14:textId="77777777" w:rsidTr="00A854E0">
        <w:tc>
          <w:tcPr>
            <w:tcW w:w="3870" w:type="dxa"/>
            <w:vAlign w:val="bottom"/>
          </w:tcPr>
          <w:p w14:paraId="1BF0716A" w14:textId="77777777" w:rsidR="000E55C6" w:rsidRPr="001773BA" w:rsidRDefault="000E55C6" w:rsidP="00A854E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3BB3C4" w14:textId="77777777" w:rsidR="000E55C6" w:rsidRPr="001773BA" w:rsidRDefault="000E55C6" w:rsidP="00A854E0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76C523F" w14:textId="77777777" w:rsidR="000E55C6" w:rsidRPr="001773BA" w:rsidRDefault="000E55C6" w:rsidP="00A854E0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9C3865" w14:textId="77777777" w:rsidR="000E55C6" w:rsidRPr="001773BA" w:rsidRDefault="000E55C6" w:rsidP="00A854E0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312C37C2" w14:textId="77777777" w:rsidR="000E55C6" w:rsidRPr="001773BA" w:rsidRDefault="000E55C6" w:rsidP="00A854E0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55C6" w:rsidRPr="001773BA" w14:paraId="0525B218" w14:textId="77777777" w:rsidTr="00A854E0">
        <w:tc>
          <w:tcPr>
            <w:tcW w:w="3870" w:type="dxa"/>
            <w:vAlign w:val="bottom"/>
          </w:tcPr>
          <w:p w14:paraId="7BE47DA3" w14:textId="77777777" w:rsidR="000E55C6" w:rsidRPr="001773BA" w:rsidRDefault="000E55C6" w:rsidP="00A854E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B4D466" w14:textId="77777777" w:rsidR="000E55C6" w:rsidRPr="001773BA" w:rsidRDefault="000E55C6" w:rsidP="00A854E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ทุนที่ชำระแล้ว</w:t>
            </w:r>
          </w:p>
        </w:tc>
        <w:tc>
          <w:tcPr>
            <w:tcW w:w="1341" w:type="dxa"/>
            <w:vAlign w:val="bottom"/>
          </w:tcPr>
          <w:p w14:paraId="3F44FC09" w14:textId="77777777" w:rsidR="000E55C6" w:rsidRPr="001773BA" w:rsidRDefault="000E55C6" w:rsidP="00A854E0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ของการถือหุ้น</w:t>
            </w:r>
          </w:p>
        </w:tc>
        <w:tc>
          <w:tcPr>
            <w:tcW w:w="1152" w:type="dxa"/>
            <w:vAlign w:val="bottom"/>
          </w:tcPr>
          <w:p w14:paraId="5485BAD6" w14:textId="77777777" w:rsidR="000E55C6" w:rsidRPr="001773BA" w:rsidRDefault="000E55C6" w:rsidP="00A854E0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197" w:type="dxa"/>
            <w:vAlign w:val="bottom"/>
          </w:tcPr>
          <w:p w14:paraId="295D8E38" w14:textId="77777777" w:rsidR="000E55C6" w:rsidRPr="001773BA" w:rsidRDefault="000E55C6" w:rsidP="00A854E0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  <w:tr w:rsidR="000E55C6" w:rsidRPr="001773BA" w14:paraId="57746A8E" w14:textId="77777777" w:rsidTr="00A854E0">
        <w:tc>
          <w:tcPr>
            <w:tcW w:w="3870" w:type="dxa"/>
            <w:tcBorders>
              <w:bottom w:val="single" w:sz="4" w:space="0" w:color="auto"/>
            </w:tcBorders>
            <w:vAlign w:val="bottom"/>
          </w:tcPr>
          <w:p w14:paraId="122DFB98" w14:textId="77777777" w:rsidR="000E55C6" w:rsidRPr="001773BA" w:rsidRDefault="000E55C6" w:rsidP="00A854E0">
            <w:pPr>
              <w:tabs>
                <w:tab w:val="left" w:pos="2160"/>
              </w:tabs>
              <w:ind w:left="-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19A487" w14:textId="77777777" w:rsidR="000E55C6" w:rsidRPr="001773BA" w:rsidRDefault="000E55C6" w:rsidP="00A854E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7C98C43" w14:textId="77777777" w:rsidR="000E55C6" w:rsidRPr="001773BA" w:rsidRDefault="000E55C6" w:rsidP="00A854E0">
            <w:pPr>
              <w:tabs>
                <w:tab w:val="right" w:pos="114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16A92D" w14:textId="77777777" w:rsidR="000E55C6" w:rsidRPr="001773BA" w:rsidRDefault="000E55C6" w:rsidP="00A854E0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6264FE16" w14:textId="77777777" w:rsidR="000E55C6" w:rsidRPr="001773BA" w:rsidRDefault="000E55C6" w:rsidP="00A854E0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5C6" w:rsidRPr="001773BA" w14:paraId="6316DD6B" w14:textId="77777777" w:rsidTr="00A854E0">
        <w:tc>
          <w:tcPr>
            <w:tcW w:w="3870" w:type="dxa"/>
            <w:tcBorders>
              <w:top w:val="single" w:sz="4" w:space="0" w:color="auto"/>
            </w:tcBorders>
            <w:vAlign w:val="bottom"/>
          </w:tcPr>
          <w:p w14:paraId="2828BE40" w14:textId="77777777" w:rsidR="000E55C6" w:rsidRPr="001773BA" w:rsidRDefault="000E55C6" w:rsidP="00A854E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176FF9" w14:textId="77777777" w:rsidR="000E55C6" w:rsidRPr="001773BA" w:rsidRDefault="000E55C6" w:rsidP="00A854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242F6B51" w14:textId="77777777" w:rsidR="000E55C6" w:rsidRPr="001773BA" w:rsidRDefault="000E55C6" w:rsidP="00A854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34BD52" w14:textId="77777777" w:rsidR="000E55C6" w:rsidRPr="001773BA" w:rsidRDefault="000E55C6" w:rsidP="00A854E0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44FC3C9" w14:textId="77777777" w:rsidR="000E55C6" w:rsidRPr="001773BA" w:rsidRDefault="000E55C6" w:rsidP="00A854E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3B80912B" w14:textId="77777777" w:rsidTr="00A854E0">
        <w:tc>
          <w:tcPr>
            <w:tcW w:w="3870" w:type="dxa"/>
            <w:vAlign w:val="bottom"/>
          </w:tcPr>
          <w:p w14:paraId="7F39452F" w14:textId="77777777" w:rsidR="000E55C6" w:rsidRPr="001773BA" w:rsidRDefault="000E55C6" w:rsidP="00A854E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3200AD1" w14:textId="77777777" w:rsidR="000E55C6" w:rsidRPr="001773BA" w:rsidRDefault="000E55C6" w:rsidP="00A854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0F4BDFC0" w14:textId="77777777" w:rsidR="000E55C6" w:rsidRPr="001773BA" w:rsidRDefault="000E55C6" w:rsidP="00A854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CD38AD6" w14:textId="77777777" w:rsidR="000E55C6" w:rsidRPr="001773BA" w:rsidRDefault="000E55C6" w:rsidP="00A854E0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0A821587" w14:textId="77777777" w:rsidR="000E55C6" w:rsidRPr="001773BA" w:rsidRDefault="000E55C6" w:rsidP="00A854E0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0FDE9FA3" w14:textId="77777777" w:rsidTr="00A854E0">
        <w:tc>
          <w:tcPr>
            <w:tcW w:w="3870" w:type="dxa"/>
            <w:vAlign w:val="bottom"/>
          </w:tcPr>
          <w:p w14:paraId="4E4DF024" w14:textId="77777777" w:rsidR="000E55C6" w:rsidRPr="001773BA" w:rsidRDefault="000E55C6" w:rsidP="00A854E0">
            <w:pPr>
              <w:ind w:left="-10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1350" w:type="dxa"/>
          </w:tcPr>
          <w:p w14:paraId="1F0286E6" w14:textId="1A1EC592" w:rsidR="000E55C6" w:rsidRPr="001773BA" w:rsidRDefault="00F27EF7" w:rsidP="00A854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</w:tcPr>
          <w:p w14:paraId="3EFDD5A9" w14:textId="4FB78E4D" w:rsidR="000E55C6" w:rsidRPr="001773BA" w:rsidRDefault="00F27EF7" w:rsidP="00A854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52" w:type="dxa"/>
          </w:tcPr>
          <w:p w14:paraId="2AFA7F66" w14:textId="2157B396" w:rsidR="000E55C6" w:rsidRPr="001773BA" w:rsidRDefault="00F27EF7" w:rsidP="00A854E0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</w:tcPr>
          <w:p w14:paraId="66F63F13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5C6" w:rsidRPr="001773BA" w14:paraId="3CA31C57" w14:textId="77777777" w:rsidTr="00A854E0">
        <w:tc>
          <w:tcPr>
            <w:tcW w:w="3870" w:type="dxa"/>
            <w:vAlign w:val="bottom"/>
          </w:tcPr>
          <w:p w14:paraId="6A9EDA9F" w14:textId="77777777" w:rsidR="000E55C6" w:rsidRPr="001773BA" w:rsidRDefault="000E55C6" w:rsidP="00A854E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บากาน โฮเต็ล โฮลดิ้ง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6B35FE9E" w14:textId="66E5DC78" w:rsidR="000E55C6" w:rsidRPr="001773BA" w:rsidRDefault="00F27EF7" w:rsidP="00A854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</w:tcPr>
          <w:p w14:paraId="1175F314" w14:textId="2CB4DCB8" w:rsidR="000E55C6" w:rsidRPr="001773BA" w:rsidRDefault="00F27EF7" w:rsidP="00A854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FB0D85" w14:textId="2F947A4B" w:rsidR="000E55C6" w:rsidRPr="001773BA" w:rsidRDefault="00F27EF7" w:rsidP="00A854E0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E429D8D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5C6" w:rsidRPr="001773BA" w14:paraId="2D9E9FDB" w14:textId="77777777" w:rsidTr="00A854E0">
        <w:tc>
          <w:tcPr>
            <w:tcW w:w="3870" w:type="dxa"/>
            <w:vAlign w:val="bottom"/>
          </w:tcPr>
          <w:p w14:paraId="58830195" w14:textId="77777777" w:rsidR="000E55C6" w:rsidRPr="001773BA" w:rsidRDefault="000E55C6" w:rsidP="00A854E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350" w:type="dxa"/>
            <w:vAlign w:val="bottom"/>
          </w:tcPr>
          <w:p w14:paraId="34E09203" w14:textId="77777777" w:rsidR="000E55C6" w:rsidRPr="001773BA" w:rsidRDefault="000E55C6" w:rsidP="00A854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264E519C" w14:textId="77777777" w:rsidR="000E55C6" w:rsidRPr="001773BA" w:rsidRDefault="000E55C6" w:rsidP="00A854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9DA351" w14:textId="0348408B" w:rsidR="000E55C6" w:rsidRPr="001773BA" w:rsidRDefault="00F27EF7" w:rsidP="00A854E0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B8F2581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5C6" w:rsidRPr="001773BA" w14:paraId="60C06122" w14:textId="77777777" w:rsidTr="00A854E0">
        <w:tc>
          <w:tcPr>
            <w:tcW w:w="3870" w:type="dxa"/>
            <w:vAlign w:val="bottom"/>
          </w:tcPr>
          <w:p w14:paraId="39674DCE" w14:textId="77777777" w:rsidR="000E55C6" w:rsidRPr="001773BA" w:rsidRDefault="000E55C6" w:rsidP="00A854E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350" w:type="dxa"/>
            <w:vAlign w:val="bottom"/>
          </w:tcPr>
          <w:p w14:paraId="4B20A8FC" w14:textId="77777777" w:rsidR="000E55C6" w:rsidRPr="001773BA" w:rsidRDefault="000E55C6" w:rsidP="00A854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3EFF9A86" w14:textId="77777777" w:rsidR="000E55C6" w:rsidRPr="001773BA" w:rsidRDefault="000E55C6" w:rsidP="00A854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D7CB63" w14:textId="1A44FA11" w:rsidR="000E55C6" w:rsidRPr="001773BA" w:rsidRDefault="000E55C6" w:rsidP="00A854E0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7A28475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5C6" w:rsidRPr="001773BA" w14:paraId="1C270D3C" w14:textId="77777777" w:rsidTr="00A854E0">
        <w:tc>
          <w:tcPr>
            <w:tcW w:w="3870" w:type="dxa"/>
            <w:vAlign w:val="bottom"/>
          </w:tcPr>
          <w:p w14:paraId="4F5B2D04" w14:textId="77777777" w:rsidR="000E55C6" w:rsidRPr="001773BA" w:rsidRDefault="000E55C6" w:rsidP="00A854E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7DAE038" w14:textId="77777777" w:rsidR="000E55C6" w:rsidRPr="001773BA" w:rsidRDefault="000E55C6" w:rsidP="00A854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22D8C885" w14:textId="77777777" w:rsidR="000E55C6" w:rsidRPr="001773BA" w:rsidRDefault="000E55C6" w:rsidP="00A854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19159AD" w14:textId="2F80F23F" w:rsidR="000E55C6" w:rsidRPr="001773BA" w:rsidRDefault="00F27EF7" w:rsidP="00A854E0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02A2700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0B8F7A5" w14:textId="77777777" w:rsidR="00886DFE" w:rsidRPr="001773BA" w:rsidRDefault="00886DFE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FC1FBE" w14:textId="77777777" w:rsidR="00142533" w:rsidRPr="001773BA" w:rsidRDefault="00325BDD" w:rsidP="008926B8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2"/>
          <w:szCs w:val="22"/>
        </w:rPr>
        <w:br w:type="page"/>
      </w:r>
    </w:p>
    <w:p w14:paraId="384E07DB" w14:textId="77777777" w:rsidR="00CA62A9" w:rsidRPr="001773BA" w:rsidRDefault="00CA62A9" w:rsidP="008926B8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จ)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มูลค่าตามบัญชีของเงินลงทุนในบริษัทร่วม</w:t>
      </w:r>
    </w:p>
    <w:p w14:paraId="24901D13" w14:textId="77777777" w:rsidR="0047725F" w:rsidRPr="001773BA" w:rsidRDefault="0047725F" w:rsidP="008926B8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808"/>
        <w:gridCol w:w="1260"/>
        <w:gridCol w:w="1260"/>
        <w:gridCol w:w="1152"/>
        <w:gridCol w:w="1278"/>
        <w:gridCol w:w="1152"/>
      </w:tblGrid>
      <w:tr w:rsidR="00130462" w:rsidRPr="001773BA" w14:paraId="7ACE170E" w14:textId="77777777" w:rsidTr="004D2917">
        <w:tc>
          <w:tcPr>
            <w:tcW w:w="2808" w:type="dxa"/>
            <w:vAlign w:val="bottom"/>
          </w:tcPr>
          <w:p w14:paraId="47B82470" w14:textId="77777777" w:rsidR="007A4E0F" w:rsidRPr="001773BA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02" w:type="dxa"/>
            <w:gridSpan w:val="5"/>
            <w:tcBorders>
              <w:bottom w:val="single" w:sz="4" w:space="0" w:color="auto"/>
            </w:tcBorders>
            <w:vAlign w:val="bottom"/>
          </w:tcPr>
          <w:p w14:paraId="7E5AC1EA" w14:textId="34EFA065" w:rsidR="007A4E0F" w:rsidRPr="001773BA" w:rsidRDefault="007A4E0F" w:rsidP="008926B8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91C24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130462" w:rsidRPr="001773BA" w14:paraId="72C0ABCF" w14:textId="77777777" w:rsidTr="0014445A">
        <w:tc>
          <w:tcPr>
            <w:tcW w:w="2808" w:type="dxa"/>
            <w:vAlign w:val="bottom"/>
          </w:tcPr>
          <w:p w14:paraId="4F576766" w14:textId="77777777" w:rsidR="007A4E0F" w:rsidRPr="001773BA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26A2DF" w14:textId="77777777" w:rsidR="007A4E0F" w:rsidRPr="001773BA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4337A7" w14:textId="77777777" w:rsidR="007A4E0F" w:rsidRPr="001773BA" w:rsidRDefault="007A4E0F" w:rsidP="000C6ECC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BAD810" w14:textId="77777777" w:rsidR="007A4E0F" w:rsidRPr="001773BA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3FFA1D9" w14:textId="77777777" w:rsidR="007A4E0F" w:rsidRPr="001773BA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F0D8F9" w14:textId="77777777" w:rsidR="007A4E0F" w:rsidRPr="001773BA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0462" w:rsidRPr="001773BA" w14:paraId="0CFFFDC9" w14:textId="77777777" w:rsidTr="00130462">
        <w:tc>
          <w:tcPr>
            <w:tcW w:w="2808" w:type="dxa"/>
            <w:vAlign w:val="bottom"/>
          </w:tcPr>
          <w:p w14:paraId="648C1EDB" w14:textId="77777777" w:rsidR="007A4E0F" w:rsidRPr="001773BA" w:rsidRDefault="007A4E0F" w:rsidP="008926B8">
            <w:pPr>
              <w:tabs>
                <w:tab w:val="left" w:pos="216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889EBB" w14:textId="77777777" w:rsidR="007A4E0F" w:rsidRPr="001773BA" w:rsidRDefault="007A4E0F" w:rsidP="000C6ECC">
            <w:pPr>
              <w:tabs>
                <w:tab w:val="right" w:pos="105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ทุนที่ชำระแล้ว</w:t>
            </w:r>
          </w:p>
        </w:tc>
        <w:tc>
          <w:tcPr>
            <w:tcW w:w="1260" w:type="dxa"/>
            <w:vAlign w:val="bottom"/>
          </w:tcPr>
          <w:p w14:paraId="0A3E70B6" w14:textId="77777777" w:rsidR="007A4E0F" w:rsidRPr="001773BA" w:rsidRDefault="007A4E0F" w:rsidP="000C6ECC">
            <w:pPr>
              <w:tabs>
                <w:tab w:val="right" w:pos="1050"/>
              </w:tabs>
              <w:ind w:left="-15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ของการถือหุ้น</w:t>
            </w:r>
          </w:p>
        </w:tc>
        <w:tc>
          <w:tcPr>
            <w:tcW w:w="1152" w:type="dxa"/>
            <w:vAlign w:val="bottom"/>
          </w:tcPr>
          <w:p w14:paraId="1876A480" w14:textId="77777777" w:rsidR="007A4E0F" w:rsidRPr="001773BA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278" w:type="dxa"/>
            <w:vAlign w:val="bottom"/>
          </w:tcPr>
          <w:p w14:paraId="1A9186B0" w14:textId="77777777" w:rsidR="007A4E0F" w:rsidRPr="001773BA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152" w:type="dxa"/>
            <w:vAlign w:val="bottom"/>
          </w:tcPr>
          <w:p w14:paraId="5BE8CCA7" w14:textId="77777777" w:rsidR="007A4E0F" w:rsidRPr="001773BA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  <w:tr w:rsidR="00130462" w:rsidRPr="001773BA" w14:paraId="78E67DC2" w14:textId="77777777" w:rsidTr="00130462">
        <w:tc>
          <w:tcPr>
            <w:tcW w:w="2808" w:type="dxa"/>
            <w:tcBorders>
              <w:bottom w:val="single" w:sz="4" w:space="0" w:color="auto"/>
            </w:tcBorders>
            <w:vAlign w:val="bottom"/>
          </w:tcPr>
          <w:p w14:paraId="53B7B6B3" w14:textId="77777777" w:rsidR="007A4E0F" w:rsidRPr="001773BA" w:rsidRDefault="004874DA" w:rsidP="008926B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  <w:r w:rsidR="007A4E0F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E8D116" w14:textId="77777777" w:rsidR="007A4E0F" w:rsidRPr="001773BA" w:rsidRDefault="007A4E0F" w:rsidP="000C6ECC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AA0D97" w14:textId="77777777" w:rsidR="007A4E0F" w:rsidRPr="001773BA" w:rsidRDefault="007A4E0F" w:rsidP="000C6ECC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DD8101B" w14:textId="77777777" w:rsidR="007A4E0F" w:rsidRPr="001773BA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4EEA2C4" w14:textId="77777777" w:rsidR="007A4E0F" w:rsidRPr="001773BA" w:rsidRDefault="007A4E0F" w:rsidP="000C6ECC">
            <w:pPr>
              <w:tabs>
                <w:tab w:val="right" w:pos="106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E71391" w14:textId="77777777" w:rsidR="007A4E0F" w:rsidRPr="001773BA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16CC4EEE" w14:textId="77777777" w:rsidTr="00130462">
        <w:tc>
          <w:tcPr>
            <w:tcW w:w="2808" w:type="dxa"/>
            <w:tcBorders>
              <w:top w:val="single" w:sz="4" w:space="0" w:color="auto"/>
            </w:tcBorders>
            <w:vAlign w:val="bottom"/>
          </w:tcPr>
          <w:p w14:paraId="3D7384BF" w14:textId="77777777" w:rsidR="007A4E0F" w:rsidRPr="001773BA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B8643D" w14:textId="77777777" w:rsidR="007A4E0F" w:rsidRPr="001773BA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EA2B43" w14:textId="77777777" w:rsidR="007A4E0F" w:rsidRPr="001773BA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8A7E88" w14:textId="77777777" w:rsidR="007A4E0F" w:rsidRPr="001773BA" w:rsidRDefault="007A4E0F" w:rsidP="008926B8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1251568" w14:textId="77777777" w:rsidR="007A4E0F" w:rsidRPr="001773BA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B2DCC6" w14:textId="77777777" w:rsidR="007A4E0F" w:rsidRPr="001773BA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30462" w:rsidRPr="001773BA" w14:paraId="31790059" w14:textId="77777777" w:rsidTr="00130462">
        <w:tc>
          <w:tcPr>
            <w:tcW w:w="2808" w:type="dxa"/>
            <w:vAlign w:val="bottom"/>
          </w:tcPr>
          <w:p w14:paraId="36FCCBE1" w14:textId="77777777" w:rsidR="007A4E0F" w:rsidRPr="001773BA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1B26368B" w14:textId="77777777" w:rsidR="007A4E0F" w:rsidRPr="001773BA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072C58" w14:textId="77777777" w:rsidR="007A4E0F" w:rsidRPr="001773BA" w:rsidRDefault="007A4E0F" w:rsidP="00923D09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3CE823" w14:textId="77777777" w:rsidR="007A4E0F" w:rsidRPr="001773BA" w:rsidRDefault="007A4E0F" w:rsidP="008926B8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A25B16" w14:textId="77777777" w:rsidR="007A4E0F" w:rsidRPr="001773BA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08D22B3" w14:textId="77777777" w:rsidR="007A4E0F" w:rsidRPr="001773BA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0CCD" w:rsidRPr="001773BA" w14:paraId="3CA87B75" w14:textId="77777777" w:rsidTr="00130462">
        <w:tc>
          <w:tcPr>
            <w:tcW w:w="2808" w:type="dxa"/>
            <w:vAlign w:val="bottom"/>
          </w:tcPr>
          <w:p w14:paraId="0A0F2F93" w14:textId="77777777" w:rsidR="00C20CCD" w:rsidRPr="001773BA" w:rsidRDefault="00C20CCD" w:rsidP="00C20C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1260" w:type="dxa"/>
          </w:tcPr>
          <w:p w14:paraId="03A0DAB2" w14:textId="04FA2378" w:rsidR="00C20CCD" w:rsidRPr="001773BA" w:rsidRDefault="00F27EF7" w:rsidP="00C20CCD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0CC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20CC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</w:tcPr>
          <w:p w14:paraId="4CF28C4C" w14:textId="33656294" w:rsidR="00C20CCD" w:rsidRPr="001773BA" w:rsidRDefault="00F27EF7" w:rsidP="00C20CCD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152" w:type="dxa"/>
          </w:tcPr>
          <w:p w14:paraId="0FFD0AD7" w14:textId="1393F0BA" w:rsidR="00C20CCD" w:rsidRPr="001773BA" w:rsidRDefault="00F27EF7" w:rsidP="00C20CCD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20CC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C20CC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8" w:type="dxa"/>
          </w:tcPr>
          <w:p w14:paraId="79959BAA" w14:textId="58E40A44" w:rsidR="00C20CCD" w:rsidRPr="001773BA" w:rsidRDefault="00C20CCD" w:rsidP="00C20CCD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7B81C67C" w14:textId="3F6AAAAB" w:rsidR="00C20CCD" w:rsidRPr="001773BA" w:rsidRDefault="00C20CCD" w:rsidP="00C20CCD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4473" w:rsidRPr="001773BA" w14:paraId="30FA31CF" w14:textId="77777777" w:rsidTr="00130462">
        <w:tc>
          <w:tcPr>
            <w:tcW w:w="2808" w:type="dxa"/>
            <w:vAlign w:val="bottom"/>
          </w:tcPr>
          <w:p w14:paraId="26950D73" w14:textId="77777777" w:rsidR="00284473" w:rsidRPr="001773BA" w:rsidRDefault="00284473" w:rsidP="0028447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Bagan Hotel Holding</w:t>
            </w:r>
          </w:p>
        </w:tc>
        <w:tc>
          <w:tcPr>
            <w:tcW w:w="1260" w:type="dxa"/>
            <w:vAlign w:val="bottom"/>
          </w:tcPr>
          <w:p w14:paraId="3F31B55E" w14:textId="77777777" w:rsidR="00284473" w:rsidRPr="001773BA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07A0A7" w14:textId="77777777" w:rsidR="00284473" w:rsidRPr="001773BA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AB07C6" w14:textId="77777777" w:rsidR="00284473" w:rsidRPr="001773BA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856205A" w14:textId="77777777" w:rsidR="00284473" w:rsidRPr="001773BA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240C56" w14:textId="77777777" w:rsidR="00284473" w:rsidRPr="001773BA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4473" w:rsidRPr="001773BA" w14:paraId="30FE3FC7" w14:textId="77777777" w:rsidTr="009B78A2">
        <w:tc>
          <w:tcPr>
            <w:tcW w:w="2808" w:type="dxa"/>
            <w:vAlign w:val="bottom"/>
          </w:tcPr>
          <w:p w14:paraId="0955A1B4" w14:textId="77777777" w:rsidR="00284473" w:rsidRPr="001773BA" w:rsidRDefault="00284473" w:rsidP="0028447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Company (BVI) Limited</w:t>
            </w:r>
          </w:p>
        </w:tc>
        <w:tc>
          <w:tcPr>
            <w:tcW w:w="1260" w:type="dxa"/>
            <w:vAlign w:val="bottom"/>
          </w:tcPr>
          <w:p w14:paraId="35291F27" w14:textId="0F4442EE" w:rsidR="00284473" w:rsidRPr="001773BA" w:rsidRDefault="00C20CCD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9CEDD1" w14:textId="48C85769" w:rsidR="00284473" w:rsidRPr="001773BA" w:rsidRDefault="00C20CCD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5C2BD0" w14:textId="48CE44C4" w:rsidR="00284473" w:rsidRPr="001773BA" w:rsidRDefault="00C20CCD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B09AFF1" w14:textId="2C30E314" w:rsidR="00284473" w:rsidRPr="001773BA" w:rsidRDefault="00C20CCD" w:rsidP="0028447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AF813F" w14:textId="6A8441DE" w:rsidR="00284473" w:rsidRPr="001773BA" w:rsidRDefault="00C20CCD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0CCD" w:rsidRPr="001773BA" w14:paraId="044943F3" w14:textId="77777777" w:rsidTr="009B78A2">
        <w:tc>
          <w:tcPr>
            <w:tcW w:w="2808" w:type="dxa"/>
            <w:vAlign w:val="bottom"/>
          </w:tcPr>
          <w:p w14:paraId="24E192BB" w14:textId="77777777" w:rsidR="00C20CCD" w:rsidRPr="001773BA" w:rsidRDefault="00C20CCD" w:rsidP="00C20C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7CC6D6D0" w14:textId="77777777" w:rsidR="00C20CCD" w:rsidRPr="001773BA" w:rsidRDefault="00C20CCD" w:rsidP="00C20CCD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2BE351" w14:textId="77777777" w:rsidR="00C20CCD" w:rsidRPr="001773BA" w:rsidRDefault="00C20CCD" w:rsidP="00C20CCD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BCA112" w14:textId="27936269" w:rsidR="00C20CCD" w:rsidRPr="001773BA" w:rsidRDefault="00F27EF7" w:rsidP="00C20CCD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20CC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C20CC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07C191D" w14:textId="295E638F" w:rsidR="00C20CCD" w:rsidRPr="001773BA" w:rsidRDefault="00C20CCD" w:rsidP="00C20CCD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DC44D4" w14:textId="251E1CFF" w:rsidR="00C20CCD" w:rsidRPr="001773BA" w:rsidRDefault="00C20CCD" w:rsidP="00C20CCD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6509BA8" w14:textId="77777777" w:rsidR="00AA7AAC" w:rsidRPr="001773BA" w:rsidRDefault="00AA7AAC" w:rsidP="008926B8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808"/>
        <w:gridCol w:w="1260"/>
        <w:gridCol w:w="1260"/>
        <w:gridCol w:w="1152"/>
        <w:gridCol w:w="1278"/>
        <w:gridCol w:w="1152"/>
      </w:tblGrid>
      <w:tr w:rsidR="000E55C6" w:rsidRPr="001773BA" w14:paraId="797388AD" w14:textId="77777777" w:rsidTr="00A854E0">
        <w:tc>
          <w:tcPr>
            <w:tcW w:w="2808" w:type="dxa"/>
            <w:vAlign w:val="bottom"/>
          </w:tcPr>
          <w:p w14:paraId="5088D3B0" w14:textId="77777777" w:rsidR="000E55C6" w:rsidRPr="001773BA" w:rsidRDefault="000E55C6" w:rsidP="00A854E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02" w:type="dxa"/>
            <w:gridSpan w:val="5"/>
            <w:tcBorders>
              <w:bottom w:val="single" w:sz="4" w:space="0" w:color="auto"/>
            </w:tcBorders>
            <w:vAlign w:val="bottom"/>
          </w:tcPr>
          <w:p w14:paraId="2C2DF097" w14:textId="457CFCD7" w:rsidR="000E55C6" w:rsidRPr="001773BA" w:rsidRDefault="000E55C6" w:rsidP="00A854E0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E55C6" w:rsidRPr="001773BA" w14:paraId="3F4D70EB" w14:textId="77777777" w:rsidTr="00A854E0">
        <w:tc>
          <w:tcPr>
            <w:tcW w:w="2808" w:type="dxa"/>
            <w:vAlign w:val="bottom"/>
          </w:tcPr>
          <w:p w14:paraId="604F3B0C" w14:textId="77777777" w:rsidR="000E55C6" w:rsidRPr="001773BA" w:rsidRDefault="000E55C6" w:rsidP="00A854E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993245" w14:textId="77777777" w:rsidR="000E55C6" w:rsidRPr="001773BA" w:rsidRDefault="000E55C6" w:rsidP="00A854E0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22A6505" w14:textId="77777777" w:rsidR="000E55C6" w:rsidRPr="001773BA" w:rsidRDefault="000E55C6" w:rsidP="00A854E0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F72567E" w14:textId="77777777" w:rsidR="000E55C6" w:rsidRPr="001773BA" w:rsidRDefault="000E55C6" w:rsidP="00A854E0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06D0C46" w14:textId="77777777" w:rsidR="000E55C6" w:rsidRPr="001773BA" w:rsidRDefault="000E55C6" w:rsidP="00A854E0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7C8D81" w14:textId="77777777" w:rsidR="000E55C6" w:rsidRPr="001773BA" w:rsidRDefault="000E55C6" w:rsidP="00A854E0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55C6" w:rsidRPr="001773BA" w14:paraId="2CD250B7" w14:textId="77777777" w:rsidTr="00A854E0">
        <w:tc>
          <w:tcPr>
            <w:tcW w:w="2808" w:type="dxa"/>
            <w:vAlign w:val="bottom"/>
          </w:tcPr>
          <w:p w14:paraId="18F1C628" w14:textId="77777777" w:rsidR="000E55C6" w:rsidRPr="001773BA" w:rsidRDefault="000E55C6" w:rsidP="00A854E0">
            <w:pPr>
              <w:tabs>
                <w:tab w:val="left" w:pos="216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4BBDC2" w14:textId="77777777" w:rsidR="000E55C6" w:rsidRPr="001773BA" w:rsidRDefault="000E55C6" w:rsidP="00A854E0">
            <w:pPr>
              <w:tabs>
                <w:tab w:val="right" w:pos="105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ทุนที่ชำระแล้ว</w:t>
            </w:r>
          </w:p>
        </w:tc>
        <w:tc>
          <w:tcPr>
            <w:tcW w:w="1260" w:type="dxa"/>
            <w:vAlign w:val="bottom"/>
          </w:tcPr>
          <w:p w14:paraId="0ABB6B0F" w14:textId="77777777" w:rsidR="000E55C6" w:rsidRPr="001773BA" w:rsidRDefault="000E55C6" w:rsidP="00A854E0">
            <w:pPr>
              <w:tabs>
                <w:tab w:val="right" w:pos="1050"/>
              </w:tabs>
              <w:ind w:left="-15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ของการถือหุ้น</w:t>
            </w:r>
          </w:p>
        </w:tc>
        <w:tc>
          <w:tcPr>
            <w:tcW w:w="1152" w:type="dxa"/>
            <w:vAlign w:val="bottom"/>
          </w:tcPr>
          <w:p w14:paraId="5306DF09" w14:textId="77777777" w:rsidR="000E55C6" w:rsidRPr="001773BA" w:rsidRDefault="000E55C6" w:rsidP="00A854E0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278" w:type="dxa"/>
            <w:vAlign w:val="bottom"/>
          </w:tcPr>
          <w:p w14:paraId="49A74C23" w14:textId="77777777" w:rsidR="000E55C6" w:rsidRPr="001773BA" w:rsidRDefault="000E55C6" w:rsidP="00A854E0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152" w:type="dxa"/>
            <w:vAlign w:val="bottom"/>
          </w:tcPr>
          <w:p w14:paraId="3220BBD3" w14:textId="77777777" w:rsidR="000E55C6" w:rsidRPr="001773BA" w:rsidRDefault="000E55C6" w:rsidP="00A854E0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  <w:tr w:rsidR="000E55C6" w:rsidRPr="001773BA" w14:paraId="3F8AF3DC" w14:textId="77777777" w:rsidTr="00A854E0">
        <w:tc>
          <w:tcPr>
            <w:tcW w:w="2808" w:type="dxa"/>
            <w:tcBorders>
              <w:bottom w:val="single" w:sz="4" w:space="0" w:color="auto"/>
            </w:tcBorders>
            <w:vAlign w:val="bottom"/>
          </w:tcPr>
          <w:p w14:paraId="1B6F45C3" w14:textId="77777777" w:rsidR="000E55C6" w:rsidRPr="001773BA" w:rsidRDefault="000E55C6" w:rsidP="00A854E0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D4160B" w14:textId="77777777" w:rsidR="000E55C6" w:rsidRPr="001773BA" w:rsidRDefault="000E55C6" w:rsidP="00A854E0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5E736B" w14:textId="77777777" w:rsidR="000E55C6" w:rsidRPr="001773BA" w:rsidRDefault="000E55C6" w:rsidP="00A854E0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7EBE63" w14:textId="77777777" w:rsidR="000E55C6" w:rsidRPr="001773BA" w:rsidRDefault="000E55C6" w:rsidP="00A854E0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C5AD918" w14:textId="77777777" w:rsidR="000E55C6" w:rsidRPr="001773BA" w:rsidRDefault="000E55C6" w:rsidP="00A854E0">
            <w:pPr>
              <w:tabs>
                <w:tab w:val="right" w:pos="106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4754C0" w14:textId="77777777" w:rsidR="000E55C6" w:rsidRPr="001773BA" w:rsidRDefault="000E55C6" w:rsidP="00A854E0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5C6" w:rsidRPr="001773BA" w14:paraId="11613D8F" w14:textId="77777777" w:rsidTr="00A854E0">
        <w:tc>
          <w:tcPr>
            <w:tcW w:w="2808" w:type="dxa"/>
            <w:tcBorders>
              <w:top w:val="single" w:sz="4" w:space="0" w:color="auto"/>
            </w:tcBorders>
            <w:vAlign w:val="bottom"/>
          </w:tcPr>
          <w:p w14:paraId="50BA1BE8" w14:textId="77777777" w:rsidR="000E55C6" w:rsidRPr="001773BA" w:rsidRDefault="000E55C6" w:rsidP="00A854E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ECD7D15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C445462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6637EC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07C508C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2ACF57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55C6" w:rsidRPr="001773BA" w14:paraId="442BDCFA" w14:textId="77777777" w:rsidTr="00A854E0">
        <w:tc>
          <w:tcPr>
            <w:tcW w:w="2808" w:type="dxa"/>
            <w:vAlign w:val="bottom"/>
          </w:tcPr>
          <w:p w14:paraId="5A8361A7" w14:textId="77777777" w:rsidR="000E55C6" w:rsidRPr="001773BA" w:rsidRDefault="000E55C6" w:rsidP="00A854E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7D46212D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73AF91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22F6AA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5D98F3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0C156CD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7F766C2C" w14:textId="77777777" w:rsidTr="00A854E0">
        <w:tc>
          <w:tcPr>
            <w:tcW w:w="2808" w:type="dxa"/>
            <w:vAlign w:val="bottom"/>
          </w:tcPr>
          <w:p w14:paraId="61C928E0" w14:textId="77777777" w:rsidR="000E55C6" w:rsidRPr="001773BA" w:rsidRDefault="000E55C6" w:rsidP="00A854E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1260" w:type="dxa"/>
          </w:tcPr>
          <w:p w14:paraId="7D321334" w14:textId="77981887" w:rsidR="000E55C6" w:rsidRPr="001773BA" w:rsidRDefault="00F27EF7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</w:tcPr>
          <w:p w14:paraId="0517BF6F" w14:textId="0642C071" w:rsidR="000E55C6" w:rsidRPr="001773BA" w:rsidRDefault="00F27EF7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152" w:type="dxa"/>
          </w:tcPr>
          <w:p w14:paraId="7B17BD71" w14:textId="30018809" w:rsidR="000E55C6" w:rsidRPr="001773BA" w:rsidRDefault="00F27EF7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8" w:type="dxa"/>
          </w:tcPr>
          <w:p w14:paraId="58CB9A20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5E4A40E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5C6" w:rsidRPr="001773BA" w14:paraId="7343A6C6" w14:textId="77777777" w:rsidTr="00A854E0">
        <w:tc>
          <w:tcPr>
            <w:tcW w:w="2808" w:type="dxa"/>
            <w:vAlign w:val="bottom"/>
          </w:tcPr>
          <w:p w14:paraId="7D20D1EF" w14:textId="77777777" w:rsidR="000E55C6" w:rsidRPr="001773BA" w:rsidRDefault="000E55C6" w:rsidP="00A854E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Bagan Hotel Holding</w:t>
            </w:r>
          </w:p>
        </w:tc>
        <w:tc>
          <w:tcPr>
            <w:tcW w:w="1260" w:type="dxa"/>
            <w:vAlign w:val="bottom"/>
          </w:tcPr>
          <w:p w14:paraId="6F22CB10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D50DCA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C7EC44B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63D36C8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6B5FB6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21CBF37E" w14:textId="77777777" w:rsidTr="00A854E0">
        <w:tc>
          <w:tcPr>
            <w:tcW w:w="2808" w:type="dxa"/>
            <w:vAlign w:val="bottom"/>
          </w:tcPr>
          <w:p w14:paraId="0561FC16" w14:textId="77777777" w:rsidR="000E55C6" w:rsidRPr="001773BA" w:rsidRDefault="000E55C6" w:rsidP="00A854E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Company (BVI) Limited</w:t>
            </w:r>
          </w:p>
        </w:tc>
        <w:tc>
          <w:tcPr>
            <w:tcW w:w="1260" w:type="dxa"/>
            <w:vAlign w:val="bottom"/>
          </w:tcPr>
          <w:p w14:paraId="1B1078BD" w14:textId="1CF15902" w:rsidR="000E55C6" w:rsidRPr="001773BA" w:rsidRDefault="00F27EF7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60" w:type="dxa"/>
            <w:vAlign w:val="bottom"/>
          </w:tcPr>
          <w:p w14:paraId="61F4AC98" w14:textId="2377434F" w:rsidR="000E55C6" w:rsidRPr="001773BA" w:rsidRDefault="00F27EF7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8E3D6E" w14:textId="5208F9A4" w:rsidR="000E55C6" w:rsidRPr="001773BA" w:rsidRDefault="00F27EF7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5D76241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E1216B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5C6" w:rsidRPr="001773BA" w14:paraId="72E2C4C6" w14:textId="77777777" w:rsidTr="00A854E0">
        <w:tc>
          <w:tcPr>
            <w:tcW w:w="2808" w:type="dxa"/>
            <w:vAlign w:val="bottom"/>
          </w:tcPr>
          <w:p w14:paraId="2848F8A6" w14:textId="77777777" w:rsidR="000E55C6" w:rsidRPr="001773BA" w:rsidRDefault="000E55C6" w:rsidP="00A854E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1277C3E9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A37FB0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6645B2" w14:textId="57002651" w:rsidR="000E55C6" w:rsidRPr="001773BA" w:rsidRDefault="00F27EF7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C8CB7CC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73E9F2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5C6" w:rsidRPr="001773BA" w14:paraId="77734D3A" w14:textId="77777777" w:rsidTr="00A854E0">
        <w:tc>
          <w:tcPr>
            <w:tcW w:w="2808" w:type="dxa"/>
            <w:vAlign w:val="bottom"/>
          </w:tcPr>
          <w:p w14:paraId="00A3D44C" w14:textId="77777777" w:rsidR="000E55C6" w:rsidRPr="001773BA" w:rsidRDefault="000E55C6" w:rsidP="00A854E0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28141E89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E426B8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9AE219F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84C9881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D8376DA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2D0BC66E" w14:textId="77777777" w:rsidTr="00A854E0">
        <w:tc>
          <w:tcPr>
            <w:tcW w:w="2808" w:type="dxa"/>
            <w:vAlign w:val="bottom"/>
          </w:tcPr>
          <w:p w14:paraId="1D66A794" w14:textId="77777777" w:rsidR="000E55C6" w:rsidRPr="001773BA" w:rsidRDefault="000E55C6" w:rsidP="00A854E0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ในบริษัทร่วม</w:t>
            </w:r>
          </w:p>
        </w:tc>
        <w:tc>
          <w:tcPr>
            <w:tcW w:w="1260" w:type="dxa"/>
            <w:vAlign w:val="bottom"/>
          </w:tcPr>
          <w:p w14:paraId="063795D6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7BE7A5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72618F" w14:textId="6EE1B5FE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01582C5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466E8C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5C6" w:rsidRPr="001773BA" w14:paraId="7E3B0673" w14:textId="77777777" w:rsidTr="00A854E0">
        <w:tc>
          <w:tcPr>
            <w:tcW w:w="2808" w:type="dxa"/>
            <w:vAlign w:val="bottom"/>
          </w:tcPr>
          <w:p w14:paraId="37C83BB5" w14:textId="77777777" w:rsidR="000E55C6" w:rsidRPr="001773BA" w:rsidRDefault="000E55C6" w:rsidP="00A854E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รวมเงินลงทุนในบริษัทร่วม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17A76F1D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5E75A5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D3E0B4" w14:textId="4B37E5D9" w:rsidR="000E55C6" w:rsidRPr="001773BA" w:rsidRDefault="00F27EF7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A604837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ABF0BF9" w14:textId="77777777" w:rsidR="000E55C6" w:rsidRPr="001773BA" w:rsidRDefault="000E55C6" w:rsidP="00A854E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77952C8" w14:textId="613FBBF3" w:rsidR="000E4941" w:rsidRPr="001773BA" w:rsidRDefault="000E4941" w:rsidP="00364060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3F140AA5" w14:textId="632F5BD7" w:rsidR="000A40B2" w:rsidRPr="001773BA" w:rsidRDefault="00284473" w:rsidP="008926B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ได้ลงทุนในโครงการโรงแรมในสาธารณรัฐแห่งสหภาพเมียนมาร์โดยเป็นการลงทุนผ่าน</w:t>
      </w:r>
      <w:r w:rsidRPr="001773BA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F27EF7" w:rsidRPr="001773BA">
        <w:rPr>
          <w:rFonts w:ascii="Browallia New" w:hAnsi="Browallia New" w:cs="Browallia New"/>
          <w:sz w:val="26"/>
          <w:szCs w:val="26"/>
        </w:rPr>
        <w:t>13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สิงหาคม </w:t>
      </w:r>
      <w:r w:rsidR="00733A8F" w:rsidRPr="001773BA">
        <w:rPr>
          <w:rFonts w:ascii="Browallia New" w:hAnsi="Browallia New" w:cs="Browallia New"/>
          <w:sz w:val="26"/>
          <w:szCs w:val="26"/>
          <w:cs/>
        </w:rPr>
        <w:br/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2546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โครงการโรงแรมดังกล่าวได้ถูกยกเลิกจากกระทรวงการโรงแรมและท่องเที่ยวของสาธารณรัฐแห่งสหภาพเมียนมาร์ บริษัทได้บันทึกค่าเผื่อการด้อยค่าสำหรับการลงทุนดังกล่าวแล้วทั้งจำนวน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B4029D" w:rsidRPr="001773BA">
        <w:rPr>
          <w:rFonts w:ascii="Browallia New" w:hAnsi="Browallia New" w:cs="Browallia New"/>
          <w:sz w:val="26"/>
          <w:szCs w:val="26"/>
          <w:cs/>
        </w:rPr>
        <w:t xml:space="preserve">บริษัท บากาน โฮเต็ล โฮลดิ้ง (ประเทศไทย) จำกัด ได้จดทะเบียนเลิกบริษัทกับกรมพัฒนาธุรกิจการค้าเมื่อวันที่ </w:t>
      </w:r>
      <w:r w:rsidR="00F27EF7" w:rsidRPr="001773BA">
        <w:rPr>
          <w:rFonts w:ascii="Browallia New" w:hAnsi="Browallia New" w:cs="Browallia New"/>
          <w:sz w:val="26"/>
          <w:szCs w:val="26"/>
        </w:rPr>
        <w:t>15</w:t>
      </w:r>
      <w:r w:rsidR="00B4029D" w:rsidRPr="001773B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2566</w:t>
      </w:r>
      <w:r w:rsidR="00B4029D" w:rsidRPr="001773BA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F21E47" w:rsidRPr="001773BA">
        <w:rPr>
          <w:rFonts w:ascii="Browallia New" w:hAnsi="Browallia New" w:cs="Browallia New"/>
          <w:sz w:val="26"/>
          <w:szCs w:val="26"/>
          <w:cs/>
        </w:rPr>
        <w:t>ได้ดำเนินการตามขั้นตอนทางกฎหมายที่เกี่ยวข้อง</w:t>
      </w:r>
      <w:r w:rsidR="00B747F4" w:rsidRPr="001773BA">
        <w:rPr>
          <w:rFonts w:ascii="Browallia New" w:hAnsi="Browallia New" w:cs="Browallia New" w:hint="cs"/>
          <w:sz w:val="26"/>
          <w:szCs w:val="26"/>
          <w:cs/>
        </w:rPr>
        <w:t>ครบถ้วน</w:t>
      </w:r>
      <w:r w:rsidR="00F21E47" w:rsidRPr="001773BA">
        <w:rPr>
          <w:rFonts w:ascii="Browallia New" w:hAnsi="Browallia New" w:cs="Browallia New"/>
          <w:sz w:val="26"/>
          <w:szCs w:val="26"/>
          <w:cs/>
        </w:rPr>
        <w:t>ตามกฎหมาย</w:t>
      </w:r>
      <w:r w:rsidR="00B747F4" w:rsidRPr="001773BA">
        <w:rPr>
          <w:rFonts w:ascii="Browallia New" w:hAnsi="Browallia New" w:cs="Browallia New" w:hint="cs"/>
          <w:sz w:val="26"/>
          <w:szCs w:val="26"/>
          <w:cs/>
        </w:rPr>
        <w:t>ที่บังคับใช้เรียบร้อยแล้ว</w:t>
      </w:r>
    </w:p>
    <w:p w14:paraId="7EE925E4" w14:textId="77777777" w:rsidR="001171D3" w:rsidRPr="001773BA" w:rsidRDefault="001171D3" w:rsidP="008926B8">
      <w:pPr>
        <w:ind w:left="540"/>
        <w:rPr>
          <w:rFonts w:ascii="Browallia New" w:hAnsi="Browallia New" w:cs="Browallia New"/>
          <w:sz w:val="26"/>
          <w:szCs w:val="26"/>
        </w:rPr>
      </w:pPr>
    </w:p>
    <w:p w14:paraId="515FA6BF" w14:textId="5FECF520" w:rsidR="001171D3" w:rsidRPr="001773BA" w:rsidRDefault="00AF1B78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บริษัท สยามบริการการบิน จำกัด เป็น</w:t>
      </w:r>
      <w:r w:rsidR="001171D3" w:rsidRPr="001773BA">
        <w:rPr>
          <w:rFonts w:ascii="Browallia New" w:hAnsi="Browallia New" w:cs="Browallia New"/>
          <w:sz w:val="26"/>
          <w:szCs w:val="26"/>
          <w:cs/>
        </w:rPr>
        <w:t>บริษัทร่วมที่มีสาระสำคัญต่อกลุ่มกิจการตามความเห็นของกรรมการ บริษัทร่วมดังกล่าวมีทุนเรือนหุ้นทั้งหมดเป็นหุ้นสามัญ ซึ่งกลุ่มกิจการได้ถือหุ้นทางตรง</w:t>
      </w:r>
    </w:p>
    <w:p w14:paraId="0F4D10C3" w14:textId="77777777" w:rsidR="00325BDD" w:rsidRPr="001773BA" w:rsidRDefault="00325BDD" w:rsidP="00EE41FC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7B6ADD42" w14:textId="39D72FAF" w:rsidR="001171D3" w:rsidRPr="001773BA" w:rsidRDefault="001171D3" w:rsidP="00EE41FC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4DB72888" w14:textId="77777777" w:rsidR="001171D3" w:rsidRPr="001773BA" w:rsidRDefault="001171D3" w:rsidP="00EE41FC">
      <w:pPr>
        <w:ind w:left="540"/>
        <w:rPr>
          <w:rFonts w:ascii="Browallia New" w:hAnsi="Browallia New" w:cs="Browallia New"/>
          <w:sz w:val="22"/>
          <w:szCs w:val="22"/>
        </w:rPr>
      </w:pPr>
    </w:p>
    <w:p w14:paraId="069AD77B" w14:textId="77777777" w:rsidR="001171D3" w:rsidRPr="001773BA" w:rsidRDefault="001171D3" w:rsidP="00EE41FC">
      <w:pPr>
        <w:ind w:left="54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ข้อมูลทางการเงินสำห</w:t>
      </w:r>
      <w:r w:rsidR="004F7F12" w:rsidRPr="001773BA">
        <w:rPr>
          <w:rFonts w:ascii="Browallia New" w:hAnsi="Browallia New" w:cs="Browallia New"/>
          <w:sz w:val="26"/>
          <w:szCs w:val="26"/>
          <w:cs/>
        </w:rPr>
        <w:t>รับบริษัท</w:t>
      </w:r>
      <w:r w:rsidR="004F7F12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4F7F12" w:rsidRPr="001773BA">
        <w:rPr>
          <w:rFonts w:ascii="Browallia New" w:hAnsi="Browallia New" w:cs="Browallia New"/>
          <w:sz w:val="26"/>
          <w:szCs w:val="26"/>
          <w:cs/>
        </w:rPr>
        <w:t>สยามบริการการบิน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ซึ่งปฏิบัติตามวิธีส่วนได้เสีย แสดงดังต่อไปนี้</w:t>
      </w:r>
    </w:p>
    <w:p w14:paraId="7D4936A3" w14:textId="77777777" w:rsidR="004F7F12" w:rsidRPr="001773BA" w:rsidRDefault="004F7F12" w:rsidP="00EE41FC">
      <w:pPr>
        <w:ind w:left="540"/>
        <w:rPr>
          <w:rFonts w:ascii="Browallia New" w:hAnsi="Browallia New" w:cs="Browallia New"/>
          <w:sz w:val="22"/>
          <w:szCs w:val="22"/>
        </w:rPr>
      </w:pPr>
    </w:p>
    <w:p w14:paraId="7CC20AD0" w14:textId="6F781092" w:rsidR="00523866" w:rsidRPr="001773BA" w:rsidRDefault="004F7F12" w:rsidP="00EE41FC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งบฐานะการเงินโดยสรุป</w:t>
      </w:r>
    </w:p>
    <w:p w14:paraId="25C0D1CF" w14:textId="77777777" w:rsidR="00F6196C" w:rsidRPr="001773BA" w:rsidRDefault="00F6196C" w:rsidP="00EE41FC">
      <w:pPr>
        <w:ind w:left="540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30462" w:rsidRPr="001773BA" w14:paraId="1FFAD4D5" w14:textId="77777777" w:rsidTr="0014445A">
        <w:trPr>
          <w:cantSplit/>
        </w:trPr>
        <w:tc>
          <w:tcPr>
            <w:tcW w:w="6725" w:type="dxa"/>
          </w:tcPr>
          <w:p w14:paraId="3B25DAA7" w14:textId="77777777" w:rsidR="00614D33" w:rsidRPr="001773BA" w:rsidRDefault="00614D33" w:rsidP="00EE41FC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64213B5" w14:textId="42E56092" w:rsidR="00614D33" w:rsidRPr="001773BA" w:rsidRDefault="00614D33" w:rsidP="00EE41FC">
            <w:pPr>
              <w:tabs>
                <w:tab w:val="right" w:pos="10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0462" w:rsidRPr="001773BA" w14:paraId="3ADEBDDC" w14:textId="77777777" w:rsidTr="0014445A">
        <w:trPr>
          <w:cantSplit/>
        </w:trPr>
        <w:tc>
          <w:tcPr>
            <w:tcW w:w="6725" w:type="dxa"/>
          </w:tcPr>
          <w:p w14:paraId="74C3AD31" w14:textId="77777777" w:rsidR="00886DFE" w:rsidRPr="001773BA" w:rsidRDefault="00886DFE" w:rsidP="00EE41FC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D82B63" w14:textId="47DDE2DB" w:rsidR="00886DFE" w:rsidRPr="001773BA" w:rsidRDefault="00886DFE" w:rsidP="00EE41FC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052EBC" w14:textId="01F9B8F9" w:rsidR="00886DFE" w:rsidRPr="001773BA" w:rsidRDefault="00886DFE" w:rsidP="00EE41FC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30462" w:rsidRPr="001773BA" w14:paraId="443155D5" w14:textId="77777777" w:rsidTr="00130462">
        <w:trPr>
          <w:cantSplit/>
        </w:trPr>
        <w:tc>
          <w:tcPr>
            <w:tcW w:w="6725" w:type="dxa"/>
          </w:tcPr>
          <w:p w14:paraId="0E26796A" w14:textId="77777777" w:rsidR="00886DFE" w:rsidRPr="001773BA" w:rsidRDefault="00886DFE" w:rsidP="00EE41FC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0C9ED6" w14:textId="77777777" w:rsidR="00886DFE" w:rsidRPr="001773BA" w:rsidRDefault="00886DFE" w:rsidP="00EE41FC">
            <w:pPr>
              <w:keepNext/>
              <w:tabs>
                <w:tab w:val="right" w:pos="1155"/>
              </w:tabs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3674F4" w14:textId="77777777" w:rsidR="00886DFE" w:rsidRPr="001773BA" w:rsidRDefault="00886DFE" w:rsidP="00EE41FC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0462" w:rsidRPr="001773BA" w14:paraId="73D08629" w14:textId="77777777" w:rsidTr="00130462">
        <w:trPr>
          <w:cantSplit/>
        </w:trPr>
        <w:tc>
          <w:tcPr>
            <w:tcW w:w="6725" w:type="dxa"/>
          </w:tcPr>
          <w:p w14:paraId="33B6B821" w14:textId="77777777" w:rsidR="00886DFE" w:rsidRPr="001773BA" w:rsidRDefault="00886DFE" w:rsidP="00EE41FC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C2937F" w14:textId="77777777" w:rsidR="00886DFE" w:rsidRPr="001773BA" w:rsidRDefault="00886DFE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A129E1" w14:textId="77777777" w:rsidR="00886DFE" w:rsidRPr="001773BA" w:rsidRDefault="00886DFE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B3299E" w:rsidRPr="001773BA" w14:paraId="48F67A0F" w14:textId="77777777" w:rsidTr="00130462">
        <w:trPr>
          <w:cantSplit/>
        </w:trPr>
        <w:tc>
          <w:tcPr>
            <w:tcW w:w="6725" w:type="dxa"/>
          </w:tcPr>
          <w:p w14:paraId="21B7C28A" w14:textId="77777777" w:rsidR="00B3299E" w:rsidRPr="001773BA" w:rsidRDefault="00B3299E" w:rsidP="00EE41FC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21AEF47D" w14:textId="1FA0EF26" w:rsidR="00B3299E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B3299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B3299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</w:tcPr>
          <w:p w14:paraId="4FE61668" w14:textId="30511E96" w:rsidR="00B3299E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B3299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B3299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B3299E" w:rsidRPr="001773BA" w14:paraId="0F4A6DEA" w14:textId="77777777" w:rsidTr="00130462">
        <w:trPr>
          <w:cantSplit/>
        </w:trPr>
        <w:tc>
          <w:tcPr>
            <w:tcW w:w="6725" w:type="dxa"/>
          </w:tcPr>
          <w:p w14:paraId="32B568F7" w14:textId="77777777" w:rsidR="00B3299E" w:rsidRPr="001773BA" w:rsidRDefault="00B3299E" w:rsidP="00EE41FC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สินทรัพย์หมุนเวียนอื่น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(ไม่รวมเงินสด)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88AB90" w14:textId="75FAD9E5" w:rsidR="00B3299E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B3299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B3299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2A995E" w14:textId="3945A76D" w:rsidR="00B3299E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B3299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B3299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</w:tr>
      <w:tr w:rsidR="00A13DDC" w:rsidRPr="001773BA" w14:paraId="74498E98" w14:textId="77777777" w:rsidTr="00130462">
        <w:trPr>
          <w:cantSplit/>
        </w:trPr>
        <w:tc>
          <w:tcPr>
            <w:tcW w:w="6725" w:type="dxa"/>
          </w:tcPr>
          <w:p w14:paraId="3567576A" w14:textId="77777777" w:rsidR="00A13DDC" w:rsidRPr="001773BA" w:rsidRDefault="00A13DDC" w:rsidP="00EE41FC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สินทรัพย์หมุนเวียนรวม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915A31" w14:textId="76C7C4A2" w:rsidR="00A13DDC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A13DD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A13DD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3DFE17" w14:textId="38C36326" w:rsidR="00A13DDC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A13DD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A13DD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  <w:tr w:rsidR="00A13DDC" w:rsidRPr="001773BA" w14:paraId="57DB3996" w14:textId="77777777" w:rsidTr="00130462">
        <w:trPr>
          <w:cantSplit/>
        </w:trPr>
        <w:tc>
          <w:tcPr>
            <w:tcW w:w="6725" w:type="dxa"/>
          </w:tcPr>
          <w:p w14:paraId="44F0600B" w14:textId="77777777" w:rsidR="00A13DDC" w:rsidRPr="001773BA" w:rsidRDefault="00A13DDC" w:rsidP="00EE41FC">
            <w:pPr>
              <w:ind w:left="427" w:right="-90" w:firstLine="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A16587" w14:textId="77777777" w:rsidR="00A13DDC" w:rsidRPr="001773BA" w:rsidRDefault="00A13DDC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C0DC96" w14:textId="77777777" w:rsidR="00A13DDC" w:rsidRPr="001773BA" w:rsidRDefault="00A13DDC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</w:tr>
      <w:tr w:rsidR="00A13DDC" w:rsidRPr="001773BA" w14:paraId="69CA4FE1" w14:textId="77777777" w:rsidTr="00130462">
        <w:trPr>
          <w:cantSplit/>
        </w:trPr>
        <w:tc>
          <w:tcPr>
            <w:tcW w:w="6725" w:type="dxa"/>
          </w:tcPr>
          <w:p w14:paraId="103D1A31" w14:textId="77777777" w:rsidR="00A13DDC" w:rsidRPr="001773BA" w:rsidRDefault="00A13DDC" w:rsidP="00EE41FC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229675" w14:textId="5DC1FF9B" w:rsidR="00A13DDC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A13DD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A13DD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F2B303" w14:textId="6D0FB810" w:rsidR="00A13DDC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A13DD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A13DD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0E55C6" w:rsidRPr="001773BA" w14:paraId="451A2814" w14:textId="77777777" w:rsidTr="00130462">
        <w:trPr>
          <w:cantSplit/>
        </w:trPr>
        <w:tc>
          <w:tcPr>
            <w:tcW w:w="6725" w:type="dxa"/>
          </w:tcPr>
          <w:p w14:paraId="11676A1F" w14:textId="77777777" w:rsidR="000E55C6" w:rsidRPr="001773BA" w:rsidRDefault="000E55C6" w:rsidP="00EE41FC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5ED2A5" w14:textId="3D776B83" w:rsidR="000E55C6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D165F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D165F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C3E44D" w14:textId="06BAC47F" w:rsidR="000E55C6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0E55C6" w:rsidRPr="001773BA" w14:paraId="093FE406" w14:textId="77777777" w:rsidTr="00130462">
        <w:trPr>
          <w:cantSplit/>
        </w:trPr>
        <w:tc>
          <w:tcPr>
            <w:tcW w:w="6725" w:type="dxa"/>
          </w:tcPr>
          <w:p w14:paraId="17805365" w14:textId="77777777" w:rsidR="000E55C6" w:rsidRPr="001773BA" w:rsidRDefault="000E55C6" w:rsidP="00EE41FC">
            <w:pPr>
              <w:ind w:left="431" w:right="-9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0C1226" w14:textId="77777777" w:rsidR="000E55C6" w:rsidRPr="001773BA" w:rsidRDefault="000E55C6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210815" w14:textId="77777777" w:rsidR="000E55C6" w:rsidRPr="001773BA" w:rsidRDefault="000E55C6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</w:tr>
      <w:tr w:rsidR="006E3BE1" w:rsidRPr="001773BA" w14:paraId="1DBDBC91" w14:textId="77777777" w:rsidTr="00130462">
        <w:trPr>
          <w:cantSplit/>
        </w:trPr>
        <w:tc>
          <w:tcPr>
            <w:tcW w:w="6725" w:type="dxa"/>
          </w:tcPr>
          <w:p w14:paraId="731B7E36" w14:textId="77777777" w:rsidR="006E3BE1" w:rsidRPr="001773BA" w:rsidRDefault="006E3BE1" w:rsidP="00EE41FC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368" w:type="dxa"/>
          </w:tcPr>
          <w:p w14:paraId="00C5DB20" w14:textId="107DA5F7" w:rsidR="006E3BE1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6E3BE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6E3BE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8" w:type="dxa"/>
          </w:tcPr>
          <w:p w14:paraId="417417B1" w14:textId="1EAF0DA6" w:rsidR="006E3BE1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6E3BE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E3BE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</w:tr>
      <w:tr w:rsidR="006E3BE1" w:rsidRPr="001773BA" w14:paraId="0B917E20" w14:textId="77777777" w:rsidTr="00130462">
        <w:trPr>
          <w:cantSplit/>
        </w:trPr>
        <w:tc>
          <w:tcPr>
            <w:tcW w:w="6725" w:type="dxa"/>
          </w:tcPr>
          <w:p w14:paraId="12F7CEC3" w14:textId="77777777" w:rsidR="006E3BE1" w:rsidRPr="001773BA" w:rsidRDefault="006E3BE1" w:rsidP="00EE41FC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C3B846" w14:textId="2C97F882" w:rsidR="006E3BE1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E3BE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E3BE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81406E" w14:textId="61FF5805" w:rsidR="006E3BE1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E3BE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6E3BE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</w:tr>
      <w:tr w:rsidR="00F50AAB" w:rsidRPr="001773BA" w14:paraId="4F0B3D75" w14:textId="77777777" w:rsidTr="00130462">
        <w:trPr>
          <w:cantSplit/>
        </w:trPr>
        <w:tc>
          <w:tcPr>
            <w:tcW w:w="6725" w:type="dxa"/>
          </w:tcPr>
          <w:p w14:paraId="67A05402" w14:textId="77777777" w:rsidR="00F50AAB" w:rsidRPr="001773BA" w:rsidRDefault="00F50AAB" w:rsidP="00EE41FC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C3CE62" w14:textId="32D47677" w:rsidR="00F50AAB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F50AA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F50AA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D15087" w14:textId="15821AB1" w:rsidR="00F50AAB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F50AA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F50AA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F50AAB" w:rsidRPr="001773BA" w14:paraId="31EFE7F7" w14:textId="77777777" w:rsidTr="00130462">
        <w:trPr>
          <w:cantSplit/>
        </w:trPr>
        <w:tc>
          <w:tcPr>
            <w:tcW w:w="6725" w:type="dxa"/>
          </w:tcPr>
          <w:p w14:paraId="2EF27874" w14:textId="77777777" w:rsidR="00F50AAB" w:rsidRPr="001773BA" w:rsidRDefault="00F50AAB" w:rsidP="00EE41FC">
            <w:pPr>
              <w:ind w:left="431" w:right="-9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03B88F" w14:textId="77777777" w:rsidR="00F50AAB" w:rsidRPr="001773BA" w:rsidRDefault="00F50AAB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CC0530" w14:textId="77777777" w:rsidR="00F50AAB" w:rsidRPr="001773BA" w:rsidRDefault="00F50AAB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</w:tr>
      <w:tr w:rsidR="00F50AAB" w:rsidRPr="001773BA" w14:paraId="5F9B2A1B" w14:textId="77777777" w:rsidTr="00130462">
        <w:trPr>
          <w:cantSplit/>
        </w:trPr>
        <w:tc>
          <w:tcPr>
            <w:tcW w:w="6725" w:type="dxa"/>
          </w:tcPr>
          <w:p w14:paraId="7D41995A" w14:textId="77777777" w:rsidR="00F50AAB" w:rsidRPr="001773BA" w:rsidRDefault="00F50AAB" w:rsidP="00EE41FC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สินทรัพย์สุทธิ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A50875" w14:textId="22CE10BB" w:rsidR="00F50AAB" w:rsidRPr="001773BA" w:rsidRDefault="00F27EF7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50AA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F50AA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424699" w14:textId="6ECF3B13" w:rsidR="00F50AAB" w:rsidRPr="001773BA" w:rsidRDefault="00F50AAB" w:rsidP="00EE41F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8A2359C" w14:textId="1A88C78F" w:rsidR="00D16144" w:rsidRPr="001773BA" w:rsidRDefault="00D16144" w:rsidP="00EE41FC">
      <w:pPr>
        <w:ind w:left="540"/>
        <w:rPr>
          <w:rFonts w:ascii="Browallia New" w:hAnsi="Browallia New" w:cs="Browallia New"/>
          <w:sz w:val="22"/>
          <w:szCs w:val="22"/>
        </w:rPr>
      </w:pPr>
    </w:p>
    <w:p w14:paraId="692DC52E" w14:textId="5B35B8C3" w:rsidR="00201788" w:rsidRPr="001773BA" w:rsidRDefault="00201788" w:rsidP="00EE41FC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36FE061A" w14:textId="77777777" w:rsidR="00F6196C" w:rsidRPr="001773BA" w:rsidRDefault="00F6196C" w:rsidP="00EE41FC">
      <w:pPr>
        <w:ind w:left="540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30462" w:rsidRPr="001773BA" w14:paraId="52E8E3E0" w14:textId="77777777" w:rsidTr="0014445A">
        <w:trPr>
          <w:cantSplit/>
        </w:trPr>
        <w:tc>
          <w:tcPr>
            <w:tcW w:w="6725" w:type="dxa"/>
          </w:tcPr>
          <w:p w14:paraId="3B2A5727" w14:textId="77777777" w:rsidR="00AF1B78" w:rsidRPr="001773BA" w:rsidRDefault="00AF1B78" w:rsidP="00EE41FC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41A878" w14:textId="66EA5C4E" w:rsidR="00AF1B78" w:rsidRPr="001773BA" w:rsidRDefault="00AF1B78" w:rsidP="00EE41FC">
            <w:pPr>
              <w:tabs>
                <w:tab w:val="right" w:pos="10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0E55C6" w:rsidRPr="001773BA" w14:paraId="08F1190E" w14:textId="77777777" w:rsidTr="0014445A">
        <w:trPr>
          <w:cantSplit/>
        </w:trPr>
        <w:tc>
          <w:tcPr>
            <w:tcW w:w="6725" w:type="dxa"/>
          </w:tcPr>
          <w:p w14:paraId="4B7AF1E0" w14:textId="77777777" w:rsidR="000E55C6" w:rsidRPr="001773BA" w:rsidRDefault="000E55C6" w:rsidP="00EE41FC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9DEEA0" w14:textId="4C83FA0B" w:rsidR="000E55C6" w:rsidRPr="001773BA" w:rsidRDefault="000E55C6" w:rsidP="00EE41FC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D83835" w14:textId="4B8BC486" w:rsidR="000E55C6" w:rsidRPr="001773BA" w:rsidRDefault="000E55C6" w:rsidP="00EE41FC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30462" w:rsidRPr="001773BA" w14:paraId="291FE1D9" w14:textId="77777777" w:rsidTr="00130462">
        <w:trPr>
          <w:cantSplit/>
        </w:trPr>
        <w:tc>
          <w:tcPr>
            <w:tcW w:w="6725" w:type="dxa"/>
          </w:tcPr>
          <w:p w14:paraId="245AF2B9" w14:textId="77777777" w:rsidR="00886DFE" w:rsidRPr="001773BA" w:rsidRDefault="00886DFE" w:rsidP="00EE41F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1E655E" w14:textId="12D0A118" w:rsidR="00886DFE" w:rsidRPr="001773BA" w:rsidRDefault="00886DFE" w:rsidP="00EE41FC">
            <w:pPr>
              <w:keepNext/>
              <w:tabs>
                <w:tab w:val="decimal" w:pos="1155"/>
              </w:tabs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3AFE6" w14:textId="77777777" w:rsidR="00886DFE" w:rsidRPr="001773BA" w:rsidRDefault="00886DFE" w:rsidP="00EE41FC">
            <w:pPr>
              <w:keepNext/>
              <w:tabs>
                <w:tab w:val="decimal" w:pos="1155"/>
              </w:tabs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0462" w:rsidRPr="001773BA" w14:paraId="5E05CD9C" w14:textId="77777777" w:rsidTr="00130462">
        <w:trPr>
          <w:cantSplit/>
        </w:trPr>
        <w:tc>
          <w:tcPr>
            <w:tcW w:w="6725" w:type="dxa"/>
          </w:tcPr>
          <w:p w14:paraId="47280CC3" w14:textId="77777777" w:rsidR="00886DFE" w:rsidRPr="001773BA" w:rsidRDefault="00886DFE" w:rsidP="00EE41FC">
            <w:pPr>
              <w:ind w:left="431" w:right="-126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7E60E4" w14:textId="77777777" w:rsidR="00886DFE" w:rsidRPr="001773BA" w:rsidRDefault="00886DFE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57F2AE" w14:textId="77777777" w:rsidR="00886DFE" w:rsidRPr="001773BA" w:rsidRDefault="00886DFE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</w:tr>
      <w:tr w:rsidR="00761414" w:rsidRPr="001773BA" w14:paraId="19951AD2" w14:textId="77777777" w:rsidTr="00130462">
        <w:trPr>
          <w:cantSplit/>
        </w:trPr>
        <w:tc>
          <w:tcPr>
            <w:tcW w:w="6725" w:type="dxa"/>
          </w:tcPr>
          <w:p w14:paraId="1FADAFB1" w14:textId="77777777" w:rsidR="00761414" w:rsidRPr="001773BA" w:rsidRDefault="00761414" w:rsidP="00EE41FC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68" w:type="dxa"/>
          </w:tcPr>
          <w:p w14:paraId="6539E0DB" w14:textId="1FE0EBE4" w:rsidR="00761414" w:rsidRPr="001773BA" w:rsidRDefault="00F27EF7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76141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76141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8" w:type="dxa"/>
          </w:tcPr>
          <w:p w14:paraId="78741D4D" w14:textId="4868560D" w:rsidR="00761414" w:rsidRPr="001773BA" w:rsidRDefault="00F27EF7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76141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76141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761414" w:rsidRPr="001773BA" w14:paraId="0AD1031A" w14:textId="77777777" w:rsidTr="00130462">
        <w:trPr>
          <w:cantSplit/>
        </w:trPr>
        <w:tc>
          <w:tcPr>
            <w:tcW w:w="6725" w:type="dxa"/>
          </w:tcPr>
          <w:p w14:paraId="5934DBD0" w14:textId="5266F1B0" w:rsidR="00761414" w:rsidRPr="001773BA" w:rsidRDefault="00761414" w:rsidP="00EE41FC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68" w:type="dxa"/>
          </w:tcPr>
          <w:p w14:paraId="5BE1A33C" w14:textId="2C0ED52D" w:rsidR="00761414" w:rsidRPr="001773BA" w:rsidRDefault="00F27EF7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141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76141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68" w:type="dxa"/>
          </w:tcPr>
          <w:p w14:paraId="7A402B7B" w14:textId="4157290B" w:rsidR="00761414" w:rsidRPr="001773BA" w:rsidRDefault="00F27EF7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761414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761414" w:rsidRPr="001773BA" w14:paraId="59423146" w14:textId="77777777" w:rsidTr="00130462">
        <w:trPr>
          <w:cantSplit/>
        </w:trPr>
        <w:tc>
          <w:tcPr>
            <w:tcW w:w="6725" w:type="dxa"/>
          </w:tcPr>
          <w:p w14:paraId="0832A9E8" w14:textId="77777777" w:rsidR="00761414" w:rsidRPr="001773BA" w:rsidRDefault="00761414" w:rsidP="00EE41FC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ต้นทุนขาย</w:t>
            </w:r>
          </w:p>
        </w:tc>
        <w:tc>
          <w:tcPr>
            <w:tcW w:w="1368" w:type="dxa"/>
          </w:tcPr>
          <w:p w14:paraId="1AACE4ED" w14:textId="4B92F430" w:rsidR="00761414" w:rsidRPr="001773BA" w:rsidRDefault="00761414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5D7220D" w14:textId="4F57FBBB" w:rsidR="00761414" w:rsidRPr="001773BA" w:rsidRDefault="00761414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1414" w:rsidRPr="001773BA" w14:paraId="714AA881" w14:textId="77777777" w:rsidTr="00130462">
        <w:trPr>
          <w:cantSplit/>
        </w:trPr>
        <w:tc>
          <w:tcPr>
            <w:tcW w:w="6725" w:type="dxa"/>
          </w:tcPr>
          <w:p w14:paraId="5B6941A4" w14:textId="77777777" w:rsidR="00761414" w:rsidRPr="001773BA" w:rsidRDefault="00761414" w:rsidP="00EE41FC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1368" w:type="dxa"/>
          </w:tcPr>
          <w:p w14:paraId="70080A0A" w14:textId="11368890" w:rsidR="00761414" w:rsidRPr="001773BA" w:rsidRDefault="00761414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F761D30" w14:textId="4B8148A2" w:rsidR="00761414" w:rsidRPr="001773BA" w:rsidRDefault="00761414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1414" w:rsidRPr="001773BA" w14:paraId="6375CD62" w14:textId="77777777" w:rsidTr="00130462">
        <w:trPr>
          <w:cantSplit/>
        </w:trPr>
        <w:tc>
          <w:tcPr>
            <w:tcW w:w="6725" w:type="dxa"/>
          </w:tcPr>
          <w:p w14:paraId="582F569F" w14:textId="77777777" w:rsidR="00761414" w:rsidRPr="001773BA" w:rsidRDefault="00761414" w:rsidP="00EE41FC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1AF20C" w14:textId="6BF3CCA5" w:rsidR="00761414" w:rsidRPr="001773BA" w:rsidRDefault="00761414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C4797F" w14:textId="6575BF5F" w:rsidR="00761414" w:rsidRPr="001773BA" w:rsidRDefault="00761414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351" w:rsidRPr="001773BA" w14:paraId="38DBB792" w14:textId="77777777" w:rsidTr="00130462">
        <w:trPr>
          <w:cantSplit/>
        </w:trPr>
        <w:tc>
          <w:tcPr>
            <w:tcW w:w="6725" w:type="dxa"/>
          </w:tcPr>
          <w:p w14:paraId="3955170C" w14:textId="21DF7984" w:rsidR="00F42351" w:rsidRPr="001773BA" w:rsidRDefault="00F42351" w:rsidP="00EE41FC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กำไรจากการดำเนินงานต่อเนื่อง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61F729" w14:textId="16D2A802" w:rsidR="00F42351" w:rsidRPr="001773BA" w:rsidRDefault="00F27EF7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4235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F4235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53A488" w14:textId="065BAB96" w:rsidR="00F42351" w:rsidRPr="001773BA" w:rsidRDefault="00F27EF7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4235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F4235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  <w:tr w:rsidR="00F42351" w:rsidRPr="001773BA" w14:paraId="3D010187" w14:textId="77777777" w:rsidTr="00130462">
        <w:trPr>
          <w:cantSplit/>
        </w:trPr>
        <w:tc>
          <w:tcPr>
            <w:tcW w:w="6725" w:type="dxa"/>
          </w:tcPr>
          <w:p w14:paraId="601E1E6D" w14:textId="77777777" w:rsidR="00F42351" w:rsidRPr="001773BA" w:rsidRDefault="00F42351" w:rsidP="00EE41FC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8212E3" w14:textId="345E82C9" w:rsidR="00F42351" w:rsidRPr="001773BA" w:rsidRDefault="00F42351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1B7FC1" w14:textId="3CCAEA98" w:rsidR="00F42351" w:rsidRPr="001773BA" w:rsidRDefault="00F42351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5C6" w:rsidRPr="001773BA" w14:paraId="42609AEF" w14:textId="77777777" w:rsidTr="00130462">
        <w:trPr>
          <w:cantSplit/>
        </w:trPr>
        <w:tc>
          <w:tcPr>
            <w:tcW w:w="6725" w:type="dxa"/>
          </w:tcPr>
          <w:p w14:paraId="6AA47FE4" w14:textId="409AEA82" w:rsidR="000E55C6" w:rsidRPr="001773BA" w:rsidRDefault="000E55C6" w:rsidP="00EE41FC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กำไรเบ็ดเสร็จรวม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CB4497" w14:textId="72C53666" w:rsidR="000E55C6" w:rsidRPr="001773BA" w:rsidRDefault="00F27EF7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4235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F42351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132ADF" w14:textId="5F792E59" w:rsidR="000E55C6" w:rsidRPr="001773BA" w:rsidRDefault="00F27EF7" w:rsidP="00EE41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</w:tbl>
    <w:p w14:paraId="00FAEFC1" w14:textId="783EA774" w:rsidR="008F122E" w:rsidRPr="001773BA" w:rsidRDefault="008F122E" w:rsidP="00EE41FC">
      <w:pPr>
        <w:ind w:left="540"/>
        <w:rPr>
          <w:rFonts w:ascii="Browallia New" w:hAnsi="Browallia New" w:cs="Browallia New"/>
          <w:sz w:val="22"/>
          <w:szCs w:val="22"/>
        </w:rPr>
      </w:pPr>
    </w:p>
    <w:p w14:paraId="35CC7CEE" w14:textId="77777777" w:rsidR="00EC2F2A" w:rsidRPr="001773BA" w:rsidRDefault="007563BF" w:rsidP="00EE41F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(ซึ่งไม่ใช่เพียงแค่ส่วนแบ่งของกลุ่มกิจการในบริษัทร่วมดังกล่าว) และปรับปรุงเกี่ยวกับความแตกต่างของนโยบายการบัญชีของกลุ่มกิจการและบริษัทร่วม</w:t>
      </w:r>
    </w:p>
    <w:p w14:paraId="00E18AB0" w14:textId="4CE2CE8B" w:rsidR="002D7159" w:rsidRPr="001773BA" w:rsidRDefault="0092368C" w:rsidP="00EE41FC">
      <w:pPr>
        <w:ind w:left="54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p w14:paraId="679220CE" w14:textId="0C5C6DB4" w:rsidR="002D7159" w:rsidRPr="001773BA" w:rsidRDefault="002D7159" w:rsidP="008926B8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6C0178BE" w14:textId="77777777" w:rsidR="002D7159" w:rsidRPr="001773BA" w:rsidRDefault="002D7159" w:rsidP="008926B8">
      <w:pPr>
        <w:ind w:left="540"/>
        <w:rPr>
          <w:rFonts w:ascii="Browallia New" w:hAnsi="Browallia New" w:cs="Browallia New"/>
          <w:sz w:val="26"/>
          <w:szCs w:val="26"/>
        </w:rPr>
      </w:pPr>
    </w:p>
    <w:p w14:paraId="0F820AA3" w14:textId="77777777" w:rsidR="002D7159" w:rsidRPr="001773BA" w:rsidRDefault="002D7159" w:rsidP="008926B8">
      <w:pPr>
        <w:ind w:left="54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0ADEBB34" w14:textId="77777777" w:rsidR="002D7159" w:rsidRPr="001773BA" w:rsidRDefault="002D7159" w:rsidP="008926B8">
      <w:pPr>
        <w:ind w:left="540"/>
        <w:rPr>
          <w:rFonts w:ascii="Browallia New" w:hAnsi="Browallia New" w:cs="Browallia New"/>
          <w:sz w:val="26"/>
          <w:szCs w:val="26"/>
        </w:rPr>
      </w:pPr>
    </w:p>
    <w:p w14:paraId="1DC05EE8" w14:textId="77777777" w:rsidR="002D7159" w:rsidRPr="001773BA" w:rsidRDefault="002D7159" w:rsidP="008926B8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</w:t>
      </w:r>
    </w:p>
    <w:p w14:paraId="7805B9C7" w14:textId="77777777" w:rsidR="00362887" w:rsidRPr="001773BA" w:rsidRDefault="00362887" w:rsidP="008926B8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30462" w:rsidRPr="001773BA" w14:paraId="579DCC15" w14:textId="77777777" w:rsidTr="0014445A">
        <w:trPr>
          <w:cantSplit/>
        </w:trPr>
        <w:tc>
          <w:tcPr>
            <w:tcW w:w="6725" w:type="dxa"/>
          </w:tcPr>
          <w:p w14:paraId="0EB4FCC9" w14:textId="77777777" w:rsidR="00886DFE" w:rsidRPr="001773BA" w:rsidRDefault="00886DFE" w:rsidP="00886DFE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052574D" w14:textId="0B369511" w:rsidR="00886DFE" w:rsidRPr="001773BA" w:rsidRDefault="00886DFE" w:rsidP="00886DFE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01EC0C3A" w14:textId="27583F93" w:rsidR="00886DFE" w:rsidRPr="001773BA" w:rsidRDefault="00886DFE" w:rsidP="00886DFE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30462" w:rsidRPr="001773BA" w14:paraId="53496041" w14:textId="77777777" w:rsidTr="00130462">
        <w:trPr>
          <w:cantSplit/>
        </w:trPr>
        <w:tc>
          <w:tcPr>
            <w:tcW w:w="6725" w:type="dxa"/>
          </w:tcPr>
          <w:p w14:paraId="5BAB389E" w14:textId="77777777" w:rsidR="00886DFE" w:rsidRPr="001773BA" w:rsidRDefault="00886DFE" w:rsidP="00886DFE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A7E0F6" w14:textId="77777777" w:rsidR="00886DFE" w:rsidRPr="001773BA" w:rsidRDefault="00886DFE" w:rsidP="00886DFE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6E15DC" w14:textId="77777777" w:rsidR="00886DFE" w:rsidRPr="001773BA" w:rsidRDefault="00886DFE" w:rsidP="00886DFE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0462" w:rsidRPr="001773BA" w14:paraId="4927A8D4" w14:textId="77777777" w:rsidTr="00130462">
        <w:trPr>
          <w:cantSplit/>
        </w:trPr>
        <w:tc>
          <w:tcPr>
            <w:tcW w:w="6725" w:type="dxa"/>
          </w:tcPr>
          <w:p w14:paraId="40FE7475" w14:textId="77777777" w:rsidR="00886DFE" w:rsidRPr="001773BA" w:rsidRDefault="00886DFE" w:rsidP="00886DFE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C673FB" w14:textId="77777777" w:rsidR="00886DFE" w:rsidRPr="001773BA" w:rsidRDefault="00886DFE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5C6F53" w14:textId="77777777" w:rsidR="00886DFE" w:rsidRPr="001773BA" w:rsidRDefault="00886DFE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793B57" w:rsidRPr="001773BA" w14:paraId="4FDA985E" w14:textId="77777777" w:rsidTr="00130462">
        <w:trPr>
          <w:cantSplit/>
        </w:trPr>
        <w:tc>
          <w:tcPr>
            <w:tcW w:w="6725" w:type="dxa"/>
          </w:tcPr>
          <w:p w14:paraId="1184B984" w14:textId="3EF82476" w:rsidR="00793B57" w:rsidRPr="001773BA" w:rsidRDefault="00793B57" w:rsidP="00793B57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สินทรัพย์สุทธิ 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68" w:type="dxa"/>
          </w:tcPr>
          <w:p w14:paraId="2BCDB108" w14:textId="76DD443C" w:rsidR="00793B57" w:rsidRPr="001773BA" w:rsidRDefault="00793B57" w:rsidP="00793B57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D0D3C9A" w14:textId="1A5E2348" w:rsidR="00793B57" w:rsidRPr="001773BA" w:rsidRDefault="00793B57" w:rsidP="00793B57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3B57" w:rsidRPr="001773BA" w14:paraId="3C0EA460" w14:textId="77777777" w:rsidTr="00130462">
        <w:trPr>
          <w:cantSplit/>
        </w:trPr>
        <w:tc>
          <w:tcPr>
            <w:tcW w:w="6725" w:type="dxa"/>
          </w:tcPr>
          <w:p w14:paraId="10141F60" w14:textId="6B4F11E6" w:rsidR="00793B57" w:rsidRPr="001773BA" w:rsidRDefault="00793B57" w:rsidP="00793B57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กำไรสำหรับปี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045574" w14:textId="42C1FC94" w:rsidR="00793B57" w:rsidRPr="001773BA" w:rsidRDefault="00F27EF7" w:rsidP="00793B57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93B5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793B5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4F2A18" w14:textId="51C634DF" w:rsidR="00793B57" w:rsidRPr="001773BA" w:rsidRDefault="00F27EF7" w:rsidP="00793B57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93B5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793B5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  <w:tr w:rsidR="000E55C6" w:rsidRPr="001773BA" w14:paraId="3CA588BE" w14:textId="77777777" w:rsidTr="00130462">
        <w:trPr>
          <w:cantSplit/>
        </w:trPr>
        <w:tc>
          <w:tcPr>
            <w:tcW w:w="6725" w:type="dxa"/>
          </w:tcPr>
          <w:p w14:paraId="18C4BF8F" w14:textId="4ECE7340" w:rsidR="000E55C6" w:rsidRPr="001773BA" w:rsidRDefault="000E55C6" w:rsidP="000E55C6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สินทรัพย์สุทธิ 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31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F58BC4" w14:textId="0BA5721D" w:rsidR="000E55C6" w:rsidRPr="001773BA" w:rsidRDefault="00F27EF7" w:rsidP="000E55C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049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9049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FFCE99" w14:textId="4E5F568C" w:rsidR="000E55C6" w:rsidRPr="001773BA" w:rsidRDefault="000E55C6" w:rsidP="000E55C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49A4" w:rsidRPr="001773BA" w14:paraId="23F81607" w14:textId="77777777" w:rsidTr="00130462">
        <w:trPr>
          <w:cantSplit/>
        </w:trPr>
        <w:tc>
          <w:tcPr>
            <w:tcW w:w="6725" w:type="dxa"/>
          </w:tcPr>
          <w:p w14:paraId="357BAD9A" w14:textId="0842DAF2" w:rsidR="00FC49A4" w:rsidRPr="001773BA" w:rsidRDefault="00FC49A4" w:rsidP="00FC49A4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ส่วนได้เสียที่ไม่มีอำนาจควบคุ</w:t>
            </w:r>
            <w:r w:rsidR="00B16910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BFB8D9" w14:textId="13B1F2A3" w:rsidR="00FC49A4" w:rsidRPr="001773BA" w:rsidRDefault="00F27EF7" w:rsidP="00FC49A4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3F1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163F1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2336BF" w14:textId="198C8135" w:rsidR="00FC49A4" w:rsidRPr="001773BA" w:rsidRDefault="00FC49A4" w:rsidP="00FC49A4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49A4" w:rsidRPr="001773BA" w14:paraId="596D0504" w14:textId="77777777" w:rsidTr="00130462">
        <w:trPr>
          <w:cantSplit/>
        </w:trPr>
        <w:tc>
          <w:tcPr>
            <w:tcW w:w="6725" w:type="dxa"/>
          </w:tcPr>
          <w:p w14:paraId="7F71DFCF" w14:textId="36D637A0" w:rsidR="00FC49A4" w:rsidRPr="001773BA" w:rsidRDefault="00FC49A4" w:rsidP="00FC49A4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สินทรัพย์สุทธิ ณ วันสิ้นปีส่วนที่เป็นของผู้เป็นเจ้าของของบริษัทใหญ่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A3FD29" w14:textId="62AA6D18" w:rsidR="00FC49A4" w:rsidRPr="001773BA" w:rsidRDefault="00F27EF7" w:rsidP="00FC49A4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63F1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163F1A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33FC91" w14:textId="0C778A22" w:rsidR="00FC49A4" w:rsidRPr="001773BA" w:rsidRDefault="00FC49A4" w:rsidP="00FC49A4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5C6" w:rsidRPr="001773BA" w14:paraId="3C6C360B" w14:textId="77777777" w:rsidTr="00130462">
        <w:trPr>
          <w:cantSplit/>
        </w:trPr>
        <w:tc>
          <w:tcPr>
            <w:tcW w:w="6725" w:type="dxa"/>
          </w:tcPr>
          <w:p w14:paraId="46664916" w14:textId="25BF1306" w:rsidR="000E55C6" w:rsidRPr="001773BA" w:rsidRDefault="000E55C6" w:rsidP="000E55C6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ส่วนได้เสียในบริษัทร่วม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 xml:space="preserve"> (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ร้อยละ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26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0EBAA4" w14:textId="5F71E739" w:rsidR="000E55C6" w:rsidRPr="001773BA" w:rsidRDefault="00730BC9" w:rsidP="000E55C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1B03C4" w14:textId="3E28B68E" w:rsidR="000E55C6" w:rsidRPr="001773BA" w:rsidRDefault="000E55C6" w:rsidP="000E55C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</w:tbl>
    <w:p w14:paraId="1FC7960A" w14:textId="77777777" w:rsidR="000D480E" w:rsidRPr="001773BA" w:rsidRDefault="000D480E" w:rsidP="003E6968">
      <w:pPr>
        <w:ind w:left="540"/>
        <w:rPr>
          <w:rFonts w:ascii="Browallia New" w:hAnsi="Browallia New" w:cs="Browallia New"/>
          <w:sz w:val="26"/>
          <w:szCs w:val="26"/>
        </w:rPr>
      </w:pPr>
    </w:p>
    <w:p w14:paraId="35F8EB4B" w14:textId="05977DF3" w:rsidR="002D7159" w:rsidRPr="001773BA" w:rsidRDefault="002D7159" w:rsidP="003E6968">
      <w:pPr>
        <w:ind w:left="54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2B74E734" w14:textId="77777777" w:rsidR="0014445A" w:rsidRPr="001773BA" w:rsidRDefault="0014445A" w:rsidP="00156225">
      <w:pPr>
        <w:rPr>
          <w:rFonts w:ascii="Browallia New" w:hAnsi="Browallia New" w:cs="Browallia New"/>
          <w:sz w:val="26"/>
          <w:szCs w:val="26"/>
        </w:rPr>
      </w:pPr>
    </w:p>
    <w:p w14:paraId="7FC2ABD4" w14:textId="77777777" w:rsidR="003073E5" w:rsidRPr="001773BA" w:rsidRDefault="003073E5" w:rsidP="008926B8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3073E5" w:rsidRPr="001773BA" w:rsidSect="00425903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6A46CDD0" w14:textId="77777777" w:rsidR="00CA62A9" w:rsidRPr="001773BA" w:rsidRDefault="00CA62A9" w:rsidP="008926B8">
      <w:pPr>
        <w:pStyle w:val="Header"/>
        <w:tabs>
          <w:tab w:val="clear" w:pos="4320"/>
          <w:tab w:val="clear" w:pos="86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15091" w:type="dxa"/>
        <w:tblInd w:w="108" w:type="dxa"/>
        <w:tblLook w:val="04A0" w:firstRow="1" w:lastRow="0" w:firstColumn="1" w:lastColumn="0" w:noHBand="0" w:noVBand="1"/>
      </w:tblPr>
      <w:tblGrid>
        <w:gridCol w:w="15091"/>
      </w:tblGrid>
      <w:tr w:rsidR="00130462" w:rsidRPr="001773BA" w14:paraId="2F856789" w14:textId="77777777" w:rsidTr="00130462">
        <w:trPr>
          <w:trHeight w:val="386"/>
        </w:trPr>
        <w:tc>
          <w:tcPr>
            <w:tcW w:w="15091" w:type="dxa"/>
            <w:vAlign w:val="center"/>
          </w:tcPr>
          <w:p w14:paraId="395290AF" w14:textId="179D51B9" w:rsidR="00F63B38" w:rsidRPr="001773BA" w:rsidRDefault="00F27EF7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F63B38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ที่ดิน อาคารและอุปกรณ์ </w:t>
            </w:r>
          </w:p>
        </w:tc>
      </w:tr>
    </w:tbl>
    <w:p w14:paraId="2BE1C411" w14:textId="77777777" w:rsidR="00F63B38" w:rsidRPr="001773BA" w:rsidRDefault="00F63B38" w:rsidP="008926B8">
      <w:pPr>
        <w:pStyle w:val="Header"/>
        <w:tabs>
          <w:tab w:val="clear" w:pos="4320"/>
          <w:tab w:val="clear" w:pos="8640"/>
        </w:tabs>
        <w:rPr>
          <w:rFonts w:ascii="Browallia New" w:hAnsi="Browallia New" w:cs="Browallia New"/>
          <w:sz w:val="22"/>
          <w:szCs w:val="22"/>
        </w:rPr>
      </w:pPr>
    </w:p>
    <w:tbl>
      <w:tblPr>
        <w:tblW w:w="15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130462" w:rsidRPr="001773BA" w14:paraId="16086389" w14:textId="77777777" w:rsidTr="00EE41FC">
        <w:trPr>
          <w:trHeight w:val="20"/>
        </w:trPr>
        <w:tc>
          <w:tcPr>
            <w:tcW w:w="3370" w:type="dxa"/>
            <w:vAlign w:val="bottom"/>
          </w:tcPr>
          <w:p w14:paraId="0F2B9D17" w14:textId="77777777" w:rsidR="00657DF1" w:rsidRPr="001773BA" w:rsidRDefault="00657DF1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  <w:vAlign w:val="bottom"/>
          </w:tcPr>
          <w:p w14:paraId="173637D3" w14:textId="77777777" w:rsidR="00657DF1" w:rsidRPr="001773BA" w:rsidRDefault="00932C59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30462" w:rsidRPr="001773BA" w14:paraId="4DBC18A1" w14:textId="77777777" w:rsidTr="00EE41FC">
        <w:trPr>
          <w:trHeight w:val="20"/>
        </w:trPr>
        <w:tc>
          <w:tcPr>
            <w:tcW w:w="3370" w:type="dxa"/>
            <w:vAlign w:val="bottom"/>
          </w:tcPr>
          <w:p w14:paraId="5ADF35FE" w14:textId="77777777" w:rsidR="00CA62A9" w:rsidRPr="001773BA" w:rsidRDefault="00CA62A9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272618" w14:textId="77777777" w:rsidR="00CA62A9" w:rsidRPr="001773BA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ED31DF" w14:textId="77777777" w:rsidR="00CA62A9" w:rsidRPr="001773BA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9F18F7" w14:textId="77777777" w:rsidR="00CA62A9" w:rsidRPr="001773BA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8DBD95" w14:textId="77777777" w:rsidR="00CA62A9" w:rsidRPr="001773BA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AECEBA" w14:textId="77777777" w:rsidR="00CA62A9" w:rsidRPr="001773BA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D87FE" w14:textId="77777777" w:rsidR="00CA62A9" w:rsidRPr="001773BA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96ED9E" w14:textId="77777777" w:rsidR="00CA62A9" w:rsidRPr="001773BA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26B824" w14:textId="6B916F72" w:rsidR="00CA62A9" w:rsidRPr="001773BA" w:rsidRDefault="004A5FA1" w:rsidP="004A5FA1">
            <w:pPr>
              <w:tabs>
                <w:tab w:val="right" w:pos="1154"/>
              </w:tabs>
              <w:ind w:left="-105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730CB9" w14:textId="77777777" w:rsidR="00CA62A9" w:rsidRPr="001773BA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30462" w:rsidRPr="001773BA" w14:paraId="108A412F" w14:textId="77777777" w:rsidTr="00EE41FC">
        <w:trPr>
          <w:trHeight w:val="20"/>
        </w:trPr>
        <w:tc>
          <w:tcPr>
            <w:tcW w:w="3370" w:type="dxa"/>
            <w:vAlign w:val="bottom"/>
          </w:tcPr>
          <w:p w14:paraId="4409C968" w14:textId="77777777" w:rsidR="00CA62A9" w:rsidRPr="001773BA" w:rsidRDefault="00CA62A9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14:paraId="46806A5B" w14:textId="77777777" w:rsidR="00CA62A9" w:rsidRPr="001773BA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14:paraId="477CFB27" w14:textId="77777777" w:rsidR="00CA62A9" w:rsidRPr="001773BA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20BBD5B2" w14:textId="77777777" w:rsidR="00CA62A9" w:rsidRPr="001773BA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และตกแต่ง</w:t>
            </w:r>
          </w:p>
        </w:tc>
        <w:tc>
          <w:tcPr>
            <w:tcW w:w="1296" w:type="dxa"/>
            <w:vAlign w:val="bottom"/>
          </w:tcPr>
          <w:p w14:paraId="6101CEED" w14:textId="77777777" w:rsidR="00CA62A9" w:rsidRPr="001773BA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</w:tc>
        <w:tc>
          <w:tcPr>
            <w:tcW w:w="1296" w:type="dxa"/>
            <w:vAlign w:val="bottom"/>
          </w:tcPr>
          <w:p w14:paraId="1D6C3BF5" w14:textId="77777777" w:rsidR="00CA62A9" w:rsidRPr="001773BA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เครื่องตกแต่ง</w:t>
            </w:r>
          </w:p>
        </w:tc>
        <w:tc>
          <w:tcPr>
            <w:tcW w:w="1296" w:type="dxa"/>
            <w:vAlign w:val="bottom"/>
          </w:tcPr>
          <w:p w14:paraId="5C44E205" w14:textId="77777777" w:rsidR="00CA62A9" w:rsidRPr="001773BA" w:rsidRDefault="00736A44" w:rsidP="008926B8">
            <w:pPr>
              <w:tabs>
                <w:tab w:val="right" w:pos="1100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599FC69C" w14:textId="77777777" w:rsidR="00CA62A9" w:rsidRPr="001773BA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เครื่องใช้</w:t>
            </w:r>
          </w:p>
        </w:tc>
        <w:tc>
          <w:tcPr>
            <w:tcW w:w="1368" w:type="dxa"/>
            <w:vAlign w:val="bottom"/>
          </w:tcPr>
          <w:p w14:paraId="619344FB" w14:textId="77777777" w:rsidR="00CA62A9" w:rsidRPr="001773BA" w:rsidRDefault="00736A44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การก่อสร้าง</w:t>
            </w:r>
          </w:p>
        </w:tc>
        <w:tc>
          <w:tcPr>
            <w:tcW w:w="1296" w:type="dxa"/>
            <w:vAlign w:val="bottom"/>
          </w:tcPr>
          <w:p w14:paraId="69CA4A1E" w14:textId="77777777" w:rsidR="00CA62A9" w:rsidRPr="001773BA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30462" w:rsidRPr="001773BA" w14:paraId="7A0AF15C" w14:textId="77777777" w:rsidTr="00EE41FC">
        <w:trPr>
          <w:trHeight w:val="20"/>
        </w:trPr>
        <w:tc>
          <w:tcPr>
            <w:tcW w:w="3370" w:type="dxa"/>
            <w:vAlign w:val="bottom"/>
          </w:tcPr>
          <w:p w14:paraId="22F36B36" w14:textId="77777777" w:rsidR="00CA62A9" w:rsidRPr="001773BA" w:rsidRDefault="00CA62A9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14:paraId="6F64C6DD" w14:textId="77777777" w:rsidR="00CA62A9" w:rsidRPr="001773BA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082DFABC" w14:textId="77777777" w:rsidR="00CA62A9" w:rsidRPr="001773BA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66F8A7E1" w14:textId="77777777" w:rsidR="00CA62A9" w:rsidRPr="001773BA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สินทรัพย์เช่า</w:t>
            </w:r>
          </w:p>
        </w:tc>
        <w:tc>
          <w:tcPr>
            <w:tcW w:w="1296" w:type="dxa"/>
            <w:vAlign w:val="bottom"/>
          </w:tcPr>
          <w:p w14:paraId="6C4D5BAC" w14:textId="77777777" w:rsidR="00CA62A9" w:rsidRPr="001773BA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6EC2B5C4" w14:textId="77777777" w:rsidR="00CA62A9" w:rsidRPr="001773BA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3EC409C7" w14:textId="77777777" w:rsidR="00CA62A9" w:rsidRPr="001773BA" w:rsidRDefault="00736A44" w:rsidP="008926B8">
            <w:pPr>
              <w:tabs>
                <w:tab w:val="right" w:pos="1100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และเรือ</w:t>
            </w:r>
          </w:p>
        </w:tc>
        <w:tc>
          <w:tcPr>
            <w:tcW w:w="1296" w:type="dxa"/>
            <w:vAlign w:val="bottom"/>
          </w:tcPr>
          <w:p w14:paraId="01B7EE97" w14:textId="77777777" w:rsidR="00CA62A9" w:rsidRPr="001773BA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ในโรงแรม</w:t>
            </w:r>
          </w:p>
        </w:tc>
        <w:tc>
          <w:tcPr>
            <w:tcW w:w="1368" w:type="dxa"/>
            <w:vAlign w:val="bottom"/>
          </w:tcPr>
          <w:p w14:paraId="0848BB6D" w14:textId="77777777" w:rsidR="00CA62A9" w:rsidRPr="001773BA" w:rsidRDefault="00736A44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694AEA49" w14:textId="77777777" w:rsidR="00CA62A9" w:rsidRPr="001773BA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1773B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30462" w:rsidRPr="001773BA" w14:paraId="334A9F27" w14:textId="77777777" w:rsidTr="00EE41FC">
        <w:trPr>
          <w:trHeight w:val="20"/>
        </w:trPr>
        <w:tc>
          <w:tcPr>
            <w:tcW w:w="3370" w:type="dxa"/>
            <w:vAlign w:val="bottom"/>
          </w:tcPr>
          <w:p w14:paraId="10DA5B33" w14:textId="77777777" w:rsidR="00932C59" w:rsidRPr="001773BA" w:rsidRDefault="00932C59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E961E9" w14:textId="77777777" w:rsidR="00932C59" w:rsidRPr="001773BA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5DEBD4" w14:textId="77777777" w:rsidR="00932C59" w:rsidRPr="001773BA" w:rsidRDefault="00932C5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2D0917" w14:textId="77777777" w:rsidR="00932C59" w:rsidRPr="001773BA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C2B8D4" w14:textId="77777777" w:rsidR="00932C59" w:rsidRPr="001773BA" w:rsidRDefault="00932C5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39986D" w14:textId="77777777" w:rsidR="00932C59" w:rsidRPr="001773BA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99475F" w14:textId="77777777" w:rsidR="00932C59" w:rsidRPr="001773BA" w:rsidRDefault="00932C59" w:rsidP="008926B8">
            <w:pPr>
              <w:tabs>
                <w:tab w:val="right" w:pos="1100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53BCB5" w14:textId="77777777" w:rsidR="00932C59" w:rsidRPr="001773BA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7B6A9B" w14:textId="77777777" w:rsidR="00932C59" w:rsidRPr="001773BA" w:rsidRDefault="00932C59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B5AA14" w14:textId="77777777" w:rsidR="00932C59" w:rsidRPr="001773BA" w:rsidRDefault="00932C5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30462" w:rsidRPr="001773BA" w14:paraId="21CA8F65" w14:textId="77777777" w:rsidTr="00EE41FC">
        <w:trPr>
          <w:trHeight w:val="180"/>
        </w:trPr>
        <w:tc>
          <w:tcPr>
            <w:tcW w:w="3370" w:type="dxa"/>
          </w:tcPr>
          <w:p w14:paraId="50C86592" w14:textId="77777777" w:rsidR="00DC15E1" w:rsidRPr="001773BA" w:rsidRDefault="00DC15E1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ED7A0A" w14:textId="77777777" w:rsidR="00DC15E1" w:rsidRPr="001773BA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6FAFF7" w14:textId="77777777" w:rsidR="00DC15E1" w:rsidRPr="001773BA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BE8ADE" w14:textId="77777777" w:rsidR="00DC15E1" w:rsidRPr="001773BA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E25552" w14:textId="77777777" w:rsidR="00DC15E1" w:rsidRPr="001773BA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EFE922" w14:textId="77777777" w:rsidR="00DC15E1" w:rsidRPr="001773BA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CF759F" w14:textId="77777777" w:rsidR="00DC15E1" w:rsidRPr="001773BA" w:rsidRDefault="00DC15E1" w:rsidP="008926B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E03E69" w14:textId="77777777" w:rsidR="00DC15E1" w:rsidRPr="001773BA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C72055" w14:textId="77777777" w:rsidR="00DC15E1" w:rsidRPr="001773BA" w:rsidRDefault="00DC15E1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301CB9" w14:textId="77777777" w:rsidR="00DC15E1" w:rsidRPr="001773BA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30462" w:rsidRPr="001773BA" w14:paraId="4DE24C09" w14:textId="77777777" w:rsidTr="00EE41FC">
        <w:trPr>
          <w:trHeight w:val="20"/>
        </w:trPr>
        <w:tc>
          <w:tcPr>
            <w:tcW w:w="3370" w:type="dxa"/>
          </w:tcPr>
          <w:p w14:paraId="5A8A6C2A" w14:textId="098D248C" w:rsidR="00A77C91" w:rsidRPr="001773BA" w:rsidRDefault="00886DFE" w:rsidP="00A77C9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A77C91" w:rsidRPr="001773B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</w:tcPr>
          <w:p w14:paraId="0B647EC6" w14:textId="77777777" w:rsidR="00A77C91" w:rsidRPr="001773BA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29601A8B" w14:textId="77777777" w:rsidR="00A77C91" w:rsidRPr="001773BA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66E70B34" w14:textId="77777777" w:rsidR="00A77C91" w:rsidRPr="001773BA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48A5B962" w14:textId="77777777" w:rsidR="00A77C91" w:rsidRPr="001773BA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18C5C93C" w14:textId="77777777" w:rsidR="00A77C91" w:rsidRPr="001773BA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76C5B419" w14:textId="77777777" w:rsidR="00A77C91" w:rsidRPr="001773BA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199B10DB" w14:textId="77777777" w:rsidR="00A77C91" w:rsidRPr="001773BA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6CE25914" w14:textId="77777777" w:rsidR="00A77C91" w:rsidRPr="001773BA" w:rsidRDefault="00A77C91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428044F5" w14:textId="77777777" w:rsidR="00A77C91" w:rsidRPr="001773BA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0E55C6" w:rsidRPr="001773BA" w14:paraId="7F92A607" w14:textId="77777777" w:rsidTr="00EE41FC">
        <w:trPr>
          <w:trHeight w:val="20"/>
        </w:trPr>
        <w:tc>
          <w:tcPr>
            <w:tcW w:w="3370" w:type="dxa"/>
          </w:tcPr>
          <w:p w14:paraId="7D8BD7B9" w14:textId="7777777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96" w:type="dxa"/>
          </w:tcPr>
          <w:p w14:paraId="78DFC7F8" w14:textId="181E7584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</w:tcPr>
          <w:p w14:paraId="3C07675C" w14:textId="1F6F8E8D" w:rsidR="000E55C6" w:rsidRPr="001773BA" w:rsidRDefault="00F27EF7" w:rsidP="000E55C6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332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393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696</w:t>
            </w:r>
          </w:p>
        </w:tc>
        <w:tc>
          <w:tcPr>
            <w:tcW w:w="1296" w:type="dxa"/>
          </w:tcPr>
          <w:p w14:paraId="03150E6A" w14:textId="49A88768" w:rsidR="000E55C6" w:rsidRPr="001773BA" w:rsidRDefault="00F27EF7" w:rsidP="000E55C6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268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867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363</w:t>
            </w:r>
          </w:p>
        </w:tc>
        <w:tc>
          <w:tcPr>
            <w:tcW w:w="1296" w:type="dxa"/>
          </w:tcPr>
          <w:p w14:paraId="59D6B1C0" w14:textId="79223D84" w:rsidR="000E55C6" w:rsidRPr="001773BA" w:rsidRDefault="00F27EF7" w:rsidP="000E55C6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885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912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347</w:t>
            </w:r>
          </w:p>
        </w:tc>
        <w:tc>
          <w:tcPr>
            <w:tcW w:w="1296" w:type="dxa"/>
          </w:tcPr>
          <w:p w14:paraId="1C6E0A44" w14:textId="16ABBC0A" w:rsidR="000E55C6" w:rsidRPr="001773BA" w:rsidRDefault="00F27EF7" w:rsidP="000E55C6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196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679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099</w:t>
            </w:r>
          </w:p>
        </w:tc>
        <w:tc>
          <w:tcPr>
            <w:tcW w:w="1296" w:type="dxa"/>
          </w:tcPr>
          <w:p w14:paraId="448C9251" w14:textId="6545E8A7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913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510</w:t>
            </w:r>
          </w:p>
        </w:tc>
        <w:tc>
          <w:tcPr>
            <w:tcW w:w="1296" w:type="dxa"/>
          </w:tcPr>
          <w:p w14:paraId="5FD60F6E" w14:textId="25FF893D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257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692</w:t>
            </w:r>
          </w:p>
        </w:tc>
        <w:tc>
          <w:tcPr>
            <w:tcW w:w="1368" w:type="dxa"/>
          </w:tcPr>
          <w:p w14:paraId="321ADF48" w14:textId="574193F4" w:rsidR="000E55C6" w:rsidRPr="001773BA" w:rsidRDefault="00F27EF7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995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296" w:type="dxa"/>
          </w:tcPr>
          <w:p w14:paraId="4BF48B59" w14:textId="01B9120D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987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019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628</w:t>
            </w:r>
          </w:p>
        </w:tc>
      </w:tr>
      <w:tr w:rsidR="000E55C6" w:rsidRPr="001773BA" w14:paraId="1DEA1328" w14:textId="77777777" w:rsidTr="00EE41FC">
        <w:trPr>
          <w:trHeight w:val="20"/>
        </w:trPr>
        <w:tc>
          <w:tcPr>
            <w:tcW w:w="3370" w:type="dxa"/>
          </w:tcPr>
          <w:p w14:paraId="37F84C6F" w14:textId="7777777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991BC2" w14:textId="1ADF013C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CACEB9" w14:textId="0A8CAB86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232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412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875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69629A" w14:textId="29579AF6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114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188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426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F88E27" w14:textId="60E2E04F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620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627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028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7250B3" w14:textId="3E210C40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804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094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819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8EB778" w14:textId="7EE0FAA6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908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976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216BA3" w14:textId="54C07251" w:rsidR="000E55C6" w:rsidRPr="001773BA" w:rsidRDefault="000E55C6" w:rsidP="000E55C6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86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987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046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2AF534" w14:textId="78E3DB12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0D8D14" w14:textId="57B9F954" w:rsidR="000E55C6" w:rsidRPr="001773BA" w:rsidRDefault="000E55C6" w:rsidP="000E55C6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867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219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170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0E55C6" w:rsidRPr="001773BA" w14:paraId="0402551B" w14:textId="77777777" w:rsidTr="00EE41FC">
        <w:trPr>
          <w:trHeight w:val="20"/>
        </w:trPr>
        <w:tc>
          <w:tcPr>
            <w:tcW w:w="3370" w:type="dxa"/>
          </w:tcPr>
          <w:p w14:paraId="37EDA5AC" w14:textId="7777777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F97D8B" w14:textId="7E06689A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5210F8" w14:textId="5940980C" w:rsidR="000E55C6" w:rsidRPr="001773BA" w:rsidRDefault="00F27EF7" w:rsidP="000E55C6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099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980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61BAE7" w14:textId="472E0562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154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678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4C34B2" w14:textId="20112C34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265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285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8E3F0B" w14:textId="2C158FDD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392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584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15738C" w14:textId="17FA997B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FE80BA" w14:textId="36FE3132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270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9D2242" w14:textId="2A441C25" w:rsidR="000E55C6" w:rsidRPr="001773BA" w:rsidRDefault="00F27EF7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995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380AC7" w14:textId="0332FF26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119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458</w:t>
            </w:r>
          </w:p>
        </w:tc>
      </w:tr>
      <w:tr w:rsidR="000E55C6" w:rsidRPr="001773BA" w14:paraId="44BD41DF" w14:textId="77777777" w:rsidTr="00EE41FC">
        <w:trPr>
          <w:trHeight w:val="20"/>
        </w:trPr>
        <w:tc>
          <w:tcPr>
            <w:tcW w:w="3370" w:type="dxa"/>
          </w:tcPr>
          <w:p w14:paraId="142B7F39" w14:textId="7777777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BC574A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6DAAD1" w14:textId="77777777" w:rsidR="000E55C6" w:rsidRPr="001773BA" w:rsidRDefault="000E55C6" w:rsidP="000E55C6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3EF435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2B7EC2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AA825D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57F1DE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E6A172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CC7D6A" w14:textId="77777777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F40DAC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E55C6" w:rsidRPr="001773BA" w14:paraId="0CE649F9" w14:textId="77777777" w:rsidTr="00EE41FC">
        <w:trPr>
          <w:trHeight w:val="20"/>
        </w:trPr>
        <w:tc>
          <w:tcPr>
            <w:tcW w:w="3370" w:type="dxa"/>
          </w:tcPr>
          <w:p w14:paraId="5E554973" w14:textId="5D6AA739" w:rsidR="000E55C6" w:rsidRPr="001773BA" w:rsidRDefault="000E55C6" w:rsidP="000E55C6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</w:tcPr>
          <w:p w14:paraId="08EFBBE3" w14:textId="77777777" w:rsidR="000E55C6" w:rsidRPr="001773BA" w:rsidRDefault="000E55C6" w:rsidP="000E55C6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7007B7A6" w14:textId="77777777" w:rsidR="000E55C6" w:rsidRPr="001773BA" w:rsidRDefault="000E55C6" w:rsidP="000E55C6">
            <w:pPr>
              <w:tabs>
                <w:tab w:val="decimal" w:pos="1079"/>
              </w:tabs>
              <w:spacing w:before="10"/>
              <w:ind w:right="-34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731D4061" w14:textId="77777777" w:rsidR="000E55C6" w:rsidRPr="001773BA" w:rsidRDefault="000E55C6" w:rsidP="000E55C6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443BCACA" w14:textId="77777777" w:rsidR="000E55C6" w:rsidRPr="001773BA" w:rsidRDefault="000E55C6" w:rsidP="000E55C6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44DF8378" w14:textId="77777777" w:rsidR="000E55C6" w:rsidRPr="001773BA" w:rsidRDefault="000E55C6" w:rsidP="000E55C6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4DC37580" w14:textId="77777777" w:rsidR="000E55C6" w:rsidRPr="001773BA" w:rsidRDefault="000E55C6" w:rsidP="000E55C6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5E7F8059" w14:textId="77777777" w:rsidR="000E55C6" w:rsidRPr="001773BA" w:rsidRDefault="000E55C6" w:rsidP="000E55C6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5C6BAFCC" w14:textId="77777777" w:rsidR="000E55C6" w:rsidRPr="001773BA" w:rsidRDefault="000E55C6" w:rsidP="000E55C6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2A43FA4E" w14:textId="77777777" w:rsidR="000E55C6" w:rsidRPr="001773BA" w:rsidRDefault="000E55C6" w:rsidP="000E55C6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0E55C6" w:rsidRPr="001773BA" w14:paraId="728C9547" w14:textId="77777777" w:rsidTr="00EE41FC">
        <w:trPr>
          <w:trHeight w:val="20"/>
        </w:trPr>
        <w:tc>
          <w:tcPr>
            <w:tcW w:w="3370" w:type="dxa"/>
          </w:tcPr>
          <w:p w14:paraId="052B0E73" w14:textId="18F865E4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</w:tcPr>
          <w:p w14:paraId="5FD607CD" w14:textId="491208F7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</w:tcPr>
          <w:p w14:paraId="30F61BE4" w14:textId="02F8AABC" w:rsidR="000E55C6" w:rsidRPr="001773BA" w:rsidRDefault="00F27EF7" w:rsidP="000E55C6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099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980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821</w:t>
            </w:r>
          </w:p>
        </w:tc>
        <w:tc>
          <w:tcPr>
            <w:tcW w:w="1296" w:type="dxa"/>
          </w:tcPr>
          <w:p w14:paraId="6C98BA30" w14:textId="482B19A4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154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678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937</w:t>
            </w:r>
          </w:p>
        </w:tc>
        <w:tc>
          <w:tcPr>
            <w:tcW w:w="1296" w:type="dxa"/>
          </w:tcPr>
          <w:p w14:paraId="3A2BC4C4" w14:textId="2A4E5C1A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265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285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319</w:t>
            </w:r>
          </w:p>
        </w:tc>
        <w:tc>
          <w:tcPr>
            <w:tcW w:w="1296" w:type="dxa"/>
          </w:tcPr>
          <w:p w14:paraId="3C285A76" w14:textId="202A9604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392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584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280</w:t>
            </w:r>
          </w:p>
        </w:tc>
        <w:tc>
          <w:tcPr>
            <w:tcW w:w="1296" w:type="dxa"/>
          </w:tcPr>
          <w:p w14:paraId="732330BD" w14:textId="4821116D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534</w:t>
            </w:r>
          </w:p>
        </w:tc>
        <w:tc>
          <w:tcPr>
            <w:tcW w:w="1296" w:type="dxa"/>
          </w:tcPr>
          <w:p w14:paraId="2811B4A1" w14:textId="3653FA6A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270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646</w:t>
            </w:r>
          </w:p>
        </w:tc>
        <w:tc>
          <w:tcPr>
            <w:tcW w:w="1368" w:type="dxa"/>
          </w:tcPr>
          <w:p w14:paraId="4A4B429B" w14:textId="12E660A6" w:rsidR="000E55C6" w:rsidRPr="001773BA" w:rsidRDefault="00F27EF7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995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296" w:type="dxa"/>
          </w:tcPr>
          <w:p w14:paraId="4446FE0A" w14:textId="184A86FC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119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458</w:t>
            </w:r>
          </w:p>
        </w:tc>
      </w:tr>
      <w:tr w:rsidR="000E55C6" w:rsidRPr="001773BA" w14:paraId="6D6D9AC5" w14:textId="77777777" w:rsidTr="00EE41FC">
        <w:trPr>
          <w:trHeight w:val="20"/>
        </w:trPr>
        <w:tc>
          <w:tcPr>
            <w:tcW w:w="3370" w:type="dxa"/>
          </w:tcPr>
          <w:p w14:paraId="5CC403D9" w14:textId="4874D77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66D489F9" w14:textId="45F431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02BE161D" w14:textId="5810EDAD" w:rsidR="000E55C6" w:rsidRPr="001773BA" w:rsidRDefault="00F27EF7" w:rsidP="000E55C6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549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596</w:t>
            </w:r>
          </w:p>
        </w:tc>
        <w:tc>
          <w:tcPr>
            <w:tcW w:w="1296" w:type="dxa"/>
          </w:tcPr>
          <w:p w14:paraId="5163054A" w14:textId="336250A4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956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990</w:t>
            </w:r>
          </w:p>
        </w:tc>
        <w:tc>
          <w:tcPr>
            <w:tcW w:w="1296" w:type="dxa"/>
          </w:tcPr>
          <w:p w14:paraId="5ECECEE9" w14:textId="747921EF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557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296" w:type="dxa"/>
          </w:tcPr>
          <w:p w14:paraId="3EE4A81F" w14:textId="1FDCE94F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222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654</w:t>
            </w:r>
          </w:p>
        </w:tc>
        <w:tc>
          <w:tcPr>
            <w:tcW w:w="1296" w:type="dxa"/>
          </w:tcPr>
          <w:p w14:paraId="6512812E" w14:textId="2F6224EA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11F2AC56" w14:textId="3BC073D2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384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842</w:t>
            </w:r>
          </w:p>
        </w:tc>
        <w:tc>
          <w:tcPr>
            <w:tcW w:w="1368" w:type="dxa"/>
          </w:tcPr>
          <w:p w14:paraId="25CA24ED" w14:textId="590E4788" w:rsidR="000E55C6" w:rsidRPr="001773BA" w:rsidRDefault="00F27EF7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302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735</w:t>
            </w:r>
          </w:p>
        </w:tc>
        <w:tc>
          <w:tcPr>
            <w:tcW w:w="1296" w:type="dxa"/>
          </w:tcPr>
          <w:p w14:paraId="56F76F17" w14:textId="660C5461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974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569</w:t>
            </w:r>
          </w:p>
        </w:tc>
      </w:tr>
      <w:tr w:rsidR="000E55C6" w:rsidRPr="001773BA" w14:paraId="41E1F98E" w14:textId="77777777" w:rsidTr="00EE41FC">
        <w:trPr>
          <w:trHeight w:val="20"/>
        </w:trPr>
        <w:tc>
          <w:tcPr>
            <w:tcW w:w="3370" w:type="dxa"/>
          </w:tcPr>
          <w:p w14:paraId="54D99AF6" w14:textId="12D20446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 xml:space="preserve">จำหน่ายสินทรัพย์ </w:t>
            </w:r>
            <w:r w:rsidRPr="001773BA">
              <w:rPr>
                <w:rFonts w:ascii="Browallia New" w:hAnsi="Browallia New" w:cs="Browallia New"/>
              </w:rPr>
              <w:t xml:space="preserve">- </w:t>
            </w:r>
            <w:r w:rsidRPr="001773BA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96" w:type="dxa"/>
          </w:tcPr>
          <w:p w14:paraId="3B1AA011" w14:textId="0BF81BC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077B77B5" w14:textId="484E56DE" w:rsidR="000E55C6" w:rsidRPr="001773BA" w:rsidRDefault="000E55C6" w:rsidP="000E55C6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26AC11D4" w14:textId="0067579F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3234B8E6" w14:textId="5370BDF5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310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808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2BA622F4" w14:textId="3DC2F61B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293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973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1F97A47D" w14:textId="5E35A61C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178E0B95" w14:textId="645D9BFC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3F5F0123" w14:textId="7635EC4F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3ABB636C" w14:textId="180C571F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604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782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0E55C6" w:rsidRPr="001773BA" w14:paraId="6FD52079" w14:textId="77777777" w:rsidTr="00EE41FC">
        <w:trPr>
          <w:trHeight w:val="20"/>
        </w:trPr>
        <w:tc>
          <w:tcPr>
            <w:tcW w:w="3370" w:type="dxa"/>
          </w:tcPr>
          <w:p w14:paraId="6A26393A" w14:textId="35BFF0FF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1296" w:type="dxa"/>
          </w:tcPr>
          <w:p w14:paraId="576E5663" w14:textId="5446D3CA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3EF4F885" w14:textId="3C37C134" w:rsidR="000E55C6" w:rsidRPr="001773BA" w:rsidRDefault="000E55C6" w:rsidP="000E55C6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6EED703" w14:textId="41FBB30B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23BB7FFC" w14:textId="70108DF3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6B299D9E" w14:textId="69152FD5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3690A3A5" w14:textId="3A25B496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65E2C47C" w14:textId="538DB0EA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4798B731" w14:textId="7DC8D35A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48B8AD17" w14:textId="59AEA2B1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0E55C6" w:rsidRPr="001773BA" w14:paraId="57D554DA" w14:textId="77777777" w:rsidTr="00EE41FC">
        <w:trPr>
          <w:trHeight w:val="20"/>
        </w:trPr>
        <w:tc>
          <w:tcPr>
            <w:tcW w:w="3370" w:type="dxa"/>
          </w:tcPr>
          <w:p w14:paraId="03C14900" w14:textId="04A82B45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โอนสินทรัพย์เข้า (ออก)</w:t>
            </w:r>
          </w:p>
        </w:tc>
        <w:tc>
          <w:tcPr>
            <w:tcW w:w="1296" w:type="dxa"/>
          </w:tcPr>
          <w:p w14:paraId="291A3375" w14:textId="53803956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6D34DAA8" w14:textId="28E5A29A" w:rsidR="000E55C6" w:rsidRPr="001773BA" w:rsidRDefault="00F27EF7" w:rsidP="000E55C6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110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300</w:t>
            </w:r>
          </w:p>
        </w:tc>
        <w:tc>
          <w:tcPr>
            <w:tcW w:w="1296" w:type="dxa"/>
          </w:tcPr>
          <w:p w14:paraId="1FB53FFE" w14:textId="62E2129C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270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</w:tcPr>
          <w:p w14:paraId="0764A88D" w14:textId="694E709B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800</w:t>
            </w:r>
          </w:p>
        </w:tc>
        <w:tc>
          <w:tcPr>
            <w:tcW w:w="1296" w:type="dxa"/>
          </w:tcPr>
          <w:p w14:paraId="3BA2E252" w14:textId="7B4EA1BF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348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795</w:t>
            </w:r>
          </w:p>
        </w:tc>
        <w:tc>
          <w:tcPr>
            <w:tcW w:w="1296" w:type="dxa"/>
          </w:tcPr>
          <w:p w14:paraId="72D126FF" w14:textId="01667B9B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CD20237" w14:textId="53A08BA0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7FABE24D" w14:textId="231F6E06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2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182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295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00159A83" w14:textId="56331D5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358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400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0E55C6" w:rsidRPr="001773BA" w14:paraId="00AE6F00" w14:textId="77777777" w:rsidTr="00EE41FC">
        <w:trPr>
          <w:trHeight w:val="20"/>
        </w:trPr>
        <w:tc>
          <w:tcPr>
            <w:tcW w:w="3370" w:type="dxa"/>
          </w:tcPr>
          <w:p w14:paraId="06F23AF4" w14:textId="424970BB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การปรับปรุง</w:t>
            </w:r>
          </w:p>
        </w:tc>
        <w:tc>
          <w:tcPr>
            <w:tcW w:w="1296" w:type="dxa"/>
          </w:tcPr>
          <w:p w14:paraId="15CC47E2" w14:textId="26EC614F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8EE6724" w14:textId="59437D44" w:rsidR="000E55C6" w:rsidRPr="001773BA" w:rsidRDefault="000E55C6" w:rsidP="000E55C6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233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485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4CF7B934" w14:textId="0AF0CC8A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688D3A9" w14:textId="4FC97985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66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963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5A2CD714" w14:textId="7E2212FC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593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192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05440E8F" w14:textId="27853EC4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1EEF33D5" w14:textId="3DC5AB43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59A4287A" w14:textId="6347FCCF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09B1AFB5" w14:textId="2012D90E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893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640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0E55C6" w:rsidRPr="001773BA" w14:paraId="7A442410" w14:textId="77777777" w:rsidTr="00EE41FC">
        <w:trPr>
          <w:trHeight w:val="20"/>
        </w:trPr>
        <w:tc>
          <w:tcPr>
            <w:tcW w:w="3370" w:type="dxa"/>
          </w:tcPr>
          <w:p w14:paraId="07EBBEF3" w14:textId="5B34AA98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091883" w14:textId="1BA8D94A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FE482F" w14:textId="21A9648A" w:rsidR="000E55C6" w:rsidRPr="001773BA" w:rsidRDefault="000E55C6" w:rsidP="000E55C6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76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951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762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2410CF" w14:textId="59D66561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61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630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122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A5B7F4" w14:textId="1B80ECA8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56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218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481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8EF4E9" w14:textId="051620FC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82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676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927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5696C9" w14:textId="1A332D4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517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E39EDF" w14:textId="5A894EB5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505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765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52A29B" w14:textId="45AA4DBA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350D17" w14:textId="7A7DC323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291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987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574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0E55C6" w:rsidRPr="001773BA" w14:paraId="22BD2A71" w14:textId="77777777" w:rsidTr="00EE41FC">
        <w:trPr>
          <w:trHeight w:val="20"/>
        </w:trPr>
        <w:tc>
          <w:tcPr>
            <w:tcW w:w="3370" w:type="dxa"/>
          </w:tcPr>
          <w:p w14:paraId="7E2D4AAE" w14:textId="1817C1B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970227" w14:textId="143D77EC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3A5F44" w14:textId="0E5955F3" w:rsidR="000E55C6" w:rsidRPr="001773BA" w:rsidRDefault="00F27EF7" w:rsidP="000E55C6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023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455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65B063" w14:textId="2966225C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275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2C8307" w14:textId="347F5952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219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341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ABA52B" w14:textId="584A62BE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329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591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EC45BF" w14:textId="28C1D6B1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3CBC80" w14:textId="794B275B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149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186E1D" w14:textId="26A6ECB1" w:rsidR="000E55C6" w:rsidRPr="001773BA" w:rsidRDefault="00F27EF7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116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4532DD" w14:textId="7E31F7C5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909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930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630</w:t>
            </w:r>
          </w:p>
        </w:tc>
      </w:tr>
      <w:tr w:rsidR="000E55C6" w:rsidRPr="001773BA" w14:paraId="4AACA9FA" w14:textId="77777777" w:rsidTr="00EE41FC">
        <w:trPr>
          <w:trHeight w:val="20"/>
        </w:trPr>
        <w:tc>
          <w:tcPr>
            <w:tcW w:w="3370" w:type="dxa"/>
          </w:tcPr>
          <w:p w14:paraId="0912F41A" w14:textId="7777777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2B2D7D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7CD60D" w14:textId="77777777" w:rsidR="000E55C6" w:rsidRPr="001773BA" w:rsidRDefault="000E55C6" w:rsidP="000E55C6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2C68B1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B94270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36B15B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3ED4C3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751B79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ABDA9C" w14:textId="77777777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EE4A7E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E55C6" w:rsidRPr="001773BA" w14:paraId="6B9FC956" w14:textId="77777777" w:rsidTr="00EE41FC">
        <w:trPr>
          <w:trHeight w:val="20"/>
        </w:trPr>
        <w:tc>
          <w:tcPr>
            <w:tcW w:w="3370" w:type="dxa"/>
          </w:tcPr>
          <w:p w14:paraId="503F1B64" w14:textId="79364AE5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</w:tcPr>
          <w:p w14:paraId="200AAC83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5488E79E" w14:textId="77777777" w:rsidR="000E55C6" w:rsidRPr="001773BA" w:rsidRDefault="000E55C6" w:rsidP="000E55C6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232A83EC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3113C150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5DEBE5F7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3DE20EA5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2458A895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78483165" w14:textId="77777777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049BE4A9" w14:textId="7777777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0E55C6" w:rsidRPr="001773BA" w14:paraId="1B445BA7" w14:textId="77777777" w:rsidTr="00EE41FC">
        <w:trPr>
          <w:trHeight w:val="20"/>
        </w:trPr>
        <w:tc>
          <w:tcPr>
            <w:tcW w:w="3370" w:type="dxa"/>
          </w:tcPr>
          <w:p w14:paraId="172DFB06" w14:textId="287CE89E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96" w:type="dxa"/>
          </w:tcPr>
          <w:p w14:paraId="5A03C98E" w14:textId="01DD2AA9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</w:tcPr>
          <w:p w14:paraId="5E582526" w14:textId="1125D8B0" w:rsidR="000E55C6" w:rsidRPr="001773BA" w:rsidRDefault="00F27EF7" w:rsidP="000E55C6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332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820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107</w:t>
            </w:r>
          </w:p>
        </w:tc>
        <w:tc>
          <w:tcPr>
            <w:tcW w:w="1296" w:type="dxa"/>
          </w:tcPr>
          <w:p w14:paraId="76961777" w14:textId="0A413F48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271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094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353</w:t>
            </w:r>
          </w:p>
        </w:tc>
        <w:tc>
          <w:tcPr>
            <w:tcW w:w="1296" w:type="dxa"/>
          </w:tcPr>
          <w:p w14:paraId="770F2950" w14:textId="1CA4B501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878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235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470</w:t>
            </w:r>
          </w:p>
        </w:tc>
        <w:tc>
          <w:tcPr>
            <w:tcW w:w="1296" w:type="dxa"/>
          </w:tcPr>
          <w:p w14:paraId="1BB0D049" w14:textId="1B769491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197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936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189</w:t>
            </w:r>
          </w:p>
        </w:tc>
        <w:tc>
          <w:tcPr>
            <w:tcW w:w="1296" w:type="dxa"/>
          </w:tcPr>
          <w:p w14:paraId="69333B7C" w14:textId="1ED2FF77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137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669</w:t>
            </w:r>
          </w:p>
        </w:tc>
        <w:tc>
          <w:tcPr>
            <w:tcW w:w="1296" w:type="dxa"/>
          </w:tcPr>
          <w:p w14:paraId="6D7E0260" w14:textId="3B22907C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680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983</w:t>
            </w:r>
          </w:p>
        </w:tc>
        <w:tc>
          <w:tcPr>
            <w:tcW w:w="1368" w:type="dxa"/>
          </w:tcPr>
          <w:p w14:paraId="162E0028" w14:textId="3323918A" w:rsidR="000E55C6" w:rsidRPr="001773BA" w:rsidRDefault="00F27EF7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116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361</w:t>
            </w:r>
          </w:p>
        </w:tc>
        <w:tc>
          <w:tcPr>
            <w:tcW w:w="1296" w:type="dxa"/>
          </w:tcPr>
          <w:p w14:paraId="7DC8CBEE" w14:textId="7F3EE037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961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021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132</w:t>
            </w:r>
          </w:p>
        </w:tc>
      </w:tr>
      <w:tr w:rsidR="000E55C6" w:rsidRPr="001773BA" w14:paraId="02E896C2" w14:textId="77777777" w:rsidTr="00EE41FC">
        <w:trPr>
          <w:trHeight w:val="20"/>
        </w:trPr>
        <w:tc>
          <w:tcPr>
            <w:tcW w:w="3370" w:type="dxa"/>
          </w:tcPr>
          <w:p w14:paraId="36B4C006" w14:textId="2FEC42FB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37711B" w14:textId="32AE3455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0B3A" w14:textId="0C80E59D" w:rsidR="000E55C6" w:rsidRPr="001773BA" w:rsidRDefault="000E55C6" w:rsidP="000E55C6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309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364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637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EA718E" w14:textId="699F1979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175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818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548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134B58" w14:textId="30A84A0B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658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893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851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3E6B59" w14:textId="67219727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868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344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553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A92340" w14:textId="2BAA5783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137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653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BA3A12" w14:textId="16AB5B73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30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531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260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52AD10" w14:textId="4548C1E2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C62790" w14:textId="3CA51C38" w:rsidR="000E55C6" w:rsidRPr="001773BA" w:rsidRDefault="000E55C6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051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090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502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0E55C6" w:rsidRPr="001773BA" w14:paraId="21E222B9" w14:textId="77777777" w:rsidTr="00EE41FC">
        <w:trPr>
          <w:trHeight w:val="20"/>
        </w:trPr>
        <w:tc>
          <w:tcPr>
            <w:tcW w:w="3370" w:type="dxa"/>
          </w:tcPr>
          <w:p w14:paraId="3D29DD4B" w14:textId="7B5AD451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1B4C28" w14:textId="602C3EC5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456010" w14:textId="724E2CFA" w:rsidR="000E55C6" w:rsidRPr="001773BA" w:rsidRDefault="00F27EF7" w:rsidP="000E55C6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023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455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83353C" w14:textId="00C9F930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275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9DF618" w14:textId="0667CFB6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219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341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F6D282" w14:textId="4F046AC1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329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591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F68C41" w14:textId="74994FD2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6FA14E" w14:textId="1196F352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149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8C2BBE" w14:textId="0109FF99" w:rsidR="000E55C6" w:rsidRPr="001773BA" w:rsidRDefault="00F27EF7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116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76DBFC" w14:textId="035F68F3" w:rsidR="000E55C6" w:rsidRPr="001773BA" w:rsidRDefault="00F27EF7" w:rsidP="000E55C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909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930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630</w:t>
            </w:r>
          </w:p>
        </w:tc>
      </w:tr>
    </w:tbl>
    <w:p w14:paraId="136A4F94" w14:textId="77777777" w:rsidR="007E1A5D" w:rsidRPr="001773BA" w:rsidRDefault="00A77C91" w:rsidP="00EE41FC">
      <w:pPr>
        <w:pStyle w:val="Header"/>
        <w:tabs>
          <w:tab w:val="clear" w:pos="4320"/>
          <w:tab w:val="clear" w:pos="8640"/>
        </w:tabs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151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66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130462" w:rsidRPr="001773BA" w14:paraId="587E7072" w14:textId="77777777" w:rsidTr="0014445A">
        <w:trPr>
          <w:trHeight w:val="20"/>
        </w:trPr>
        <w:tc>
          <w:tcPr>
            <w:tcW w:w="3366" w:type="dxa"/>
          </w:tcPr>
          <w:p w14:paraId="3BF7D7CA" w14:textId="77777777" w:rsidR="00657DF1" w:rsidRPr="001773BA" w:rsidRDefault="00657DF1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2E1E3906" w14:textId="77777777" w:rsidR="00657DF1" w:rsidRPr="001773BA" w:rsidRDefault="00657DF1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30462" w:rsidRPr="001773BA" w14:paraId="3E402827" w14:textId="77777777" w:rsidTr="0014445A">
        <w:trPr>
          <w:trHeight w:val="20"/>
        </w:trPr>
        <w:tc>
          <w:tcPr>
            <w:tcW w:w="3366" w:type="dxa"/>
          </w:tcPr>
          <w:p w14:paraId="05ACBA62" w14:textId="77777777" w:rsidR="000973F6" w:rsidRPr="001773BA" w:rsidRDefault="000973F6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76E378" w14:textId="77777777" w:rsidR="000973F6" w:rsidRPr="001773BA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015054" w14:textId="77777777" w:rsidR="000973F6" w:rsidRPr="001773BA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738945" w14:textId="77777777" w:rsidR="000973F6" w:rsidRPr="001773BA" w:rsidRDefault="000973F6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660557" w14:textId="77777777" w:rsidR="000973F6" w:rsidRPr="001773BA" w:rsidRDefault="000973F6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E7BC51" w14:textId="77777777" w:rsidR="000973F6" w:rsidRPr="001773BA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01D83" w14:textId="77777777" w:rsidR="000973F6" w:rsidRPr="001773BA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8D2E7" w14:textId="77777777" w:rsidR="000973F6" w:rsidRPr="001773BA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EFCE1F" w14:textId="77777777" w:rsidR="000973F6" w:rsidRPr="001773BA" w:rsidRDefault="000973F6" w:rsidP="004A5FA1">
            <w:pPr>
              <w:tabs>
                <w:tab w:val="right" w:pos="1152"/>
              </w:tabs>
              <w:ind w:left="-105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C34BCF" w14:textId="77777777" w:rsidR="000973F6" w:rsidRPr="001773BA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30462" w:rsidRPr="001773BA" w14:paraId="2DB1DF8C" w14:textId="77777777" w:rsidTr="00130462">
        <w:trPr>
          <w:trHeight w:val="20"/>
        </w:trPr>
        <w:tc>
          <w:tcPr>
            <w:tcW w:w="3366" w:type="dxa"/>
          </w:tcPr>
          <w:p w14:paraId="3E5145FF" w14:textId="77777777" w:rsidR="000973F6" w:rsidRPr="001773BA" w:rsidRDefault="000973F6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14:paraId="4EF71BB5" w14:textId="77777777" w:rsidR="000973F6" w:rsidRPr="001773BA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14:paraId="78EEC0F2" w14:textId="77777777" w:rsidR="000973F6" w:rsidRPr="001773BA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7A6D0E14" w14:textId="77777777" w:rsidR="000973F6" w:rsidRPr="001773BA" w:rsidRDefault="000973F6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และตกแต่ง</w:t>
            </w:r>
          </w:p>
        </w:tc>
        <w:tc>
          <w:tcPr>
            <w:tcW w:w="1296" w:type="dxa"/>
          </w:tcPr>
          <w:p w14:paraId="44C2135F" w14:textId="77777777" w:rsidR="000973F6" w:rsidRPr="001773BA" w:rsidRDefault="000973F6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</w:tc>
        <w:tc>
          <w:tcPr>
            <w:tcW w:w="1296" w:type="dxa"/>
          </w:tcPr>
          <w:p w14:paraId="646DF1F6" w14:textId="77777777" w:rsidR="000973F6" w:rsidRPr="001773BA" w:rsidRDefault="000973F6" w:rsidP="008926B8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เครื่องตกแต่ง</w:t>
            </w:r>
          </w:p>
        </w:tc>
        <w:tc>
          <w:tcPr>
            <w:tcW w:w="1296" w:type="dxa"/>
          </w:tcPr>
          <w:p w14:paraId="68E84B06" w14:textId="77777777" w:rsidR="000973F6" w:rsidRPr="001773BA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</w:tcPr>
          <w:p w14:paraId="32930B29" w14:textId="77777777" w:rsidR="000973F6" w:rsidRPr="001773BA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เครื่องใช้</w:t>
            </w:r>
          </w:p>
        </w:tc>
        <w:tc>
          <w:tcPr>
            <w:tcW w:w="1368" w:type="dxa"/>
          </w:tcPr>
          <w:p w14:paraId="4E1FDF89" w14:textId="77777777" w:rsidR="000973F6" w:rsidRPr="001773BA" w:rsidRDefault="000973F6" w:rsidP="004A5FA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การก่อสร้าง</w:t>
            </w:r>
          </w:p>
        </w:tc>
        <w:tc>
          <w:tcPr>
            <w:tcW w:w="1296" w:type="dxa"/>
          </w:tcPr>
          <w:p w14:paraId="37CF7B16" w14:textId="77777777" w:rsidR="000973F6" w:rsidRPr="001773BA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30462" w:rsidRPr="001773BA" w14:paraId="46181549" w14:textId="77777777" w:rsidTr="00130462">
        <w:trPr>
          <w:trHeight w:val="20"/>
        </w:trPr>
        <w:tc>
          <w:tcPr>
            <w:tcW w:w="3366" w:type="dxa"/>
          </w:tcPr>
          <w:p w14:paraId="1BD9CE8F" w14:textId="77777777" w:rsidR="000973F6" w:rsidRPr="001773BA" w:rsidRDefault="000973F6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14:paraId="0DD60F7B" w14:textId="77777777" w:rsidR="000973F6" w:rsidRPr="001773BA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681C98C1" w14:textId="77777777" w:rsidR="000973F6" w:rsidRPr="001773BA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2C1D115C" w14:textId="77777777" w:rsidR="000973F6" w:rsidRPr="001773BA" w:rsidRDefault="000973F6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สินทรัพย์เช่า</w:t>
            </w:r>
          </w:p>
        </w:tc>
        <w:tc>
          <w:tcPr>
            <w:tcW w:w="1296" w:type="dxa"/>
            <w:vAlign w:val="bottom"/>
          </w:tcPr>
          <w:p w14:paraId="722FC9D0" w14:textId="77777777" w:rsidR="000973F6" w:rsidRPr="001773BA" w:rsidRDefault="000973F6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2E5E3723" w14:textId="77777777" w:rsidR="000973F6" w:rsidRPr="001773BA" w:rsidRDefault="000973F6" w:rsidP="008926B8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6F75F5E1" w14:textId="77777777" w:rsidR="000973F6" w:rsidRPr="001773BA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และเรือ</w:t>
            </w:r>
          </w:p>
        </w:tc>
        <w:tc>
          <w:tcPr>
            <w:tcW w:w="1296" w:type="dxa"/>
            <w:vAlign w:val="bottom"/>
          </w:tcPr>
          <w:p w14:paraId="1B66B379" w14:textId="77777777" w:rsidR="000973F6" w:rsidRPr="001773BA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ในโรงแรม</w:t>
            </w:r>
          </w:p>
        </w:tc>
        <w:tc>
          <w:tcPr>
            <w:tcW w:w="1368" w:type="dxa"/>
            <w:vAlign w:val="bottom"/>
          </w:tcPr>
          <w:p w14:paraId="4DFFF0D0" w14:textId="77777777" w:rsidR="000973F6" w:rsidRPr="001773BA" w:rsidRDefault="000973F6" w:rsidP="004A5FA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6EC63CD1" w14:textId="77777777" w:rsidR="000973F6" w:rsidRPr="001773BA" w:rsidRDefault="000973F6" w:rsidP="008926B8">
            <w:pPr>
              <w:tabs>
                <w:tab w:val="right" w:pos="1095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30462" w:rsidRPr="001773BA" w14:paraId="3DD2F8CB" w14:textId="77777777" w:rsidTr="00130462">
        <w:trPr>
          <w:trHeight w:val="20"/>
        </w:trPr>
        <w:tc>
          <w:tcPr>
            <w:tcW w:w="3366" w:type="dxa"/>
          </w:tcPr>
          <w:p w14:paraId="24F578FF" w14:textId="77777777" w:rsidR="00C6608C" w:rsidRPr="001773BA" w:rsidRDefault="00C6608C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2FA28E" w14:textId="77777777" w:rsidR="00C6608C" w:rsidRPr="001773BA" w:rsidRDefault="00C6608C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7C0C35" w14:textId="77777777" w:rsidR="00C6608C" w:rsidRPr="001773BA" w:rsidRDefault="00C6608C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ED395F" w14:textId="77777777" w:rsidR="00C6608C" w:rsidRPr="001773BA" w:rsidRDefault="00C6608C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BEF5D5" w14:textId="77777777" w:rsidR="00C6608C" w:rsidRPr="001773BA" w:rsidRDefault="00C6608C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E9E431" w14:textId="77777777" w:rsidR="00C6608C" w:rsidRPr="001773BA" w:rsidRDefault="00C6608C" w:rsidP="008926B8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E3F05C" w14:textId="77777777" w:rsidR="00C6608C" w:rsidRPr="001773BA" w:rsidRDefault="00C6608C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88DAFA" w14:textId="77777777" w:rsidR="00C6608C" w:rsidRPr="001773BA" w:rsidRDefault="00C6608C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4595B1" w14:textId="77777777" w:rsidR="00C6608C" w:rsidRPr="001773BA" w:rsidRDefault="00C6608C" w:rsidP="004A5FA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8C7E38" w14:textId="77777777" w:rsidR="00C6608C" w:rsidRPr="001773BA" w:rsidRDefault="00C6608C" w:rsidP="008926B8">
            <w:pPr>
              <w:tabs>
                <w:tab w:val="right" w:pos="1095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30462" w:rsidRPr="001773BA" w14:paraId="6726B2EB" w14:textId="77777777" w:rsidTr="00130462">
        <w:trPr>
          <w:trHeight w:val="20"/>
        </w:trPr>
        <w:tc>
          <w:tcPr>
            <w:tcW w:w="3366" w:type="dxa"/>
          </w:tcPr>
          <w:p w14:paraId="619F6467" w14:textId="77777777" w:rsidR="00C6608C" w:rsidRPr="001773BA" w:rsidRDefault="00C6608C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DBA965" w14:textId="77777777" w:rsidR="00C6608C" w:rsidRPr="001773BA" w:rsidRDefault="00C6608C" w:rsidP="00EE41FC">
            <w:pPr>
              <w:tabs>
                <w:tab w:val="decimal" w:pos="1093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FE69B3" w14:textId="77777777" w:rsidR="00C6608C" w:rsidRPr="001773BA" w:rsidRDefault="00C6608C" w:rsidP="00EE41FC">
            <w:pPr>
              <w:tabs>
                <w:tab w:val="decimal" w:pos="1093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29C1FC" w14:textId="77777777" w:rsidR="00C6608C" w:rsidRPr="001773BA" w:rsidRDefault="00C6608C" w:rsidP="00EE41FC">
            <w:pPr>
              <w:tabs>
                <w:tab w:val="decimal" w:pos="1093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039EBC" w14:textId="77777777" w:rsidR="00C6608C" w:rsidRPr="001773BA" w:rsidRDefault="00C6608C" w:rsidP="00EE41FC">
            <w:pPr>
              <w:tabs>
                <w:tab w:val="decimal" w:pos="1093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ED895C" w14:textId="77777777" w:rsidR="00C6608C" w:rsidRPr="001773BA" w:rsidRDefault="00C6608C" w:rsidP="00EE41FC">
            <w:pPr>
              <w:tabs>
                <w:tab w:val="decimal" w:pos="1093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BB59F4" w14:textId="77777777" w:rsidR="00C6608C" w:rsidRPr="001773BA" w:rsidRDefault="00C6608C" w:rsidP="00EE41FC">
            <w:pPr>
              <w:tabs>
                <w:tab w:val="decimal" w:pos="1093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769CB7" w14:textId="77777777" w:rsidR="00C6608C" w:rsidRPr="001773BA" w:rsidRDefault="00C6608C" w:rsidP="00EE41FC">
            <w:pPr>
              <w:tabs>
                <w:tab w:val="decimal" w:pos="1093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66DF5D" w14:textId="77777777" w:rsidR="00C6608C" w:rsidRPr="001773BA" w:rsidRDefault="00C6608C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93C62E" w14:textId="77777777" w:rsidR="00C6608C" w:rsidRPr="001773BA" w:rsidRDefault="00C6608C" w:rsidP="00EE41FC">
            <w:pPr>
              <w:tabs>
                <w:tab w:val="decimal" w:pos="1093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30462" w:rsidRPr="001773BA" w14:paraId="1169D205" w14:textId="77777777" w:rsidTr="00130462">
        <w:trPr>
          <w:trHeight w:val="20"/>
        </w:trPr>
        <w:tc>
          <w:tcPr>
            <w:tcW w:w="3366" w:type="dxa"/>
          </w:tcPr>
          <w:p w14:paraId="52AAC3E7" w14:textId="2D0D13A4" w:rsidR="00C6608C" w:rsidRPr="001773BA" w:rsidRDefault="00C6608C" w:rsidP="00D65AEF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691C24" w:rsidRPr="001773B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296" w:type="dxa"/>
          </w:tcPr>
          <w:p w14:paraId="7C2A4949" w14:textId="77777777" w:rsidR="00C6608C" w:rsidRPr="001773BA" w:rsidRDefault="00C6608C" w:rsidP="00EE41FC">
            <w:pPr>
              <w:tabs>
                <w:tab w:val="decimal" w:pos="1093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7D4A6396" w14:textId="77777777" w:rsidR="00C6608C" w:rsidRPr="001773BA" w:rsidRDefault="00C6608C" w:rsidP="00EE41FC">
            <w:pPr>
              <w:tabs>
                <w:tab w:val="decimal" w:pos="1093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29DB6B41" w14:textId="77777777" w:rsidR="00C6608C" w:rsidRPr="001773BA" w:rsidRDefault="00C6608C" w:rsidP="00EE41FC">
            <w:pPr>
              <w:tabs>
                <w:tab w:val="decimal" w:pos="1093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61AE5688" w14:textId="77777777" w:rsidR="00C6608C" w:rsidRPr="001773BA" w:rsidRDefault="00C6608C" w:rsidP="00EE41FC">
            <w:pPr>
              <w:tabs>
                <w:tab w:val="decimal" w:pos="1093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783A88E7" w14:textId="77777777" w:rsidR="00C6608C" w:rsidRPr="001773BA" w:rsidRDefault="00C6608C" w:rsidP="00EE41FC">
            <w:pPr>
              <w:tabs>
                <w:tab w:val="decimal" w:pos="1093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78A2FC87" w14:textId="77777777" w:rsidR="00C6608C" w:rsidRPr="001773BA" w:rsidRDefault="00C6608C" w:rsidP="00EE41FC">
            <w:pPr>
              <w:tabs>
                <w:tab w:val="decimal" w:pos="1093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1FBEB591" w14:textId="77777777" w:rsidR="00C6608C" w:rsidRPr="001773BA" w:rsidRDefault="00C6608C" w:rsidP="00EE41FC">
            <w:pPr>
              <w:tabs>
                <w:tab w:val="decimal" w:pos="1093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72482C27" w14:textId="77777777" w:rsidR="00C6608C" w:rsidRPr="001773BA" w:rsidRDefault="00C6608C" w:rsidP="00EE41FC">
            <w:pPr>
              <w:tabs>
                <w:tab w:val="decimal" w:pos="1166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55D2C203" w14:textId="77777777" w:rsidR="00C6608C" w:rsidRPr="001773BA" w:rsidRDefault="00C6608C" w:rsidP="00EE41FC">
            <w:pPr>
              <w:tabs>
                <w:tab w:val="decimal" w:pos="1093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</w:tr>
      <w:tr w:rsidR="000E55C6" w:rsidRPr="001773BA" w14:paraId="16AD60C8" w14:textId="77777777" w:rsidTr="00130462">
        <w:trPr>
          <w:trHeight w:val="80"/>
        </w:trPr>
        <w:tc>
          <w:tcPr>
            <w:tcW w:w="3366" w:type="dxa"/>
          </w:tcPr>
          <w:p w14:paraId="23AAD6FF" w14:textId="7777777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</w:tcPr>
          <w:p w14:paraId="6C06AB8F" w14:textId="15E9771B" w:rsidR="000E55C6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</w:tcPr>
          <w:p w14:paraId="56F06C42" w14:textId="33B8087C" w:rsidR="000E55C6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023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455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470</w:t>
            </w:r>
          </w:p>
        </w:tc>
        <w:tc>
          <w:tcPr>
            <w:tcW w:w="1296" w:type="dxa"/>
          </w:tcPr>
          <w:p w14:paraId="6075FB9D" w14:textId="75DFF92F" w:rsidR="000E55C6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275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805</w:t>
            </w:r>
          </w:p>
        </w:tc>
        <w:tc>
          <w:tcPr>
            <w:tcW w:w="1296" w:type="dxa"/>
          </w:tcPr>
          <w:p w14:paraId="2942957F" w14:textId="62F5C426" w:rsidR="000E55C6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219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341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619</w:t>
            </w:r>
          </w:p>
        </w:tc>
        <w:tc>
          <w:tcPr>
            <w:tcW w:w="1296" w:type="dxa"/>
          </w:tcPr>
          <w:p w14:paraId="7A6DEC58" w14:textId="0C2FEC64" w:rsidR="000E55C6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329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591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636</w:t>
            </w:r>
          </w:p>
        </w:tc>
        <w:tc>
          <w:tcPr>
            <w:tcW w:w="1296" w:type="dxa"/>
          </w:tcPr>
          <w:p w14:paraId="6610E98C" w14:textId="314B74B1" w:rsidR="000E55C6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16</w:t>
            </w:r>
          </w:p>
        </w:tc>
        <w:tc>
          <w:tcPr>
            <w:tcW w:w="1296" w:type="dxa"/>
          </w:tcPr>
          <w:p w14:paraId="31DC8A2F" w14:textId="14CEC981" w:rsidR="000E55C6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149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723</w:t>
            </w:r>
          </w:p>
        </w:tc>
        <w:tc>
          <w:tcPr>
            <w:tcW w:w="1368" w:type="dxa"/>
          </w:tcPr>
          <w:p w14:paraId="74ADFD3F" w14:textId="2C73D2F8" w:rsidR="000E55C6" w:rsidRPr="001773BA" w:rsidRDefault="00F27EF7" w:rsidP="00EE41FC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116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361</w:t>
            </w:r>
          </w:p>
        </w:tc>
        <w:tc>
          <w:tcPr>
            <w:tcW w:w="1296" w:type="dxa"/>
          </w:tcPr>
          <w:p w14:paraId="51D9415D" w14:textId="396AD1C3" w:rsidR="000E55C6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909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930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630</w:t>
            </w:r>
          </w:p>
        </w:tc>
      </w:tr>
      <w:tr w:rsidR="00583B71" w:rsidRPr="001773BA" w14:paraId="27C3D6A9" w14:textId="77777777" w:rsidTr="00130462">
        <w:trPr>
          <w:trHeight w:val="20"/>
        </w:trPr>
        <w:tc>
          <w:tcPr>
            <w:tcW w:w="3366" w:type="dxa"/>
          </w:tcPr>
          <w:p w14:paraId="1FF26BD7" w14:textId="77777777" w:rsidR="00583B71" w:rsidRPr="001773BA" w:rsidRDefault="00583B71" w:rsidP="00583B71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321FE6D5" w14:textId="5993C01E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0CE7370C" w14:textId="649546DF" w:rsidR="00583B71" w:rsidRPr="001773BA" w:rsidRDefault="00F27EF7" w:rsidP="00EE41FC">
            <w:pPr>
              <w:tabs>
                <w:tab w:val="decimal" w:pos="1093"/>
              </w:tabs>
              <w:ind w:right="-34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45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024</w:t>
            </w:r>
          </w:p>
        </w:tc>
        <w:tc>
          <w:tcPr>
            <w:tcW w:w="1296" w:type="dxa"/>
          </w:tcPr>
          <w:p w14:paraId="1D378DA5" w14:textId="22C6F182" w:rsidR="00583B71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102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748</w:t>
            </w:r>
          </w:p>
        </w:tc>
        <w:tc>
          <w:tcPr>
            <w:tcW w:w="1296" w:type="dxa"/>
          </w:tcPr>
          <w:p w14:paraId="7741B4F3" w14:textId="349B098F" w:rsidR="00583B71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191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753</w:t>
            </w:r>
          </w:p>
        </w:tc>
        <w:tc>
          <w:tcPr>
            <w:tcW w:w="1296" w:type="dxa"/>
          </w:tcPr>
          <w:p w14:paraId="2EC7CF75" w14:textId="039FA010" w:rsidR="00583B71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5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489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855</w:t>
            </w:r>
          </w:p>
        </w:tc>
        <w:tc>
          <w:tcPr>
            <w:tcW w:w="1296" w:type="dxa"/>
          </w:tcPr>
          <w:p w14:paraId="426E74AD" w14:textId="092963EA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227EDB07" w14:textId="1A8DB093" w:rsidR="00583B71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20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995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680</w:t>
            </w:r>
          </w:p>
        </w:tc>
        <w:tc>
          <w:tcPr>
            <w:tcW w:w="1368" w:type="dxa"/>
          </w:tcPr>
          <w:p w14:paraId="77A56EA3" w14:textId="63B0FEBC" w:rsidR="00583B71" w:rsidRPr="001773BA" w:rsidRDefault="00F27EF7" w:rsidP="00EE41FC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398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127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160</w:t>
            </w:r>
          </w:p>
        </w:tc>
        <w:tc>
          <w:tcPr>
            <w:tcW w:w="1296" w:type="dxa"/>
          </w:tcPr>
          <w:p w14:paraId="20924DEA" w14:textId="06010DDF" w:rsidR="00583B71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435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952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220</w:t>
            </w:r>
          </w:p>
        </w:tc>
      </w:tr>
      <w:tr w:rsidR="00583B71" w:rsidRPr="001773BA" w14:paraId="150A249E" w14:textId="77777777" w:rsidTr="00130462">
        <w:trPr>
          <w:trHeight w:val="20"/>
        </w:trPr>
        <w:tc>
          <w:tcPr>
            <w:tcW w:w="3366" w:type="dxa"/>
          </w:tcPr>
          <w:p w14:paraId="1F0EE444" w14:textId="6665BBB6" w:rsidR="00583B71" w:rsidRPr="001773BA" w:rsidRDefault="00583B71" w:rsidP="00583B71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 xml:space="preserve">จำหน่ายสินทรัพย์ </w:t>
            </w:r>
            <w:r w:rsidRPr="001773BA">
              <w:rPr>
                <w:rFonts w:ascii="Browallia New" w:hAnsi="Browallia New" w:cs="Browallia New"/>
              </w:rPr>
              <w:t xml:space="preserve">- </w:t>
            </w:r>
            <w:r w:rsidRPr="001773BA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96" w:type="dxa"/>
          </w:tcPr>
          <w:p w14:paraId="1957DA80" w14:textId="65F0DF77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A661326" w14:textId="38B25948" w:rsidR="00583B71" w:rsidRPr="001773BA" w:rsidRDefault="00583B71" w:rsidP="00EE41FC">
            <w:pPr>
              <w:tabs>
                <w:tab w:val="decimal" w:pos="1093"/>
              </w:tabs>
              <w:ind w:right="-34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18F990EB" w14:textId="2D17EDAF" w:rsidR="00583B71" w:rsidRPr="001773BA" w:rsidRDefault="00583B71" w:rsidP="00EE41FC">
            <w:pPr>
              <w:tabs>
                <w:tab w:val="decimal" w:pos="1093"/>
              </w:tabs>
              <w:ind w:right="-94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3939415E" w14:textId="01AA0024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69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648D7D40" w14:textId="7193B414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547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275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230AF2BE" w14:textId="2E5601F7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760F2B7A" w14:textId="3496272A" w:rsidR="00583B71" w:rsidRPr="001773BA" w:rsidRDefault="00583B71" w:rsidP="00EE41FC">
            <w:pPr>
              <w:tabs>
                <w:tab w:val="decimal" w:pos="1093"/>
              </w:tabs>
              <w:ind w:right="-34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3F03D9F6" w14:textId="7F694634" w:rsidR="00583B71" w:rsidRPr="001773BA" w:rsidRDefault="00583B71" w:rsidP="00EE41FC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11CD88EA" w14:textId="52A7FB4E" w:rsidR="00583B71" w:rsidRPr="001773BA" w:rsidRDefault="00583B71" w:rsidP="00EE41FC">
            <w:pPr>
              <w:tabs>
                <w:tab w:val="decimal" w:pos="1093"/>
              </w:tabs>
              <w:ind w:right="-109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547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344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583B71" w:rsidRPr="001773BA" w14:paraId="2CFD3306" w14:textId="77777777" w:rsidTr="00130462">
        <w:trPr>
          <w:trHeight w:val="20"/>
        </w:trPr>
        <w:tc>
          <w:tcPr>
            <w:tcW w:w="3366" w:type="dxa"/>
          </w:tcPr>
          <w:p w14:paraId="0785448F" w14:textId="284D70C6" w:rsidR="00583B71" w:rsidRPr="001773BA" w:rsidRDefault="00583B71" w:rsidP="00583B71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1296" w:type="dxa"/>
          </w:tcPr>
          <w:p w14:paraId="1EA3C3E5" w14:textId="224A5DA5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0B9EE689" w14:textId="02FF4C17" w:rsidR="00583B71" w:rsidRPr="001773BA" w:rsidRDefault="00583B71" w:rsidP="00EE41FC">
            <w:pPr>
              <w:tabs>
                <w:tab w:val="decimal" w:pos="1093"/>
              </w:tabs>
              <w:ind w:right="-34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69FECE0A" w14:textId="7090D353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174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249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6F333F47" w14:textId="5DC6892F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1C0F8B58" w14:textId="74804F49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46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319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1B616EE3" w14:textId="512E3D55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03E7AB9F" w14:textId="75F3CEDA" w:rsidR="00583B71" w:rsidRPr="001773BA" w:rsidRDefault="00583B71" w:rsidP="00EE41FC">
            <w:pPr>
              <w:tabs>
                <w:tab w:val="decimal" w:pos="1093"/>
              </w:tabs>
              <w:ind w:right="-34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69AFAC3B" w14:textId="25536D65" w:rsidR="00583B71" w:rsidRPr="001773BA" w:rsidRDefault="00583B71" w:rsidP="00EE41FC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136F397D" w14:textId="4107A7A2" w:rsidR="00583B71" w:rsidRPr="001773BA" w:rsidRDefault="00583B71" w:rsidP="00EE41FC">
            <w:pPr>
              <w:tabs>
                <w:tab w:val="decimal" w:pos="1093"/>
              </w:tabs>
              <w:ind w:right="-109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220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568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583B71" w:rsidRPr="001773BA" w14:paraId="43677981" w14:textId="77777777" w:rsidTr="00130462">
        <w:trPr>
          <w:trHeight w:val="20"/>
        </w:trPr>
        <w:tc>
          <w:tcPr>
            <w:tcW w:w="3366" w:type="dxa"/>
          </w:tcPr>
          <w:p w14:paraId="3C47F137" w14:textId="1DD36EDA" w:rsidR="00583B71" w:rsidRPr="001773BA" w:rsidRDefault="00583B71" w:rsidP="00583B71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>โอนสินทรัพย์เข้า (ออก)</w:t>
            </w:r>
          </w:p>
        </w:tc>
        <w:tc>
          <w:tcPr>
            <w:tcW w:w="1296" w:type="dxa"/>
          </w:tcPr>
          <w:p w14:paraId="2EFDA56C" w14:textId="61A6F551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3BFDCED" w14:textId="097FBFF7" w:rsidR="00583B71" w:rsidRPr="001773BA" w:rsidRDefault="00F27EF7" w:rsidP="00EE41FC">
            <w:pPr>
              <w:tabs>
                <w:tab w:val="decimal" w:pos="1093"/>
              </w:tabs>
              <w:ind w:right="-34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33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</w:tcPr>
          <w:p w14:paraId="028B4EE3" w14:textId="23105307" w:rsidR="00583B71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222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740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297</w:t>
            </w:r>
          </w:p>
        </w:tc>
        <w:tc>
          <w:tcPr>
            <w:tcW w:w="1296" w:type="dxa"/>
          </w:tcPr>
          <w:p w14:paraId="355E0553" w14:textId="7DA9E535" w:rsidR="00583B71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003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216</w:t>
            </w:r>
          </w:p>
        </w:tc>
        <w:tc>
          <w:tcPr>
            <w:tcW w:w="1296" w:type="dxa"/>
          </w:tcPr>
          <w:p w14:paraId="72FF1718" w14:textId="6FB8D5A0" w:rsidR="00583B71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117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989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242</w:t>
            </w:r>
          </w:p>
        </w:tc>
        <w:tc>
          <w:tcPr>
            <w:tcW w:w="1296" w:type="dxa"/>
          </w:tcPr>
          <w:p w14:paraId="3F25F1AC" w14:textId="4A4F898D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2DB53A5D" w14:textId="19B5E664" w:rsidR="00583B71" w:rsidRPr="001773BA" w:rsidRDefault="00F27EF7" w:rsidP="00EE41FC">
            <w:pPr>
              <w:tabs>
                <w:tab w:val="decimal" w:pos="1093"/>
              </w:tabs>
              <w:ind w:right="-34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14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322</w:t>
            </w:r>
            <w:r w:rsidR="00583B71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423</w:t>
            </w:r>
          </w:p>
        </w:tc>
        <w:tc>
          <w:tcPr>
            <w:tcW w:w="1368" w:type="dxa"/>
          </w:tcPr>
          <w:p w14:paraId="1C8CC453" w14:textId="17F1BA20" w:rsidR="00583B71" w:rsidRPr="001773BA" w:rsidRDefault="00583B71" w:rsidP="00EE41FC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365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767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299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5F546304" w14:textId="123AA5EE" w:rsidR="00583B71" w:rsidRPr="001773BA" w:rsidRDefault="00583B71" w:rsidP="00EE41FC">
            <w:pPr>
              <w:tabs>
                <w:tab w:val="decimal" w:pos="1093"/>
              </w:tabs>
              <w:ind w:right="-109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679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121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583B71" w:rsidRPr="001773BA" w14:paraId="1FA60963" w14:textId="77777777" w:rsidTr="00130462">
        <w:trPr>
          <w:trHeight w:val="20"/>
        </w:trPr>
        <w:tc>
          <w:tcPr>
            <w:tcW w:w="3366" w:type="dxa"/>
          </w:tcPr>
          <w:p w14:paraId="05234C7F" w14:textId="5EC79F11" w:rsidR="00583B71" w:rsidRPr="001773BA" w:rsidRDefault="00583B71" w:rsidP="00583B71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การปรับปรุง</w:t>
            </w:r>
          </w:p>
        </w:tc>
        <w:tc>
          <w:tcPr>
            <w:tcW w:w="1296" w:type="dxa"/>
          </w:tcPr>
          <w:p w14:paraId="363A6314" w14:textId="78AB7310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78F7BFEB" w14:textId="38CE6886" w:rsidR="00583B71" w:rsidRPr="001773BA" w:rsidRDefault="00583B71" w:rsidP="00EE41FC">
            <w:pPr>
              <w:tabs>
                <w:tab w:val="decimal" w:pos="1093"/>
              </w:tabs>
              <w:ind w:right="-34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38A896A" w14:textId="618CA0F0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04C688D8" w14:textId="2602D40F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276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702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4F7C7812" w14:textId="2DBAF921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709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935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75172DD1" w14:textId="224979E1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15459E9E" w14:textId="77D569E0" w:rsidR="00583B71" w:rsidRPr="001773BA" w:rsidRDefault="00583B71" w:rsidP="00EE41FC">
            <w:pPr>
              <w:tabs>
                <w:tab w:val="decimal" w:pos="1093"/>
              </w:tabs>
              <w:ind w:right="-34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2AE2D842" w14:textId="514BBEF8" w:rsidR="00583B71" w:rsidRPr="001773BA" w:rsidRDefault="00583B71" w:rsidP="00EE41FC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B8F330B" w14:textId="494BC605" w:rsidR="00583B71" w:rsidRPr="001773BA" w:rsidRDefault="00583B71" w:rsidP="00EE41FC">
            <w:pPr>
              <w:tabs>
                <w:tab w:val="decimal" w:pos="1093"/>
              </w:tabs>
              <w:ind w:right="-109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986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637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583B71" w:rsidRPr="001773BA" w14:paraId="1830F98C" w14:textId="77777777" w:rsidTr="00130462">
        <w:trPr>
          <w:trHeight w:val="20"/>
        </w:trPr>
        <w:tc>
          <w:tcPr>
            <w:tcW w:w="3366" w:type="dxa"/>
          </w:tcPr>
          <w:p w14:paraId="73AD16A9" w14:textId="30308A9E" w:rsidR="00583B71" w:rsidRPr="001773BA" w:rsidRDefault="00583B71" w:rsidP="00583B71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4B5890" w14:textId="3E6D695D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91803A" w14:textId="02CF6D0C" w:rsidR="00583B71" w:rsidRPr="001773BA" w:rsidRDefault="00583B71" w:rsidP="00EE41FC">
            <w:pPr>
              <w:tabs>
                <w:tab w:val="decimal" w:pos="1093"/>
              </w:tabs>
              <w:ind w:right="-34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75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048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824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F10AD5" w14:textId="57266A3E" w:rsidR="00583B71" w:rsidRPr="001773BA" w:rsidRDefault="00583B71" w:rsidP="00EE41FC">
            <w:pPr>
              <w:tabs>
                <w:tab w:val="decimal" w:pos="1093"/>
              </w:tabs>
              <w:ind w:right="-94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62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130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211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397E72" w14:textId="1901C142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53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049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493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B4B8FF" w14:textId="4397A4C9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77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554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822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2A09D1" w14:textId="7B34DACB" w:rsidR="00583B71" w:rsidRPr="001773BA" w:rsidRDefault="00583B71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C78871" w14:textId="51D5A00B" w:rsidR="00583B71" w:rsidRPr="001773BA" w:rsidRDefault="00583B71" w:rsidP="00EE41FC">
            <w:pPr>
              <w:tabs>
                <w:tab w:val="decimal" w:pos="1093"/>
              </w:tabs>
              <w:ind w:right="-34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435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776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CA3815" w14:textId="507E854D" w:rsidR="00583B71" w:rsidRPr="001773BA" w:rsidRDefault="00583B71" w:rsidP="00EE41FC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D66017" w14:textId="3A2A5159" w:rsidR="00583B71" w:rsidRPr="001773BA" w:rsidRDefault="00583B71" w:rsidP="00EE41FC">
            <w:pPr>
              <w:tabs>
                <w:tab w:val="decimal" w:pos="1093"/>
              </w:tabs>
              <w:ind w:right="-109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281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219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126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5A233B" w:rsidRPr="001773BA" w14:paraId="0061480F" w14:textId="77777777" w:rsidTr="00130462">
        <w:trPr>
          <w:trHeight w:val="20"/>
        </w:trPr>
        <w:tc>
          <w:tcPr>
            <w:tcW w:w="3366" w:type="dxa"/>
          </w:tcPr>
          <w:p w14:paraId="29E22344" w14:textId="77777777" w:rsidR="005A233B" w:rsidRPr="001773BA" w:rsidRDefault="005A233B" w:rsidP="005A233B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6FA30B" w14:textId="22E10AC6" w:rsidR="005A233B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CED7CE" w14:textId="2C8A0C01" w:rsidR="005A233B" w:rsidRPr="001773BA" w:rsidRDefault="00F27EF7" w:rsidP="00EE41FC">
            <w:pPr>
              <w:tabs>
                <w:tab w:val="decimal" w:pos="1093"/>
              </w:tabs>
              <w:ind w:right="-34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948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484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39C883" w14:textId="344C45B8" w:rsidR="005A233B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257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814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CE18CA" w14:textId="317478C1" w:rsidR="005A233B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184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210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99D6FF" w14:textId="04D174E3" w:rsidR="005A233B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374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212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D9D7C4" w14:textId="3D7C044D" w:rsidR="005A233B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375FF4" w14:textId="62A76973" w:rsidR="005A233B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27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032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69071B" w14:textId="50898D13" w:rsidR="005A233B" w:rsidRPr="001773BA" w:rsidRDefault="00F27EF7" w:rsidP="00EE41FC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69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476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426D21" w14:textId="638DB1EB" w:rsidR="005A233B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5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061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230</w:t>
            </w:r>
            <w:r w:rsidR="005A233B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054</w:t>
            </w:r>
          </w:p>
        </w:tc>
      </w:tr>
      <w:tr w:rsidR="000E55C6" w:rsidRPr="001773BA" w14:paraId="3E774158" w14:textId="77777777" w:rsidTr="00130462">
        <w:trPr>
          <w:trHeight w:val="20"/>
        </w:trPr>
        <w:tc>
          <w:tcPr>
            <w:tcW w:w="3366" w:type="dxa"/>
          </w:tcPr>
          <w:p w14:paraId="2F161C5A" w14:textId="7777777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4A654F" w14:textId="77777777" w:rsidR="000E55C6" w:rsidRPr="001773BA" w:rsidRDefault="000E55C6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1D9445" w14:textId="77777777" w:rsidR="000E55C6" w:rsidRPr="001773BA" w:rsidRDefault="000E55C6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CDC541" w14:textId="77777777" w:rsidR="000E55C6" w:rsidRPr="001773BA" w:rsidRDefault="000E55C6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150C35" w14:textId="77777777" w:rsidR="000E55C6" w:rsidRPr="001773BA" w:rsidRDefault="000E55C6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820C93" w14:textId="77777777" w:rsidR="000E55C6" w:rsidRPr="001773BA" w:rsidRDefault="000E55C6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29032C" w14:textId="77777777" w:rsidR="000E55C6" w:rsidRPr="001773BA" w:rsidRDefault="000E55C6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6B896C" w14:textId="77777777" w:rsidR="000E55C6" w:rsidRPr="001773BA" w:rsidRDefault="000E55C6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83D74A" w14:textId="77777777" w:rsidR="000E55C6" w:rsidRPr="001773BA" w:rsidRDefault="000E55C6" w:rsidP="00EE41FC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E710AA" w14:textId="77777777" w:rsidR="000E55C6" w:rsidRPr="001773BA" w:rsidRDefault="000E55C6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0E55C6" w:rsidRPr="001773BA" w14:paraId="4BA55155" w14:textId="77777777" w:rsidTr="00130462">
        <w:trPr>
          <w:trHeight w:val="20"/>
        </w:trPr>
        <w:tc>
          <w:tcPr>
            <w:tcW w:w="3366" w:type="dxa"/>
          </w:tcPr>
          <w:p w14:paraId="0012A2EA" w14:textId="610F825C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296" w:type="dxa"/>
          </w:tcPr>
          <w:p w14:paraId="6600AB98" w14:textId="77777777" w:rsidR="000E55C6" w:rsidRPr="001773BA" w:rsidRDefault="000E55C6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42C3D617" w14:textId="77777777" w:rsidR="000E55C6" w:rsidRPr="001773BA" w:rsidRDefault="000E55C6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6DF8F8BC" w14:textId="77777777" w:rsidR="000E55C6" w:rsidRPr="001773BA" w:rsidRDefault="000E55C6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036B2FF9" w14:textId="77777777" w:rsidR="000E55C6" w:rsidRPr="001773BA" w:rsidRDefault="000E55C6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421C17AF" w14:textId="77777777" w:rsidR="000E55C6" w:rsidRPr="001773BA" w:rsidRDefault="000E55C6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4AC55F34" w14:textId="77777777" w:rsidR="000E55C6" w:rsidRPr="001773BA" w:rsidRDefault="000E55C6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10E22470" w14:textId="77777777" w:rsidR="000E55C6" w:rsidRPr="001773BA" w:rsidRDefault="000E55C6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4E9C884C" w14:textId="77777777" w:rsidR="000E55C6" w:rsidRPr="001773BA" w:rsidRDefault="000E55C6" w:rsidP="00EE41FC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66259A82" w14:textId="77777777" w:rsidR="000E55C6" w:rsidRPr="001773BA" w:rsidRDefault="000E55C6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9825FF" w:rsidRPr="001773BA" w14:paraId="7744BD11" w14:textId="77777777" w:rsidTr="00130462">
        <w:trPr>
          <w:trHeight w:val="20"/>
        </w:trPr>
        <w:tc>
          <w:tcPr>
            <w:tcW w:w="3366" w:type="dxa"/>
          </w:tcPr>
          <w:p w14:paraId="202DF722" w14:textId="77777777" w:rsidR="009825FF" w:rsidRPr="001773BA" w:rsidRDefault="009825FF" w:rsidP="009825F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96" w:type="dxa"/>
          </w:tcPr>
          <w:p w14:paraId="1E6E913F" w14:textId="7B029D2C" w:rsidR="009825FF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</w:tcPr>
          <w:p w14:paraId="12C6D2B7" w14:textId="43EE00D4" w:rsidR="009825FF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332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898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131</w:t>
            </w:r>
          </w:p>
        </w:tc>
        <w:tc>
          <w:tcPr>
            <w:tcW w:w="1296" w:type="dxa"/>
          </w:tcPr>
          <w:p w14:paraId="708E6C20" w14:textId="6C855256" w:rsidR="009825FF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495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492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512</w:t>
            </w:r>
          </w:p>
        </w:tc>
        <w:tc>
          <w:tcPr>
            <w:tcW w:w="1296" w:type="dxa"/>
          </w:tcPr>
          <w:p w14:paraId="22D709ED" w14:textId="193599C5" w:rsidR="009825FF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894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616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300</w:t>
            </w:r>
          </w:p>
        </w:tc>
        <w:tc>
          <w:tcPr>
            <w:tcW w:w="1296" w:type="dxa"/>
          </w:tcPr>
          <w:p w14:paraId="2EA49E25" w14:textId="6A3105E0" w:rsidR="009825FF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310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553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822</w:t>
            </w:r>
          </w:p>
        </w:tc>
        <w:tc>
          <w:tcPr>
            <w:tcW w:w="1296" w:type="dxa"/>
          </w:tcPr>
          <w:p w14:paraId="7C53AB22" w14:textId="446C1092" w:rsidR="009825FF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137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669</w:t>
            </w:r>
          </w:p>
        </w:tc>
        <w:tc>
          <w:tcPr>
            <w:tcW w:w="1296" w:type="dxa"/>
          </w:tcPr>
          <w:p w14:paraId="30D9324F" w14:textId="0E055771" w:rsidR="009825FF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29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506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687</w:t>
            </w:r>
          </w:p>
        </w:tc>
        <w:tc>
          <w:tcPr>
            <w:tcW w:w="1368" w:type="dxa"/>
          </w:tcPr>
          <w:p w14:paraId="176BDD63" w14:textId="373DA2A4" w:rsidR="009825FF" w:rsidRPr="001773BA" w:rsidRDefault="00F27EF7" w:rsidP="00EE41FC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69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476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222</w:t>
            </w:r>
          </w:p>
        </w:tc>
        <w:tc>
          <w:tcPr>
            <w:tcW w:w="1296" w:type="dxa"/>
          </w:tcPr>
          <w:p w14:paraId="2018ECE4" w14:textId="41524308" w:rsidR="009825FF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340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681</w:t>
            </w:r>
            <w:r w:rsidR="009825FF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343</w:t>
            </w:r>
          </w:p>
        </w:tc>
      </w:tr>
      <w:tr w:rsidR="009825FF" w:rsidRPr="001773BA" w14:paraId="01BF06DE" w14:textId="77777777" w:rsidTr="00130462">
        <w:trPr>
          <w:trHeight w:val="20"/>
        </w:trPr>
        <w:tc>
          <w:tcPr>
            <w:tcW w:w="3366" w:type="dxa"/>
          </w:tcPr>
          <w:p w14:paraId="23163801" w14:textId="77777777" w:rsidR="009825FF" w:rsidRPr="001773BA" w:rsidRDefault="009825FF" w:rsidP="009825F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F3789" w14:textId="1A5774A6" w:rsidR="009825FF" w:rsidRPr="001773BA" w:rsidRDefault="009825FF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B24CF4" w14:textId="024A0BAD" w:rsidR="009825FF" w:rsidRPr="001773BA" w:rsidRDefault="009825FF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384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413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461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3ED960" w14:textId="5E2BCFF2" w:rsidR="009825FF" w:rsidRPr="001773BA" w:rsidRDefault="009825FF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237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678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122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25FC36" w14:textId="041CCA77" w:rsidR="009825FF" w:rsidRPr="001773BA" w:rsidRDefault="009825FF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710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405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976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497046" w14:textId="2CA81065" w:rsidR="009825FF" w:rsidRPr="001773BA" w:rsidRDefault="009825FF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936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341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440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64D9F1" w14:textId="044A96F4" w:rsidR="009825FF" w:rsidRPr="001773BA" w:rsidRDefault="009825FF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137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653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09A1FC" w14:textId="7E2EB05C" w:rsidR="009825FF" w:rsidRPr="001773BA" w:rsidRDefault="009825FF" w:rsidP="00EE41FC">
            <w:pPr>
              <w:tabs>
                <w:tab w:val="decimal" w:pos="1093"/>
              </w:tabs>
              <w:ind w:right="-34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2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474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637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97F332" w14:textId="183E8455" w:rsidR="009825FF" w:rsidRPr="001773BA" w:rsidRDefault="009825FF" w:rsidP="00EE41FC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59BD47" w14:textId="28809F88" w:rsidR="009825FF" w:rsidRPr="001773BA" w:rsidRDefault="009825FF" w:rsidP="00EE41FC">
            <w:pPr>
              <w:tabs>
                <w:tab w:val="decimal" w:pos="1093"/>
              </w:tabs>
              <w:ind w:right="-109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279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451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289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057508" w:rsidRPr="001773BA" w14:paraId="51EE8474" w14:textId="77777777" w:rsidTr="00130462">
        <w:trPr>
          <w:trHeight w:val="20"/>
        </w:trPr>
        <w:tc>
          <w:tcPr>
            <w:tcW w:w="3366" w:type="dxa"/>
          </w:tcPr>
          <w:p w14:paraId="18771D5C" w14:textId="77777777" w:rsidR="00057508" w:rsidRPr="001773BA" w:rsidRDefault="00057508" w:rsidP="00057508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AE1A6F" w14:textId="3145F190" w:rsidR="00057508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38CDCC" w14:textId="43F4FA7A" w:rsidR="00057508" w:rsidRPr="001773BA" w:rsidRDefault="00F27EF7" w:rsidP="00EE41FC">
            <w:pPr>
              <w:tabs>
                <w:tab w:val="decimal" w:pos="1093"/>
              </w:tabs>
              <w:ind w:right="-34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948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484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3BCACC" w14:textId="54F37C90" w:rsidR="00057508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257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814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DFDD16" w14:textId="1CB2DAA9" w:rsidR="00057508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184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210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315AD3" w14:textId="58555CC2" w:rsidR="00057508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374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212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763594" w14:textId="32B2F107" w:rsidR="00057508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F26261" w14:textId="74B9D676" w:rsidR="00057508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27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032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B5077D" w14:textId="0D02B772" w:rsidR="00057508" w:rsidRPr="001773BA" w:rsidRDefault="00F27EF7" w:rsidP="00EE41FC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69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476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ED47F6" w14:textId="3D0CD6C2" w:rsidR="00057508" w:rsidRPr="001773BA" w:rsidRDefault="00F27EF7" w:rsidP="00EE41FC">
            <w:pPr>
              <w:tabs>
                <w:tab w:val="decimal" w:pos="1093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5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061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230</w:t>
            </w:r>
            <w:r w:rsidR="00057508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054</w:t>
            </w:r>
          </w:p>
        </w:tc>
      </w:tr>
    </w:tbl>
    <w:p w14:paraId="465C390C" w14:textId="77777777" w:rsidR="00CA62A9" w:rsidRPr="001773BA" w:rsidRDefault="00CA62A9" w:rsidP="00C124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130462" w:rsidRPr="001773BA" w14:paraId="1A692C0A" w14:textId="77777777" w:rsidTr="00EE41FC">
        <w:trPr>
          <w:trHeight w:val="20"/>
        </w:trPr>
        <w:tc>
          <w:tcPr>
            <w:tcW w:w="3370" w:type="dxa"/>
          </w:tcPr>
          <w:p w14:paraId="5B055235" w14:textId="77777777" w:rsidR="00A34673" w:rsidRPr="001773BA" w:rsidRDefault="00A34673" w:rsidP="003E696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762F94B7" w14:textId="77777777" w:rsidR="00A34673" w:rsidRPr="001773BA" w:rsidRDefault="00A34673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>งบการเงินเฉพาะ</w:t>
            </w:r>
            <w:r w:rsidR="00233F0B" w:rsidRPr="001773BA">
              <w:rPr>
                <w:rFonts w:ascii="Browallia New" w:hAnsi="Browallia New" w:cs="Browallia New"/>
                <w:b/>
                <w:bCs/>
                <w:cs/>
              </w:rPr>
              <w:t>กิจการ</w:t>
            </w:r>
          </w:p>
        </w:tc>
      </w:tr>
      <w:tr w:rsidR="00130462" w:rsidRPr="001773BA" w14:paraId="466159CA" w14:textId="77777777" w:rsidTr="00EE41FC">
        <w:trPr>
          <w:trHeight w:val="20"/>
        </w:trPr>
        <w:tc>
          <w:tcPr>
            <w:tcW w:w="3370" w:type="dxa"/>
          </w:tcPr>
          <w:p w14:paraId="4FCB4357" w14:textId="77777777" w:rsidR="00A34673" w:rsidRPr="001773BA" w:rsidRDefault="00A34673" w:rsidP="003E696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333ED" w14:textId="77777777" w:rsidR="00A34673" w:rsidRPr="001773BA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4BE455" w14:textId="77777777" w:rsidR="00A34673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839DE5" w14:textId="77777777" w:rsidR="00A34673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4D2E57" w14:textId="77777777" w:rsidR="00A34673" w:rsidRPr="001773BA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F77267" w14:textId="77777777" w:rsidR="00A34673" w:rsidRPr="001773BA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ECDF78" w14:textId="77777777" w:rsidR="00A34673" w:rsidRPr="001773BA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45B06C" w14:textId="77777777" w:rsidR="00A34673" w:rsidRPr="001773BA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8DF110" w14:textId="77777777" w:rsidR="00A34673" w:rsidRPr="001773BA" w:rsidRDefault="00937739" w:rsidP="004A5FA1">
            <w:pPr>
              <w:tabs>
                <w:tab w:val="right" w:pos="1154"/>
              </w:tabs>
              <w:ind w:left="-10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65A46B" w14:textId="77777777" w:rsidR="00A34673" w:rsidRPr="001773BA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30462" w:rsidRPr="001773BA" w14:paraId="586C0CB0" w14:textId="77777777" w:rsidTr="00EE41FC">
        <w:trPr>
          <w:trHeight w:val="20"/>
        </w:trPr>
        <w:tc>
          <w:tcPr>
            <w:tcW w:w="3370" w:type="dxa"/>
          </w:tcPr>
          <w:p w14:paraId="1FBE67B6" w14:textId="77777777" w:rsidR="00A34673" w:rsidRPr="001773BA" w:rsidRDefault="00A34673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14:paraId="669D75F9" w14:textId="77777777" w:rsidR="00A34673" w:rsidRPr="001773BA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14:paraId="41C3CEE3" w14:textId="77777777" w:rsidR="00A34673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0FE4B6DB" w14:textId="77777777" w:rsidR="00A34673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cs/>
              </w:rPr>
              <w:t>และตกแต่ง</w:t>
            </w:r>
          </w:p>
        </w:tc>
        <w:tc>
          <w:tcPr>
            <w:tcW w:w="1296" w:type="dxa"/>
          </w:tcPr>
          <w:p w14:paraId="5447A19C" w14:textId="77777777" w:rsidR="00A34673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</w:tc>
        <w:tc>
          <w:tcPr>
            <w:tcW w:w="1296" w:type="dxa"/>
          </w:tcPr>
          <w:p w14:paraId="5B0FC466" w14:textId="77777777" w:rsidR="00A34673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cs/>
              </w:rPr>
              <w:t>เครื่องตกแต่ง</w:t>
            </w:r>
          </w:p>
        </w:tc>
        <w:tc>
          <w:tcPr>
            <w:tcW w:w="1296" w:type="dxa"/>
          </w:tcPr>
          <w:p w14:paraId="06EE5805" w14:textId="28F2C3FD" w:rsidR="00A34673" w:rsidRPr="001773BA" w:rsidRDefault="00EE651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</w:p>
        </w:tc>
        <w:tc>
          <w:tcPr>
            <w:tcW w:w="1296" w:type="dxa"/>
          </w:tcPr>
          <w:p w14:paraId="00B37EED" w14:textId="77777777" w:rsidR="00A34673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cs/>
              </w:rPr>
              <w:t>เครื่องใช้</w:t>
            </w:r>
          </w:p>
        </w:tc>
        <w:tc>
          <w:tcPr>
            <w:tcW w:w="1368" w:type="dxa"/>
          </w:tcPr>
          <w:p w14:paraId="01190C0A" w14:textId="77777777" w:rsidR="00A34673" w:rsidRPr="001773BA" w:rsidRDefault="00937739" w:rsidP="004A5FA1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cs/>
              </w:rPr>
              <w:t>การก่อสร้าง</w:t>
            </w:r>
          </w:p>
        </w:tc>
        <w:tc>
          <w:tcPr>
            <w:tcW w:w="1296" w:type="dxa"/>
          </w:tcPr>
          <w:p w14:paraId="38EF891E" w14:textId="77777777" w:rsidR="00A34673" w:rsidRPr="001773BA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30462" w:rsidRPr="001773BA" w14:paraId="50FDA2AE" w14:textId="77777777" w:rsidTr="00EE41FC">
        <w:trPr>
          <w:trHeight w:val="20"/>
        </w:trPr>
        <w:tc>
          <w:tcPr>
            <w:tcW w:w="3370" w:type="dxa"/>
          </w:tcPr>
          <w:p w14:paraId="442FA3CA" w14:textId="77777777" w:rsidR="00A34673" w:rsidRPr="001773BA" w:rsidRDefault="00A34673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14:paraId="72AB4CC7" w14:textId="77777777" w:rsidR="00A34673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30AD6AAD" w14:textId="77777777" w:rsidR="00A34673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07E23668" w14:textId="77777777" w:rsidR="00A34673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cs/>
              </w:rPr>
              <w:t>สินทรัพย์เช่า</w:t>
            </w:r>
          </w:p>
        </w:tc>
        <w:tc>
          <w:tcPr>
            <w:tcW w:w="1296" w:type="dxa"/>
            <w:vAlign w:val="bottom"/>
          </w:tcPr>
          <w:p w14:paraId="0C4DF92B" w14:textId="77777777" w:rsidR="00A34673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265CA1BE" w14:textId="77777777" w:rsidR="00A34673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4AB5B590" w14:textId="602D6B4E" w:rsidR="00A34673" w:rsidRPr="001773BA" w:rsidRDefault="00EE651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6614E9" w:rsidRPr="001773BA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3803305A" w14:textId="77777777" w:rsidR="00A34673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cs/>
              </w:rPr>
              <w:t>ในโรงแรม</w:t>
            </w:r>
          </w:p>
        </w:tc>
        <w:tc>
          <w:tcPr>
            <w:tcW w:w="1368" w:type="dxa"/>
            <w:vAlign w:val="bottom"/>
          </w:tcPr>
          <w:p w14:paraId="6D62BAC5" w14:textId="77777777" w:rsidR="00A34673" w:rsidRPr="001773BA" w:rsidRDefault="00937739" w:rsidP="004A5FA1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7FA3FBBE" w14:textId="77777777" w:rsidR="00A34673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1773B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30462" w:rsidRPr="001773BA" w14:paraId="25BB79A7" w14:textId="77777777" w:rsidTr="00EE41FC">
        <w:trPr>
          <w:trHeight w:val="20"/>
        </w:trPr>
        <w:tc>
          <w:tcPr>
            <w:tcW w:w="3370" w:type="dxa"/>
          </w:tcPr>
          <w:p w14:paraId="2D56D463" w14:textId="77777777" w:rsidR="001D0092" w:rsidRPr="001773BA" w:rsidRDefault="001D0092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1EB85F" w14:textId="77777777" w:rsidR="001D0092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1D0092"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940F9E" w14:textId="77777777" w:rsidR="001D0092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1D0092"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280B05" w14:textId="77777777" w:rsidR="001D0092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1D0092"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3BAAF0" w14:textId="77777777" w:rsidR="001D0092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1D0092"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199738" w14:textId="77777777" w:rsidR="001D0092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1D0092"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CB3DF8" w14:textId="77777777" w:rsidR="001D0092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1D0092"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155266" w14:textId="77777777" w:rsidR="001D0092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1D0092"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06DDD6" w14:textId="77777777" w:rsidR="001D0092" w:rsidRPr="001773BA" w:rsidRDefault="00937739" w:rsidP="004A5FA1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1D0092"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7918DC" w14:textId="77777777" w:rsidR="001D0092" w:rsidRPr="001773BA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1D0092"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30462" w:rsidRPr="001773BA" w14:paraId="09B4ACC8" w14:textId="77777777" w:rsidTr="00EE41FC">
        <w:trPr>
          <w:trHeight w:val="20"/>
        </w:trPr>
        <w:tc>
          <w:tcPr>
            <w:tcW w:w="3370" w:type="dxa"/>
          </w:tcPr>
          <w:p w14:paraId="2436CB52" w14:textId="77777777" w:rsidR="001D0092" w:rsidRPr="001773BA" w:rsidRDefault="001D0092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22BF7C" w14:textId="77777777" w:rsidR="001D0092" w:rsidRPr="001773BA" w:rsidRDefault="001D0092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18E8D1" w14:textId="77777777" w:rsidR="001D0092" w:rsidRPr="001773BA" w:rsidRDefault="001D0092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A85B90" w14:textId="77777777" w:rsidR="001D0092" w:rsidRPr="001773BA" w:rsidRDefault="001D0092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CD81A6" w14:textId="77777777" w:rsidR="001D0092" w:rsidRPr="001773BA" w:rsidRDefault="001D0092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F39695" w14:textId="77777777" w:rsidR="001D0092" w:rsidRPr="001773BA" w:rsidRDefault="001D0092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E4A90B" w14:textId="77777777" w:rsidR="001D0092" w:rsidRPr="001773BA" w:rsidRDefault="001D0092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35FFD0" w14:textId="77777777" w:rsidR="001D0092" w:rsidRPr="001773BA" w:rsidRDefault="001D0092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A388DC" w14:textId="77777777" w:rsidR="001D0092" w:rsidRPr="001773BA" w:rsidRDefault="001D0092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C61F89" w14:textId="77777777" w:rsidR="001D0092" w:rsidRPr="001773BA" w:rsidRDefault="001D0092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30462" w:rsidRPr="001773BA" w14:paraId="2EEA3C3F" w14:textId="77777777" w:rsidTr="00EE41FC">
        <w:trPr>
          <w:trHeight w:val="20"/>
        </w:trPr>
        <w:tc>
          <w:tcPr>
            <w:tcW w:w="3370" w:type="dxa"/>
          </w:tcPr>
          <w:p w14:paraId="36E9208E" w14:textId="162A0DDA" w:rsidR="00A77C91" w:rsidRPr="001773BA" w:rsidRDefault="00886DFE" w:rsidP="00A77C9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A77C91" w:rsidRPr="001773B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</w:tcPr>
          <w:p w14:paraId="2892B2AA" w14:textId="77777777" w:rsidR="00A77C91" w:rsidRPr="001773BA" w:rsidRDefault="00A77C91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1EDCFDC0" w14:textId="77777777" w:rsidR="00A77C91" w:rsidRPr="001773BA" w:rsidRDefault="00A77C91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1EFF67FF" w14:textId="77777777" w:rsidR="00A77C91" w:rsidRPr="001773BA" w:rsidRDefault="00A77C91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474572C9" w14:textId="77777777" w:rsidR="00A77C91" w:rsidRPr="001773BA" w:rsidRDefault="00A77C91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4E5157FE" w14:textId="77777777" w:rsidR="00A77C91" w:rsidRPr="001773BA" w:rsidRDefault="00A77C91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21A99659" w14:textId="77777777" w:rsidR="00A77C91" w:rsidRPr="001773BA" w:rsidRDefault="00A77C91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01F99D77" w14:textId="77777777" w:rsidR="00A77C91" w:rsidRPr="001773BA" w:rsidRDefault="00A77C91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601A9C7F" w14:textId="77777777" w:rsidR="00A77C91" w:rsidRPr="001773BA" w:rsidRDefault="00A77C91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77F28BCD" w14:textId="77777777" w:rsidR="00A77C91" w:rsidRPr="001773BA" w:rsidRDefault="00A77C91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0E55C6" w:rsidRPr="001773BA" w14:paraId="58582615" w14:textId="77777777" w:rsidTr="00EE41FC">
        <w:trPr>
          <w:trHeight w:val="20"/>
        </w:trPr>
        <w:tc>
          <w:tcPr>
            <w:tcW w:w="3370" w:type="dxa"/>
          </w:tcPr>
          <w:p w14:paraId="6B1611A1" w14:textId="7777777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96" w:type="dxa"/>
          </w:tcPr>
          <w:p w14:paraId="48AF3809" w14:textId="0961CC54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</w:tcPr>
          <w:p w14:paraId="05059680" w14:textId="34BE91EE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332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393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696</w:t>
            </w:r>
          </w:p>
        </w:tc>
        <w:tc>
          <w:tcPr>
            <w:tcW w:w="1296" w:type="dxa"/>
          </w:tcPr>
          <w:p w14:paraId="426B6F30" w14:textId="781732FD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869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486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532</w:t>
            </w:r>
          </w:p>
        </w:tc>
        <w:tc>
          <w:tcPr>
            <w:tcW w:w="1296" w:type="dxa"/>
          </w:tcPr>
          <w:p w14:paraId="2E95513E" w14:textId="410549F5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885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912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347</w:t>
            </w:r>
          </w:p>
        </w:tc>
        <w:tc>
          <w:tcPr>
            <w:tcW w:w="1296" w:type="dxa"/>
          </w:tcPr>
          <w:p w14:paraId="315A71F8" w14:textId="4382A6AA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196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885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821</w:t>
            </w:r>
          </w:p>
        </w:tc>
        <w:tc>
          <w:tcPr>
            <w:tcW w:w="1296" w:type="dxa"/>
          </w:tcPr>
          <w:p w14:paraId="75D304A4" w14:textId="4702580D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173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510</w:t>
            </w:r>
          </w:p>
        </w:tc>
        <w:tc>
          <w:tcPr>
            <w:tcW w:w="1296" w:type="dxa"/>
          </w:tcPr>
          <w:p w14:paraId="3B6607B5" w14:textId="740DF5E7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257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692</w:t>
            </w:r>
          </w:p>
        </w:tc>
        <w:tc>
          <w:tcPr>
            <w:tcW w:w="1368" w:type="dxa"/>
          </w:tcPr>
          <w:p w14:paraId="5442759B" w14:textId="27E78119" w:rsidR="000E55C6" w:rsidRPr="001773BA" w:rsidRDefault="00F27EF7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995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296" w:type="dxa"/>
          </w:tcPr>
          <w:p w14:paraId="14A6A6C2" w14:textId="5F6D8E18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586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105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519</w:t>
            </w:r>
          </w:p>
        </w:tc>
      </w:tr>
      <w:tr w:rsidR="000E55C6" w:rsidRPr="001773BA" w14:paraId="2D8CF066" w14:textId="77777777" w:rsidTr="00EE41FC">
        <w:trPr>
          <w:trHeight w:val="20"/>
        </w:trPr>
        <w:tc>
          <w:tcPr>
            <w:tcW w:w="3370" w:type="dxa"/>
          </w:tcPr>
          <w:p w14:paraId="48B9EA04" w14:textId="7777777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5374FF" w14:textId="334D398A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BC106F" w14:textId="11B2CA6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232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412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875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CF5C33" w14:textId="189C1653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751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191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709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10DD41" w14:textId="3F8B0D9C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620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627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028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04E075" w14:textId="3F13B710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804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094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819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2393D0" w14:textId="58F9B875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168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979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EA6BF4" w14:textId="778ADFCB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86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987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046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3C3DDE" w14:textId="6B221699" w:rsidR="000E55C6" w:rsidRPr="001773BA" w:rsidRDefault="000E55C6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1E3968" w14:textId="219FB21F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502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482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456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0E55C6" w:rsidRPr="001773BA" w14:paraId="00AC021F" w14:textId="77777777" w:rsidTr="00EE41FC">
        <w:trPr>
          <w:trHeight w:val="20"/>
        </w:trPr>
        <w:tc>
          <w:tcPr>
            <w:tcW w:w="3370" w:type="dxa"/>
          </w:tcPr>
          <w:p w14:paraId="12EF3394" w14:textId="7777777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9A62EB" w14:textId="1C5AD5A6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D1CD61" w14:textId="4EF37739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099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980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C0CD64" w14:textId="2294BD1D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118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294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945649" w14:textId="72E4B3E9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265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285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BF0A01" w14:textId="3E7D37C3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392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791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EFC040" w14:textId="6DBEB83A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AF22B4" w14:textId="2862E8E3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270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D329DB" w14:textId="4D3A415D" w:rsidR="000E55C6" w:rsidRPr="001773BA" w:rsidRDefault="00F27EF7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995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F9A7ED" w14:textId="1E0C1FCB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083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623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063</w:t>
            </w:r>
          </w:p>
        </w:tc>
      </w:tr>
      <w:tr w:rsidR="000E55C6" w:rsidRPr="001773BA" w14:paraId="5FD57FDD" w14:textId="77777777" w:rsidTr="00EE41FC">
        <w:trPr>
          <w:trHeight w:val="20"/>
        </w:trPr>
        <w:tc>
          <w:tcPr>
            <w:tcW w:w="3370" w:type="dxa"/>
          </w:tcPr>
          <w:p w14:paraId="0B7B1531" w14:textId="7777777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E8A0F7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73E4FD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4C621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D1C285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203CAF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C4F3A6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C3D443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B2E794" w14:textId="77777777" w:rsidR="000E55C6" w:rsidRPr="001773BA" w:rsidRDefault="000E55C6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6AFF6A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0E55C6" w:rsidRPr="001773BA" w14:paraId="0F7709DA" w14:textId="77777777" w:rsidTr="00EE41FC">
        <w:trPr>
          <w:trHeight w:val="20"/>
        </w:trPr>
        <w:tc>
          <w:tcPr>
            <w:tcW w:w="3370" w:type="dxa"/>
          </w:tcPr>
          <w:p w14:paraId="6395639E" w14:textId="421ECA4A" w:rsidR="000E55C6" w:rsidRPr="001773BA" w:rsidRDefault="000E55C6" w:rsidP="000E55C6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</w:tcPr>
          <w:p w14:paraId="751B8295" w14:textId="77777777" w:rsidR="000E55C6" w:rsidRPr="001773BA" w:rsidRDefault="000E55C6" w:rsidP="00EE41FC">
            <w:pPr>
              <w:tabs>
                <w:tab w:val="decimal" w:pos="1101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3B6D7455" w14:textId="77777777" w:rsidR="000E55C6" w:rsidRPr="001773BA" w:rsidRDefault="000E55C6" w:rsidP="00EE41FC">
            <w:pPr>
              <w:tabs>
                <w:tab w:val="decimal" w:pos="1101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7114B16D" w14:textId="77777777" w:rsidR="000E55C6" w:rsidRPr="001773BA" w:rsidRDefault="000E55C6" w:rsidP="00EE41FC">
            <w:pPr>
              <w:tabs>
                <w:tab w:val="decimal" w:pos="1101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41E7868D" w14:textId="77777777" w:rsidR="000E55C6" w:rsidRPr="001773BA" w:rsidRDefault="000E55C6" w:rsidP="00EE41FC">
            <w:pPr>
              <w:tabs>
                <w:tab w:val="decimal" w:pos="1101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6A21B50C" w14:textId="77777777" w:rsidR="000E55C6" w:rsidRPr="001773BA" w:rsidRDefault="000E55C6" w:rsidP="00EE41FC">
            <w:pPr>
              <w:tabs>
                <w:tab w:val="decimal" w:pos="1101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2A2B87CB" w14:textId="77777777" w:rsidR="000E55C6" w:rsidRPr="001773BA" w:rsidRDefault="000E55C6" w:rsidP="00EE41FC">
            <w:pPr>
              <w:tabs>
                <w:tab w:val="decimal" w:pos="1101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630548F1" w14:textId="77777777" w:rsidR="000E55C6" w:rsidRPr="001773BA" w:rsidRDefault="000E55C6" w:rsidP="00EE41FC">
            <w:pPr>
              <w:tabs>
                <w:tab w:val="decimal" w:pos="1101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5CCC295B" w14:textId="77777777" w:rsidR="000E55C6" w:rsidRPr="001773BA" w:rsidRDefault="000E55C6" w:rsidP="00EE41FC">
            <w:pPr>
              <w:tabs>
                <w:tab w:val="decimal" w:pos="1166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1F5B5FCD" w14:textId="77777777" w:rsidR="000E55C6" w:rsidRPr="001773BA" w:rsidRDefault="000E55C6" w:rsidP="00EE41FC">
            <w:pPr>
              <w:tabs>
                <w:tab w:val="decimal" w:pos="1101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0E55C6" w:rsidRPr="001773BA" w14:paraId="45986B50" w14:textId="77777777" w:rsidTr="00EE41FC">
        <w:trPr>
          <w:trHeight w:val="20"/>
        </w:trPr>
        <w:tc>
          <w:tcPr>
            <w:tcW w:w="3370" w:type="dxa"/>
          </w:tcPr>
          <w:p w14:paraId="2BBA4763" w14:textId="5149512A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</w:tcPr>
          <w:p w14:paraId="245172A4" w14:textId="348C87C7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</w:tcPr>
          <w:p w14:paraId="63A7B09A" w14:textId="222D8065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099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980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821</w:t>
            </w:r>
          </w:p>
        </w:tc>
        <w:tc>
          <w:tcPr>
            <w:tcW w:w="1296" w:type="dxa"/>
          </w:tcPr>
          <w:p w14:paraId="332EF889" w14:textId="04D40E49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118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294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823</w:t>
            </w:r>
          </w:p>
        </w:tc>
        <w:tc>
          <w:tcPr>
            <w:tcW w:w="1296" w:type="dxa"/>
          </w:tcPr>
          <w:p w14:paraId="2C016B86" w14:textId="40F2903F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265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285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319</w:t>
            </w:r>
          </w:p>
        </w:tc>
        <w:tc>
          <w:tcPr>
            <w:tcW w:w="1296" w:type="dxa"/>
          </w:tcPr>
          <w:p w14:paraId="4D86BFA8" w14:textId="1F6DCFA2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392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791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002</w:t>
            </w:r>
          </w:p>
        </w:tc>
        <w:tc>
          <w:tcPr>
            <w:tcW w:w="1296" w:type="dxa"/>
          </w:tcPr>
          <w:p w14:paraId="457370EA" w14:textId="7AAF3FD7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531</w:t>
            </w:r>
          </w:p>
        </w:tc>
        <w:tc>
          <w:tcPr>
            <w:tcW w:w="1296" w:type="dxa"/>
          </w:tcPr>
          <w:p w14:paraId="78BF9586" w14:textId="795E6474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270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646</w:t>
            </w:r>
          </w:p>
        </w:tc>
        <w:tc>
          <w:tcPr>
            <w:tcW w:w="1368" w:type="dxa"/>
          </w:tcPr>
          <w:p w14:paraId="68D831AF" w14:textId="6C664A28" w:rsidR="000E55C6" w:rsidRPr="001773BA" w:rsidRDefault="00F27EF7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995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296" w:type="dxa"/>
          </w:tcPr>
          <w:p w14:paraId="48F6F817" w14:textId="19EB92D6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083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623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063</w:t>
            </w:r>
          </w:p>
        </w:tc>
      </w:tr>
      <w:tr w:rsidR="000E55C6" w:rsidRPr="001773BA" w14:paraId="55773D9F" w14:textId="77777777" w:rsidTr="00EE41FC">
        <w:trPr>
          <w:trHeight w:val="20"/>
        </w:trPr>
        <w:tc>
          <w:tcPr>
            <w:tcW w:w="3370" w:type="dxa"/>
          </w:tcPr>
          <w:p w14:paraId="7C69CBE4" w14:textId="2B6A948C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01BFF2CD" w14:textId="0A88553C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3BD25773" w14:textId="71A3EC54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549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596</w:t>
            </w:r>
          </w:p>
        </w:tc>
        <w:tc>
          <w:tcPr>
            <w:tcW w:w="1296" w:type="dxa"/>
          </w:tcPr>
          <w:p w14:paraId="0F719A5E" w14:textId="19B3F7A6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956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990</w:t>
            </w:r>
          </w:p>
        </w:tc>
        <w:tc>
          <w:tcPr>
            <w:tcW w:w="1296" w:type="dxa"/>
          </w:tcPr>
          <w:p w14:paraId="143BCC7C" w14:textId="5CBE463E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557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296" w:type="dxa"/>
          </w:tcPr>
          <w:p w14:paraId="55207DB3" w14:textId="64759059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222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654</w:t>
            </w:r>
          </w:p>
        </w:tc>
        <w:tc>
          <w:tcPr>
            <w:tcW w:w="1296" w:type="dxa"/>
          </w:tcPr>
          <w:p w14:paraId="5A830EE6" w14:textId="7620C242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70DF6358" w14:textId="2F9AEE5E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384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842</w:t>
            </w:r>
          </w:p>
        </w:tc>
        <w:tc>
          <w:tcPr>
            <w:tcW w:w="1368" w:type="dxa"/>
          </w:tcPr>
          <w:p w14:paraId="44F32659" w14:textId="469FBA4A" w:rsidR="000E55C6" w:rsidRPr="001773BA" w:rsidRDefault="00F27EF7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302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735</w:t>
            </w:r>
          </w:p>
        </w:tc>
        <w:tc>
          <w:tcPr>
            <w:tcW w:w="1296" w:type="dxa"/>
          </w:tcPr>
          <w:p w14:paraId="3F12F614" w14:textId="4C12BA9A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974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569</w:t>
            </w:r>
          </w:p>
        </w:tc>
      </w:tr>
      <w:tr w:rsidR="000E55C6" w:rsidRPr="001773BA" w14:paraId="72D62FEE" w14:textId="77777777" w:rsidTr="00EE41FC">
        <w:trPr>
          <w:trHeight w:val="20"/>
        </w:trPr>
        <w:tc>
          <w:tcPr>
            <w:tcW w:w="3370" w:type="dxa"/>
          </w:tcPr>
          <w:p w14:paraId="453AFFE8" w14:textId="2CE4A7D3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 xml:space="preserve">จำหน่ายสินทรัพย์ </w:t>
            </w:r>
            <w:r w:rsidRPr="001773BA">
              <w:rPr>
                <w:rFonts w:ascii="Browallia New" w:hAnsi="Browallia New" w:cs="Browallia New"/>
              </w:rPr>
              <w:t xml:space="preserve">- </w:t>
            </w:r>
            <w:r w:rsidRPr="001773BA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96" w:type="dxa"/>
          </w:tcPr>
          <w:p w14:paraId="037835CF" w14:textId="01020AF3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35B50776" w14:textId="466AAE25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7CEC1BB8" w14:textId="05A79F2F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08F06A97" w14:textId="400FA4B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310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808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0A35E95E" w14:textId="052ADFA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293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973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51466BB4" w14:textId="01679A18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159EA6D8" w14:textId="4BEBBAB1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027366C4" w14:textId="2D65E541" w:rsidR="000E55C6" w:rsidRPr="001773BA" w:rsidRDefault="000E55C6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203A2CD2" w14:textId="29A234A2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604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782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0E55C6" w:rsidRPr="001773BA" w14:paraId="03BA1860" w14:textId="77777777" w:rsidTr="00EE41FC">
        <w:trPr>
          <w:trHeight w:val="20"/>
        </w:trPr>
        <w:tc>
          <w:tcPr>
            <w:tcW w:w="3370" w:type="dxa"/>
          </w:tcPr>
          <w:p w14:paraId="7A72F7BA" w14:textId="37771DA9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1296" w:type="dxa"/>
          </w:tcPr>
          <w:p w14:paraId="279693F5" w14:textId="043119F3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6B6DB5E" w14:textId="6ABD336D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400A9C49" w14:textId="776AC69E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721A6F03" w14:textId="56529C6D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7B21C5C4" w14:textId="59268C44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59ACDDD2" w14:textId="7083B753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7C6B79A" w14:textId="081CDBA0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7D7E6183" w14:textId="56222EF6" w:rsidR="000E55C6" w:rsidRPr="001773BA" w:rsidRDefault="000E55C6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746FE53C" w14:textId="48905DAA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0E55C6" w:rsidRPr="001773BA" w14:paraId="6B5214ED" w14:textId="77777777" w:rsidTr="00EE41FC">
        <w:trPr>
          <w:trHeight w:val="20"/>
        </w:trPr>
        <w:tc>
          <w:tcPr>
            <w:tcW w:w="3370" w:type="dxa"/>
          </w:tcPr>
          <w:p w14:paraId="3EED4435" w14:textId="3FD94CC4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โอนสินทรัพย์เข้า (ออก)</w:t>
            </w:r>
          </w:p>
        </w:tc>
        <w:tc>
          <w:tcPr>
            <w:tcW w:w="1296" w:type="dxa"/>
          </w:tcPr>
          <w:p w14:paraId="2F5E8AC8" w14:textId="104A8BB1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8FEF937" w14:textId="77DBBAF1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110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300</w:t>
            </w:r>
          </w:p>
        </w:tc>
        <w:tc>
          <w:tcPr>
            <w:tcW w:w="1296" w:type="dxa"/>
          </w:tcPr>
          <w:p w14:paraId="48AB95A9" w14:textId="301A526E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270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</w:tcPr>
          <w:p w14:paraId="799956B2" w14:textId="2A1BEA2E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800</w:t>
            </w:r>
          </w:p>
        </w:tc>
        <w:tc>
          <w:tcPr>
            <w:tcW w:w="1296" w:type="dxa"/>
          </w:tcPr>
          <w:p w14:paraId="0A9FF6DC" w14:textId="1FF2811F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348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795</w:t>
            </w:r>
          </w:p>
        </w:tc>
        <w:tc>
          <w:tcPr>
            <w:tcW w:w="1296" w:type="dxa"/>
          </w:tcPr>
          <w:p w14:paraId="35CE03B4" w14:textId="1BEE9368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3B70E98E" w14:textId="2A99B4FB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75BCCC44" w14:textId="65CAB00C" w:rsidR="000E55C6" w:rsidRPr="001773BA" w:rsidRDefault="000E55C6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2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182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295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66F54B2E" w14:textId="437EF9FE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358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400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0E55C6" w:rsidRPr="001773BA" w14:paraId="60A914CC" w14:textId="77777777" w:rsidTr="00EE41FC">
        <w:trPr>
          <w:trHeight w:val="20"/>
        </w:trPr>
        <w:tc>
          <w:tcPr>
            <w:tcW w:w="3370" w:type="dxa"/>
          </w:tcPr>
          <w:p w14:paraId="3A4743D6" w14:textId="007CD9B5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การปรับปรุง</w:t>
            </w:r>
          </w:p>
        </w:tc>
        <w:tc>
          <w:tcPr>
            <w:tcW w:w="1296" w:type="dxa"/>
          </w:tcPr>
          <w:p w14:paraId="5B024AD2" w14:textId="6B0EF9A9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01FD5194" w14:textId="1100541F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233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485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6E2F54D5" w14:textId="0B1B115E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28D666D2" w14:textId="005203D6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66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963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44333F03" w14:textId="6CFC1C65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593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192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7D051CD2" w14:textId="2FD17B9A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482F901C" w14:textId="127F9598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63B86AB2" w14:textId="439AA91B" w:rsidR="000E55C6" w:rsidRPr="001773BA" w:rsidRDefault="000E55C6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34E2176A" w14:textId="370904D6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893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640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0E55C6" w:rsidRPr="001773BA" w14:paraId="5C64B0F7" w14:textId="77777777" w:rsidTr="00EE41FC">
        <w:trPr>
          <w:trHeight w:val="20"/>
        </w:trPr>
        <w:tc>
          <w:tcPr>
            <w:tcW w:w="3370" w:type="dxa"/>
          </w:tcPr>
          <w:p w14:paraId="0C043A12" w14:textId="563A7B31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346DFA" w14:textId="4E35400F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6BD475" w14:textId="7FAC454E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76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951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762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C24EAA" w14:textId="05F0D6EF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53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056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297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50B882" w14:textId="06AFF8DF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56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218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481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C32A85" w14:textId="52B6A683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82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676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927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42FB3E" w14:textId="15E37396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517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AD6BF0" w14:textId="17C1E42A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505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765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12BE1C" w14:textId="3525B26D" w:rsidR="000E55C6" w:rsidRPr="001773BA" w:rsidRDefault="000E55C6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1435E8" w14:textId="6E8C56D3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283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413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749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0E55C6" w:rsidRPr="001773BA" w14:paraId="08C72BD3" w14:textId="77777777" w:rsidTr="00EE41FC">
        <w:trPr>
          <w:trHeight w:val="20"/>
        </w:trPr>
        <w:tc>
          <w:tcPr>
            <w:tcW w:w="3370" w:type="dxa"/>
          </w:tcPr>
          <w:p w14:paraId="7481EDFC" w14:textId="1A4EF92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93CDD7" w14:textId="641EEEE3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4C7D29" w14:textId="1B50FBC8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023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455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6A4F61" w14:textId="5300D65D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67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465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743300" w14:textId="2E6F68BA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219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341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D55D04" w14:textId="0E92D09B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329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798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5E505F" w14:textId="24A6B463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3E3842" w14:textId="534C41E5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149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011D75" w14:textId="1BADAC97" w:rsidR="000E55C6" w:rsidRPr="001773BA" w:rsidRDefault="00F27EF7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116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D3F768" w14:textId="551A6613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882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327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060</w:t>
            </w:r>
          </w:p>
        </w:tc>
      </w:tr>
      <w:tr w:rsidR="000E55C6" w:rsidRPr="001773BA" w14:paraId="654EF4EB" w14:textId="77777777" w:rsidTr="00EE41FC">
        <w:trPr>
          <w:trHeight w:val="20"/>
        </w:trPr>
        <w:tc>
          <w:tcPr>
            <w:tcW w:w="3370" w:type="dxa"/>
          </w:tcPr>
          <w:p w14:paraId="7ABE1AD7" w14:textId="7777777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18B2FF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97DB72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CA7316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AE088E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8B0947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EFAC87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BA98AC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7FF252" w14:textId="77777777" w:rsidR="000E55C6" w:rsidRPr="001773BA" w:rsidRDefault="000E55C6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802D1A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0E55C6" w:rsidRPr="001773BA" w14:paraId="39C55693" w14:textId="77777777" w:rsidTr="00EE41FC">
        <w:trPr>
          <w:trHeight w:val="20"/>
        </w:trPr>
        <w:tc>
          <w:tcPr>
            <w:tcW w:w="3370" w:type="dxa"/>
          </w:tcPr>
          <w:p w14:paraId="0331B01B" w14:textId="03DCC61D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</w:tcPr>
          <w:p w14:paraId="243DB701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6EA267DF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6777C3EE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78A46D48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57014B9B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67BE5B3D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0CBF1C83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1AB58FE7" w14:textId="77777777" w:rsidR="000E55C6" w:rsidRPr="001773BA" w:rsidRDefault="000E55C6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425E613E" w14:textId="7777777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0E55C6" w:rsidRPr="001773BA" w14:paraId="728B55CC" w14:textId="77777777" w:rsidTr="00EE41FC">
        <w:trPr>
          <w:trHeight w:val="20"/>
        </w:trPr>
        <w:tc>
          <w:tcPr>
            <w:tcW w:w="3370" w:type="dxa"/>
          </w:tcPr>
          <w:p w14:paraId="2D477559" w14:textId="66676D9D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96" w:type="dxa"/>
          </w:tcPr>
          <w:p w14:paraId="296DA02A" w14:textId="70924508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</w:tcPr>
          <w:p w14:paraId="6DA63403" w14:textId="2C62756E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332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820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107</w:t>
            </w:r>
          </w:p>
        </w:tc>
        <w:tc>
          <w:tcPr>
            <w:tcW w:w="1296" w:type="dxa"/>
          </w:tcPr>
          <w:p w14:paraId="1C263F3E" w14:textId="23964E5B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871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713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522</w:t>
            </w:r>
          </w:p>
        </w:tc>
        <w:tc>
          <w:tcPr>
            <w:tcW w:w="1296" w:type="dxa"/>
          </w:tcPr>
          <w:p w14:paraId="0254F396" w14:textId="6B5DD15A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878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235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470</w:t>
            </w:r>
          </w:p>
        </w:tc>
        <w:tc>
          <w:tcPr>
            <w:tcW w:w="1296" w:type="dxa"/>
          </w:tcPr>
          <w:p w14:paraId="10116E9A" w14:textId="56B31ADF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198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142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911</w:t>
            </w:r>
          </w:p>
        </w:tc>
        <w:tc>
          <w:tcPr>
            <w:tcW w:w="1296" w:type="dxa"/>
          </w:tcPr>
          <w:p w14:paraId="07CCCAC4" w14:textId="2EDE0F4C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397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669</w:t>
            </w:r>
          </w:p>
        </w:tc>
        <w:tc>
          <w:tcPr>
            <w:tcW w:w="1296" w:type="dxa"/>
          </w:tcPr>
          <w:p w14:paraId="568B69E3" w14:textId="78E5CEC7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680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983</w:t>
            </w:r>
          </w:p>
        </w:tc>
        <w:tc>
          <w:tcPr>
            <w:tcW w:w="1368" w:type="dxa"/>
          </w:tcPr>
          <w:p w14:paraId="3D6A1B82" w14:textId="1FA4AEDF" w:rsidR="000E55C6" w:rsidRPr="001773BA" w:rsidRDefault="00F27EF7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116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361</w:t>
            </w:r>
          </w:p>
        </w:tc>
        <w:tc>
          <w:tcPr>
            <w:tcW w:w="1296" w:type="dxa"/>
          </w:tcPr>
          <w:p w14:paraId="2AAE0F3D" w14:textId="0FD5C5BD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560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107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023</w:t>
            </w:r>
          </w:p>
        </w:tc>
      </w:tr>
      <w:tr w:rsidR="000E55C6" w:rsidRPr="001773BA" w14:paraId="28F3DED7" w14:textId="77777777" w:rsidTr="00EE41FC">
        <w:trPr>
          <w:trHeight w:val="20"/>
        </w:trPr>
        <w:tc>
          <w:tcPr>
            <w:tcW w:w="3370" w:type="dxa"/>
          </w:tcPr>
          <w:p w14:paraId="316CFBE0" w14:textId="2EB89D0C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079100" w14:textId="60EA6DEA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52718F" w14:textId="18D28AC1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309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364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637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DB5C83" w14:textId="0648C419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804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248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006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78ADBD" w14:textId="0AB627E7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658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893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851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ADDC36" w14:textId="286CF0A6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868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344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553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E5F86D" w14:textId="7C1F7782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397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656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8749F" w14:textId="57074FCD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30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531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260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1EB787" w14:textId="77F89CBB" w:rsidR="000E55C6" w:rsidRPr="001773BA" w:rsidRDefault="000E55C6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737F9F" w14:textId="4B1C5609" w:rsidR="000E55C6" w:rsidRPr="001773BA" w:rsidRDefault="000E55C6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677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779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963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0E55C6" w:rsidRPr="001773BA" w14:paraId="1152DA17" w14:textId="77777777" w:rsidTr="00EE41FC">
        <w:trPr>
          <w:trHeight w:val="20"/>
        </w:trPr>
        <w:tc>
          <w:tcPr>
            <w:tcW w:w="3370" w:type="dxa"/>
          </w:tcPr>
          <w:p w14:paraId="1D21F9B0" w14:textId="3285513D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74A317" w14:textId="7F8FAC6C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A16E25" w14:textId="2170F80A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023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455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0B2B2D" w14:textId="3D7EECDC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67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465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843DDC" w14:textId="6BD89133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219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341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45D299" w14:textId="06C80F5A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329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798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AD21D4" w14:textId="67A2E396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F7B1BC" w14:textId="0FA3CC3A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149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6A4C78" w14:textId="6794CFA1" w:rsidR="000E55C6" w:rsidRPr="001773BA" w:rsidRDefault="00F27EF7" w:rsidP="00EE41F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116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0462E6" w14:textId="7BB0039F" w:rsidR="000E55C6" w:rsidRPr="001773BA" w:rsidRDefault="00F27EF7" w:rsidP="00EE41FC">
            <w:pPr>
              <w:tabs>
                <w:tab w:val="decimal" w:pos="1101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882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327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060</w:t>
            </w:r>
          </w:p>
        </w:tc>
      </w:tr>
    </w:tbl>
    <w:p w14:paraId="61DA1CA0" w14:textId="77777777" w:rsidR="00777AC4" w:rsidRPr="001773BA" w:rsidRDefault="00777AC4" w:rsidP="008926B8">
      <w:pPr>
        <w:rPr>
          <w:rFonts w:ascii="Browallia New" w:hAnsi="Browallia New" w:cs="Browallia New"/>
          <w:sz w:val="26"/>
          <w:szCs w:val="26"/>
        </w:rPr>
      </w:pPr>
    </w:p>
    <w:p w14:paraId="07891D44" w14:textId="77777777" w:rsidR="00A34673" w:rsidRPr="001773BA" w:rsidRDefault="007A4E0F" w:rsidP="008926B8">
      <w:pPr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130462" w:rsidRPr="001773BA" w14:paraId="020BFBFB" w14:textId="77777777" w:rsidTr="00691139">
        <w:trPr>
          <w:trHeight w:val="20"/>
        </w:trPr>
        <w:tc>
          <w:tcPr>
            <w:tcW w:w="3370" w:type="dxa"/>
          </w:tcPr>
          <w:p w14:paraId="3234714D" w14:textId="77777777" w:rsidR="00A34673" w:rsidRPr="001773BA" w:rsidRDefault="00A34673" w:rsidP="00F5239E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20EB6846" w14:textId="77777777" w:rsidR="00A34673" w:rsidRPr="001773BA" w:rsidRDefault="00A34673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>งบการเงินเฉพาะ</w:t>
            </w:r>
            <w:r w:rsidR="00233F0B" w:rsidRPr="001773BA">
              <w:rPr>
                <w:rFonts w:ascii="Browallia New" w:hAnsi="Browallia New" w:cs="Browallia New"/>
                <w:b/>
                <w:bCs/>
                <w:cs/>
              </w:rPr>
              <w:t>กิจการ</w:t>
            </w:r>
          </w:p>
        </w:tc>
      </w:tr>
      <w:tr w:rsidR="00130462" w:rsidRPr="001773BA" w14:paraId="0E03154C" w14:textId="77777777" w:rsidTr="00691139">
        <w:trPr>
          <w:trHeight w:val="20"/>
        </w:trPr>
        <w:tc>
          <w:tcPr>
            <w:tcW w:w="3370" w:type="dxa"/>
          </w:tcPr>
          <w:p w14:paraId="20CE88A7" w14:textId="77777777" w:rsidR="00A34673" w:rsidRPr="001773BA" w:rsidRDefault="00A34673" w:rsidP="00F5239E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5D388D" w14:textId="77777777" w:rsidR="00A34673" w:rsidRPr="001773BA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4F4773" w14:textId="77777777" w:rsidR="00A34673" w:rsidRPr="001773BA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74D289" w14:textId="77777777" w:rsidR="00A34673" w:rsidRPr="001773BA" w:rsidRDefault="00A34673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BD7761" w14:textId="77777777" w:rsidR="00A34673" w:rsidRPr="001773BA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99CB7B" w14:textId="77777777" w:rsidR="00A34673" w:rsidRPr="001773BA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20342E" w14:textId="77777777" w:rsidR="00A34673" w:rsidRPr="001773BA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7EA45A" w14:textId="77777777" w:rsidR="00A34673" w:rsidRPr="001773BA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73C9CA" w14:textId="77777777" w:rsidR="00A34673" w:rsidRPr="001773BA" w:rsidRDefault="00A34673" w:rsidP="004A5FA1">
            <w:pPr>
              <w:tabs>
                <w:tab w:val="right" w:pos="1154"/>
              </w:tabs>
              <w:ind w:left="-118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1133F4" w14:textId="77777777" w:rsidR="00A34673" w:rsidRPr="001773BA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30462" w:rsidRPr="001773BA" w14:paraId="3E80F0C1" w14:textId="77777777" w:rsidTr="00691139">
        <w:trPr>
          <w:trHeight w:val="20"/>
        </w:trPr>
        <w:tc>
          <w:tcPr>
            <w:tcW w:w="3370" w:type="dxa"/>
          </w:tcPr>
          <w:p w14:paraId="2754CF9D" w14:textId="77777777" w:rsidR="00A34673" w:rsidRPr="001773BA" w:rsidRDefault="00A34673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14:paraId="7BAD8D0D" w14:textId="77777777" w:rsidR="00A34673" w:rsidRPr="001773BA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</w:tcPr>
          <w:p w14:paraId="4C0935D1" w14:textId="77777777" w:rsidR="00A34673" w:rsidRPr="001773BA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186263C7" w14:textId="77777777" w:rsidR="00A34673" w:rsidRPr="001773BA" w:rsidRDefault="00A34673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และตกแต่ง</w:t>
            </w:r>
          </w:p>
        </w:tc>
        <w:tc>
          <w:tcPr>
            <w:tcW w:w="1296" w:type="dxa"/>
          </w:tcPr>
          <w:p w14:paraId="119A7C66" w14:textId="77777777" w:rsidR="00A34673" w:rsidRPr="001773BA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</w:tc>
        <w:tc>
          <w:tcPr>
            <w:tcW w:w="1296" w:type="dxa"/>
          </w:tcPr>
          <w:p w14:paraId="6EA303E2" w14:textId="77777777" w:rsidR="00A34673" w:rsidRPr="001773BA" w:rsidRDefault="00A34673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เครื่องตกแต่ง</w:t>
            </w:r>
          </w:p>
        </w:tc>
        <w:tc>
          <w:tcPr>
            <w:tcW w:w="1296" w:type="dxa"/>
          </w:tcPr>
          <w:p w14:paraId="7ED8E318" w14:textId="0ADE7AC6" w:rsidR="00A34673" w:rsidRPr="001773BA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</w:p>
        </w:tc>
        <w:tc>
          <w:tcPr>
            <w:tcW w:w="1296" w:type="dxa"/>
          </w:tcPr>
          <w:p w14:paraId="618D026F" w14:textId="77777777" w:rsidR="00A34673" w:rsidRPr="001773BA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เครื่องใช้</w:t>
            </w:r>
          </w:p>
        </w:tc>
        <w:tc>
          <w:tcPr>
            <w:tcW w:w="1368" w:type="dxa"/>
          </w:tcPr>
          <w:p w14:paraId="79A339C2" w14:textId="77777777" w:rsidR="00A34673" w:rsidRPr="001773BA" w:rsidRDefault="00A34673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การก่อสร้าง</w:t>
            </w:r>
          </w:p>
        </w:tc>
        <w:tc>
          <w:tcPr>
            <w:tcW w:w="1296" w:type="dxa"/>
          </w:tcPr>
          <w:p w14:paraId="05EBB4BA" w14:textId="77777777" w:rsidR="00A34673" w:rsidRPr="001773BA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30462" w:rsidRPr="001773BA" w14:paraId="04149029" w14:textId="77777777" w:rsidTr="00691139">
        <w:trPr>
          <w:trHeight w:val="20"/>
        </w:trPr>
        <w:tc>
          <w:tcPr>
            <w:tcW w:w="3370" w:type="dxa"/>
          </w:tcPr>
          <w:p w14:paraId="73A0E3E4" w14:textId="77777777" w:rsidR="00A34673" w:rsidRPr="001773BA" w:rsidRDefault="00A34673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14:paraId="7E53A27A" w14:textId="77777777" w:rsidR="00A34673" w:rsidRPr="001773BA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698D1DE0" w14:textId="77777777" w:rsidR="00A34673" w:rsidRPr="001773BA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65C00871" w14:textId="77777777" w:rsidR="00A34673" w:rsidRPr="001773BA" w:rsidRDefault="00A34673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สินทรัพย์เช่า</w:t>
            </w:r>
          </w:p>
        </w:tc>
        <w:tc>
          <w:tcPr>
            <w:tcW w:w="1296" w:type="dxa"/>
            <w:vAlign w:val="bottom"/>
          </w:tcPr>
          <w:p w14:paraId="1310D0BD" w14:textId="77777777" w:rsidR="00A34673" w:rsidRPr="001773BA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0724958A" w14:textId="77777777" w:rsidR="00A34673" w:rsidRPr="001773BA" w:rsidRDefault="00A34673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21898F6C" w14:textId="14715C67" w:rsidR="00A34673" w:rsidRPr="001773BA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="006614E9" w:rsidRPr="001773BA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354FF63B" w14:textId="77777777" w:rsidR="00A34673" w:rsidRPr="001773BA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ในโรงแรม</w:t>
            </w:r>
          </w:p>
        </w:tc>
        <w:tc>
          <w:tcPr>
            <w:tcW w:w="1368" w:type="dxa"/>
            <w:vAlign w:val="bottom"/>
          </w:tcPr>
          <w:p w14:paraId="57A600A9" w14:textId="77777777" w:rsidR="00A34673" w:rsidRPr="001773BA" w:rsidRDefault="00A34673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16743B53" w14:textId="77777777" w:rsidR="00A34673" w:rsidRPr="001773BA" w:rsidRDefault="00A34673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30462" w:rsidRPr="001773BA" w14:paraId="78F95B32" w14:textId="77777777" w:rsidTr="00691139">
        <w:trPr>
          <w:trHeight w:val="20"/>
        </w:trPr>
        <w:tc>
          <w:tcPr>
            <w:tcW w:w="3370" w:type="dxa"/>
          </w:tcPr>
          <w:p w14:paraId="23EB206E" w14:textId="77777777" w:rsidR="009040C8" w:rsidRPr="001773BA" w:rsidRDefault="009040C8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47E3E5" w14:textId="77777777" w:rsidR="009040C8" w:rsidRPr="001773BA" w:rsidRDefault="009040C8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FE8A0D" w14:textId="77777777" w:rsidR="009040C8" w:rsidRPr="001773BA" w:rsidRDefault="009040C8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0307F7" w14:textId="77777777" w:rsidR="009040C8" w:rsidRPr="001773BA" w:rsidRDefault="009040C8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55504A" w14:textId="77777777" w:rsidR="009040C8" w:rsidRPr="001773BA" w:rsidRDefault="009040C8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F6249C" w14:textId="77777777" w:rsidR="009040C8" w:rsidRPr="001773BA" w:rsidRDefault="009040C8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E76D15" w14:textId="77777777" w:rsidR="009040C8" w:rsidRPr="001773BA" w:rsidRDefault="009040C8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50947F" w14:textId="77777777" w:rsidR="009040C8" w:rsidRPr="001773BA" w:rsidRDefault="009040C8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5DAC1F" w14:textId="77777777" w:rsidR="009040C8" w:rsidRPr="001773BA" w:rsidRDefault="009040C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A0EEE3" w14:textId="77777777" w:rsidR="009040C8" w:rsidRPr="001773BA" w:rsidRDefault="009040C8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773BA">
              <w:rPr>
                <w:rFonts w:ascii="Browallia New" w:hAnsi="Browallia New" w:cs="Browallia New"/>
                <w:b/>
                <w:bCs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30462" w:rsidRPr="001773BA" w14:paraId="56470850" w14:textId="77777777" w:rsidTr="00691139">
        <w:trPr>
          <w:trHeight w:val="20"/>
        </w:trPr>
        <w:tc>
          <w:tcPr>
            <w:tcW w:w="3370" w:type="dxa"/>
          </w:tcPr>
          <w:p w14:paraId="112C7A1D" w14:textId="77777777" w:rsidR="009040C8" w:rsidRPr="001773BA" w:rsidRDefault="009040C8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556234" w14:textId="77777777" w:rsidR="009040C8" w:rsidRPr="001773BA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A56385" w14:textId="77777777" w:rsidR="009040C8" w:rsidRPr="001773BA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E7BE41" w14:textId="77777777" w:rsidR="009040C8" w:rsidRPr="001773BA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7AB4C2" w14:textId="77777777" w:rsidR="009040C8" w:rsidRPr="001773BA" w:rsidRDefault="009040C8" w:rsidP="003E1C6F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7534BE" w14:textId="77777777" w:rsidR="009040C8" w:rsidRPr="001773BA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7534B0" w14:textId="77777777" w:rsidR="009040C8" w:rsidRPr="001773BA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7331B5" w14:textId="77777777" w:rsidR="009040C8" w:rsidRPr="001773BA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46CAA4" w14:textId="77777777" w:rsidR="009040C8" w:rsidRPr="001773BA" w:rsidRDefault="009040C8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D8BFE8" w14:textId="77777777" w:rsidR="009040C8" w:rsidRPr="001773BA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30462" w:rsidRPr="001773BA" w14:paraId="59C2BE16" w14:textId="77777777" w:rsidTr="00691139">
        <w:trPr>
          <w:trHeight w:val="20"/>
        </w:trPr>
        <w:tc>
          <w:tcPr>
            <w:tcW w:w="3370" w:type="dxa"/>
          </w:tcPr>
          <w:p w14:paraId="7E16C784" w14:textId="3C9588BC" w:rsidR="009040C8" w:rsidRPr="001773BA" w:rsidRDefault="009040C8" w:rsidP="00D65AEF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691C24" w:rsidRPr="001773B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296" w:type="dxa"/>
          </w:tcPr>
          <w:p w14:paraId="4AF106B8" w14:textId="77777777" w:rsidR="009040C8" w:rsidRPr="001773BA" w:rsidRDefault="009040C8" w:rsidP="00691139">
            <w:pPr>
              <w:tabs>
                <w:tab w:val="decimal" w:pos="1077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1B9B8CC0" w14:textId="77777777" w:rsidR="009040C8" w:rsidRPr="001773BA" w:rsidRDefault="009040C8" w:rsidP="00691139">
            <w:pPr>
              <w:tabs>
                <w:tab w:val="decimal" w:pos="1088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3973554D" w14:textId="77777777" w:rsidR="009040C8" w:rsidRPr="001773BA" w:rsidRDefault="009040C8" w:rsidP="00691139">
            <w:pPr>
              <w:tabs>
                <w:tab w:val="decimal" w:pos="1066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189C439E" w14:textId="77777777" w:rsidR="009040C8" w:rsidRPr="001773BA" w:rsidRDefault="009040C8" w:rsidP="00691139">
            <w:pPr>
              <w:tabs>
                <w:tab w:val="decimal" w:pos="1080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3DDAB34E" w14:textId="77777777" w:rsidR="009040C8" w:rsidRPr="001773BA" w:rsidRDefault="009040C8" w:rsidP="00691139">
            <w:pPr>
              <w:tabs>
                <w:tab w:val="decimal" w:pos="1066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0A1D85F0" w14:textId="77777777" w:rsidR="009040C8" w:rsidRPr="001773BA" w:rsidRDefault="009040C8" w:rsidP="00691139">
            <w:pPr>
              <w:tabs>
                <w:tab w:val="decimal" w:pos="1066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29A8106C" w14:textId="77777777" w:rsidR="009040C8" w:rsidRPr="001773BA" w:rsidRDefault="009040C8" w:rsidP="00691139">
            <w:pPr>
              <w:tabs>
                <w:tab w:val="decimal" w:pos="1066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2F8AB69C" w14:textId="77777777" w:rsidR="009040C8" w:rsidRPr="001773BA" w:rsidRDefault="009040C8" w:rsidP="00691139">
            <w:pPr>
              <w:tabs>
                <w:tab w:val="decimal" w:pos="1154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778C3B10" w14:textId="77777777" w:rsidR="009040C8" w:rsidRPr="001773BA" w:rsidRDefault="009040C8" w:rsidP="00691139">
            <w:pPr>
              <w:tabs>
                <w:tab w:val="decimal" w:pos="1066"/>
              </w:tabs>
              <w:spacing w:before="10"/>
              <w:ind w:right="-72"/>
              <w:rPr>
                <w:rFonts w:ascii="Browallia New" w:hAnsi="Browallia New" w:cs="Browallia New"/>
              </w:rPr>
            </w:pPr>
          </w:p>
        </w:tc>
      </w:tr>
      <w:tr w:rsidR="000E55C6" w:rsidRPr="001773BA" w14:paraId="1C492EB9" w14:textId="77777777" w:rsidTr="00691139">
        <w:trPr>
          <w:trHeight w:val="20"/>
        </w:trPr>
        <w:tc>
          <w:tcPr>
            <w:tcW w:w="3370" w:type="dxa"/>
          </w:tcPr>
          <w:p w14:paraId="1F0333C7" w14:textId="7777777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</w:tcPr>
          <w:p w14:paraId="58E60E57" w14:textId="019BA744" w:rsidR="000E55C6" w:rsidRPr="001773BA" w:rsidRDefault="00F27EF7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</w:tcPr>
          <w:p w14:paraId="0CC11087" w14:textId="1F898256" w:rsidR="000E55C6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023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455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470</w:t>
            </w:r>
          </w:p>
        </w:tc>
        <w:tc>
          <w:tcPr>
            <w:tcW w:w="1296" w:type="dxa"/>
          </w:tcPr>
          <w:p w14:paraId="65A3B440" w14:textId="075DE0DD" w:rsidR="000E55C6" w:rsidRPr="001773BA" w:rsidRDefault="00F27EF7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67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465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516</w:t>
            </w:r>
          </w:p>
        </w:tc>
        <w:tc>
          <w:tcPr>
            <w:tcW w:w="1296" w:type="dxa"/>
          </w:tcPr>
          <w:p w14:paraId="5446F7B4" w14:textId="49B99FF5" w:rsidR="000E55C6" w:rsidRPr="001773BA" w:rsidRDefault="00F27EF7" w:rsidP="0069113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219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341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619</w:t>
            </w:r>
          </w:p>
        </w:tc>
        <w:tc>
          <w:tcPr>
            <w:tcW w:w="1296" w:type="dxa"/>
          </w:tcPr>
          <w:p w14:paraId="4199A947" w14:textId="15717D6C" w:rsidR="000E55C6" w:rsidRPr="001773BA" w:rsidRDefault="00F27EF7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329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798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358</w:t>
            </w:r>
          </w:p>
        </w:tc>
        <w:tc>
          <w:tcPr>
            <w:tcW w:w="1296" w:type="dxa"/>
          </w:tcPr>
          <w:p w14:paraId="3EFFF06B" w14:textId="7FB8E474" w:rsidR="000E55C6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296" w:type="dxa"/>
          </w:tcPr>
          <w:p w14:paraId="7BB71AB9" w14:textId="1F65A480" w:rsidR="000E55C6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5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149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723</w:t>
            </w:r>
          </w:p>
        </w:tc>
        <w:tc>
          <w:tcPr>
            <w:tcW w:w="1368" w:type="dxa"/>
          </w:tcPr>
          <w:p w14:paraId="3A8933F4" w14:textId="6A18B083" w:rsidR="000E55C6" w:rsidRPr="001773BA" w:rsidRDefault="00F27EF7" w:rsidP="00691139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116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361</w:t>
            </w:r>
          </w:p>
        </w:tc>
        <w:tc>
          <w:tcPr>
            <w:tcW w:w="1296" w:type="dxa"/>
          </w:tcPr>
          <w:p w14:paraId="3C9ADE26" w14:textId="52CC5672" w:rsidR="000E55C6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4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882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327</w:t>
            </w:r>
            <w:r w:rsidR="000E55C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060</w:t>
            </w:r>
          </w:p>
        </w:tc>
      </w:tr>
      <w:tr w:rsidR="002F0EB6" w:rsidRPr="001773BA" w14:paraId="761B06F6" w14:textId="77777777" w:rsidTr="00691139">
        <w:trPr>
          <w:trHeight w:val="20"/>
        </w:trPr>
        <w:tc>
          <w:tcPr>
            <w:tcW w:w="3370" w:type="dxa"/>
          </w:tcPr>
          <w:p w14:paraId="389E5157" w14:textId="0F6D5566" w:rsidR="002F0EB6" w:rsidRPr="001773BA" w:rsidRDefault="002F0EB6" w:rsidP="002F0EB6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2CA354A4" w14:textId="6346DA72" w:rsidR="002F0EB6" w:rsidRPr="001773BA" w:rsidRDefault="002F0EB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10F2EFD9" w14:textId="7920AE1A" w:rsidR="002F0EB6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45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024</w:t>
            </w:r>
          </w:p>
        </w:tc>
        <w:tc>
          <w:tcPr>
            <w:tcW w:w="1296" w:type="dxa"/>
          </w:tcPr>
          <w:p w14:paraId="52E80A42" w14:textId="718883D0" w:rsidR="002F0EB6" w:rsidRPr="001773BA" w:rsidRDefault="00F27EF7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102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748</w:t>
            </w:r>
          </w:p>
        </w:tc>
        <w:tc>
          <w:tcPr>
            <w:tcW w:w="1296" w:type="dxa"/>
          </w:tcPr>
          <w:p w14:paraId="2ADE692F" w14:textId="3F99006A" w:rsidR="002F0EB6" w:rsidRPr="001773BA" w:rsidRDefault="00F27EF7" w:rsidP="0069113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191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753</w:t>
            </w:r>
          </w:p>
        </w:tc>
        <w:tc>
          <w:tcPr>
            <w:tcW w:w="1296" w:type="dxa"/>
          </w:tcPr>
          <w:p w14:paraId="3175F66F" w14:textId="1C9EF37D" w:rsidR="002F0EB6" w:rsidRPr="001773BA" w:rsidRDefault="00F27EF7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5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489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855</w:t>
            </w:r>
          </w:p>
        </w:tc>
        <w:tc>
          <w:tcPr>
            <w:tcW w:w="1296" w:type="dxa"/>
          </w:tcPr>
          <w:p w14:paraId="157BC94F" w14:textId="6E38F57E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48E68C07" w14:textId="5CE85B6E" w:rsidR="002F0EB6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20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995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680</w:t>
            </w:r>
          </w:p>
        </w:tc>
        <w:tc>
          <w:tcPr>
            <w:tcW w:w="1368" w:type="dxa"/>
          </w:tcPr>
          <w:p w14:paraId="4F96C873" w14:textId="332F5137" w:rsidR="002F0EB6" w:rsidRPr="001773BA" w:rsidRDefault="00F27EF7" w:rsidP="00691139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398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127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160</w:t>
            </w:r>
          </w:p>
        </w:tc>
        <w:tc>
          <w:tcPr>
            <w:tcW w:w="1296" w:type="dxa"/>
          </w:tcPr>
          <w:p w14:paraId="6694D0CC" w14:textId="1CDDAFE2" w:rsidR="002F0EB6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435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952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220</w:t>
            </w:r>
          </w:p>
        </w:tc>
      </w:tr>
      <w:tr w:rsidR="002F0EB6" w:rsidRPr="001773BA" w14:paraId="282745EE" w14:textId="77777777" w:rsidTr="00691139">
        <w:trPr>
          <w:trHeight w:val="20"/>
        </w:trPr>
        <w:tc>
          <w:tcPr>
            <w:tcW w:w="3370" w:type="dxa"/>
          </w:tcPr>
          <w:p w14:paraId="2E7F9AE3" w14:textId="13DD0CCB" w:rsidR="002F0EB6" w:rsidRPr="001773BA" w:rsidRDefault="002F0EB6" w:rsidP="002F0EB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 xml:space="preserve">จำหน่ายสินทรัพย์ </w:t>
            </w:r>
            <w:r w:rsidRPr="001773BA">
              <w:rPr>
                <w:rFonts w:ascii="Browallia New" w:hAnsi="Browallia New" w:cs="Browallia New"/>
              </w:rPr>
              <w:t xml:space="preserve">- </w:t>
            </w:r>
            <w:r w:rsidRPr="001773BA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96" w:type="dxa"/>
          </w:tcPr>
          <w:p w14:paraId="7065C669" w14:textId="27C0558F" w:rsidR="002F0EB6" w:rsidRPr="001773BA" w:rsidRDefault="002F0EB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0B79A315" w14:textId="189F0679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47216B3" w14:textId="27C81A4A" w:rsidR="002F0EB6" w:rsidRPr="001773BA" w:rsidRDefault="002F0EB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37DDA21A" w14:textId="4C6FF56F" w:rsidR="002F0EB6" w:rsidRPr="001773BA" w:rsidRDefault="002F0EB6" w:rsidP="0069113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69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4CA08773" w14:textId="65187CE3" w:rsidR="002F0EB6" w:rsidRPr="001773BA" w:rsidRDefault="002F0EB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547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275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457935F9" w14:textId="43566541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6185A36" w14:textId="6477392A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7F49B1C4" w14:textId="4CD8F632" w:rsidR="002F0EB6" w:rsidRPr="001773BA" w:rsidRDefault="002F0EB6" w:rsidP="00691139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49359879" w14:textId="6B3C9CF3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547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344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2F0EB6" w:rsidRPr="001773BA" w14:paraId="5A671453" w14:textId="77777777" w:rsidTr="00691139">
        <w:trPr>
          <w:trHeight w:val="72"/>
        </w:trPr>
        <w:tc>
          <w:tcPr>
            <w:tcW w:w="3370" w:type="dxa"/>
          </w:tcPr>
          <w:p w14:paraId="05E6F7F1" w14:textId="293BC876" w:rsidR="002F0EB6" w:rsidRPr="001773BA" w:rsidRDefault="002F0EB6" w:rsidP="002F0EB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1296" w:type="dxa"/>
          </w:tcPr>
          <w:p w14:paraId="08C293AC" w14:textId="07015CDE" w:rsidR="002F0EB6" w:rsidRPr="001773BA" w:rsidRDefault="002F0EB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2BA7ED06" w14:textId="5A545D3B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643CDA37" w14:textId="4C610146" w:rsidR="002F0EB6" w:rsidRPr="001773BA" w:rsidRDefault="002F0EB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174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249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0D8C646C" w14:textId="4294BC0F" w:rsidR="002F0EB6" w:rsidRPr="001773BA" w:rsidRDefault="002F0EB6" w:rsidP="0069113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DF5410C" w14:textId="3F1A8476" w:rsidR="002F0EB6" w:rsidRPr="001773BA" w:rsidRDefault="002F0EB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46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319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24CD63F2" w14:textId="1480F67E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767FF4AE" w14:textId="327D0E39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25DAB923" w14:textId="0297815E" w:rsidR="002F0EB6" w:rsidRPr="001773BA" w:rsidRDefault="002F0EB6" w:rsidP="00691139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2FD4C5B" w14:textId="0D67EDCC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220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568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2F0EB6" w:rsidRPr="001773BA" w14:paraId="5D9ECAEA" w14:textId="77777777" w:rsidTr="00691139">
        <w:trPr>
          <w:trHeight w:val="20"/>
        </w:trPr>
        <w:tc>
          <w:tcPr>
            <w:tcW w:w="3370" w:type="dxa"/>
          </w:tcPr>
          <w:p w14:paraId="767AA002" w14:textId="76FCFC52" w:rsidR="002F0EB6" w:rsidRPr="001773BA" w:rsidRDefault="002F0EB6" w:rsidP="002F0EB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โอนสินทรัพย์เข้า (ออก)</w:t>
            </w:r>
          </w:p>
        </w:tc>
        <w:tc>
          <w:tcPr>
            <w:tcW w:w="1296" w:type="dxa"/>
          </w:tcPr>
          <w:p w14:paraId="5959692E" w14:textId="0E4A8522" w:rsidR="002F0EB6" w:rsidRPr="001773BA" w:rsidRDefault="002F0EB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624FEAC" w14:textId="4DFF8261" w:rsidR="002F0EB6" w:rsidRPr="001773BA" w:rsidRDefault="00F27EF7" w:rsidP="00691139">
            <w:pPr>
              <w:tabs>
                <w:tab w:val="decimal" w:pos="1088"/>
              </w:tabs>
              <w:ind w:right="-34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33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</w:tcPr>
          <w:p w14:paraId="644AFB14" w14:textId="195BB5ED" w:rsidR="002F0EB6" w:rsidRPr="001773BA" w:rsidRDefault="00F27EF7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222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740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297</w:t>
            </w:r>
          </w:p>
        </w:tc>
        <w:tc>
          <w:tcPr>
            <w:tcW w:w="1296" w:type="dxa"/>
          </w:tcPr>
          <w:p w14:paraId="2B8F0C01" w14:textId="50CE3EE5" w:rsidR="002F0EB6" w:rsidRPr="001773BA" w:rsidRDefault="00F27EF7" w:rsidP="0069113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003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216</w:t>
            </w:r>
          </w:p>
        </w:tc>
        <w:tc>
          <w:tcPr>
            <w:tcW w:w="1296" w:type="dxa"/>
          </w:tcPr>
          <w:p w14:paraId="29CC3EC2" w14:textId="52541146" w:rsidR="002F0EB6" w:rsidRPr="001773BA" w:rsidRDefault="00F27EF7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117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989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242</w:t>
            </w:r>
          </w:p>
        </w:tc>
        <w:tc>
          <w:tcPr>
            <w:tcW w:w="1296" w:type="dxa"/>
          </w:tcPr>
          <w:p w14:paraId="1B905B64" w14:textId="495BD139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0C0EC6AD" w14:textId="3E113A37" w:rsidR="002F0EB6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14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322</w:t>
            </w:r>
            <w:r w:rsidR="002F0EB6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423</w:t>
            </w:r>
          </w:p>
        </w:tc>
        <w:tc>
          <w:tcPr>
            <w:tcW w:w="1368" w:type="dxa"/>
          </w:tcPr>
          <w:p w14:paraId="2DE888EE" w14:textId="46D46655" w:rsidR="002F0EB6" w:rsidRPr="001773BA" w:rsidRDefault="002F0EB6" w:rsidP="00691139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365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767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299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4CD9E123" w14:textId="435754B5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679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121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2F0EB6" w:rsidRPr="001773BA" w14:paraId="743E3DDE" w14:textId="77777777" w:rsidTr="00691139">
        <w:trPr>
          <w:trHeight w:val="20"/>
        </w:trPr>
        <w:tc>
          <w:tcPr>
            <w:tcW w:w="3370" w:type="dxa"/>
          </w:tcPr>
          <w:p w14:paraId="45CFA337" w14:textId="66225945" w:rsidR="002F0EB6" w:rsidRPr="001773BA" w:rsidRDefault="002F0EB6" w:rsidP="002F0EB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การปรับปรุง</w:t>
            </w:r>
          </w:p>
        </w:tc>
        <w:tc>
          <w:tcPr>
            <w:tcW w:w="1296" w:type="dxa"/>
          </w:tcPr>
          <w:p w14:paraId="49B546BA" w14:textId="5268F9E7" w:rsidR="002F0EB6" w:rsidRPr="001773BA" w:rsidRDefault="002F0EB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4A672DEE" w14:textId="2047F4DA" w:rsidR="002F0EB6" w:rsidRPr="001773BA" w:rsidRDefault="002F0EB6" w:rsidP="00691139">
            <w:pPr>
              <w:tabs>
                <w:tab w:val="decimal" w:pos="1088"/>
              </w:tabs>
              <w:ind w:right="-34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7359CD90" w14:textId="0389122F" w:rsidR="002F0EB6" w:rsidRPr="001773BA" w:rsidRDefault="002F0EB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72FFFCD" w14:textId="63C88966" w:rsidR="002F0EB6" w:rsidRPr="001773BA" w:rsidRDefault="002F0EB6" w:rsidP="0069113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276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702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67754A4A" w14:textId="3C5499D2" w:rsidR="002F0EB6" w:rsidRPr="001773BA" w:rsidRDefault="002F0EB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709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935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19AFEB87" w14:textId="272D31ED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0CEB4A13" w14:textId="0BE1155C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39857EF0" w14:textId="54FD301B" w:rsidR="002F0EB6" w:rsidRPr="001773BA" w:rsidRDefault="002F0EB6" w:rsidP="00691139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1639454" w14:textId="071DA128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986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637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2F0EB6" w:rsidRPr="001773BA" w14:paraId="600C29B6" w14:textId="77777777" w:rsidTr="00691139">
        <w:trPr>
          <w:trHeight w:val="20"/>
        </w:trPr>
        <w:tc>
          <w:tcPr>
            <w:tcW w:w="3370" w:type="dxa"/>
          </w:tcPr>
          <w:p w14:paraId="2FDB4CA0" w14:textId="1DDE11B0" w:rsidR="002F0EB6" w:rsidRPr="001773BA" w:rsidRDefault="002F0EB6" w:rsidP="002F0EB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1752E5" w14:textId="4AD0D680" w:rsidR="002F0EB6" w:rsidRPr="001773BA" w:rsidRDefault="002F0EB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D3DA95" w14:textId="2B7A76CF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75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048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824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75533C" w14:textId="7195CAEF" w:rsidR="002F0EB6" w:rsidRPr="001773BA" w:rsidRDefault="002F0EB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53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798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509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06D4C0" w14:textId="75646395" w:rsidR="002F0EB6" w:rsidRPr="001773BA" w:rsidRDefault="002F0EB6" w:rsidP="0069113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53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049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493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1CAD2E" w14:textId="5F84C348" w:rsidR="002F0EB6" w:rsidRPr="001773BA" w:rsidRDefault="002F0EB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77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554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822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2C98F9" w14:textId="77CEBF96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F56B70" w14:textId="0D21AC33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435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776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277F94" w14:textId="6C7B95A7" w:rsidR="002F0EB6" w:rsidRPr="001773BA" w:rsidRDefault="002F0EB6" w:rsidP="00691139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562D15" w14:textId="50E779C5" w:rsidR="002F0EB6" w:rsidRPr="001773BA" w:rsidRDefault="002F0EB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272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887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424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66122D" w:rsidRPr="001773BA" w14:paraId="044BA618" w14:textId="77777777" w:rsidTr="00691139">
        <w:trPr>
          <w:trHeight w:val="20"/>
        </w:trPr>
        <w:tc>
          <w:tcPr>
            <w:tcW w:w="3370" w:type="dxa"/>
          </w:tcPr>
          <w:p w14:paraId="4DA915F7" w14:textId="77777777" w:rsidR="0066122D" w:rsidRPr="001773BA" w:rsidRDefault="0066122D" w:rsidP="0066122D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BC7F51" w14:textId="06498742" w:rsidR="0066122D" w:rsidRPr="001773BA" w:rsidRDefault="00F27EF7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6D376B" w14:textId="5C72207D" w:rsidR="0066122D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948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484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F3DA69" w14:textId="1D3213DF" w:rsidR="0066122D" w:rsidRPr="001773BA" w:rsidRDefault="00F27EF7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238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335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0EE67A" w14:textId="667B2942" w:rsidR="0066122D" w:rsidRPr="001773BA" w:rsidRDefault="00F27EF7" w:rsidP="0069113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184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210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ACCB96" w14:textId="5DB4C0BD" w:rsidR="0066122D" w:rsidRPr="001773BA" w:rsidRDefault="00F27EF7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374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419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0AF750" w14:textId="59D94A03" w:rsidR="0066122D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BE65EC" w14:textId="7FA7B699" w:rsidR="0066122D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27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032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58C881" w14:textId="5C5B843F" w:rsidR="0066122D" w:rsidRPr="001773BA" w:rsidRDefault="00F27EF7" w:rsidP="00691139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69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476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10D86D" w14:textId="5238AF7B" w:rsidR="0066122D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5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041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958</w:t>
            </w:r>
            <w:r w:rsidR="0066122D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186</w:t>
            </w:r>
          </w:p>
        </w:tc>
      </w:tr>
      <w:tr w:rsidR="000E55C6" w:rsidRPr="001773BA" w14:paraId="606D95BA" w14:textId="77777777" w:rsidTr="00691139">
        <w:trPr>
          <w:trHeight w:val="20"/>
        </w:trPr>
        <w:tc>
          <w:tcPr>
            <w:tcW w:w="3370" w:type="dxa"/>
          </w:tcPr>
          <w:p w14:paraId="652F87AF" w14:textId="77777777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7541C7" w14:textId="77777777" w:rsidR="000E55C6" w:rsidRPr="001773BA" w:rsidRDefault="000E55C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695D24" w14:textId="77777777" w:rsidR="000E55C6" w:rsidRPr="001773BA" w:rsidRDefault="000E55C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26ECA5" w14:textId="77777777" w:rsidR="000E55C6" w:rsidRPr="001773BA" w:rsidRDefault="000E55C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51431F" w14:textId="77777777" w:rsidR="000E55C6" w:rsidRPr="001773BA" w:rsidRDefault="000E55C6" w:rsidP="0069113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88B330" w14:textId="77777777" w:rsidR="000E55C6" w:rsidRPr="001773BA" w:rsidRDefault="000E55C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4EF161" w14:textId="77777777" w:rsidR="000E55C6" w:rsidRPr="001773BA" w:rsidRDefault="000E55C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8F183E" w14:textId="77777777" w:rsidR="000E55C6" w:rsidRPr="001773BA" w:rsidRDefault="000E55C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A1C73B" w14:textId="77777777" w:rsidR="000E55C6" w:rsidRPr="001773BA" w:rsidRDefault="000E55C6" w:rsidP="00691139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6511EE" w14:textId="77777777" w:rsidR="000E55C6" w:rsidRPr="001773BA" w:rsidRDefault="000E55C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0E55C6" w:rsidRPr="001773BA" w14:paraId="72ED78C8" w14:textId="77777777" w:rsidTr="00691139">
        <w:trPr>
          <w:trHeight w:val="20"/>
        </w:trPr>
        <w:tc>
          <w:tcPr>
            <w:tcW w:w="3370" w:type="dxa"/>
          </w:tcPr>
          <w:p w14:paraId="6715D83C" w14:textId="0002F449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296" w:type="dxa"/>
          </w:tcPr>
          <w:p w14:paraId="4C156391" w14:textId="77777777" w:rsidR="000E55C6" w:rsidRPr="001773BA" w:rsidRDefault="000E55C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6B998F7C" w14:textId="77777777" w:rsidR="000E55C6" w:rsidRPr="001773BA" w:rsidRDefault="000E55C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7D2271C4" w14:textId="77777777" w:rsidR="000E55C6" w:rsidRPr="001773BA" w:rsidRDefault="000E55C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2D7377CC" w14:textId="77777777" w:rsidR="000E55C6" w:rsidRPr="001773BA" w:rsidRDefault="000E55C6" w:rsidP="0069113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41C78FDF" w14:textId="77777777" w:rsidR="000E55C6" w:rsidRPr="001773BA" w:rsidRDefault="000E55C6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1FE731C9" w14:textId="77777777" w:rsidR="000E55C6" w:rsidRPr="001773BA" w:rsidRDefault="000E55C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036DA259" w14:textId="77777777" w:rsidR="000E55C6" w:rsidRPr="001773BA" w:rsidRDefault="000E55C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1FF9D7E5" w14:textId="77777777" w:rsidR="000E55C6" w:rsidRPr="001773BA" w:rsidRDefault="000E55C6" w:rsidP="00691139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4EDC426F" w14:textId="77777777" w:rsidR="000E55C6" w:rsidRPr="001773BA" w:rsidRDefault="000E55C6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F94BF0" w:rsidRPr="001773BA" w14:paraId="1F8A1001" w14:textId="77777777" w:rsidTr="00691139">
        <w:trPr>
          <w:trHeight w:val="20"/>
        </w:trPr>
        <w:tc>
          <w:tcPr>
            <w:tcW w:w="3370" w:type="dxa"/>
          </w:tcPr>
          <w:p w14:paraId="1B3F9668" w14:textId="77777777" w:rsidR="00F94BF0" w:rsidRPr="001773BA" w:rsidRDefault="00F94BF0" w:rsidP="00F94BF0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96" w:type="dxa"/>
          </w:tcPr>
          <w:p w14:paraId="7179D019" w14:textId="22EB204E" w:rsidR="00F94BF0" w:rsidRPr="001773BA" w:rsidRDefault="00F27EF7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</w:tcPr>
          <w:p w14:paraId="69313163" w14:textId="16019167" w:rsidR="00F94BF0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332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898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131</w:t>
            </w:r>
          </w:p>
        </w:tc>
        <w:tc>
          <w:tcPr>
            <w:tcW w:w="1296" w:type="dxa"/>
          </w:tcPr>
          <w:p w14:paraId="1F4088CB" w14:textId="40734D96" w:rsidR="00F94BF0" w:rsidRPr="001773BA" w:rsidRDefault="00F27EF7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096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111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681</w:t>
            </w:r>
          </w:p>
        </w:tc>
        <w:tc>
          <w:tcPr>
            <w:tcW w:w="1296" w:type="dxa"/>
          </w:tcPr>
          <w:p w14:paraId="09CCA7D2" w14:textId="636E400C" w:rsidR="00F94BF0" w:rsidRPr="001773BA" w:rsidRDefault="00F27EF7" w:rsidP="0069113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894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616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300</w:t>
            </w:r>
          </w:p>
        </w:tc>
        <w:tc>
          <w:tcPr>
            <w:tcW w:w="1296" w:type="dxa"/>
          </w:tcPr>
          <w:p w14:paraId="0B4ECF20" w14:textId="7EA41F4D" w:rsidR="00F94BF0" w:rsidRPr="001773BA" w:rsidRDefault="00F27EF7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310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760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544</w:t>
            </w:r>
          </w:p>
        </w:tc>
        <w:tc>
          <w:tcPr>
            <w:tcW w:w="1296" w:type="dxa"/>
          </w:tcPr>
          <w:p w14:paraId="696CBC10" w14:textId="37C32145" w:rsidR="00F94BF0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6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397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669</w:t>
            </w:r>
          </w:p>
        </w:tc>
        <w:tc>
          <w:tcPr>
            <w:tcW w:w="1296" w:type="dxa"/>
          </w:tcPr>
          <w:p w14:paraId="0B77AFEC" w14:textId="5A64EDEB" w:rsidR="00F94BF0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29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506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687</w:t>
            </w:r>
          </w:p>
        </w:tc>
        <w:tc>
          <w:tcPr>
            <w:tcW w:w="1368" w:type="dxa"/>
          </w:tcPr>
          <w:p w14:paraId="09A498C0" w14:textId="6E05E2C0" w:rsidR="00F94BF0" w:rsidRPr="001773BA" w:rsidRDefault="00F27EF7" w:rsidP="00691139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69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476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222</w:t>
            </w:r>
          </w:p>
        </w:tc>
        <w:tc>
          <w:tcPr>
            <w:tcW w:w="1296" w:type="dxa"/>
          </w:tcPr>
          <w:p w14:paraId="0A84B114" w14:textId="4C453A95" w:rsidR="00F94BF0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8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939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767</w:t>
            </w:r>
            <w:r w:rsidR="00F94BF0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234</w:t>
            </w:r>
          </w:p>
        </w:tc>
      </w:tr>
      <w:tr w:rsidR="00F94BF0" w:rsidRPr="001773BA" w14:paraId="23AE487A" w14:textId="77777777" w:rsidTr="00691139">
        <w:trPr>
          <w:trHeight w:val="20"/>
        </w:trPr>
        <w:tc>
          <w:tcPr>
            <w:tcW w:w="3370" w:type="dxa"/>
          </w:tcPr>
          <w:p w14:paraId="0E94B1A3" w14:textId="77777777" w:rsidR="00F94BF0" w:rsidRPr="001773BA" w:rsidRDefault="00F94BF0" w:rsidP="00F94BF0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6F6153" w14:textId="6C40DDF0" w:rsidR="00F94BF0" w:rsidRPr="001773BA" w:rsidRDefault="00F94BF0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F5A650" w14:textId="6BF35470" w:rsidR="00F94BF0" w:rsidRPr="001773BA" w:rsidRDefault="00F94BF0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384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413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461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FA19F7" w14:textId="0E440283" w:rsidR="00F94BF0" w:rsidRPr="001773BA" w:rsidRDefault="00F94BF0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857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775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878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C2D678" w14:textId="759A0A54" w:rsidR="00F94BF0" w:rsidRPr="001773BA" w:rsidRDefault="00F94BF0" w:rsidP="0069113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710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405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976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AAAD35" w14:textId="4522BB8E" w:rsidR="00F94BF0" w:rsidRPr="001773BA" w:rsidRDefault="00F94BF0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936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341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440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C3AE81" w14:textId="7A8602B4" w:rsidR="00F94BF0" w:rsidRPr="001773BA" w:rsidRDefault="00F94BF0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6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397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656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0A8C6A" w14:textId="34CF6206" w:rsidR="00F94BF0" w:rsidRPr="001773BA" w:rsidRDefault="00F94BF0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2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474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637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B99A98" w14:textId="4ABD2B43" w:rsidR="00F94BF0" w:rsidRPr="001773BA" w:rsidRDefault="00F94BF0" w:rsidP="00691139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6C9C20" w14:textId="086EDB09" w:rsidR="00F94BF0" w:rsidRPr="001773BA" w:rsidRDefault="00F94BF0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1773BA">
              <w:rPr>
                <w:rFonts w:ascii="Browallia New" w:hAnsi="Browallia New" w:cs="Browallia New"/>
              </w:rPr>
              <w:t>(</w:t>
            </w:r>
            <w:r w:rsidR="00F27EF7" w:rsidRPr="001773BA">
              <w:rPr>
                <w:rFonts w:ascii="Browallia New" w:hAnsi="Browallia New" w:cs="Browallia New"/>
              </w:rPr>
              <w:t>3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897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809</w:t>
            </w:r>
            <w:r w:rsidRPr="001773BA">
              <w:rPr>
                <w:rFonts w:ascii="Browallia New" w:hAnsi="Browallia New" w:cs="Browallia New"/>
              </w:rPr>
              <w:t>,</w:t>
            </w:r>
            <w:r w:rsidR="00F27EF7" w:rsidRPr="001773BA">
              <w:rPr>
                <w:rFonts w:ascii="Browallia New" w:hAnsi="Browallia New" w:cs="Browallia New"/>
              </w:rPr>
              <w:t>048</w:t>
            </w:r>
            <w:r w:rsidRPr="001773BA">
              <w:rPr>
                <w:rFonts w:ascii="Browallia New" w:hAnsi="Browallia New" w:cs="Browallia New"/>
              </w:rPr>
              <w:t>)</w:t>
            </w:r>
          </w:p>
        </w:tc>
      </w:tr>
      <w:tr w:rsidR="00B03662" w:rsidRPr="001773BA" w14:paraId="23904A92" w14:textId="77777777" w:rsidTr="00691139">
        <w:trPr>
          <w:trHeight w:val="20"/>
        </w:trPr>
        <w:tc>
          <w:tcPr>
            <w:tcW w:w="3370" w:type="dxa"/>
          </w:tcPr>
          <w:p w14:paraId="701F236B" w14:textId="77777777" w:rsidR="00B03662" w:rsidRPr="001773BA" w:rsidRDefault="00B03662" w:rsidP="00B03662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9EBB6D" w14:textId="74452A3F" w:rsidR="00B03662" w:rsidRPr="001773BA" w:rsidRDefault="00F27EF7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200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8932AA" w14:textId="6290AB5D" w:rsidR="00B03662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948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484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699D84" w14:textId="03D84D1B" w:rsidR="00B03662" w:rsidRPr="001773BA" w:rsidRDefault="00F27EF7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238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335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803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CCB128" w14:textId="14E9DD8F" w:rsidR="00B03662" w:rsidRPr="001773BA" w:rsidRDefault="00F27EF7" w:rsidP="0069113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184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210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B5546D" w14:textId="39259EC6" w:rsidR="00B03662" w:rsidRPr="001773BA" w:rsidRDefault="00F27EF7" w:rsidP="00691139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374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419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74AE0B" w14:textId="01714214" w:rsidR="00B03662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45AAAD" w14:textId="029B48BE" w:rsidR="00B03662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27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032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B157B0" w14:textId="4F3939DC" w:rsidR="00B03662" w:rsidRPr="001773BA" w:rsidRDefault="00F27EF7" w:rsidP="00691139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69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476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7DAE30" w14:textId="41D7B883" w:rsidR="00B03662" w:rsidRPr="001773BA" w:rsidRDefault="00F27EF7" w:rsidP="00691139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</w:rPr>
              <w:t>5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041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958</w:t>
            </w:r>
            <w:r w:rsidR="00B03662" w:rsidRPr="001773BA">
              <w:rPr>
                <w:rFonts w:ascii="Browallia New" w:hAnsi="Browallia New" w:cs="Browallia New"/>
              </w:rPr>
              <w:t>,</w:t>
            </w:r>
            <w:r w:rsidRPr="001773BA">
              <w:rPr>
                <w:rFonts w:ascii="Browallia New" w:hAnsi="Browallia New" w:cs="Browallia New"/>
              </w:rPr>
              <w:t>186</w:t>
            </w:r>
          </w:p>
        </w:tc>
      </w:tr>
    </w:tbl>
    <w:p w14:paraId="7189826D" w14:textId="77777777" w:rsidR="000275C0" w:rsidRPr="001773BA" w:rsidRDefault="000275C0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5D8310" w14:textId="0C97C9C5" w:rsidR="00934AFD" w:rsidRPr="001773BA" w:rsidRDefault="00934AFD" w:rsidP="00934AFD">
      <w:pPr>
        <w:rPr>
          <w:rFonts w:ascii="Browallia New" w:hAnsi="Browallia New" w:cs="Browallia New"/>
          <w:sz w:val="26"/>
          <w:szCs w:val="26"/>
          <w:cs/>
        </w:rPr>
        <w:sectPr w:rsidR="00934AFD" w:rsidRPr="001773BA" w:rsidSect="0092368C">
          <w:pgSz w:w="16834" w:h="11909" w:orient="landscape" w:code="9"/>
          <w:pgMar w:top="1440" w:right="864" w:bottom="720" w:left="864" w:header="706" w:footer="706" w:gutter="0"/>
          <w:cols w:space="720"/>
        </w:sectPr>
      </w:pPr>
    </w:p>
    <w:p w14:paraId="2DA30B11" w14:textId="77777777" w:rsidR="00934AFD" w:rsidRPr="001773BA" w:rsidRDefault="00934AFD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EC4BFD" w14:textId="77777777" w:rsidR="004513A2" w:rsidRPr="001773BA" w:rsidRDefault="004513A2" w:rsidP="008926B8">
      <w:pPr>
        <w:jc w:val="both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หากที่ดินแสดงตามราคาทุนเดิม ราคาตามบัญชีจะเป็นดังนี้</w:t>
      </w:r>
    </w:p>
    <w:p w14:paraId="1E2C0752" w14:textId="77777777" w:rsidR="004513A2" w:rsidRPr="001773BA" w:rsidRDefault="004513A2" w:rsidP="008926B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367"/>
        <w:gridCol w:w="1369"/>
        <w:gridCol w:w="1368"/>
        <w:gridCol w:w="1368"/>
      </w:tblGrid>
      <w:tr w:rsidR="00130462" w:rsidRPr="001773BA" w14:paraId="43B11EF5" w14:textId="77777777" w:rsidTr="0014445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A21A989" w14:textId="77777777" w:rsidR="004513A2" w:rsidRPr="001773BA" w:rsidRDefault="004513A2" w:rsidP="008926B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71B0F5" w14:textId="77777777" w:rsidR="004513A2" w:rsidRPr="001773BA" w:rsidRDefault="004513A2" w:rsidP="008926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9E65B8" w14:textId="77777777" w:rsidR="004513A2" w:rsidRPr="001773BA" w:rsidRDefault="004513A2" w:rsidP="008926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5C6" w:rsidRPr="001773BA" w14:paraId="4327411C" w14:textId="77777777" w:rsidTr="0014445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7CFD720B" w14:textId="77777777" w:rsidR="000E55C6" w:rsidRPr="001773BA" w:rsidRDefault="000E55C6" w:rsidP="000E55C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0D166B" w14:textId="19222C90" w:rsidR="000E55C6" w:rsidRPr="001773BA" w:rsidRDefault="000E55C6" w:rsidP="000E55C6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21DB9D" w14:textId="469DE1C1" w:rsidR="000E55C6" w:rsidRPr="001773BA" w:rsidRDefault="000E55C6" w:rsidP="000E55C6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F30096" w14:textId="59F79158" w:rsidR="000E55C6" w:rsidRPr="001773BA" w:rsidRDefault="000E55C6" w:rsidP="000E55C6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6A395B" w14:textId="0B726A8B" w:rsidR="000E55C6" w:rsidRPr="001773BA" w:rsidRDefault="000E55C6" w:rsidP="000E55C6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E55C6" w:rsidRPr="001773BA" w14:paraId="6124270F" w14:textId="77777777" w:rsidTr="001304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53F99BF9" w14:textId="77777777" w:rsidR="000E55C6" w:rsidRPr="001773BA" w:rsidRDefault="000E55C6" w:rsidP="000E55C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E18044" w14:textId="77777777" w:rsidR="000E55C6" w:rsidRPr="001773BA" w:rsidRDefault="000E55C6" w:rsidP="000E55C6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027E41" w14:textId="77777777" w:rsidR="000E55C6" w:rsidRPr="001773BA" w:rsidRDefault="000E55C6" w:rsidP="000E55C6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25D61" w14:textId="77777777" w:rsidR="000E55C6" w:rsidRPr="001773BA" w:rsidRDefault="000E55C6" w:rsidP="000E55C6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B51CF2" w14:textId="77777777" w:rsidR="000E55C6" w:rsidRPr="001773BA" w:rsidRDefault="000E55C6" w:rsidP="000E55C6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0E55C6" w:rsidRPr="001773BA" w14:paraId="27088495" w14:textId="77777777" w:rsidTr="001304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5EAA" w14:textId="77777777" w:rsidR="000E55C6" w:rsidRPr="001773BA" w:rsidRDefault="000E55C6" w:rsidP="000E55C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B6F08" w14:textId="77777777" w:rsidR="000E55C6" w:rsidRPr="001773BA" w:rsidRDefault="000E55C6" w:rsidP="000E55C6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F667C" w14:textId="77777777" w:rsidR="000E55C6" w:rsidRPr="001773BA" w:rsidRDefault="000E55C6" w:rsidP="000E55C6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BA86B" w14:textId="77777777" w:rsidR="000E55C6" w:rsidRPr="001773BA" w:rsidRDefault="000E55C6" w:rsidP="000E55C6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8F700" w14:textId="77777777" w:rsidR="000E55C6" w:rsidRPr="001773BA" w:rsidRDefault="000E55C6" w:rsidP="000E55C6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1409" w:rsidRPr="001773BA" w14:paraId="47B45FBA" w14:textId="77777777" w:rsidTr="001304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CD309D8" w14:textId="77777777" w:rsidR="00081409" w:rsidRPr="001773BA" w:rsidRDefault="00081409" w:rsidP="0008140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D6269" w14:textId="6A33EB8F" w:rsidR="00081409" w:rsidRPr="001773BA" w:rsidRDefault="00F27EF7" w:rsidP="0008140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08140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08140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51FCD" w14:textId="1AE1143F" w:rsidR="00081409" w:rsidRPr="001773BA" w:rsidRDefault="00F27EF7" w:rsidP="0008140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08140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08140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1C428" w14:textId="6E1D07E7" w:rsidR="00081409" w:rsidRPr="001773BA" w:rsidRDefault="00F27EF7" w:rsidP="0008140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08140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08140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EED5A" w14:textId="270CAFED" w:rsidR="00081409" w:rsidRPr="001773BA" w:rsidRDefault="00F27EF7" w:rsidP="0008140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08140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08140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</w:tr>
      <w:tr w:rsidR="00081409" w:rsidRPr="001773BA" w14:paraId="49126884" w14:textId="77777777" w:rsidTr="001304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6DC93EBB" w14:textId="1CC5BF30" w:rsidR="00081409" w:rsidRPr="001773BA" w:rsidRDefault="00081409" w:rsidP="00081409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875CE" w14:textId="3F154BBE" w:rsidR="00081409" w:rsidRPr="001773BA" w:rsidRDefault="00F27EF7" w:rsidP="0008140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08140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08140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C5301" w14:textId="4E90B2AF" w:rsidR="00081409" w:rsidRPr="001773BA" w:rsidRDefault="00F27EF7" w:rsidP="0008140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08140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08140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907CF" w14:textId="165A1ADB" w:rsidR="00081409" w:rsidRPr="001773BA" w:rsidRDefault="00F27EF7" w:rsidP="0008140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08140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08140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4D5DC1" w14:textId="34966252" w:rsidR="00081409" w:rsidRPr="001773BA" w:rsidRDefault="00F27EF7" w:rsidP="0008140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08140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08140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</w:tr>
    </w:tbl>
    <w:p w14:paraId="62405AA8" w14:textId="77777777" w:rsidR="004513A2" w:rsidRPr="001773BA" w:rsidRDefault="004513A2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E2BC8A" w14:textId="77777777" w:rsidR="00190B55" w:rsidRPr="001773BA" w:rsidRDefault="00190B55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มูลค่ายุติธรรมของที่ดิน</w:t>
      </w:r>
    </w:p>
    <w:p w14:paraId="6A67EE58" w14:textId="77777777" w:rsidR="00190B55" w:rsidRPr="001773BA" w:rsidRDefault="00190B55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2F9B9C" w14:textId="790544BD" w:rsidR="00FF5184" w:rsidRPr="001773BA" w:rsidRDefault="00190B55" w:rsidP="008926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30</w:t>
      </w:r>
      <w:r w:rsidR="000A7503" w:rsidRPr="00177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A7503" w:rsidRPr="001773BA">
        <w:rPr>
          <w:rFonts w:ascii="Browallia New" w:hAnsi="Browallia New" w:cs="Browallia New"/>
          <w:spacing w:val="-4"/>
          <w:sz w:val="26"/>
          <w:szCs w:val="26"/>
          <w:cs/>
        </w:rPr>
        <w:t>มิถุนายน พ</w:t>
      </w:r>
      <w:r w:rsidR="000A7503" w:rsidRPr="001773BA">
        <w:rPr>
          <w:rFonts w:ascii="Browallia New" w:hAnsi="Browallia New" w:cs="Browallia New"/>
          <w:spacing w:val="-4"/>
          <w:sz w:val="26"/>
          <w:szCs w:val="26"/>
        </w:rPr>
        <w:t>.</w:t>
      </w:r>
      <w:r w:rsidR="000A7503" w:rsidRPr="001773BA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0A7503" w:rsidRPr="001773BA">
        <w:rPr>
          <w:rFonts w:ascii="Browallia New" w:hAnsi="Browallia New" w:cs="Browallia New"/>
          <w:spacing w:val="-4"/>
          <w:sz w:val="26"/>
          <w:szCs w:val="26"/>
        </w:rPr>
        <w:t>.</w:t>
      </w:r>
      <w:r w:rsidR="00E503CC" w:rsidRPr="00177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กลุ่มกิจการได้ทำการประเมินมูลค่ายุติธรรมของที่ดินโดยบริษัท</w:t>
      </w:r>
      <w:r w:rsidR="00A463DB"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โจนส์ แลง ลาซาลล์ (ประเทศไทย) จำกัด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7308" w:rsidRPr="001773BA">
        <w:rPr>
          <w:rFonts w:ascii="Browallia New" w:hAnsi="Browallia New" w:cs="Browallia New"/>
          <w:sz w:val="26"/>
          <w:szCs w:val="26"/>
          <w:cs/>
        </w:rPr>
        <w:t xml:space="preserve">ซึ่งเป็นผู้ประเมินอิสระ </w:t>
      </w:r>
      <w:r w:rsidRPr="001773BA">
        <w:rPr>
          <w:rFonts w:ascii="Browallia New" w:hAnsi="Browallia New" w:cs="Browallia New"/>
          <w:sz w:val="26"/>
          <w:szCs w:val="26"/>
          <w:cs/>
        </w:rPr>
        <w:t>โดยส่วนเกินทุนจากการ</w:t>
      </w:r>
      <w:r w:rsidR="00B41F8A" w:rsidRPr="001773BA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1773BA">
        <w:rPr>
          <w:rFonts w:ascii="Browallia New" w:hAnsi="Browallia New" w:cs="Browallia New"/>
          <w:sz w:val="26"/>
          <w:szCs w:val="26"/>
          <w:cs/>
        </w:rPr>
        <w:t>ราคาสินทรัพย์สุทธิจากภาษีเงินได้รอการตัดบัญชีที่เกี่ยวข้องจะรับรู้ไปยัง</w:t>
      </w:r>
      <w:r w:rsidR="004F7ECB" w:rsidRPr="001773BA">
        <w:rPr>
          <w:rFonts w:ascii="Browallia New" w:hAnsi="Browallia New" w:cs="Browallia New"/>
          <w:sz w:val="26"/>
          <w:szCs w:val="26"/>
        </w:rPr>
        <w:br/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กำไรขาดทุนเบ็ดเสร็จอื่น </w:t>
      </w:r>
    </w:p>
    <w:p w14:paraId="2D7169E5" w14:textId="77777777" w:rsidR="00FF5184" w:rsidRPr="001773BA" w:rsidRDefault="00FF5184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F82ED6" w14:textId="07EBC10D" w:rsidR="00F77308" w:rsidRPr="001773BA" w:rsidRDefault="00F77308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3629ADDF" w14:textId="77777777" w:rsidR="00F77308" w:rsidRPr="001773BA" w:rsidRDefault="00F77308" w:rsidP="008926B8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762"/>
        <w:gridCol w:w="2007"/>
        <w:gridCol w:w="1656"/>
        <w:gridCol w:w="2007"/>
      </w:tblGrid>
      <w:tr w:rsidR="00130462" w:rsidRPr="001773BA" w14:paraId="464EA950" w14:textId="77777777" w:rsidTr="00E81666">
        <w:trPr>
          <w:trHeight w:val="20"/>
        </w:trPr>
        <w:tc>
          <w:tcPr>
            <w:tcW w:w="3762" w:type="dxa"/>
          </w:tcPr>
          <w:p w14:paraId="78000DAA" w14:textId="77777777" w:rsidR="00F77308" w:rsidRPr="001773BA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vAlign w:val="bottom"/>
          </w:tcPr>
          <w:p w14:paraId="351921CD" w14:textId="77777777" w:rsidR="006E0E8F" w:rsidRPr="001773BA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</w:t>
            </w:r>
          </w:p>
          <w:p w14:paraId="203296CF" w14:textId="77777777" w:rsidR="00F77308" w:rsidRPr="001773BA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ซื้อขายในตลาดที่มี</w:t>
            </w:r>
          </w:p>
          <w:p w14:paraId="4FD034CD" w14:textId="77777777" w:rsidR="00F77308" w:rsidRPr="001773BA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สภาพคล่องสำหรับ</w:t>
            </w:r>
          </w:p>
          <w:p w14:paraId="01867FC2" w14:textId="77777777" w:rsidR="00F77308" w:rsidRPr="001773BA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  <w:p w14:paraId="1FDFDC71" w14:textId="02729D25" w:rsidR="00F77308" w:rsidRPr="001773BA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(ระดับ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bottom"/>
          </w:tcPr>
          <w:p w14:paraId="6A189FE9" w14:textId="77777777" w:rsidR="006E0E8F" w:rsidRPr="001773BA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</w:t>
            </w:r>
          </w:p>
          <w:p w14:paraId="4DBB9036" w14:textId="77777777" w:rsidR="00C47A5D" w:rsidRPr="001773BA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ที่สังเกตได้ที่มี</w:t>
            </w:r>
          </w:p>
          <w:p w14:paraId="2F98529E" w14:textId="77777777" w:rsidR="00F77308" w:rsidRPr="001773BA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นัยสำคัญ</w:t>
            </w:r>
          </w:p>
          <w:p w14:paraId="01A63990" w14:textId="6E11FBB4" w:rsidR="00F77308" w:rsidRPr="001773BA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07" w:type="dxa"/>
            <w:vAlign w:val="bottom"/>
          </w:tcPr>
          <w:p w14:paraId="60FB0BB3" w14:textId="77777777" w:rsidR="006E0E8F" w:rsidRPr="001773BA" w:rsidRDefault="00F77308" w:rsidP="003E696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</w:t>
            </w:r>
          </w:p>
          <w:p w14:paraId="19FCA953" w14:textId="77777777" w:rsidR="006E0E8F" w:rsidRPr="001773BA" w:rsidRDefault="00F77308" w:rsidP="003E696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ที่ไม่สามารถ</w:t>
            </w:r>
          </w:p>
          <w:p w14:paraId="0CF8852F" w14:textId="77777777" w:rsidR="00F77308" w:rsidRPr="001773BA" w:rsidRDefault="003E6968" w:rsidP="003E696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</w:t>
            </w:r>
            <w:r w:rsidR="00F77308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นัยสำคัญ</w:t>
            </w:r>
          </w:p>
          <w:p w14:paraId="351A201C" w14:textId="36A26CD8" w:rsidR="00F77308" w:rsidRPr="001773BA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30462" w:rsidRPr="001773BA" w14:paraId="392C1627" w14:textId="77777777" w:rsidTr="00E81666">
        <w:trPr>
          <w:trHeight w:val="20"/>
        </w:trPr>
        <w:tc>
          <w:tcPr>
            <w:tcW w:w="3762" w:type="dxa"/>
          </w:tcPr>
          <w:p w14:paraId="52C2456B" w14:textId="77777777" w:rsidR="00F77308" w:rsidRPr="001773BA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01EDEE2B" w14:textId="77777777" w:rsidR="00F77308" w:rsidRPr="001773BA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FD6A85D" w14:textId="77777777" w:rsidR="00F77308" w:rsidRPr="001773BA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0905A8DF" w14:textId="77777777" w:rsidR="00F77308" w:rsidRPr="001773BA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64A6D303" w14:textId="77777777" w:rsidTr="00130462">
        <w:trPr>
          <w:trHeight w:val="20"/>
        </w:trPr>
        <w:tc>
          <w:tcPr>
            <w:tcW w:w="3762" w:type="dxa"/>
          </w:tcPr>
          <w:p w14:paraId="6B5AB746" w14:textId="77777777" w:rsidR="00F77308" w:rsidRPr="001773BA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1235E1DB" w14:textId="77777777" w:rsidR="00F77308" w:rsidRPr="001773BA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82657EA" w14:textId="77777777" w:rsidR="00F77308" w:rsidRPr="001773BA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32077F2E" w14:textId="77777777" w:rsidR="00F77308" w:rsidRPr="001773BA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0462" w:rsidRPr="001773BA" w14:paraId="451C0695" w14:textId="77777777" w:rsidTr="00130462">
        <w:trPr>
          <w:trHeight w:val="20"/>
        </w:trPr>
        <w:tc>
          <w:tcPr>
            <w:tcW w:w="3762" w:type="dxa"/>
          </w:tcPr>
          <w:p w14:paraId="6EFA08FB" w14:textId="77777777" w:rsidR="00F77308" w:rsidRPr="001773BA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07" w:type="dxa"/>
          </w:tcPr>
          <w:p w14:paraId="09377ECC" w14:textId="77777777" w:rsidR="00F77308" w:rsidRPr="001773BA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31080418" w14:textId="77777777" w:rsidR="00F77308" w:rsidRPr="001773BA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</w:tcPr>
          <w:p w14:paraId="1B91D819" w14:textId="77777777" w:rsidR="00F77308" w:rsidRPr="001773BA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0462" w:rsidRPr="001773BA" w14:paraId="5A0CDE66" w14:textId="77777777" w:rsidTr="00130462">
        <w:trPr>
          <w:trHeight w:val="20"/>
        </w:trPr>
        <w:tc>
          <w:tcPr>
            <w:tcW w:w="3762" w:type="dxa"/>
          </w:tcPr>
          <w:p w14:paraId="5F355140" w14:textId="77777777" w:rsidR="00F77308" w:rsidRPr="001773BA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1B7AFD43" w14:textId="2F7D89C1" w:rsidR="00F77308" w:rsidRPr="001773BA" w:rsidRDefault="007E53DD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852B43A" w14:textId="6372E8BA" w:rsidR="00F77308" w:rsidRPr="001773BA" w:rsidRDefault="007E53DD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77D8FA72" w14:textId="109514DA" w:rsidR="00F77308" w:rsidRPr="001773BA" w:rsidRDefault="00F27EF7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53D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7E53D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53D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30462" w:rsidRPr="001773BA" w14:paraId="77AB24A7" w14:textId="77777777" w:rsidTr="00130462">
        <w:trPr>
          <w:trHeight w:val="20"/>
        </w:trPr>
        <w:tc>
          <w:tcPr>
            <w:tcW w:w="3762" w:type="dxa"/>
          </w:tcPr>
          <w:p w14:paraId="3ABCD9FA" w14:textId="77777777" w:rsidR="00F77308" w:rsidRPr="001773BA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14:paraId="7A032D60" w14:textId="7E1A83E8" w:rsidR="00F77308" w:rsidRPr="001773BA" w:rsidRDefault="007E53DD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6F0A8BE" w14:textId="5A435078" w:rsidR="00F77308" w:rsidRPr="001773BA" w:rsidRDefault="007E53DD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14:paraId="39867E61" w14:textId="3AEA29AE" w:rsidR="00F77308" w:rsidRPr="001773BA" w:rsidRDefault="00F27EF7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53D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7E53D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53DD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BAA1D90" w14:textId="50D8C8F0" w:rsidR="00934AFD" w:rsidRPr="001773BA" w:rsidRDefault="00934AFD" w:rsidP="008926B8">
      <w:pPr>
        <w:jc w:val="both"/>
        <w:rPr>
          <w:rFonts w:ascii="Browallia New" w:hAnsi="Browallia New" w:cs="Browallia New"/>
          <w:sz w:val="26"/>
          <w:szCs w:val="26"/>
        </w:rPr>
      </w:pPr>
    </w:p>
    <w:p w14:paraId="483D2A1A" w14:textId="77777777" w:rsidR="00FF5184" w:rsidRPr="001773BA" w:rsidRDefault="00F77308" w:rsidP="00DA15EB">
      <w:pPr>
        <w:jc w:val="both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14:paraId="6D850CF8" w14:textId="77777777" w:rsidR="00DA15EB" w:rsidRPr="001773BA" w:rsidRDefault="00DA15EB" w:rsidP="00DA15EB">
      <w:pPr>
        <w:jc w:val="both"/>
        <w:rPr>
          <w:rFonts w:ascii="Browallia New" w:hAnsi="Browallia New" w:cs="Browallia New"/>
          <w:sz w:val="26"/>
          <w:szCs w:val="26"/>
        </w:rPr>
      </w:pPr>
    </w:p>
    <w:p w14:paraId="244F8B05" w14:textId="74D9D86C" w:rsidR="00077F27" w:rsidRPr="001773BA" w:rsidRDefault="00077F27" w:rsidP="008926B8">
      <w:pPr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1773BA">
        <w:rPr>
          <w:rFonts w:ascii="Browallia New" w:hAnsi="Browallia New" w:cs="Browallia New"/>
          <w:i/>
          <w:iCs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F27EF7" w:rsidRPr="001773BA">
        <w:rPr>
          <w:rFonts w:ascii="Browallia New" w:hAnsi="Browallia New" w:cs="Browallia New"/>
          <w:i/>
          <w:iCs/>
          <w:sz w:val="26"/>
          <w:szCs w:val="26"/>
        </w:rPr>
        <w:t>3</w:t>
      </w:r>
      <w:r w:rsidRPr="001773BA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i/>
          <w:iCs/>
          <w:sz w:val="26"/>
          <w:szCs w:val="26"/>
          <w:cs/>
        </w:rPr>
        <w:t>ของมูลค่ายุติธรรม</w:t>
      </w:r>
    </w:p>
    <w:p w14:paraId="1A94FB49" w14:textId="77777777" w:rsidR="00077F27" w:rsidRPr="001773BA" w:rsidRDefault="00077F27" w:rsidP="008926B8">
      <w:pPr>
        <w:jc w:val="both"/>
        <w:rPr>
          <w:rFonts w:ascii="Browallia New" w:hAnsi="Browallia New" w:cs="Browallia New"/>
          <w:sz w:val="26"/>
          <w:szCs w:val="26"/>
        </w:rPr>
      </w:pPr>
    </w:p>
    <w:p w14:paraId="6078E966" w14:textId="04A1ABF5" w:rsidR="004F7ECB" w:rsidRPr="001773BA" w:rsidRDefault="00077F27" w:rsidP="008926B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F27EF7" w:rsidRPr="001773BA">
        <w:rPr>
          <w:rFonts w:ascii="Browallia New" w:hAnsi="Browallia New" w:cs="Browallia New"/>
          <w:sz w:val="26"/>
          <w:szCs w:val="26"/>
        </w:rPr>
        <w:t>3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F27EF7" w:rsidRPr="001773BA">
        <w:rPr>
          <w:rFonts w:ascii="Browallia New" w:hAnsi="Browallia New" w:cs="Browallia New"/>
          <w:sz w:val="26"/>
          <w:szCs w:val="26"/>
        </w:rPr>
        <w:t>2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อย่างไรก็</w:t>
      </w:r>
      <w:r w:rsidR="00A56ACE" w:rsidRPr="001773BA">
        <w:rPr>
          <w:rFonts w:ascii="Browallia New" w:hAnsi="Browallia New" w:cs="Browallia New"/>
          <w:sz w:val="26"/>
          <w:szCs w:val="26"/>
          <w:cs/>
        </w:rPr>
        <w:t>ตาม</w:t>
      </w:r>
      <w:r w:rsidRPr="001773BA">
        <w:rPr>
          <w:rFonts w:ascii="Browallia New" w:hAnsi="Browallia New" w:cs="Browallia New"/>
          <w:sz w:val="26"/>
          <w:szCs w:val="26"/>
          <w:cs/>
        </w:rPr>
        <w:t>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ุ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99ECBA5" w14:textId="6160C8D4" w:rsidR="00C47A5D" w:rsidRPr="001773BA" w:rsidRDefault="004F7ECB" w:rsidP="008926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F72765" w14:textId="67AC0672" w:rsidR="00077F27" w:rsidRPr="001773BA" w:rsidRDefault="00077F27" w:rsidP="009F0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i/>
          <w:iCs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F27EF7" w:rsidRPr="001773BA">
        <w:rPr>
          <w:rFonts w:ascii="Browallia New" w:hAnsi="Browallia New" w:cs="Browallia New"/>
          <w:i/>
          <w:iCs/>
          <w:sz w:val="26"/>
          <w:szCs w:val="26"/>
        </w:rPr>
        <w:t>3</w:t>
      </w:r>
      <w:r w:rsidRPr="001773BA">
        <w:rPr>
          <w:rFonts w:ascii="Browallia New" w:hAnsi="Browallia New" w:cs="Browallia New"/>
          <w:i/>
          <w:iCs/>
          <w:sz w:val="26"/>
          <w:szCs w:val="26"/>
          <w:cs/>
        </w:rPr>
        <w:t>)</w:t>
      </w:r>
      <w:r w:rsidRPr="001773BA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</w:p>
    <w:p w14:paraId="53AF3F35" w14:textId="77777777" w:rsidR="00077F27" w:rsidRPr="001773BA" w:rsidRDefault="00077F27" w:rsidP="004C2BAB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305"/>
        <w:gridCol w:w="1440"/>
        <w:gridCol w:w="1710"/>
        <w:gridCol w:w="1440"/>
        <w:gridCol w:w="1818"/>
        <w:gridCol w:w="1737"/>
      </w:tblGrid>
      <w:tr w:rsidR="00130462" w:rsidRPr="001773BA" w14:paraId="5213C179" w14:textId="77777777" w:rsidTr="0014445A"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0518B54A" w14:textId="77777777" w:rsidR="00077F27" w:rsidRPr="001773BA" w:rsidRDefault="00077F27" w:rsidP="008926B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FEF93FA" w14:textId="77777777" w:rsidR="00077F27" w:rsidRPr="001773BA" w:rsidRDefault="00077F27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50CAB39" w14:textId="77777777" w:rsidR="00077F27" w:rsidRPr="001773BA" w:rsidRDefault="00077F27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211758A" w14:textId="48BDE377" w:rsidR="00077F27" w:rsidRPr="001773BA" w:rsidRDefault="00077F27" w:rsidP="008926B8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5194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2D6DBB7" w14:textId="6597BBEF" w:rsidR="00077F27" w:rsidRPr="001773BA" w:rsidRDefault="00077F27" w:rsidP="008926B8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  <w:hideMark/>
          </w:tcPr>
          <w:p w14:paraId="47B7D83E" w14:textId="77777777" w:rsidR="00077F27" w:rsidRPr="001773BA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72EF976A" w14:textId="77777777" w:rsidR="00077F27" w:rsidRPr="001773BA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C90B5FD" w14:textId="77777777" w:rsidR="00C47A5D" w:rsidRPr="001773BA" w:rsidRDefault="00077F27" w:rsidP="00C47A5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</w:t>
            </w:r>
          </w:p>
          <w:p w14:paraId="06A2AE1D" w14:textId="77777777" w:rsidR="00077F27" w:rsidRPr="001773BA" w:rsidRDefault="00077F27" w:rsidP="00C47A5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ไม่สามารถ</w:t>
            </w:r>
          </w:p>
          <w:p w14:paraId="29FE441C" w14:textId="77777777" w:rsidR="00077F27" w:rsidRPr="001773BA" w:rsidRDefault="00077F27" w:rsidP="00C47A5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  <w:hideMark/>
          </w:tcPr>
          <w:p w14:paraId="1A87BB25" w14:textId="77777777" w:rsidR="00C47A5D" w:rsidRPr="001773BA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  <w:p w14:paraId="64232D2A" w14:textId="77777777" w:rsidR="00C47A5D" w:rsidRPr="001773BA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ที่ไม่สามารถ</w:t>
            </w:r>
          </w:p>
          <w:p w14:paraId="3488A356" w14:textId="77777777" w:rsidR="00077F27" w:rsidRPr="001773BA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  <w:p w14:paraId="78EEF67A" w14:textId="77777777" w:rsidR="00C47A5D" w:rsidRPr="001773BA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</w:t>
            </w:r>
          </w:p>
          <w:p w14:paraId="0272972B" w14:textId="77777777" w:rsidR="00077F27" w:rsidRPr="001773BA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ถัวเฉลี่ยถ่วงน้ำหนัก)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vAlign w:val="bottom"/>
            <w:hideMark/>
          </w:tcPr>
          <w:p w14:paraId="011DEF04" w14:textId="77777777" w:rsidR="00077F27" w:rsidRPr="001773BA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14:paraId="74672E3D" w14:textId="77777777" w:rsidR="00077F27" w:rsidRPr="001773BA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3565DD6E" w14:textId="77777777" w:rsidR="00077F27" w:rsidRPr="001773BA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14:paraId="1FEC94C3" w14:textId="77777777" w:rsidR="00077F27" w:rsidRPr="001773BA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30462" w:rsidRPr="001773BA" w14:paraId="6F7C5297" w14:textId="77777777" w:rsidTr="0014445A"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</w:tcPr>
          <w:p w14:paraId="5AF2277B" w14:textId="77777777" w:rsidR="00077F27" w:rsidRPr="001773BA" w:rsidRDefault="00077F27" w:rsidP="008926B8">
            <w:pPr>
              <w:ind w:left="-7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6E18270" w14:textId="77777777" w:rsidR="00077F27" w:rsidRPr="001773BA" w:rsidRDefault="00077F27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6455B39D" w14:textId="77777777" w:rsidR="00077F27" w:rsidRPr="001773BA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6D87F54" w14:textId="77777777" w:rsidR="00077F27" w:rsidRPr="001773BA" w:rsidRDefault="00077F27" w:rsidP="008926B8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right w:val="nil"/>
            </w:tcBorders>
          </w:tcPr>
          <w:p w14:paraId="7A998591" w14:textId="77777777" w:rsidR="00077F27" w:rsidRPr="001773BA" w:rsidRDefault="00077F27" w:rsidP="008926B8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right w:val="nil"/>
            </w:tcBorders>
          </w:tcPr>
          <w:p w14:paraId="6EA5F386" w14:textId="77777777" w:rsidR="00077F27" w:rsidRPr="001773BA" w:rsidRDefault="00077F27" w:rsidP="00C47A5D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7F27" w:rsidRPr="001773BA" w14:paraId="547C6361" w14:textId="77777777" w:rsidTr="00827C02"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794EE3" w14:textId="77777777" w:rsidR="00077F27" w:rsidRPr="001773BA" w:rsidRDefault="00077F27" w:rsidP="008926B8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420D3" w14:textId="2C1A0684" w:rsidR="00077F27" w:rsidRPr="001773BA" w:rsidRDefault="00F27EF7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77E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6577E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577E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D1AD7E" w14:textId="377E1E31" w:rsidR="00342F76" w:rsidRPr="001773BA" w:rsidRDefault="00E20C18" w:rsidP="00E20C18">
            <w:pPr>
              <w:tabs>
                <w:tab w:val="right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77F27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วิธีเปรียบเทียบ</w:t>
            </w:r>
          </w:p>
          <w:p w14:paraId="06BDA88C" w14:textId="7C591A42" w:rsidR="00077F27" w:rsidRPr="001773BA" w:rsidRDefault="00E20C18" w:rsidP="00E20C18">
            <w:pPr>
              <w:tabs>
                <w:tab w:val="right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77F27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F7BC68" w14:textId="77777777" w:rsidR="00077F27" w:rsidRPr="001773BA" w:rsidRDefault="00077F27" w:rsidP="00C47A5D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03A871" w14:textId="1DF0DA1F" w:rsidR="00077F27" w:rsidRPr="001773BA" w:rsidRDefault="00C47A5D" w:rsidP="00C47A5D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2472"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77F27"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77F27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</w:t>
            </w:r>
            <w:r w:rsidR="00077F27"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14:paraId="6A61B58A" w14:textId="1CC8DC75" w:rsidR="00077F27" w:rsidRPr="001773BA" w:rsidRDefault="00C47A5D" w:rsidP="00C47A5D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2472"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077F27"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77F27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  <w:p w14:paraId="417E5BB4" w14:textId="7F287087" w:rsidR="00077F27" w:rsidRPr="001773BA" w:rsidRDefault="00C47A5D" w:rsidP="00C47A5D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77F27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A06C9"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77F27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90E9CD" w14:textId="77777777" w:rsidR="00077F27" w:rsidRPr="001773BA" w:rsidRDefault="00C47A5D" w:rsidP="00C47A5D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77F27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มูลค่ายุติธรรมสูงขึ้น</w:t>
            </w:r>
          </w:p>
          <w:p w14:paraId="7D66160A" w14:textId="77777777" w:rsidR="00077F27" w:rsidRPr="001773BA" w:rsidRDefault="00C47A5D" w:rsidP="00C47A5D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77F27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เมื่อราคาต่อตารางวา</w:t>
            </w:r>
          </w:p>
          <w:p w14:paraId="50688328" w14:textId="77777777" w:rsidR="00077F27" w:rsidRPr="001773BA" w:rsidRDefault="00C47A5D" w:rsidP="00C47A5D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77F27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สูงขึ้น</w:t>
            </w:r>
          </w:p>
        </w:tc>
      </w:tr>
    </w:tbl>
    <w:p w14:paraId="58C97739" w14:textId="1D2FC48D" w:rsidR="00F0294E" w:rsidRPr="001773BA" w:rsidRDefault="00F0294E" w:rsidP="008926B8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34DDA160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5ED1E225" w14:textId="7897C3DE" w:rsidR="00A26C9C" w:rsidRPr="001773BA" w:rsidRDefault="00F27EF7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A26C9C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สินทรัพย์สิทธิการใช้</w:t>
            </w:r>
          </w:p>
        </w:tc>
      </w:tr>
    </w:tbl>
    <w:p w14:paraId="3584BAFD" w14:textId="77777777" w:rsidR="00A26C9C" w:rsidRPr="001773BA" w:rsidRDefault="00A26C9C" w:rsidP="008926B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00650F4" w14:textId="7CD8433A" w:rsidR="00FF5184" w:rsidRPr="001773BA" w:rsidRDefault="00FC6EFE" w:rsidP="008926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มูลค่าตามบัญชีของสินทรัพย์สิทธิการใช้</w:t>
      </w:r>
      <w:r w:rsidR="006614E9" w:rsidRPr="001773BA">
        <w:rPr>
          <w:rFonts w:ascii="Browallia New" w:hAnsi="Browallia New" w:cs="Browallia New"/>
          <w:spacing w:val="-6"/>
          <w:sz w:val="26"/>
          <w:szCs w:val="26"/>
          <w:cs/>
        </w:rPr>
        <w:t xml:space="preserve"> ณ วันที่ </w:t>
      </w:r>
      <w:r w:rsidR="00F27EF7" w:rsidRPr="001773BA">
        <w:rPr>
          <w:rFonts w:ascii="Browallia New" w:hAnsi="Browallia New" w:cs="Browallia New"/>
          <w:spacing w:val="-6"/>
          <w:sz w:val="26"/>
          <w:szCs w:val="26"/>
        </w:rPr>
        <w:t>31</w:t>
      </w:r>
      <w:r w:rsidR="006614E9" w:rsidRPr="001773BA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</w:t>
      </w:r>
      <w:r w:rsidR="006614E9" w:rsidRPr="001773B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ประกอบด้วยรายการดังต่อไปนี้</w:t>
      </w:r>
    </w:p>
    <w:p w14:paraId="4D5C80B3" w14:textId="77777777" w:rsidR="00FF5184" w:rsidRPr="001773BA" w:rsidRDefault="00FF5184" w:rsidP="008926B8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1773BA" w14:paraId="39219DBE" w14:textId="77777777" w:rsidTr="0014445A">
        <w:tc>
          <w:tcPr>
            <w:tcW w:w="3989" w:type="dxa"/>
            <w:vAlign w:val="center"/>
          </w:tcPr>
          <w:p w14:paraId="70C2279E" w14:textId="77777777" w:rsidR="00A26C9C" w:rsidRPr="001773BA" w:rsidRDefault="00A26C9C" w:rsidP="008926B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376DB5F" w14:textId="77777777" w:rsidR="00A26C9C" w:rsidRPr="001773BA" w:rsidRDefault="004513A2" w:rsidP="008926B8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A26C9C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1CAB8D5" w14:textId="77777777" w:rsidR="00A26C9C" w:rsidRPr="001773BA" w:rsidRDefault="004513A2" w:rsidP="008926B8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A26C9C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E55C6" w:rsidRPr="001773BA" w14:paraId="42F81116" w14:textId="77777777" w:rsidTr="0014445A">
        <w:tc>
          <w:tcPr>
            <w:tcW w:w="3989" w:type="dxa"/>
            <w:vAlign w:val="center"/>
          </w:tcPr>
          <w:p w14:paraId="1165BDE9" w14:textId="77777777" w:rsidR="000E55C6" w:rsidRPr="001773BA" w:rsidRDefault="000E55C6" w:rsidP="000E55C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334ACC" w14:textId="7A6C95B7" w:rsidR="000E55C6" w:rsidRPr="001773BA" w:rsidRDefault="000E55C6" w:rsidP="000E55C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C91B98" w14:textId="7A61F40F" w:rsidR="000E55C6" w:rsidRPr="001773BA" w:rsidRDefault="000E55C6" w:rsidP="000E55C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348BDC" w14:textId="6A8B2210" w:rsidR="000E55C6" w:rsidRPr="001773BA" w:rsidRDefault="000E55C6" w:rsidP="000E55C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E63124" w14:textId="2589A143" w:rsidR="000E55C6" w:rsidRPr="001773BA" w:rsidRDefault="000E55C6" w:rsidP="000E55C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E55C6" w:rsidRPr="001773BA" w14:paraId="6169ECDA" w14:textId="77777777" w:rsidTr="00130462">
        <w:tc>
          <w:tcPr>
            <w:tcW w:w="3989" w:type="dxa"/>
            <w:vAlign w:val="center"/>
          </w:tcPr>
          <w:p w14:paraId="41B45F1F" w14:textId="77777777" w:rsidR="000E55C6" w:rsidRPr="001773BA" w:rsidRDefault="000E55C6" w:rsidP="000E55C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FB1F1D7" w14:textId="77777777" w:rsidR="000E55C6" w:rsidRPr="001773BA" w:rsidRDefault="000E55C6" w:rsidP="000E55C6">
            <w:pPr>
              <w:pStyle w:val="CommentText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897AD2F" w14:textId="77777777" w:rsidR="000E55C6" w:rsidRPr="001773BA" w:rsidRDefault="000E55C6" w:rsidP="000E55C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DDBA303" w14:textId="77777777" w:rsidR="000E55C6" w:rsidRPr="001773BA" w:rsidRDefault="000E55C6" w:rsidP="000E55C6">
            <w:pPr>
              <w:pStyle w:val="CommentText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E099A1B" w14:textId="77777777" w:rsidR="000E55C6" w:rsidRPr="001773BA" w:rsidRDefault="000E55C6" w:rsidP="000E55C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0E55C6" w:rsidRPr="001773BA" w14:paraId="11479F5B" w14:textId="77777777" w:rsidTr="00130462">
        <w:tc>
          <w:tcPr>
            <w:tcW w:w="3989" w:type="dxa"/>
            <w:vAlign w:val="center"/>
          </w:tcPr>
          <w:p w14:paraId="37B04861" w14:textId="77777777" w:rsidR="000E55C6" w:rsidRPr="001773BA" w:rsidRDefault="000E55C6" w:rsidP="000E55C6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D57B46" w14:textId="77777777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8E6CB3A" w14:textId="77777777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0F3CA5" w14:textId="77777777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89683B6" w14:textId="77777777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55C6" w:rsidRPr="001773BA" w14:paraId="6584CF47" w14:textId="77777777" w:rsidTr="00130462">
        <w:tc>
          <w:tcPr>
            <w:tcW w:w="3989" w:type="dxa"/>
            <w:vAlign w:val="center"/>
          </w:tcPr>
          <w:p w14:paraId="03B92F6B" w14:textId="77777777" w:rsidR="000E55C6" w:rsidRPr="001773BA" w:rsidRDefault="000E55C6" w:rsidP="000E55C6">
            <w:pPr>
              <w:pStyle w:val="Heading7"/>
              <w:keepNext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25CC8AD" w14:textId="77777777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C8B8683" w14:textId="77777777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FB43E8F" w14:textId="77777777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0D0CE3E" w14:textId="77777777" w:rsidR="000E55C6" w:rsidRPr="001773BA" w:rsidRDefault="000E55C6" w:rsidP="000E55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149" w:rsidRPr="001773BA" w14:paraId="521129F8" w14:textId="77777777" w:rsidTr="00163F1A">
        <w:tc>
          <w:tcPr>
            <w:tcW w:w="3989" w:type="dxa"/>
            <w:vAlign w:val="center"/>
          </w:tcPr>
          <w:p w14:paraId="3310BDD2" w14:textId="77777777" w:rsidR="00C64149" w:rsidRPr="001773BA" w:rsidRDefault="00C64149" w:rsidP="00C64149">
            <w:pPr>
              <w:pStyle w:val="Heading7"/>
              <w:keepNext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8" w:name="OLE_LINK4"/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368" w:type="dxa"/>
          </w:tcPr>
          <w:p w14:paraId="244EFD3A" w14:textId="0552356A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</w:tcPr>
          <w:p w14:paraId="05556F0B" w14:textId="1A42EB89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8" w:type="dxa"/>
          </w:tcPr>
          <w:p w14:paraId="3991ABB9" w14:textId="41026867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</w:tcPr>
          <w:p w14:paraId="2475B0ED" w14:textId="103DE9E5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C64149" w:rsidRPr="001773BA" w14:paraId="38EAAABF" w14:textId="77777777" w:rsidTr="00163F1A">
        <w:tc>
          <w:tcPr>
            <w:tcW w:w="3989" w:type="dxa"/>
            <w:vAlign w:val="center"/>
          </w:tcPr>
          <w:p w14:paraId="7783FFEF" w14:textId="77777777" w:rsidR="00C64149" w:rsidRPr="001773BA" w:rsidRDefault="00C64149" w:rsidP="00C64149">
            <w:pPr>
              <w:pStyle w:val="Heading7"/>
              <w:keepNext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368" w:type="dxa"/>
          </w:tcPr>
          <w:p w14:paraId="1DFE62CC" w14:textId="504D3AC4" w:rsidR="00C64149" w:rsidRPr="001773BA" w:rsidRDefault="00C64149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320E009" w14:textId="42AE4842" w:rsidR="00C64149" w:rsidRPr="001773BA" w:rsidRDefault="00C64149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F3F8E63" w14:textId="42799689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68" w:type="dxa"/>
          </w:tcPr>
          <w:p w14:paraId="244652FE" w14:textId="5A633747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  <w:tr w:rsidR="00C64149" w:rsidRPr="001773BA" w14:paraId="030572C7" w14:textId="77777777" w:rsidTr="00163F1A">
        <w:tc>
          <w:tcPr>
            <w:tcW w:w="3989" w:type="dxa"/>
            <w:vAlign w:val="center"/>
          </w:tcPr>
          <w:p w14:paraId="1DA53E60" w14:textId="77777777" w:rsidR="00C64149" w:rsidRPr="001773BA" w:rsidRDefault="00C64149" w:rsidP="00C64149">
            <w:pPr>
              <w:pStyle w:val="Heading7"/>
              <w:keepNext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56AC4F" w14:textId="3BFCEF0D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1D3ED3" w14:textId="3470B9D4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FFDC41" w14:textId="46BF1253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B1548C" w14:textId="5FBB7CB3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C64149" w:rsidRPr="001773BA" w14:paraId="50408CEF" w14:textId="77777777" w:rsidTr="00163F1A">
        <w:tc>
          <w:tcPr>
            <w:tcW w:w="3989" w:type="dxa"/>
            <w:vAlign w:val="center"/>
          </w:tcPr>
          <w:p w14:paraId="0310EFB3" w14:textId="77777777" w:rsidR="00C64149" w:rsidRPr="001773BA" w:rsidRDefault="00C64149" w:rsidP="00C6414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84A5F" w14:textId="0526F328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9ECA9" w14:textId="3997305E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8CC88" w14:textId="39C871A1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B85FF" w14:textId="761C2017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bookmarkEnd w:id="18"/>
    </w:tbl>
    <w:p w14:paraId="576B8C0F" w14:textId="77777777" w:rsidR="006759FF" w:rsidRPr="001773BA" w:rsidRDefault="006759FF" w:rsidP="008926B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B11BB20" w14:textId="46411FF8" w:rsidR="00154991" w:rsidRPr="001773BA" w:rsidRDefault="00F21F1F" w:rsidP="008926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F27EF7" w:rsidRPr="001773BA">
        <w:rPr>
          <w:rFonts w:ascii="Browallia New" w:hAnsi="Browallia New" w:cs="Browallia New"/>
          <w:sz w:val="26"/>
          <w:szCs w:val="26"/>
        </w:rPr>
        <w:t>31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1773BA" w14:paraId="511B49BA" w14:textId="77777777" w:rsidTr="0014445A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70103B84" w14:textId="77777777" w:rsidR="00970479" w:rsidRPr="001773BA" w:rsidRDefault="00970479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C8380E" w14:textId="77777777" w:rsidR="00970479" w:rsidRPr="001773BA" w:rsidRDefault="00956865" w:rsidP="008926B8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70479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130462" w:rsidRPr="001773BA" w14:paraId="5C32E711" w14:textId="77777777" w:rsidTr="0014445A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1EE839D7" w14:textId="77777777" w:rsidR="00970479" w:rsidRPr="001773BA" w:rsidRDefault="00970479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FFBBB4" w14:textId="77777777" w:rsidR="00970479" w:rsidRPr="001773BA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ร้านค้าปลีก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D0D6FC" w14:textId="77777777" w:rsidR="00970479" w:rsidRPr="001773BA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D45F47" w14:textId="77777777" w:rsidR="00970479" w:rsidRPr="001773BA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582FEA" w14:textId="77777777" w:rsidR="00970479" w:rsidRPr="001773BA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0462" w:rsidRPr="001773BA" w14:paraId="4029D35A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27D766D2" w14:textId="77777777" w:rsidR="00956865" w:rsidRPr="001773BA" w:rsidRDefault="00956865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90527F" w14:textId="77777777" w:rsidR="00956865" w:rsidRPr="001773BA" w:rsidRDefault="00956865" w:rsidP="0092368C">
            <w:pPr>
              <w:pStyle w:val="CommentText"/>
              <w:tabs>
                <w:tab w:val="decimal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97B32" w14:textId="77777777" w:rsidR="00956865" w:rsidRPr="001773BA" w:rsidRDefault="00956865" w:rsidP="0092368C">
            <w:pPr>
              <w:pStyle w:val="CommentText"/>
              <w:tabs>
                <w:tab w:val="decimal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B81BB0" w14:textId="77777777" w:rsidR="00956865" w:rsidRPr="001773BA" w:rsidRDefault="00956865" w:rsidP="0092368C">
            <w:pPr>
              <w:pStyle w:val="CommentText"/>
              <w:tabs>
                <w:tab w:val="decimal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0ADF6A" w14:textId="77777777" w:rsidR="00956865" w:rsidRPr="001773BA" w:rsidRDefault="00956865" w:rsidP="0092368C">
            <w:pPr>
              <w:pStyle w:val="CommentText"/>
              <w:tabs>
                <w:tab w:val="decimal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7932AA02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275C1D35" w14:textId="77777777" w:rsidR="00C828FB" w:rsidRPr="001773BA" w:rsidRDefault="00C828FB" w:rsidP="002000A3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D94B1B" w14:textId="77777777" w:rsidR="00C828FB" w:rsidRPr="001773BA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2FDEA" w14:textId="77777777" w:rsidR="00C828FB" w:rsidRPr="001773BA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3A8D6" w14:textId="77777777" w:rsidR="00C828FB" w:rsidRPr="001773BA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2107BC" w14:textId="77777777" w:rsidR="00C828FB" w:rsidRPr="001773BA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0E55C6" w:rsidRPr="001773BA" w14:paraId="40E7F38C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3642B12D" w14:textId="2E2BD81D" w:rsidR="000E55C6" w:rsidRPr="001773BA" w:rsidRDefault="000E55C6" w:rsidP="000E55C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93DF6B" w14:textId="7DA87BF1" w:rsidR="000E55C6" w:rsidRPr="001773BA" w:rsidRDefault="00F27EF7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EEEDE11" w14:textId="36082CF1" w:rsidR="000E55C6" w:rsidRPr="001773BA" w:rsidRDefault="000E55C6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CCA15FA" w14:textId="420D34AE" w:rsidR="000E55C6" w:rsidRPr="001773BA" w:rsidRDefault="00F27EF7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FBA15ED" w14:textId="1610C92E" w:rsidR="000E55C6" w:rsidRPr="001773BA" w:rsidRDefault="00F27EF7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0E55C6" w:rsidRPr="001773BA" w14:paraId="179F051C" w14:textId="77777777" w:rsidTr="00A854E0"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4F82C135" w14:textId="327A33B4" w:rsidR="000E55C6" w:rsidRPr="001773BA" w:rsidRDefault="000E55C6" w:rsidP="000E55C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63AF235" w14:textId="1F3B4AAE" w:rsidR="000E55C6" w:rsidRPr="001773BA" w:rsidRDefault="00F27EF7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E6AC0EE" w14:textId="6D63CC35" w:rsidR="000E55C6" w:rsidRPr="001773BA" w:rsidRDefault="000E55C6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7856F5" w14:textId="4F0D3A91" w:rsidR="000E55C6" w:rsidRPr="001773BA" w:rsidRDefault="000E55C6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3ACCF72" w14:textId="3F736433" w:rsidR="000E55C6" w:rsidRPr="001773BA" w:rsidRDefault="00F27EF7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0E55C6" w:rsidRPr="001773BA" w14:paraId="49A884AA" w14:textId="77777777" w:rsidTr="00A854E0"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64D6F6CB" w14:textId="6633EE3E" w:rsidR="000E55C6" w:rsidRPr="001773BA" w:rsidRDefault="000E55C6" w:rsidP="000E55C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5C6BC77" w14:textId="18836AC8" w:rsidR="000E55C6" w:rsidRPr="001773BA" w:rsidRDefault="00F27EF7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438D83A" w14:textId="67BC7C9F" w:rsidR="000E55C6" w:rsidRPr="001773BA" w:rsidRDefault="000E55C6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3CC0F59" w14:textId="4505CAAF" w:rsidR="000E55C6" w:rsidRPr="001773BA" w:rsidRDefault="000E55C6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675A0D9" w14:textId="2DAF504E" w:rsidR="000E55C6" w:rsidRPr="001773BA" w:rsidRDefault="00F27EF7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0E55C6" w:rsidRPr="001773BA" w14:paraId="3E4074F7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</w:tcPr>
          <w:p w14:paraId="1B557AC9" w14:textId="4A2F99D7" w:rsidR="000E55C6" w:rsidRPr="001773BA" w:rsidRDefault="000E55C6" w:rsidP="000E55C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42818" w14:textId="141A2664" w:rsidR="000E55C6" w:rsidRPr="001773BA" w:rsidRDefault="000E55C6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92E799" w14:textId="18A4EF82" w:rsidR="000E55C6" w:rsidRPr="001773BA" w:rsidRDefault="000E55C6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CBD257" w14:textId="2C25BBFD" w:rsidR="000E55C6" w:rsidRPr="001773BA" w:rsidRDefault="000E55C6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5133E3" w14:textId="5755217D" w:rsidR="000E55C6" w:rsidRPr="001773BA" w:rsidRDefault="000E55C6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5C6" w:rsidRPr="001773BA" w14:paraId="57E32D25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</w:tcPr>
          <w:p w14:paraId="49D3F7FA" w14:textId="1A3CB4D3" w:rsidR="000E55C6" w:rsidRPr="001773BA" w:rsidRDefault="000E55C6" w:rsidP="000E55C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D2043" w14:textId="32CFB12B" w:rsidR="000E55C6" w:rsidRPr="001773BA" w:rsidRDefault="00F27EF7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2BA081" w14:textId="3241B27D" w:rsidR="000E55C6" w:rsidRPr="001773BA" w:rsidRDefault="000E55C6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9397F" w14:textId="160EAA8B" w:rsidR="000E55C6" w:rsidRPr="001773BA" w:rsidRDefault="00F27EF7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DFA5AA" w14:textId="6C5B3550" w:rsidR="000E55C6" w:rsidRPr="001773BA" w:rsidRDefault="00F27EF7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  <w:tr w:rsidR="00130462" w:rsidRPr="001773BA" w14:paraId="41B194AC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25ABFF75" w14:textId="77777777" w:rsidR="00886DFE" w:rsidRPr="001773BA" w:rsidRDefault="00886DFE" w:rsidP="00886DFE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73F41C" w14:textId="77777777" w:rsidR="00886DFE" w:rsidRPr="001773BA" w:rsidRDefault="00886DFE" w:rsidP="00886DFE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68B063" w14:textId="77777777" w:rsidR="00886DFE" w:rsidRPr="001773BA" w:rsidRDefault="00886DFE" w:rsidP="00886DFE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43941D" w14:textId="77777777" w:rsidR="00886DFE" w:rsidRPr="001773BA" w:rsidRDefault="00886DFE" w:rsidP="00886DFE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9607AF" w14:textId="77777777" w:rsidR="00886DFE" w:rsidRPr="001773BA" w:rsidRDefault="00886DFE" w:rsidP="00886DFE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0E55C6" w:rsidRPr="001773BA" w14:paraId="2B6A0C85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54A16AFE" w14:textId="0B2AB03E" w:rsidR="000E55C6" w:rsidRPr="001773BA" w:rsidRDefault="000E55C6" w:rsidP="000E55C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926A50" w14:textId="17BCBBA5" w:rsidR="000E55C6" w:rsidRPr="001773BA" w:rsidRDefault="00F27EF7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056950" w14:textId="706E398F" w:rsidR="000E55C6" w:rsidRPr="001773BA" w:rsidRDefault="000E55C6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A5EB44" w14:textId="4324A21C" w:rsidR="000E55C6" w:rsidRPr="001773BA" w:rsidRDefault="00F27EF7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3F7B4C" w14:textId="573303E4" w:rsidR="000E55C6" w:rsidRPr="001773BA" w:rsidRDefault="00F27EF7" w:rsidP="000E55C6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  <w:tr w:rsidR="00C64149" w:rsidRPr="001773BA" w14:paraId="2C5A0DF6" w14:textId="77777777" w:rsidTr="00163F1A"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4921CB3B" w14:textId="08DC20C5" w:rsidR="00C64149" w:rsidRPr="001773BA" w:rsidRDefault="00C64149" w:rsidP="00C6414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7E6A0E" w14:textId="5DA6945D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B769D5" w14:textId="2D9FDF3B" w:rsidR="00C64149" w:rsidRPr="001773BA" w:rsidRDefault="00C64149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3640CE9" w14:textId="6943B612" w:rsidR="00C64149" w:rsidRPr="001773BA" w:rsidRDefault="00C64149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0501C49" w14:textId="6359FE23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C64149" w:rsidRPr="001773BA" w14:paraId="3CA5BB29" w14:textId="77777777" w:rsidTr="00163F1A"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3D3DBDDE" w14:textId="68958E38" w:rsidR="00C64149" w:rsidRPr="001773BA" w:rsidRDefault="00C64149" w:rsidP="00C6414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4A9B210" w14:textId="2EAB8364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D20BD11" w14:textId="762FF5D5" w:rsidR="00C64149" w:rsidRPr="001773BA" w:rsidRDefault="00C64149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C022A49" w14:textId="28F6D6B4" w:rsidR="00C64149" w:rsidRPr="001773BA" w:rsidRDefault="00C64149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A1D2F20" w14:textId="13A326D8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C64149" w:rsidRPr="001773BA" w14:paraId="371508CE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</w:tcPr>
          <w:p w14:paraId="3761EB15" w14:textId="77777777" w:rsidR="00C64149" w:rsidRPr="001773BA" w:rsidRDefault="00C64149" w:rsidP="00C6414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845F24" w14:textId="292D7E00" w:rsidR="00C64149" w:rsidRPr="001773BA" w:rsidRDefault="00C64149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42D219" w14:textId="31DE3132" w:rsidR="00C64149" w:rsidRPr="001773BA" w:rsidRDefault="00C64149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830A1B" w14:textId="0762E10B" w:rsidR="00C64149" w:rsidRPr="001773BA" w:rsidRDefault="00C64149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27A5EC" w14:textId="36200B08" w:rsidR="00C64149" w:rsidRPr="001773BA" w:rsidRDefault="00C64149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4149" w:rsidRPr="001773BA" w14:paraId="1BDC2D1D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F97E9" w14:textId="7DF95110" w:rsidR="00C64149" w:rsidRPr="001773BA" w:rsidRDefault="00C64149" w:rsidP="00C6414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738DA7" w14:textId="5F81C502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E087F" w14:textId="369C608D" w:rsidR="00C64149" w:rsidRPr="001773BA" w:rsidRDefault="00C64149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68DF41" w14:textId="22E3B434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49A8C3" w14:textId="2EAAE118" w:rsidR="00C64149" w:rsidRPr="001773BA" w:rsidRDefault="00F27EF7" w:rsidP="00C64149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</w:tbl>
    <w:p w14:paraId="3C67A7F8" w14:textId="2B6E12C9" w:rsidR="00E47B12" w:rsidRPr="001773BA" w:rsidRDefault="00E47B12" w:rsidP="008926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1773BA" w14:paraId="2D777179" w14:textId="77777777" w:rsidTr="0014445A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1ED34E2A" w14:textId="77777777" w:rsidR="000E4941" w:rsidRPr="001773BA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6A70D5" w14:textId="2054FEB4" w:rsidR="000E4941" w:rsidRPr="001773BA" w:rsidRDefault="000E4941" w:rsidP="000E4941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1773BA" w14:paraId="27C572FE" w14:textId="77777777" w:rsidTr="0014445A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5A48FD7B" w14:textId="77777777" w:rsidR="000E4941" w:rsidRPr="001773BA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313F4F" w14:textId="77777777" w:rsidR="000E4941" w:rsidRPr="001773BA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ร้านค้าปลีก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569B8F" w14:textId="77777777" w:rsidR="000E4941" w:rsidRPr="001773BA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9A78F8" w14:textId="77777777" w:rsidR="000E4941" w:rsidRPr="001773BA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F8886" w14:textId="77777777" w:rsidR="000E4941" w:rsidRPr="001773BA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0462" w:rsidRPr="001773BA" w14:paraId="4EB108D5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5CD94CEB" w14:textId="77777777" w:rsidR="000E4941" w:rsidRPr="001773BA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68BAA0" w14:textId="77777777" w:rsidR="000E4941" w:rsidRPr="001773BA" w:rsidRDefault="000E4941" w:rsidP="0092368C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C4B24" w14:textId="77777777" w:rsidR="000E4941" w:rsidRPr="001773BA" w:rsidRDefault="000E4941" w:rsidP="0092368C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B74B3" w14:textId="77777777" w:rsidR="000E4941" w:rsidRPr="001773BA" w:rsidRDefault="000E4941" w:rsidP="0092368C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68E1F4" w14:textId="77777777" w:rsidR="000E4941" w:rsidRPr="001773BA" w:rsidRDefault="000E4941" w:rsidP="0092368C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2DF3D416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78ACC03F" w14:textId="77777777" w:rsidR="000E4941" w:rsidRPr="001773BA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82E2B" w14:textId="77777777" w:rsidR="000E4941" w:rsidRPr="001773BA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EFF612" w14:textId="77777777" w:rsidR="000E4941" w:rsidRPr="001773BA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FF132" w14:textId="77777777" w:rsidR="000E4941" w:rsidRPr="001773BA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4F124" w14:textId="77777777" w:rsidR="000E4941" w:rsidRPr="001773BA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55C6" w:rsidRPr="001773BA" w14:paraId="61D6536F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7E1C19F1" w14:textId="0786C9B8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71C3D78" w14:textId="4509A788" w:rsidR="000E55C6" w:rsidRPr="001773BA" w:rsidRDefault="00F27EF7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16EF571" w14:textId="0648C2C0" w:rsidR="000E55C6" w:rsidRPr="001773BA" w:rsidRDefault="00F27EF7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8CAC985" w14:textId="5284D3A9" w:rsidR="000E55C6" w:rsidRPr="001773BA" w:rsidRDefault="00F27EF7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6A1A225" w14:textId="34973343" w:rsidR="000E55C6" w:rsidRPr="001773BA" w:rsidRDefault="00F27EF7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0E55C6" w:rsidRPr="001773BA" w14:paraId="73CC1DDB" w14:textId="77777777" w:rsidTr="00A854E0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0919E1F2" w14:textId="093874C0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0FDBA62" w14:textId="575D663B" w:rsidR="000E55C6" w:rsidRPr="001773BA" w:rsidRDefault="00F27EF7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0E427A7" w14:textId="68A48A44" w:rsidR="000E55C6" w:rsidRPr="001773BA" w:rsidRDefault="000E55C6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BD21AA5" w14:textId="799E04AE" w:rsidR="000E55C6" w:rsidRPr="001773BA" w:rsidRDefault="000E55C6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654F1C7" w14:textId="5220C3BF" w:rsidR="000E55C6" w:rsidRPr="001773BA" w:rsidRDefault="00F27EF7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0E55C6" w:rsidRPr="001773BA" w14:paraId="3D63913A" w14:textId="77777777" w:rsidTr="00A854E0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4B28344B" w14:textId="0B30492F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06B020E" w14:textId="4A2B6E79" w:rsidR="000E55C6" w:rsidRPr="001773BA" w:rsidRDefault="00F27EF7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43AB7A5" w14:textId="45B7C53D" w:rsidR="000E55C6" w:rsidRPr="001773BA" w:rsidRDefault="000E55C6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BA3DF46" w14:textId="361693A5" w:rsidR="000E55C6" w:rsidRPr="001773BA" w:rsidRDefault="000E55C6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8B97252" w14:textId="6F8A736C" w:rsidR="000E55C6" w:rsidRPr="001773BA" w:rsidRDefault="00F27EF7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0E55C6" w:rsidRPr="001773BA" w14:paraId="0D1DE67A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</w:tcPr>
          <w:p w14:paraId="508938B2" w14:textId="2DD1732C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50F7FB" w14:textId="0F3D952F" w:rsidR="000E55C6" w:rsidRPr="001773BA" w:rsidRDefault="000E55C6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462091" w14:textId="29E8A3ED" w:rsidR="000E55C6" w:rsidRPr="001773BA" w:rsidRDefault="000E55C6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C1FFD" w14:textId="7A472599" w:rsidR="000E55C6" w:rsidRPr="001773BA" w:rsidRDefault="000E55C6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43E10F" w14:textId="6C6E3AFA" w:rsidR="000E55C6" w:rsidRPr="001773BA" w:rsidRDefault="000E55C6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5C6" w:rsidRPr="001773BA" w14:paraId="2ADD2DA8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</w:tcPr>
          <w:p w14:paraId="25B6221A" w14:textId="5F08528E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4717EF" w14:textId="3F17CECB" w:rsidR="000E55C6" w:rsidRPr="001773BA" w:rsidRDefault="00F27EF7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E1985" w14:textId="10A7B5F7" w:rsidR="000E55C6" w:rsidRPr="001773BA" w:rsidRDefault="00F27EF7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5DA28" w14:textId="2F2388D2" w:rsidR="000E55C6" w:rsidRPr="001773BA" w:rsidRDefault="00F27EF7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1F1E61" w14:textId="43EA7E11" w:rsidR="000E55C6" w:rsidRPr="001773BA" w:rsidRDefault="00F27EF7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130462" w:rsidRPr="001773BA" w14:paraId="6540CB4D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</w:tcPr>
          <w:p w14:paraId="0D31C4BE" w14:textId="77777777" w:rsidR="00886DFE" w:rsidRPr="001773BA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5552B6" w14:textId="77777777" w:rsidR="00886DFE" w:rsidRPr="001773BA" w:rsidRDefault="00886DFE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52F7F7" w14:textId="77777777" w:rsidR="00886DFE" w:rsidRPr="001773BA" w:rsidRDefault="00886DFE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FFB57E" w14:textId="77777777" w:rsidR="00886DFE" w:rsidRPr="001773BA" w:rsidRDefault="00886DFE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E278CB" w14:textId="77777777" w:rsidR="00886DFE" w:rsidRPr="001773BA" w:rsidRDefault="00886DFE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55C6" w:rsidRPr="001773BA" w14:paraId="3E69EF29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0D0E246E" w14:textId="3790D5B3" w:rsidR="000E55C6" w:rsidRPr="001773BA" w:rsidRDefault="000E55C6" w:rsidP="000E55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2983A25" w14:textId="2CC15488" w:rsidR="000E55C6" w:rsidRPr="001773BA" w:rsidRDefault="00F27EF7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4FB8165" w14:textId="6F3A2568" w:rsidR="000E55C6" w:rsidRPr="001773BA" w:rsidRDefault="00F27EF7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F9FE585" w14:textId="06115D6E" w:rsidR="000E55C6" w:rsidRPr="001773BA" w:rsidRDefault="00F27EF7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434F363" w14:textId="425B8E17" w:rsidR="000E55C6" w:rsidRPr="001773BA" w:rsidRDefault="00F27EF7" w:rsidP="000E55C6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C64149" w:rsidRPr="001773BA" w14:paraId="3E10E6C0" w14:textId="77777777" w:rsidTr="00163F1A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18256243" w14:textId="1C740433" w:rsidR="00C64149" w:rsidRPr="001773BA" w:rsidRDefault="00C64149" w:rsidP="00C6414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D375411" w14:textId="09AE3996" w:rsidR="00C64149" w:rsidRPr="001773BA" w:rsidRDefault="00F27EF7" w:rsidP="00C64149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EA1050F" w14:textId="4982FE8C" w:rsidR="00C64149" w:rsidRPr="001773BA" w:rsidRDefault="00C64149" w:rsidP="00C64149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24C1E71" w14:textId="416C28C9" w:rsidR="00C64149" w:rsidRPr="001773BA" w:rsidRDefault="00C64149" w:rsidP="00C64149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D38909F" w14:textId="5D747FA4" w:rsidR="00C64149" w:rsidRPr="001773BA" w:rsidRDefault="00F27EF7" w:rsidP="00C64149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C64149" w:rsidRPr="001773BA" w14:paraId="7CAD43F8" w14:textId="77777777" w:rsidTr="00163F1A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645455C4" w14:textId="3A9DCBE4" w:rsidR="00C64149" w:rsidRPr="001773BA" w:rsidRDefault="00C64149" w:rsidP="00C6414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26B1E2B" w14:textId="67EDA4E2" w:rsidR="00C64149" w:rsidRPr="001773BA" w:rsidRDefault="00F27EF7" w:rsidP="00C64149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271028E" w14:textId="63B97F4A" w:rsidR="00C64149" w:rsidRPr="001773BA" w:rsidRDefault="00C64149" w:rsidP="00C64149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47BDE80" w14:textId="5E552913" w:rsidR="00C64149" w:rsidRPr="001773BA" w:rsidRDefault="00C64149" w:rsidP="00C64149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F1390F8" w14:textId="5333A041" w:rsidR="00C64149" w:rsidRPr="001773BA" w:rsidRDefault="00F27EF7" w:rsidP="00C64149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C64149" w:rsidRPr="001773BA" w14:paraId="3CEF02AB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</w:tcPr>
          <w:p w14:paraId="63D41973" w14:textId="3846360F" w:rsidR="00C64149" w:rsidRPr="001773BA" w:rsidRDefault="00C64149" w:rsidP="00C6414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E14A16" w14:textId="635824F8" w:rsidR="00C64149" w:rsidRPr="001773BA" w:rsidRDefault="00C64149" w:rsidP="00C64149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E40AC2" w14:textId="59EF7851" w:rsidR="00C64149" w:rsidRPr="001773BA" w:rsidRDefault="00C64149" w:rsidP="00C64149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7D6302" w14:textId="018CEC7C" w:rsidR="00C64149" w:rsidRPr="001773BA" w:rsidRDefault="00C64149" w:rsidP="00C64149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4C15D8" w14:textId="56D840F7" w:rsidR="00C64149" w:rsidRPr="001773BA" w:rsidRDefault="00C64149" w:rsidP="00C64149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4149" w:rsidRPr="001773BA" w14:paraId="6134629B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BC80F" w14:textId="0AD493CB" w:rsidR="00C64149" w:rsidRPr="001773BA" w:rsidRDefault="00C64149" w:rsidP="00C6414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69B3A" w14:textId="6DC7D49A" w:rsidR="00C64149" w:rsidRPr="001773BA" w:rsidRDefault="00F27EF7" w:rsidP="00C64149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DC740" w14:textId="381AA53E" w:rsidR="00C64149" w:rsidRPr="001773BA" w:rsidRDefault="00F27EF7" w:rsidP="00C64149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D1D184" w14:textId="56532EC7" w:rsidR="00C64149" w:rsidRPr="001773BA" w:rsidRDefault="00F27EF7" w:rsidP="00C64149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FAB1E" w14:textId="58A23EF8" w:rsidR="00C64149" w:rsidRPr="001773BA" w:rsidRDefault="00F27EF7" w:rsidP="00C64149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</w:tbl>
    <w:p w14:paraId="51E179DD" w14:textId="77777777" w:rsidR="00B86F78" w:rsidRPr="001773BA" w:rsidRDefault="00B86F78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0CFA03" w14:textId="1048109E" w:rsidR="00956865" w:rsidRPr="001773BA" w:rsidRDefault="00956865" w:rsidP="00413282">
      <w:pPr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413282" w:rsidRPr="001773BA">
        <w:rPr>
          <w:rFonts w:ascii="Browallia New" w:hAnsi="Browallia New" w:cs="Browallia New"/>
          <w:sz w:val="26"/>
          <w:szCs w:val="26"/>
          <w:cs/>
        </w:rPr>
        <w:t>และกระแสเงินสดจ่ายของสัญญาเช่าประกอบด้วยรายการดังนี้</w:t>
      </w:r>
    </w:p>
    <w:p w14:paraId="37B22CD4" w14:textId="77777777" w:rsidR="000E4941" w:rsidRPr="001773BA" w:rsidRDefault="000E4941" w:rsidP="0041328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1773BA" w14:paraId="785A7949" w14:textId="715B66D1" w:rsidTr="0014445A">
        <w:trPr>
          <w:trHeight w:val="20"/>
        </w:trPr>
        <w:tc>
          <w:tcPr>
            <w:tcW w:w="3989" w:type="dxa"/>
            <w:vAlign w:val="center"/>
          </w:tcPr>
          <w:p w14:paraId="56E0200D" w14:textId="77777777" w:rsidR="00411724" w:rsidRPr="001773BA" w:rsidRDefault="00411724" w:rsidP="008B6AC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254C01A" w14:textId="2BD7BA93" w:rsidR="00411724" w:rsidRPr="001773BA" w:rsidRDefault="00411724" w:rsidP="00411724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A845244" w14:textId="0E1D696E" w:rsidR="00411724" w:rsidRPr="001773BA" w:rsidRDefault="00411724" w:rsidP="00411724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5C6" w:rsidRPr="001773BA" w14:paraId="7B561E8E" w14:textId="2154DBBD" w:rsidTr="0014445A">
        <w:trPr>
          <w:trHeight w:val="20"/>
        </w:trPr>
        <w:tc>
          <w:tcPr>
            <w:tcW w:w="3989" w:type="dxa"/>
            <w:vAlign w:val="center"/>
          </w:tcPr>
          <w:p w14:paraId="41EBEF8A" w14:textId="77777777" w:rsidR="000E55C6" w:rsidRPr="001773BA" w:rsidRDefault="000E55C6" w:rsidP="000E55C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514B17" w14:textId="0D23E2E6" w:rsidR="000E55C6" w:rsidRPr="001773BA" w:rsidRDefault="000E55C6" w:rsidP="000E55C6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BA6F8C" w14:textId="2BAB3C12" w:rsidR="000E55C6" w:rsidRPr="001773BA" w:rsidRDefault="000E55C6" w:rsidP="000E55C6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E5B64C" w14:textId="6BFA4EA6" w:rsidR="000E55C6" w:rsidRPr="001773BA" w:rsidRDefault="000E55C6" w:rsidP="000E55C6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7E9DC1" w14:textId="35BD84A1" w:rsidR="000E55C6" w:rsidRPr="001773BA" w:rsidRDefault="000E55C6" w:rsidP="000E55C6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E55C6" w:rsidRPr="001773BA" w14:paraId="6ADD19D1" w14:textId="4776C284" w:rsidTr="00130462">
        <w:trPr>
          <w:trHeight w:val="20"/>
        </w:trPr>
        <w:tc>
          <w:tcPr>
            <w:tcW w:w="3989" w:type="dxa"/>
            <w:vAlign w:val="center"/>
          </w:tcPr>
          <w:p w14:paraId="31DF1F7A" w14:textId="77777777" w:rsidR="000E55C6" w:rsidRPr="001773BA" w:rsidRDefault="000E55C6" w:rsidP="000E55C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C768C1" w14:textId="77777777" w:rsidR="000E55C6" w:rsidRPr="001773BA" w:rsidRDefault="000E55C6" w:rsidP="000E55C6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80AA15D" w14:textId="77777777" w:rsidR="000E55C6" w:rsidRPr="001773BA" w:rsidRDefault="000E55C6" w:rsidP="000E55C6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C9EAFF" w14:textId="0C9DBFE0" w:rsidR="000E55C6" w:rsidRPr="001773BA" w:rsidRDefault="000E55C6" w:rsidP="000E55C6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2110DC8" w14:textId="1AD6AFCC" w:rsidR="000E55C6" w:rsidRPr="001773BA" w:rsidRDefault="000E55C6" w:rsidP="000E55C6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0E55C6" w:rsidRPr="001773BA" w14:paraId="0EAE40AB" w14:textId="534A849A" w:rsidTr="00130462">
        <w:trPr>
          <w:trHeight w:val="20"/>
        </w:trPr>
        <w:tc>
          <w:tcPr>
            <w:tcW w:w="3989" w:type="dxa"/>
            <w:vAlign w:val="center"/>
          </w:tcPr>
          <w:p w14:paraId="3F344722" w14:textId="77777777" w:rsidR="000E55C6" w:rsidRPr="001773BA" w:rsidRDefault="000E55C6" w:rsidP="000E55C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99C5E2" w14:textId="77777777" w:rsidR="000E55C6" w:rsidRPr="001773BA" w:rsidRDefault="000E55C6" w:rsidP="000E55C6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494378" w14:textId="77777777" w:rsidR="000E55C6" w:rsidRPr="001773BA" w:rsidRDefault="000E55C6" w:rsidP="000E55C6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DE4073" w14:textId="77777777" w:rsidR="000E55C6" w:rsidRPr="001773BA" w:rsidRDefault="000E55C6" w:rsidP="000E55C6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CDE4B4" w14:textId="77777777" w:rsidR="000E55C6" w:rsidRPr="001773BA" w:rsidRDefault="000E55C6" w:rsidP="000E55C6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5688E6D4" w14:textId="77777777" w:rsidTr="00130462">
        <w:trPr>
          <w:trHeight w:val="20"/>
        </w:trPr>
        <w:tc>
          <w:tcPr>
            <w:tcW w:w="3989" w:type="dxa"/>
            <w:vAlign w:val="center"/>
          </w:tcPr>
          <w:p w14:paraId="169ECD3F" w14:textId="506BA246" w:rsidR="000E55C6" w:rsidRPr="001773BA" w:rsidRDefault="000E55C6" w:rsidP="000E55C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1368" w:type="dxa"/>
            <w:vAlign w:val="center"/>
          </w:tcPr>
          <w:p w14:paraId="6534B869" w14:textId="77777777" w:rsidR="000E55C6" w:rsidRPr="001773BA" w:rsidRDefault="000E55C6" w:rsidP="000E55C6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2937BC6" w14:textId="77777777" w:rsidR="000E55C6" w:rsidRPr="001773BA" w:rsidRDefault="000E55C6" w:rsidP="000E55C6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F00166C" w14:textId="77777777" w:rsidR="000E55C6" w:rsidRPr="001773BA" w:rsidRDefault="000E55C6" w:rsidP="000E55C6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690F9E" w14:textId="77777777" w:rsidR="000E55C6" w:rsidRPr="001773BA" w:rsidRDefault="000E55C6" w:rsidP="000E55C6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149" w:rsidRPr="001773BA" w14:paraId="5B6A63F2" w14:textId="31CBC8A6" w:rsidTr="00A854E0">
        <w:trPr>
          <w:trHeight w:val="20"/>
        </w:trPr>
        <w:tc>
          <w:tcPr>
            <w:tcW w:w="3989" w:type="dxa"/>
            <w:vAlign w:val="bottom"/>
          </w:tcPr>
          <w:p w14:paraId="4DF38D14" w14:textId="3B7104BA" w:rsidR="00C64149" w:rsidRPr="001773BA" w:rsidRDefault="00C64149" w:rsidP="00C64149">
            <w:pPr>
              <w:ind w:left="-101" w:right="-195" w:firstLine="14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 </w:t>
            </w:r>
            <w:r w:rsidRPr="001773BA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ซึ่งสินทรัพย์มีมูลค่าต่ำ</w:t>
            </w:r>
            <w:r w:rsidRPr="001773BA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(</w:t>
            </w:r>
            <w:r w:rsidRPr="001773BA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หมายเหตุ </w:t>
            </w:r>
            <w:r w:rsidR="00F27EF7" w:rsidRPr="001773BA">
              <w:rPr>
                <w:rFonts w:ascii="Browallia New" w:hAnsi="Browallia New" w:cs="Browallia New"/>
                <w:spacing w:val="-3"/>
                <w:sz w:val="26"/>
                <w:szCs w:val="26"/>
              </w:rPr>
              <w:t>26</w:t>
            </w:r>
            <w:r w:rsidRPr="001773BA">
              <w:rPr>
                <w:rFonts w:ascii="Browallia New" w:hAnsi="Browallia New" w:cs="Browallia New"/>
                <w:spacing w:val="-3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3781182" w14:textId="49FE1BE7" w:rsidR="00C64149" w:rsidRPr="001773BA" w:rsidRDefault="00F27EF7" w:rsidP="00691139">
            <w:pPr>
              <w:tabs>
                <w:tab w:val="decimal" w:pos="115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0446885" w14:textId="5467015C" w:rsidR="00C64149" w:rsidRPr="001773BA" w:rsidRDefault="00F27EF7" w:rsidP="00691139">
            <w:pPr>
              <w:tabs>
                <w:tab w:val="decimal" w:pos="115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02FB60" w14:textId="6847F7E5" w:rsidR="00C64149" w:rsidRPr="001773BA" w:rsidRDefault="00F27EF7" w:rsidP="00691139">
            <w:pPr>
              <w:tabs>
                <w:tab w:val="decimal" w:pos="115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DD5A80" w14:textId="5B96CCD1" w:rsidR="00C64149" w:rsidRPr="001773BA" w:rsidRDefault="00F27EF7" w:rsidP="00691139">
            <w:pPr>
              <w:tabs>
                <w:tab w:val="decimal" w:pos="115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C64149" w:rsidRPr="001773BA" w14:paraId="697326CD" w14:textId="53E5C44E" w:rsidTr="00E81666">
        <w:trPr>
          <w:trHeight w:val="20"/>
        </w:trPr>
        <w:tc>
          <w:tcPr>
            <w:tcW w:w="3989" w:type="dxa"/>
            <w:vAlign w:val="bottom"/>
          </w:tcPr>
          <w:p w14:paraId="1B892C82" w14:textId="5F8EBC01" w:rsidR="00C64149" w:rsidRPr="001773BA" w:rsidRDefault="00C64149" w:rsidP="00C64149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ค่าใช้จ่ายที่เกี่ยวข้องกับการจ่ายชำระค่าเช่าผันแปร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87D472C" w14:textId="0B32D1B8" w:rsidR="00C64149" w:rsidRPr="001773BA" w:rsidRDefault="00F27EF7" w:rsidP="00691139">
            <w:pPr>
              <w:tabs>
                <w:tab w:val="decimal" w:pos="115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9205BEA" w14:textId="6C89A6E8" w:rsidR="00C64149" w:rsidRPr="001773BA" w:rsidRDefault="00F27EF7" w:rsidP="00691139">
            <w:pPr>
              <w:tabs>
                <w:tab w:val="decimal" w:pos="115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59E2889" w14:textId="40CBF7E8" w:rsidR="00C64149" w:rsidRPr="001773BA" w:rsidRDefault="00F27EF7" w:rsidP="00691139">
            <w:pPr>
              <w:tabs>
                <w:tab w:val="decimal" w:pos="115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A8BC14" w14:textId="0095ECEF" w:rsidR="00C64149" w:rsidRPr="001773BA" w:rsidRDefault="00F27EF7" w:rsidP="00691139">
            <w:pPr>
              <w:tabs>
                <w:tab w:val="decimal" w:pos="115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C64149" w:rsidRPr="001773BA" w14:paraId="057B8CD7" w14:textId="1CCA54CE" w:rsidTr="00163F1A">
        <w:trPr>
          <w:trHeight w:val="20"/>
        </w:trPr>
        <w:tc>
          <w:tcPr>
            <w:tcW w:w="3989" w:type="dxa"/>
            <w:vAlign w:val="bottom"/>
          </w:tcPr>
          <w:p w14:paraId="0ECD8252" w14:textId="77777777" w:rsidR="00C64149" w:rsidRPr="001773BA" w:rsidRDefault="00C64149" w:rsidP="00C64149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D0D4C2B" w14:textId="727BDFE0" w:rsidR="00C64149" w:rsidRPr="001773BA" w:rsidRDefault="00F27EF7" w:rsidP="00691139">
            <w:pPr>
              <w:tabs>
                <w:tab w:val="decimal" w:pos="115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22FF94C" w14:textId="47D930B4" w:rsidR="00C64149" w:rsidRPr="001773BA" w:rsidRDefault="00F27EF7" w:rsidP="00691139">
            <w:pPr>
              <w:tabs>
                <w:tab w:val="decimal" w:pos="115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537B20F" w14:textId="71FE9550" w:rsidR="00C64149" w:rsidRPr="001773BA" w:rsidRDefault="00F27EF7" w:rsidP="00691139">
            <w:pPr>
              <w:tabs>
                <w:tab w:val="decimal" w:pos="115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9241E1B" w14:textId="465E0251" w:rsidR="00C64149" w:rsidRPr="001773BA" w:rsidRDefault="00F27EF7" w:rsidP="00691139">
            <w:pPr>
              <w:tabs>
                <w:tab w:val="decimal" w:pos="115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</w:tbl>
    <w:p w14:paraId="6FD6B85F" w14:textId="77777777" w:rsidR="004814F5" w:rsidRPr="001773BA" w:rsidRDefault="004814F5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6C020D" w14:textId="5A865BF2" w:rsidR="004814F5" w:rsidRPr="001773BA" w:rsidRDefault="00A56ACE" w:rsidP="008926B8">
      <w:pPr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1773BA">
        <w:rPr>
          <w:rFonts w:ascii="Browallia New" w:hAnsi="Browallia New" w:cs="Browallia New"/>
          <w:i/>
          <w:iCs/>
          <w:sz w:val="26"/>
          <w:szCs w:val="26"/>
          <w:cs/>
        </w:rPr>
        <w:t>การจ่ายชำระ</w:t>
      </w:r>
      <w:r w:rsidR="004814F5" w:rsidRPr="001773BA">
        <w:rPr>
          <w:rFonts w:ascii="Browallia New" w:hAnsi="Browallia New" w:cs="Browallia New"/>
          <w:i/>
          <w:iCs/>
          <w:sz w:val="26"/>
          <w:szCs w:val="26"/>
          <w:cs/>
        </w:rPr>
        <w:t>ค่าเช่าผันแปร</w:t>
      </w:r>
    </w:p>
    <w:p w14:paraId="1997667F" w14:textId="77777777" w:rsidR="004814F5" w:rsidRPr="001773BA" w:rsidRDefault="004814F5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43CB56" w14:textId="4C05B444" w:rsidR="004814F5" w:rsidRPr="001773BA" w:rsidRDefault="004814F5" w:rsidP="008926B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สัญญาเช่าบาง</w:t>
      </w:r>
      <w:r w:rsidR="00B41F8A" w:rsidRPr="001773BA">
        <w:rPr>
          <w:rFonts w:ascii="Browallia New" w:hAnsi="Browallia New" w:cs="Browallia New"/>
          <w:sz w:val="26"/>
          <w:szCs w:val="26"/>
          <w:cs/>
        </w:rPr>
        <w:t>ฉบับมีข้อตกลง</w:t>
      </w:r>
      <w:r w:rsidRPr="001773BA">
        <w:rPr>
          <w:rFonts w:ascii="Browallia New" w:hAnsi="Browallia New" w:cs="Browallia New"/>
          <w:sz w:val="26"/>
          <w:szCs w:val="26"/>
          <w:cs/>
        </w:rPr>
        <w:t>ในการชำระ</w:t>
      </w:r>
      <w:r w:rsidR="00B41F8A" w:rsidRPr="001773BA">
        <w:rPr>
          <w:rFonts w:ascii="Browallia New" w:hAnsi="Browallia New" w:cs="Browallia New"/>
          <w:sz w:val="26"/>
          <w:szCs w:val="26"/>
          <w:cs/>
        </w:rPr>
        <w:t>ค่าเช่าโดย</w:t>
      </w:r>
      <w:r w:rsidRPr="001773BA">
        <w:rPr>
          <w:rFonts w:ascii="Browallia New" w:hAnsi="Browallia New" w:cs="Browallia New"/>
          <w:sz w:val="26"/>
          <w:szCs w:val="26"/>
          <w:cs/>
        </w:rPr>
        <w:t>อ้างอิงจากรายได้ที่เกิดขึ้นจาก</w:t>
      </w:r>
      <w:r w:rsidR="00B41F8A" w:rsidRPr="001773BA">
        <w:rPr>
          <w:rFonts w:ascii="Browallia New" w:hAnsi="Browallia New" w:cs="Browallia New"/>
          <w:sz w:val="26"/>
          <w:szCs w:val="26"/>
          <w:cs/>
        </w:rPr>
        <w:t>ผล</w:t>
      </w:r>
      <w:r w:rsidRPr="001773BA">
        <w:rPr>
          <w:rFonts w:ascii="Browallia New" w:hAnsi="Browallia New" w:cs="Browallia New"/>
          <w:sz w:val="26"/>
          <w:szCs w:val="26"/>
          <w:cs/>
        </w:rPr>
        <w:t>ประกอบการ</w:t>
      </w:r>
      <w:r w:rsidR="00A56ACE" w:rsidRPr="001773BA">
        <w:rPr>
          <w:rFonts w:ascii="Browallia New" w:hAnsi="Browallia New" w:cs="Browallia New"/>
          <w:sz w:val="26"/>
          <w:szCs w:val="26"/>
          <w:cs/>
        </w:rPr>
        <w:t>ของร้านค้าปลีก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1F8A" w:rsidRPr="001773BA">
        <w:rPr>
          <w:rFonts w:ascii="Browallia New" w:hAnsi="Browallia New" w:cs="Browallia New"/>
          <w:sz w:val="26"/>
          <w:szCs w:val="26"/>
          <w:cs/>
        </w:rPr>
        <w:t xml:space="preserve">ซึ่งส่วนใหญ่อยู่ในอัตราร้อยละ </w:t>
      </w:r>
      <w:r w:rsidR="00F27EF7" w:rsidRPr="001773BA">
        <w:rPr>
          <w:rFonts w:ascii="Browallia New" w:hAnsi="Browallia New" w:cs="Browallia New"/>
          <w:sz w:val="26"/>
          <w:szCs w:val="26"/>
        </w:rPr>
        <w:t>15</w:t>
      </w:r>
      <w:r w:rsidR="00B41F8A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B41F8A" w:rsidRPr="001773BA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F27EF7" w:rsidRPr="001773BA">
        <w:rPr>
          <w:rFonts w:ascii="Browallia New" w:hAnsi="Browallia New" w:cs="Browallia New"/>
          <w:sz w:val="26"/>
          <w:szCs w:val="26"/>
        </w:rPr>
        <w:t>19</w:t>
      </w:r>
      <w:r w:rsidR="00B41F8A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A56ACE" w:rsidRPr="001773BA">
        <w:rPr>
          <w:rFonts w:ascii="Browallia New" w:hAnsi="Browallia New" w:cs="Browallia New"/>
          <w:sz w:val="26"/>
          <w:szCs w:val="26"/>
          <w:cs/>
        </w:rPr>
        <w:t>การจ่ายชำระ</w:t>
      </w:r>
      <w:r w:rsidRPr="001773BA">
        <w:rPr>
          <w:rFonts w:ascii="Browallia New" w:hAnsi="Browallia New" w:cs="Browallia New"/>
          <w:sz w:val="26"/>
          <w:szCs w:val="26"/>
          <w:cs/>
        </w:rPr>
        <w:t>ค่าเช่าผันแปร</w:t>
      </w:r>
      <w:r w:rsidR="00B41F8A" w:rsidRPr="001773BA">
        <w:rPr>
          <w:rFonts w:ascii="Browallia New" w:hAnsi="Browallia New" w:cs="Browallia New"/>
          <w:sz w:val="26"/>
          <w:szCs w:val="26"/>
          <w:cs/>
        </w:rPr>
        <w:t>ที่ขึ้นอยู่กับผลประกอบการ</w:t>
      </w:r>
      <w:r w:rsidRPr="001773BA">
        <w:rPr>
          <w:rFonts w:ascii="Browallia New" w:hAnsi="Browallia New" w:cs="Browallia New"/>
          <w:sz w:val="26"/>
          <w:szCs w:val="26"/>
          <w:cs/>
        </w:rPr>
        <w:t>รับรู้เป็นกำไรขาดทุนสำหรับ</w:t>
      </w:r>
      <w:r w:rsidR="00B35FB5" w:rsidRPr="001773BA">
        <w:rPr>
          <w:rFonts w:ascii="Browallia New" w:hAnsi="Browallia New" w:cs="Browallia New"/>
          <w:sz w:val="26"/>
          <w:szCs w:val="26"/>
          <w:cs/>
        </w:rPr>
        <w:t>ปี</w:t>
      </w:r>
    </w:p>
    <w:p w14:paraId="23DC7ABC" w14:textId="77777777" w:rsidR="00A47E09" w:rsidRPr="001773BA" w:rsidRDefault="00A47E09" w:rsidP="008926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01450856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5C5D45A1" w14:textId="0C133978" w:rsidR="00F63B38" w:rsidRPr="001773BA" w:rsidRDefault="00F27EF7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F63B38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สินทรัพย์ไม่มีตัวตน </w:t>
            </w:r>
          </w:p>
        </w:tc>
      </w:tr>
    </w:tbl>
    <w:p w14:paraId="505D6C5C" w14:textId="77777777" w:rsidR="00CA62A9" w:rsidRPr="001773BA" w:rsidRDefault="00CA62A9" w:rsidP="008926B8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130462" w:rsidRPr="001773BA" w14:paraId="5E577FBA" w14:textId="77777777" w:rsidTr="0014445A">
        <w:trPr>
          <w:cantSplit/>
        </w:trPr>
        <w:tc>
          <w:tcPr>
            <w:tcW w:w="7380" w:type="dxa"/>
            <w:vAlign w:val="bottom"/>
          </w:tcPr>
          <w:p w14:paraId="2B12EA34" w14:textId="77777777" w:rsidR="008F6F4D" w:rsidRPr="001773BA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0FAF9799" w14:textId="77777777" w:rsidR="008F6F4D" w:rsidRPr="001773BA" w:rsidRDefault="008F6F4D" w:rsidP="002000A3">
            <w:pPr>
              <w:tabs>
                <w:tab w:val="decimal" w:pos="18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130462" w:rsidRPr="001773BA" w14:paraId="1CC6B9D5" w14:textId="77777777" w:rsidTr="00130462">
        <w:trPr>
          <w:cantSplit/>
        </w:trPr>
        <w:tc>
          <w:tcPr>
            <w:tcW w:w="7380" w:type="dxa"/>
            <w:vAlign w:val="bottom"/>
          </w:tcPr>
          <w:p w14:paraId="5DCBF6C8" w14:textId="77777777" w:rsidR="008F6F4D" w:rsidRPr="001773BA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4C74C4A" w14:textId="77777777" w:rsidR="008F6F4D" w:rsidRPr="001773BA" w:rsidRDefault="002000A3" w:rsidP="002000A3">
            <w:pPr>
              <w:tabs>
                <w:tab w:val="decimal" w:pos="18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8F6F4D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30462" w:rsidRPr="001773BA" w14:paraId="5C34872B" w14:textId="77777777" w:rsidTr="00130462">
        <w:trPr>
          <w:cantSplit/>
        </w:trPr>
        <w:tc>
          <w:tcPr>
            <w:tcW w:w="7380" w:type="dxa"/>
            <w:vAlign w:val="bottom"/>
          </w:tcPr>
          <w:p w14:paraId="0ED3D91A" w14:textId="77777777" w:rsidR="008F6F4D" w:rsidRPr="001773BA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03C812D" w14:textId="77777777" w:rsidR="008F6F4D" w:rsidRPr="001773BA" w:rsidRDefault="008F6F4D" w:rsidP="00E20C18">
            <w:pPr>
              <w:tabs>
                <w:tab w:val="decimal" w:pos="18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130462" w:rsidRPr="001773BA" w14:paraId="7B22A017" w14:textId="77777777" w:rsidTr="00130462">
        <w:trPr>
          <w:cantSplit/>
        </w:trPr>
        <w:tc>
          <w:tcPr>
            <w:tcW w:w="7380" w:type="dxa"/>
            <w:vAlign w:val="bottom"/>
          </w:tcPr>
          <w:p w14:paraId="66326525" w14:textId="77777777" w:rsidR="008F6F4D" w:rsidRPr="001773BA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365F2531" w14:textId="77777777" w:rsidR="008F6F4D" w:rsidRPr="001773BA" w:rsidRDefault="008F6F4D" w:rsidP="00E20C18">
            <w:pPr>
              <w:tabs>
                <w:tab w:val="decimal" w:pos="18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130462" w:rsidRPr="001773BA" w14:paraId="19F3E1FD" w14:textId="77777777" w:rsidTr="00130462">
        <w:trPr>
          <w:cantSplit/>
        </w:trPr>
        <w:tc>
          <w:tcPr>
            <w:tcW w:w="7380" w:type="dxa"/>
            <w:vAlign w:val="bottom"/>
          </w:tcPr>
          <w:p w14:paraId="7A6483A5" w14:textId="77777777" w:rsidR="008F6F4D" w:rsidRPr="001773BA" w:rsidRDefault="008F6F4D" w:rsidP="00F5239E">
            <w:pPr>
              <w:tabs>
                <w:tab w:val="left" w:pos="4320"/>
                <w:tab w:val="left" w:pos="8640"/>
              </w:tabs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D1B435A" w14:textId="77777777" w:rsidR="008F6F4D" w:rsidRPr="001773BA" w:rsidRDefault="008F6F4D" w:rsidP="00E20C18">
            <w:pPr>
              <w:tabs>
                <w:tab w:val="decimal" w:pos="18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09D8FA66" w14:textId="77777777" w:rsidTr="00130462">
        <w:trPr>
          <w:cantSplit/>
        </w:trPr>
        <w:tc>
          <w:tcPr>
            <w:tcW w:w="7380" w:type="dxa"/>
            <w:vAlign w:val="bottom"/>
          </w:tcPr>
          <w:p w14:paraId="6BF4A4C6" w14:textId="17C4AE22" w:rsidR="00DC1FED" w:rsidRPr="001773BA" w:rsidRDefault="00886DFE" w:rsidP="00DC1FED">
            <w:pPr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691C24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236236B1" w14:textId="77777777" w:rsidR="00DC1FED" w:rsidRPr="001773BA" w:rsidRDefault="00DC1FED" w:rsidP="00DC1FED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10BAA82B" w14:textId="77777777" w:rsidTr="00130462">
        <w:trPr>
          <w:cantSplit/>
        </w:trPr>
        <w:tc>
          <w:tcPr>
            <w:tcW w:w="7380" w:type="dxa"/>
            <w:vAlign w:val="bottom"/>
          </w:tcPr>
          <w:p w14:paraId="640AC337" w14:textId="77777777" w:rsidR="000E55C6" w:rsidRPr="001773BA" w:rsidRDefault="000E55C6" w:rsidP="000E55C6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0BEFFC9C" w14:textId="105D7C0B" w:rsidR="000E55C6" w:rsidRPr="001773BA" w:rsidRDefault="00F27EF7" w:rsidP="000E55C6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0E55C6" w:rsidRPr="001773BA" w14:paraId="1F27920A" w14:textId="77777777" w:rsidTr="00130462">
        <w:trPr>
          <w:cantSplit/>
        </w:trPr>
        <w:tc>
          <w:tcPr>
            <w:tcW w:w="7380" w:type="dxa"/>
            <w:vAlign w:val="bottom"/>
          </w:tcPr>
          <w:p w14:paraId="63D235A3" w14:textId="77777777" w:rsidR="000E55C6" w:rsidRPr="001773BA" w:rsidRDefault="000E55C6" w:rsidP="000E55C6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2609B04" w14:textId="71CE4C84" w:rsidR="000E55C6" w:rsidRPr="001773BA" w:rsidRDefault="000E55C6" w:rsidP="000E55C6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5C6" w:rsidRPr="001773BA" w14:paraId="5D95DC7B" w14:textId="77777777" w:rsidTr="00130462">
        <w:trPr>
          <w:cantSplit/>
        </w:trPr>
        <w:tc>
          <w:tcPr>
            <w:tcW w:w="7380" w:type="dxa"/>
            <w:vAlign w:val="bottom"/>
          </w:tcPr>
          <w:p w14:paraId="4C1A5C34" w14:textId="77777777" w:rsidR="000E55C6" w:rsidRPr="001773BA" w:rsidRDefault="000E55C6" w:rsidP="000E55C6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0172D" w14:textId="53204AD4" w:rsidR="000E55C6" w:rsidRPr="001773BA" w:rsidRDefault="00F27EF7" w:rsidP="000E55C6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  <w:tr w:rsidR="000E55C6" w:rsidRPr="001773BA" w14:paraId="4678602A" w14:textId="77777777" w:rsidTr="00130462">
        <w:trPr>
          <w:cantSplit/>
        </w:trPr>
        <w:tc>
          <w:tcPr>
            <w:tcW w:w="7380" w:type="dxa"/>
            <w:vAlign w:val="bottom"/>
          </w:tcPr>
          <w:p w14:paraId="6CC9AA4F" w14:textId="77777777" w:rsidR="000E55C6" w:rsidRPr="001773BA" w:rsidRDefault="000E55C6" w:rsidP="000E55C6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0F979D40" w14:textId="77777777" w:rsidR="000E55C6" w:rsidRPr="001773BA" w:rsidRDefault="000E55C6" w:rsidP="000E55C6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15BA2FE5" w14:textId="77777777" w:rsidTr="00130462">
        <w:trPr>
          <w:cantSplit/>
        </w:trPr>
        <w:tc>
          <w:tcPr>
            <w:tcW w:w="7380" w:type="dxa"/>
            <w:vAlign w:val="bottom"/>
          </w:tcPr>
          <w:p w14:paraId="130E02C7" w14:textId="07A543E6" w:rsidR="000E55C6" w:rsidRPr="001773BA" w:rsidRDefault="000E55C6" w:rsidP="000E55C6">
            <w:pPr>
              <w:spacing w:before="10"/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</w:t>
            </w:r>
            <w:bookmarkStart w:id="19" w:name="OLE_LINK2"/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สุดวันที่</w:t>
            </w:r>
            <w:bookmarkEnd w:id="19"/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70" w:type="dxa"/>
          </w:tcPr>
          <w:p w14:paraId="1B8D45C4" w14:textId="77777777" w:rsidR="000E55C6" w:rsidRPr="001773BA" w:rsidRDefault="000E55C6" w:rsidP="000E55C6">
            <w:pPr>
              <w:tabs>
                <w:tab w:val="decimal" w:pos="187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58B0EF0C" w14:textId="77777777" w:rsidTr="00130462">
        <w:trPr>
          <w:cantSplit/>
        </w:trPr>
        <w:tc>
          <w:tcPr>
            <w:tcW w:w="7380" w:type="dxa"/>
            <w:vAlign w:val="bottom"/>
          </w:tcPr>
          <w:p w14:paraId="22CC26CE" w14:textId="68906A17" w:rsidR="000E55C6" w:rsidRPr="001773BA" w:rsidRDefault="000E55C6" w:rsidP="000E55C6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vAlign w:val="bottom"/>
          </w:tcPr>
          <w:p w14:paraId="0CF972AC" w14:textId="6DEC7F89" w:rsidR="000E55C6" w:rsidRPr="001773BA" w:rsidRDefault="00F27EF7" w:rsidP="000E55C6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  <w:tr w:rsidR="000E55C6" w:rsidRPr="001773BA" w14:paraId="179A3D6B" w14:textId="77777777" w:rsidTr="00130462">
        <w:trPr>
          <w:cantSplit/>
        </w:trPr>
        <w:tc>
          <w:tcPr>
            <w:tcW w:w="7380" w:type="dxa"/>
            <w:vAlign w:val="bottom"/>
          </w:tcPr>
          <w:p w14:paraId="16CF92E7" w14:textId="29D03B9F" w:rsidR="000E55C6" w:rsidRPr="001773BA" w:rsidRDefault="000E55C6" w:rsidP="000E55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70" w:type="dxa"/>
            <w:vAlign w:val="bottom"/>
          </w:tcPr>
          <w:p w14:paraId="34435ED7" w14:textId="3F251FB6" w:rsidR="000E55C6" w:rsidRPr="001773BA" w:rsidRDefault="00F27EF7" w:rsidP="000E55C6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0E55C6" w:rsidRPr="001773BA" w14:paraId="26B2DEB6" w14:textId="77777777" w:rsidTr="00130462">
        <w:trPr>
          <w:cantSplit/>
        </w:trPr>
        <w:tc>
          <w:tcPr>
            <w:tcW w:w="7380" w:type="dxa"/>
            <w:vAlign w:val="bottom"/>
          </w:tcPr>
          <w:p w14:paraId="6B1797B8" w14:textId="348C097F" w:rsidR="000E55C6" w:rsidRPr="001773BA" w:rsidRDefault="000E55C6" w:rsidP="000E55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โอนสินทรัพย์เข้า</w:t>
            </w:r>
          </w:p>
        </w:tc>
        <w:tc>
          <w:tcPr>
            <w:tcW w:w="2070" w:type="dxa"/>
            <w:vAlign w:val="bottom"/>
          </w:tcPr>
          <w:p w14:paraId="032467E8" w14:textId="16114FEB" w:rsidR="000E55C6" w:rsidRPr="001773BA" w:rsidRDefault="00F27EF7" w:rsidP="000E55C6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0E55C6" w:rsidRPr="001773BA" w14:paraId="0C527A73" w14:textId="77777777" w:rsidTr="00130462">
        <w:trPr>
          <w:cantSplit/>
        </w:trPr>
        <w:tc>
          <w:tcPr>
            <w:tcW w:w="7380" w:type="dxa"/>
            <w:vAlign w:val="bottom"/>
          </w:tcPr>
          <w:p w14:paraId="346A1103" w14:textId="09B739AC" w:rsidR="000E55C6" w:rsidRPr="001773BA" w:rsidRDefault="000E55C6" w:rsidP="000E55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2070" w:type="dxa"/>
            <w:vAlign w:val="bottom"/>
          </w:tcPr>
          <w:p w14:paraId="641B7488" w14:textId="3C1B6FDF" w:rsidR="000E55C6" w:rsidRPr="001773BA" w:rsidRDefault="000E55C6" w:rsidP="000E55C6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5C6" w:rsidRPr="001773BA" w14:paraId="2D1E4221" w14:textId="77777777" w:rsidTr="00130462">
        <w:trPr>
          <w:cantSplit/>
        </w:trPr>
        <w:tc>
          <w:tcPr>
            <w:tcW w:w="7380" w:type="dxa"/>
            <w:vAlign w:val="bottom"/>
          </w:tcPr>
          <w:p w14:paraId="1332E726" w14:textId="1D38105E" w:rsidR="000E55C6" w:rsidRPr="001773BA" w:rsidRDefault="000E55C6" w:rsidP="000E55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2DA55E7" w14:textId="26FB9FD2" w:rsidR="000E55C6" w:rsidRPr="001773BA" w:rsidRDefault="000E55C6" w:rsidP="000E55C6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5C6" w:rsidRPr="001773BA" w14:paraId="48FBEA3A" w14:textId="77777777" w:rsidTr="00130462">
        <w:trPr>
          <w:cantSplit/>
        </w:trPr>
        <w:tc>
          <w:tcPr>
            <w:tcW w:w="7380" w:type="dxa"/>
            <w:vAlign w:val="bottom"/>
          </w:tcPr>
          <w:p w14:paraId="7CDBC334" w14:textId="25AE2C4E" w:rsidR="000E55C6" w:rsidRPr="001773BA" w:rsidRDefault="000E55C6" w:rsidP="000E55C6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C8C37" w14:textId="7E6C7AF9" w:rsidR="000E55C6" w:rsidRPr="001773BA" w:rsidRDefault="00F27EF7" w:rsidP="000E55C6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  <w:tr w:rsidR="000E55C6" w:rsidRPr="001773BA" w14:paraId="4182F4BF" w14:textId="77777777" w:rsidTr="00130462">
        <w:trPr>
          <w:cantSplit/>
        </w:trPr>
        <w:tc>
          <w:tcPr>
            <w:tcW w:w="7380" w:type="dxa"/>
            <w:vAlign w:val="bottom"/>
          </w:tcPr>
          <w:p w14:paraId="0355A185" w14:textId="77777777" w:rsidR="000E55C6" w:rsidRPr="001773BA" w:rsidRDefault="000E55C6" w:rsidP="000E55C6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072214C1" w14:textId="77777777" w:rsidR="000E55C6" w:rsidRPr="001773BA" w:rsidRDefault="000E55C6" w:rsidP="000E55C6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7C4263FB" w14:textId="77777777" w:rsidTr="00130462">
        <w:trPr>
          <w:cantSplit/>
        </w:trPr>
        <w:tc>
          <w:tcPr>
            <w:tcW w:w="7380" w:type="dxa"/>
            <w:vAlign w:val="bottom"/>
          </w:tcPr>
          <w:p w14:paraId="57F42BE9" w14:textId="0AD17DE5" w:rsidR="000E55C6" w:rsidRPr="001773BA" w:rsidRDefault="000E55C6" w:rsidP="000E55C6">
            <w:pPr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70" w:type="dxa"/>
          </w:tcPr>
          <w:p w14:paraId="4D457265" w14:textId="77777777" w:rsidR="000E55C6" w:rsidRPr="001773BA" w:rsidRDefault="000E55C6" w:rsidP="000E55C6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1588D55E" w14:textId="77777777" w:rsidTr="00130462">
        <w:trPr>
          <w:cantSplit/>
        </w:trPr>
        <w:tc>
          <w:tcPr>
            <w:tcW w:w="7380" w:type="dxa"/>
            <w:vAlign w:val="bottom"/>
          </w:tcPr>
          <w:p w14:paraId="1A02857A" w14:textId="77777777" w:rsidR="000E55C6" w:rsidRPr="001773BA" w:rsidRDefault="000E55C6" w:rsidP="000E55C6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6DC7655F" w14:textId="27AD8AD4" w:rsidR="000E55C6" w:rsidRPr="001773BA" w:rsidRDefault="00F27EF7" w:rsidP="000E55C6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0E55C6" w:rsidRPr="001773BA" w14:paraId="6A10DA0E" w14:textId="77777777" w:rsidTr="00130462">
        <w:trPr>
          <w:cantSplit/>
        </w:trPr>
        <w:tc>
          <w:tcPr>
            <w:tcW w:w="7380" w:type="dxa"/>
            <w:vAlign w:val="bottom"/>
          </w:tcPr>
          <w:p w14:paraId="3D6E2155" w14:textId="77777777" w:rsidR="000E55C6" w:rsidRPr="001773BA" w:rsidRDefault="000E55C6" w:rsidP="000E55C6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5019DD5" w14:textId="5AF9F02E" w:rsidR="000E55C6" w:rsidRPr="001773BA" w:rsidRDefault="000E55C6" w:rsidP="000E55C6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5C6" w:rsidRPr="001773BA" w14:paraId="2ADE82BC" w14:textId="77777777" w:rsidTr="00130462">
        <w:trPr>
          <w:cantSplit/>
        </w:trPr>
        <w:tc>
          <w:tcPr>
            <w:tcW w:w="7380" w:type="dxa"/>
            <w:vAlign w:val="bottom"/>
          </w:tcPr>
          <w:p w14:paraId="238A3796" w14:textId="10550970" w:rsidR="000E55C6" w:rsidRPr="001773BA" w:rsidRDefault="000E55C6" w:rsidP="000E55C6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32992" w14:textId="644E1CA6" w:rsidR="000E55C6" w:rsidRPr="001773BA" w:rsidRDefault="00F27EF7" w:rsidP="000E55C6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  <w:tr w:rsidR="000E55C6" w:rsidRPr="001773BA" w14:paraId="40FCA4F2" w14:textId="77777777" w:rsidTr="00130462">
        <w:trPr>
          <w:cantSplit/>
        </w:trPr>
        <w:tc>
          <w:tcPr>
            <w:tcW w:w="7380" w:type="dxa"/>
            <w:vAlign w:val="bottom"/>
          </w:tcPr>
          <w:p w14:paraId="57CC4C14" w14:textId="77777777" w:rsidR="000E55C6" w:rsidRPr="001773BA" w:rsidRDefault="000E55C6" w:rsidP="000E55C6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38F715B" w14:textId="77777777" w:rsidR="000E55C6" w:rsidRPr="001773BA" w:rsidRDefault="000E55C6" w:rsidP="000E55C6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436EA4F0" w14:textId="77777777" w:rsidTr="00130462">
        <w:trPr>
          <w:cantSplit/>
        </w:trPr>
        <w:tc>
          <w:tcPr>
            <w:tcW w:w="7380" w:type="dxa"/>
            <w:vAlign w:val="bottom"/>
          </w:tcPr>
          <w:p w14:paraId="3815B2F8" w14:textId="6300D87D" w:rsidR="000E55C6" w:rsidRPr="001773BA" w:rsidRDefault="000E55C6" w:rsidP="000E55C6">
            <w:pPr>
              <w:spacing w:before="10"/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70" w:type="dxa"/>
          </w:tcPr>
          <w:p w14:paraId="337FA877" w14:textId="77777777" w:rsidR="000E55C6" w:rsidRPr="001773BA" w:rsidRDefault="000E55C6" w:rsidP="000E55C6">
            <w:pPr>
              <w:tabs>
                <w:tab w:val="decimal" w:pos="187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5C6" w:rsidRPr="001773BA" w14:paraId="1D6AF6A3" w14:textId="77777777" w:rsidTr="00130462">
        <w:trPr>
          <w:cantSplit/>
        </w:trPr>
        <w:tc>
          <w:tcPr>
            <w:tcW w:w="7380" w:type="dxa"/>
            <w:vAlign w:val="bottom"/>
          </w:tcPr>
          <w:p w14:paraId="7CCAAA51" w14:textId="2B84898F" w:rsidR="000E55C6" w:rsidRPr="001773BA" w:rsidRDefault="000E55C6" w:rsidP="000E55C6">
            <w:pPr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vAlign w:val="bottom"/>
          </w:tcPr>
          <w:p w14:paraId="05F4DA65" w14:textId="2608D3CA" w:rsidR="000E55C6" w:rsidRPr="001773BA" w:rsidRDefault="00F27EF7" w:rsidP="000E55C6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E55C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  <w:tr w:rsidR="00C64149" w:rsidRPr="001773BA" w14:paraId="27690E01" w14:textId="77777777" w:rsidTr="00163F1A">
        <w:trPr>
          <w:cantSplit/>
        </w:trPr>
        <w:tc>
          <w:tcPr>
            <w:tcW w:w="7380" w:type="dxa"/>
            <w:vAlign w:val="bottom"/>
          </w:tcPr>
          <w:p w14:paraId="7E32F0B4" w14:textId="044B02A7" w:rsidR="00C64149" w:rsidRPr="001773BA" w:rsidRDefault="00C64149" w:rsidP="00C64149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70" w:type="dxa"/>
          </w:tcPr>
          <w:p w14:paraId="0349204E" w14:textId="565BE4A8" w:rsidR="00C64149" w:rsidRPr="001773BA" w:rsidRDefault="00F27EF7" w:rsidP="00C64149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C64149" w:rsidRPr="001773BA" w14:paraId="68B0C749" w14:textId="77777777" w:rsidTr="00163F1A">
        <w:trPr>
          <w:cantSplit/>
        </w:trPr>
        <w:tc>
          <w:tcPr>
            <w:tcW w:w="7380" w:type="dxa"/>
            <w:vAlign w:val="bottom"/>
          </w:tcPr>
          <w:p w14:paraId="4A98F618" w14:textId="60DA2E28" w:rsidR="00C64149" w:rsidRPr="001773BA" w:rsidRDefault="00C64149" w:rsidP="00C64149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โอนสินทรัพย์เข้า</w:t>
            </w:r>
          </w:p>
        </w:tc>
        <w:tc>
          <w:tcPr>
            <w:tcW w:w="2070" w:type="dxa"/>
          </w:tcPr>
          <w:p w14:paraId="6925C2D8" w14:textId="50EFBD4C" w:rsidR="00C64149" w:rsidRPr="001773BA" w:rsidRDefault="00F27EF7" w:rsidP="00C64149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  <w:tr w:rsidR="00C64149" w:rsidRPr="001773BA" w14:paraId="5F1A516E" w14:textId="77777777" w:rsidTr="00163F1A">
        <w:trPr>
          <w:cantSplit/>
        </w:trPr>
        <w:tc>
          <w:tcPr>
            <w:tcW w:w="7380" w:type="dxa"/>
            <w:vAlign w:val="bottom"/>
          </w:tcPr>
          <w:p w14:paraId="7C6E39F1" w14:textId="6BA62693" w:rsidR="00C64149" w:rsidRPr="001773BA" w:rsidRDefault="00C64149" w:rsidP="00C64149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BB1CD36" w14:textId="22080080" w:rsidR="00C64149" w:rsidRPr="001773BA" w:rsidRDefault="00C64149" w:rsidP="00C64149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4149" w:rsidRPr="001773BA" w14:paraId="570167B0" w14:textId="77777777" w:rsidTr="00130462">
        <w:trPr>
          <w:cantSplit/>
        </w:trPr>
        <w:tc>
          <w:tcPr>
            <w:tcW w:w="7380" w:type="dxa"/>
            <w:vAlign w:val="bottom"/>
          </w:tcPr>
          <w:p w14:paraId="6A192491" w14:textId="6BF39F87" w:rsidR="00C64149" w:rsidRPr="001773BA" w:rsidRDefault="00C64149" w:rsidP="00C64149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CCA15" w14:textId="298ABE5F" w:rsidR="00C64149" w:rsidRPr="001773BA" w:rsidRDefault="00F27EF7" w:rsidP="00C64149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tr w:rsidR="00C64149" w:rsidRPr="001773BA" w14:paraId="37829512" w14:textId="77777777" w:rsidTr="00130462">
        <w:trPr>
          <w:cantSplit/>
        </w:trPr>
        <w:tc>
          <w:tcPr>
            <w:tcW w:w="7380" w:type="dxa"/>
            <w:vAlign w:val="bottom"/>
          </w:tcPr>
          <w:p w14:paraId="1DF1E235" w14:textId="77777777" w:rsidR="00C64149" w:rsidRPr="001773BA" w:rsidRDefault="00C64149" w:rsidP="00C64149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37FC3AC" w14:textId="77777777" w:rsidR="00C64149" w:rsidRPr="001773BA" w:rsidRDefault="00C64149" w:rsidP="00C64149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149" w:rsidRPr="001773BA" w14:paraId="04C522B5" w14:textId="77777777" w:rsidTr="00130462">
        <w:trPr>
          <w:cantSplit/>
        </w:trPr>
        <w:tc>
          <w:tcPr>
            <w:tcW w:w="7380" w:type="dxa"/>
            <w:vAlign w:val="bottom"/>
          </w:tcPr>
          <w:p w14:paraId="33B3C8B8" w14:textId="42A7B134" w:rsidR="00C64149" w:rsidRPr="001773BA" w:rsidRDefault="00C64149" w:rsidP="00C64149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70" w:type="dxa"/>
          </w:tcPr>
          <w:p w14:paraId="13281BF4" w14:textId="77777777" w:rsidR="00C64149" w:rsidRPr="001773BA" w:rsidRDefault="00C64149" w:rsidP="00C64149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149" w:rsidRPr="001773BA" w14:paraId="1A0C6674" w14:textId="77777777" w:rsidTr="00130462">
        <w:trPr>
          <w:cantSplit/>
        </w:trPr>
        <w:tc>
          <w:tcPr>
            <w:tcW w:w="7380" w:type="dxa"/>
            <w:vAlign w:val="bottom"/>
          </w:tcPr>
          <w:p w14:paraId="7558F8F0" w14:textId="68C340B0" w:rsidR="00C64149" w:rsidRPr="001773BA" w:rsidRDefault="00C64149" w:rsidP="00C64149">
            <w:pPr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71530C51" w14:textId="74E4FAC2" w:rsidR="00C64149" w:rsidRPr="001773BA" w:rsidRDefault="00F27EF7" w:rsidP="00C64149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C64149" w:rsidRPr="001773BA" w14:paraId="685B1E9A" w14:textId="77777777" w:rsidTr="00130462">
        <w:trPr>
          <w:cantSplit/>
        </w:trPr>
        <w:tc>
          <w:tcPr>
            <w:tcW w:w="7380" w:type="dxa"/>
            <w:vAlign w:val="bottom"/>
          </w:tcPr>
          <w:p w14:paraId="497F5FDC" w14:textId="0AB1F189" w:rsidR="00C64149" w:rsidRPr="001773BA" w:rsidRDefault="00C64149" w:rsidP="00C64149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68D5DFA" w14:textId="291FA03F" w:rsidR="00C64149" w:rsidRPr="001773BA" w:rsidRDefault="00C64149" w:rsidP="00C64149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4149" w:rsidRPr="001773BA" w14:paraId="34256E16" w14:textId="77777777" w:rsidTr="00130462">
        <w:trPr>
          <w:cantSplit/>
        </w:trPr>
        <w:tc>
          <w:tcPr>
            <w:tcW w:w="7380" w:type="dxa"/>
            <w:vAlign w:val="bottom"/>
          </w:tcPr>
          <w:p w14:paraId="64C6125C" w14:textId="1AFD0E92" w:rsidR="00C64149" w:rsidRPr="001773BA" w:rsidRDefault="00C64149" w:rsidP="00C64149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B43D1" w14:textId="38610314" w:rsidR="00C64149" w:rsidRPr="001773BA" w:rsidRDefault="00F27EF7" w:rsidP="00C64149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C6414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</w:tbl>
    <w:p w14:paraId="609398B0" w14:textId="77777777" w:rsidR="00B04E6B" w:rsidRPr="001773BA" w:rsidRDefault="002000A3" w:rsidP="008926B8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02394015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19558E1A" w14:textId="78FA3FDA" w:rsidR="00A45C70" w:rsidRPr="001773BA" w:rsidRDefault="00F27EF7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A45C7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ภาษีเงินได้รอการตัดบัญชี</w:t>
            </w:r>
          </w:p>
        </w:tc>
      </w:tr>
    </w:tbl>
    <w:p w14:paraId="695C27CA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6F5923" w14:textId="77777777" w:rsidR="00A45C70" w:rsidRPr="001773BA" w:rsidRDefault="00A45C70" w:rsidP="00A45C70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DBB5BA5" w14:textId="77777777" w:rsidR="00A45C70" w:rsidRPr="001773BA" w:rsidRDefault="00A45C70" w:rsidP="00A45C70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30462" w:rsidRPr="001773BA" w14:paraId="0803D071" w14:textId="77777777" w:rsidTr="001444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B7B12A" w14:textId="77777777" w:rsidR="00A45C70" w:rsidRPr="001773BA" w:rsidRDefault="00A45C70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48B7F" w14:textId="77777777" w:rsidR="00A45C70" w:rsidRPr="001773BA" w:rsidRDefault="00A45C70" w:rsidP="00F0606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386EE9" w14:textId="77777777" w:rsidR="00A45C70" w:rsidRPr="001773BA" w:rsidRDefault="00A45C70" w:rsidP="00F0606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5C6" w:rsidRPr="001773BA" w14:paraId="0CE0EBB0" w14:textId="77777777" w:rsidTr="001444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56032D4" w14:textId="77777777" w:rsidR="000E55C6" w:rsidRPr="001773BA" w:rsidRDefault="000E55C6" w:rsidP="000E55C6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8AB633" w14:textId="67D5EB39" w:rsidR="000E55C6" w:rsidRPr="001773BA" w:rsidRDefault="000E55C6" w:rsidP="000E55C6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7C8B6F" w14:textId="56DE8728" w:rsidR="000E55C6" w:rsidRPr="001773BA" w:rsidRDefault="000E55C6" w:rsidP="000E55C6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FDF10C" w14:textId="6D32F57D" w:rsidR="000E55C6" w:rsidRPr="001773BA" w:rsidRDefault="000E55C6" w:rsidP="000E55C6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153D64" w14:textId="759CF737" w:rsidR="000E55C6" w:rsidRPr="001773BA" w:rsidRDefault="000E55C6" w:rsidP="000E55C6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E55C6" w:rsidRPr="001773BA" w14:paraId="1162BB70" w14:textId="77777777" w:rsidTr="001304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BE87EB" w14:textId="77777777" w:rsidR="000E55C6" w:rsidRPr="001773BA" w:rsidRDefault="000E55C6" w:rsidP="000E55C6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711910" w14:textId="77777777" w:rsidR="000E55C6" w:rsidRPr="001773BA" w:rsidRDefault="000E55C6" w:rsidP="000E55C6">
            <w:pPr>
              <w:pStyle w:val="CommentText"/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DB5AB8" w14:textId="77777777" w:rsidR="000E55C6" w:rsidRPr="001773BA" w:rsidRDefault="000E55C6" w:rsidP="000E55C6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3431DD" w14:textId="77777777" w:rsidR="000E55C6" w:rsidRPr="001773BA" w:rsidRDefault="000E55C6" w:rsidP="000E55C6">
            <w:pPr>
              <w:pStyle w:val="CommentText"/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69D023" w14:textId="77777777" w:rsidR="000E55C6" w:rsidRPr="001773BA" w:rsidRDefault="000E55C6" w:rsidP="000E55C6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0E55C6" w:rsidRPr="001773BA" w14:paraId="699C0509" w14:textId="77777777" w:rsidTr="001304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D80AC" w14:textId="77777777" w:rsidR="000E55C6" w:rsidRPr="001773BA" w:rsidRDefault="000E55C6" w:rsidP="000E55C6">
            <w:pPr>
              <w:ind w:left="101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DF6D0" w14:textId="77777777" w:rsidR="000E55C6" w:rsidRPr="001773BA" w:rsidRDefault="000E55C6" w:rsidP="000E55C6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26979" w14:textId="77777777" w:rsidR="000E55C6" w:rsidRPr="001773BA" w:rsidRDefault="000E55C6" w:rsidP="000E55C6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50D9E" w14:textId="77777777" w:rsidR="000E55C6" w:rsidRPr="001773BA" w:rsidRDefault="000E55C6" w:rsidP="000E55C6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824E3" w14:textId="77777777" w:rsidR="000E55C6" w:rsidRPr="001773BA" w:rsidRDefault="000E55C6" w:rsidP="000E55C6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4149" w:rsidRPr="001773BA" w14:paraId="784DC32D" w14:textId="77777777" w:rsidTr="001304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5CFFE95" w14:textId="77777777" w:rsidR="00C64149" w:rsidRPr="001773BA" w:rsidRDefault="00C64149" w:rsidP="00C64149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666115" w14:textId="50DAF598" w:rsidR="00C64149" w:rsidRPr="001773BA" w:rsidRDefault="00F27EF7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152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080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A7635B" w14:textId="5A1BDBBD" w:rsidR="00C64149" w:rsidRPr="001773BA" w:rsidRDefault="00F27EF7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230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576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9B7624" w14:textId="406C5EB2" w:rsidR="00C64149" w:rsidRPr="001773BA" w:rsidRDefault="00F27EF7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268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696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104C58" w14:textId="4FC65067" w:rsidR="00C64149" w:rsidRPr="001773BA" w:rsidRDefault="00F27EF7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351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244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121</w:t>
            </w:r>
          </w:p>
        </w:tc>
      </w:tr>
      <w:tr w:rsidR="00C64149" w:rsidRPr="001773BA" w14:paraId="1FB354BF" w14:textId="77777777" w:rsidTr="001304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45952D" w14:textId="77777777" w:rsidR="00C64149" w:rsidRPr="001773BA" w:rsidRDefault="00C64149" w:rsidP="00C6414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8B4B1" w14:textId="5C97A0D5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660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521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216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8BFDE" w14:textId="45F99BC1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667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312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823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59220" w14:textId="0F545D1B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756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301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090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38D5F" w14:textId="242A8AA3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769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272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043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C64149" w:rsidRPr="001773BA" w14:paraId="0466F329" w14:textId="77777777" w:rsidTr="001304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C6F80E" w14:textId="77777777" w:rsidR="00C64149" w:rsidRPr="001773BA" w:rsidRDefault="00C64149" w:rsidP="00C6414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714AB" w14:textId="0B1F59A4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508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441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106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50A6F6" w14:textId="27A0A44F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436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736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071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1DFBF" w14:textId="423663E3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487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604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878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15498" w14:textId="42245E80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418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027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922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</w:tbl>
    <w:p w14:paraId="7C8B1840" w14:textId="77777777" w:rsidR="000B4395" w:rsidRPr="001773BA" w:rsidRDefault="000B4395" w:rsidP="000B43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58363C" w14:textId="2BD8CB3A" w:rsidR="00F46F77" w:rsidRPr="001773BA" w:rsidRDefault="00F46F77" w:rsidP="00F46F7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71EBA5D7" w14:textId="77777777" w:rsidR="00F46F77" w:rsidRPr="001773BA" w:rsidRDefault="00F46F77" w:rsidP="00F46F7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46F77" w:rsidRPr="001773BA" w14:paraId="6629766E" w14:textId="77777777" w:rsidTr="00A854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28B138" w14:textId="77777777" w:rsidR="00F46F77" w:rsidRPr="001773BA" w:rsidRDefault="00F46F77" w:rsidP="00A854E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369D8" w14:textId="77777777" w:rsidR="00F46F77" w:rsidRPr="001773BA" w:rsidRDefault="00F46F77" w:rsidP="00A854E0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A0354B" w14:textId="77777777" w:rsidR="00F46F77" w:rsidRPr="001773BA" w:rsidRDefault="00F46F77" w:rsidP="00A854E0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5C6" w:rsidRPr="001773BA" w14:paraId="40B080F3" w14:textId="77777777" w:rsidTr="00A854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B14149" w14:textId="77777777" w:rsidR="000E55C6" w:rsidRPr="001773BA" w:rsidRDefault="000E55C6" w:rsidP="000E55C6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2279DE" w14:textId="462BF830" w:rsidR="000E55C6" w:rsidRPr="001773BA" w:rsidRDefault="000E55C6" w:rsidP="000E55C6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AA0626" w14:textId="29DB5F75" w:rsidR="000E55C6" w:rsidRPr="001773BA" w:rsidRDefault="000E55C6" w:rsidP="000E55C6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BACB1A" w14:textId="03EC71F5" w:rsidR="000E55C6" w:rsidRPr="001773BA" w:rsidRDefault="000E55C6" w:rsidP="000E55C6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0E827B" w14:textId="2A3CEC26" w:rsidR="000E55C6" w:rsidRPr="001773BA" w:rsidRDefault="000E55C6" w:rsidP="000E55C6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E55C6" w:rsidRPr="001773BA" w14:paraId="6606E416" w14:textId="77777777" w:rsidTr="00A854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4FC311" w14:textId="77777777" w:rsidR="000E55C6" w:rsidRPr="001773BA" w:rsidRDefault="000E55C6" w:rsidP="000E55C6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FB4661" w14:textId="77777777" w:rsidR="000E55C6" w:rsidRPr="001773BA" w:rsidRDefault="000E55C6" w:rsidP="000E55C6">
            <w:pPr>
              <w:pStyle w:val="CommentText"/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C7E3F6" w14:textId="77777777" w:rsidR="000E55C6" w:rsidRPr="001773BA" w:rsidRDefault="000E55C6" w:rsidP="000E55C6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811D5A" w14:textId="77777777" w:rsidR="000E55C6" w:rsidRPr="001773BA" w:rsidRDefault="000E55C6" w:rsidP="000E55C6">
            <w:pPr>
              <w:pStyle w:val="CommentText"/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4FB607" w14:textId="77777777" w:rsidR="000E55C6" w:rsidRPr="001773BA" w:rsidRDefault="000E55C6" w:rsidP="000E55C6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0E55C6" w:rsidRPr="001773BA" w14:paraId="7D0C933E" w14:textId="77777777" w:rsidTr="00A854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90D04" w14:textId="77777777" w:rsidR="000E55C6" w:rsidRPr="001773BA" w:rsidRDefault="000E55C6" w:rsidP="000E55C6">
            <w:pPr>
              <w:ind w:left="101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10F2" w14:textId="77777777" w:rsidR="000E55C6" w:rsidRPr="001773BA" w:rsidRDefault="000E55C6" w:rsidP="000E55C6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7DA1E" w14:textId="77777777" w:rsidR="000E55C6" w:rsidRPr="001773BA" w:rsidRDefault="000E55C6" w:rsidP="000E55C6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7B8AC" w14:textId="77777777" w:rsidR="000E55C6" w:rsidRPr="001773BA" w:rsidRDefault="000E55C6" w:rsidP="000E55C6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4570D" w14:textId="77777777" w:rsidR="000E55C6" w:rsidRPr="001773BA" w:rsidRDefault="000E55C6" w:rsidP="000E55C6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4149" w:rsidRPr="001773BA" w14:paraId="0C76199C" w14:textId="77777777" w:rsidTr="00A854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1C9C" w14:textId="3C0856A2" w:rsidR="00C64149" w:rsidRPr="001773BA" w:rsidRDefault="00C64149" w:rsidP="00C64149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565A86" w14:textId="1F6EB9D3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436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736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071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DB95F5" w14:textId="223981C3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149239" w14:textId="454EB3A2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418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027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922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3A73B6" w14:textId="0A221C53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C64149" w:rsidRPr="001773BA" w14:paraId="5C41D85D" w14:textId="77777777" w:rsidTr="00A854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7C41B" w14:textId="09A2A68E" w:rsidR="00C64149" w:rsidRPr="001773BA" w:rsidRDefault="00C64149" w:rsidP="00C6414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  <w:r w:rsidRPr="001773BA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EB17DA" w14:textId="3631A20F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71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778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920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FECA14" w14:textId="3978169D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9B50D6" w14:textId="0BE52ED0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69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650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841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78E6F9" w14:textId="1F4CFBE4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C64149" w:rsidRPr="001773BA" w14:paraId="21BEBB62" w14:textId="77777777" w:rsidTr="00A854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13F54" w14:textId="0E4EDFC1" w:rsidR="00C64149" w:rsidRPr="001773BA" w:rsidRDefault="00C64149" w:rsidP="00C6414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74231" w14:textId="115FDAB3" w:rsidR="00C64149" w:rsidRPr="001773BA" w:rsidRDefault="00F27EF7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73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35959" w14:textId="5B0A9AC4" w:rsidR="00C64149" w:rsidRPr="001773BA" w:rsidRDefault="00F27EF7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77570" w14:textId="3E7D0153" w:rsidR="00C64149" w:rsidRPr="001773BA" w:rsidRDefault="00F27EF7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73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115D0" w14:textId="7563F9B2" w:rsidR="00C64149" w:rsidRPr="001773BA" w:rsidRDefault="00F27EF7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C64149" w:rsidRPr="001773BA" w14:paraId="04DA238E" w14:textId="77777777" w:rsidTr="00A854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76AE1" w14:textId="0D412731" w:rsidR="00C64149" w:rsidRPr="001773BA" w:rsidRDefault="00C64149" w:rsidP="00C6414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3C1021" w14:textId="01E5D7DB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508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441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106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43AC64" w14:textId="54DD7EE3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436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736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071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9291B" w14:textId="4D6367B4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487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604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878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AD42B" w14:textId="1D05D850" w:rsidR="00C64149" w:rsidRPr="001773BA" w:rsidRDefault="00C64149" w:rsidP="00C64149">
            <w:pPr>
              <w:tabs>
                <w:tab w:val="decimal" w:pos="1222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418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027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922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</w:tbl>
    <w:p w14:paraId="480B08EB" w14:textId="0125DEDC" w:rsidR="00F46F77" w:rsidRPr="001773BA" w:rsidRDefault="00F46F77" w:rsidP="000B439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2E3D77" w14:textId="58C2E654" w:rsidR="000B4395" w:rsidRPr="001773BA" w:rsidRDefault="000B4395" w:rsidP="000B43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667CD6F" w14:textId="37DAAE16" w:rsidR="00BD68DF" w:rsidRPr="001773BA" w:rsidRDefault="00BD68DF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2"/>
        <w:gridCol w:w="1276"/>
        <w:gridCol w:w="1417"/>
        <w:gridCol w:w="1276"/>
        <w:gridCol w:w="1276"/>
        <w:gridCol w:w="1276"/>
      </w:tblGrid>
      <w:tr w:rsidR="00130462" w:rsidRPr="001773BA" w14:paraId="5B6ABC9F" w14:textId="77777777" w:rsidTr="00A843F7"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5744341" w14:textId="4C2FC1F2" w:rsidR="008E4CD3" w:rsidRPr="001773BA" w:rsidRDefault="008E4CD3" w:rsidP="00A854E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508AE" w14:textId="5F9B58AB" w:rsidR="008E4CD3" w:rsidRPr="001773BA" w:rsidRDefault="008E4CD3" w:rsidP="00A854E0">
            <w:pPr>
              <w:tabs>
                <w:tab w:val="decimal" w:pos="7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30462" w:rsidRPr="001773BA" w14:paraId="09F02284" w14:textId="77777777" w:rsidTr="00A843F7"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8D30F8E" w14:textId="77777777" w:rsidR="002F2AA3" w:rsidRPr="001773BA" w:rsidRDefault="002F2AA3" w:rsidP="00A854E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0894BA" w14:textId="77777777" w:rsidR="002F2AA3" w:rsidRPr="001773BA" w:rsidRDefault="002F2AA3" w:rsidP="00535672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183E6AC1" w14:textId="77777777" w:rsidR="002F2AA3" w:rsidRPr="001773BA" w:rsidRDefault="002F2AA3" w:rsidP="00535672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923705" w14:textId="77777777" w:rsidR="002F2AA3" w:rsidRPr="001773BA" w:rsidRDefault="002F2AA3" w:rsidP="004C2BAB">
            <w:pPr>
              <w:tabs>
                <w:tab w:val="decimal" w:pos="121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5D558A8A" w14:textId="77777777" w:rsidR="002F2AA3" w:rsidRPr="001773BA" w:rsidRDefault="002F2AA3" w:rsidP="004C2BAB">
            <w:pPr>
              <w:tabs>
                <w:tab w:val="decimal" w:pos="121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B0B42A" w14:textId="77777777" w:rsidR="002F2AA3" w:rsidRPr="001773BA" w:rsidRDefault="002F2AA3" w:rsidP="00DB3217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ขาดทุนจาก</w:t>
            </w:r>
          </w:p>
          <w:p w14:paraId="56FC758A" w14:textId="77777777" w:rsidR="002F2AA3" w:rsidRPr="001773BA" w:rsidRDefault="002F2AA3" w:rsidP="00DB3217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การทำสัญญา</w:t>
            </w:r>
          </w:p>
          <w:p w14:paraId="2E361782" w14:textId="77777777" w:rsidR="002F2AA3" w:rsidRPr="001773BA" w:rsidRDefault="002F2AA3" w:rsidP="00DB3217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แลกเปลี่ยน</w:t>
            </w:r>
          </w:p>
          <w:p w14:paraId="6C30B10A" w14:textId="77777777" w:rsidR="002F2AA3" w:rsidRPr="001773BA" w:rsidRDefault="002F2AA3" w:rsidP="00DB3217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FC3D43" w14:textId="77777777" w:rsidR="002F2AA3" w:rsidRPr="001773BA" w:rsidRDefault="002F2AA3" w:rsidP="00DB3217">
            <w:pPr>
              <w:tabs>
                <w:tab w:val="decimal" w:pos="1080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74C726BA" w14:textId="77777777" w:rsidR="002F2AA3" w:rsidRPr="001773BA" w:rsidRDefault="002F2AA3" w:rsidP="00DB3217">
            <w:pPr>
              <w:tabs>
                <w:tab w:val="decimal" w:pos="1080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1725A349" w14:textId="77777777" w:rsidR="002F2AA3" w:rsidRPr="001773BA" w:rsidRDefault="002F2AA3" w:rsidP="00DB3217">
            <w:pPr>
              <w:tabs>
                <w:tab w:val="decimal" w:pos="1080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F5E8C9" w14:textId="77777777" w:rsidR="002F2AA3" w:rsidRPr="001773BA" w:rsidRDefault="002F2AA3" w:rsidP="00DB3217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0462" w:rsidRPr="001773BA" w14:paraId="0A61A2AB" w14:textId="77777777" w:rsidTr="00A843F7"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5C68DDF8" w14:textId="77777777" w:rsidR="002F2AA3" w:rsidRPr="001773BA" w:rsidRDefault="002F2AA3" w:rsidP="00A854E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185FE4" w14:textId="77777777" w:rsidR="002F2AA3" w:rsidRPr="001773BA" w:rsidRDefault="002F2AA3" w:rsidP="00535672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37DC7" w14:textId="77777777" w:rsidR="002F2AA3" w:rsidRPr="001773BA" w:rsidRDefault="002F2AA3" w:rsidP="004C2BAB">
            <w:pPr>
              <w:tabs>
                <w:tab w:val="decimal" w:pos="121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D0DDE" w14:textId="77777777" w:rsidR="002F2AA3" w:rsidRPr="001773BA" w:rsidRDefault="002F2AA3" w:rsidP="00DB3217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41F2D" w14:textId="77777777" w:rsidR="002F2AA3" w:rsidRPr="001773BA" w:rsidRDefault="002F2AA3" w:rsidP="00DB3217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DCD199" w14:textId="77777777" w:rsidR="002F2AA3" w:rsidRPr="001773BA" w:rsidRDefault="002F2AA3" w:rsidP="00DB3217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25439E56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A238E" w14:textId="77777777" w:rsidR="002F2AA3" w:rsidRPr="001773BA" w:rsidRDefault="002F2AA3" w:rsidP="00A854E0">
            <w:pPr>
              <w:ind w:left="101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2E995" w14:textId="77777777" w:rsidR="002F2AA3" w:rsidRPr="001773BA" w:rsidRDefault="002F2AA3" w:rsidP="00535672">
            <w:pPr>
              <w:tabs>
                <w:tab w:val="decimal" w:pos="852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7E1A8" w14:textId="77777777" w:rsidR="002F2AA3" w:rsidRPr="001773BA" w:rsidRDefault="002F2AA3" w:rsidP="004C2BAB">
            <w:pPr>
              <w:tabs>
                <w:tab w:val="decimal" w:pos="828"/>
                <w:tab w:val="decimal" w:pos="121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8AC6B" w14:textId="77777777" w:rsidR="002F2AA3" w:rsidRPr="001773BA" w:rsidRDefault="002F2AA3" w:rsidP="00A854E0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B822F" w14:textId="77777777" w:rsidR="002F2AA3" w:rsidRPr="001773BA" w:rsidRDefault="002F2AA3" w:rsidP="00A854E0">
            <w:pPr>
              <w:tabs>
                <w:tab w:val="decimal" w:pos="81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E377D" w14:textId="77777777" w:rsidR="002F2AA3" w:rsidRPr="001773BA" w:rsidRDefault="002F2AA3" w:rsidP="00A854E0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30462" w:rsidRPr="001773BA" w14:paraId="29BA1E8A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E1E209C" w14:textId="77777777" w:rsidR="002F2AA3" w:rsidRPr="001773BA" w:rsidRDefault="002F2AA3" w:rsidP="00A854E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D5D291" w14:textId="77777777" w:rsidR="002F2AA3" w:rsidRPr="001773BA" w:rsidRDefault="002F2AA3" w:rsidP="00535672">
            <w:pPr>
              <w:tabs>
                <w:tab w:val="decimal" w:pos="852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9FBF2F9" w14:textId="77777777" w:rsidR="002F2AA3" w:rsidRPr="001773BA" w:rsidRDefault="002F2AA3" w:rsidP="004C2BAB">
            <w:pPr>
              <w:tabs>
                <w:tab w:val="decimal" w:pos="828"/>
                <w:tab w:val="decimal" w:pos="121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A4FC52" w14:textId="77777777" w:rsidR="002F2AA3" w:rsidRPr="001773BA" w:rsidRDefault="002F2AA3" w:rsidP="00A854E0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1D3B8A" w14:textId="77777777" w:rsidR="002F2AA3" w:rsidRPr="001773BA" w:rsidRDefault="002F2AA3" w:rsidP="00A854E0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81C046" w14:textId="77777777" w:rsidR="002F2AA3" w:rsidRPr="001773BA" w:rsidRDefault="002F2AA3" w:rsidP="00A854E0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5C6" w:rsidRPr="001773BA" w14:paraId="63896872" w14:textId="77777777" w:rsidTr="00A854E0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4325731" w14:textId="4EFC81C0" w:rsidR="000E55C6" w:rsidRPr="001773BA" w:rsidRDefault="000E55C6" w:rsidP="000E55C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7E271" w14:textId="6DDAEB6A" w:rsidR="000E55C6" w:rsidRPr="001773BA" w:rsidRDefault="00F27EF7" w:rsidP="000E55C6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218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233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6FB9E" w14:textId="19581651" w:rsidR="000E55C6" w:rsidRPr="001773BA" w:rsidRDefault="00F27EF7" w:rsidP="000E55C6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51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313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FABE6" w14:textId="702F9BEB" w:rsidR="000E55C6" w:rsidRPr="001773BA" w:rsidRDefault="000E55C6" w:rsidP="00691139">
            <w:pPr>
              <w:tabs>
                <w:tab w:val="decimal" w:pos="106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485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117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396DC" w14:textId="016497E4" w:rsidR="000E55C6" w:rsidRPr="001773BA" w:rsidRDefault="00F27EF7" w:rsidP="000E55C6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21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846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502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F36E2" w14:textId="65456B90" w:rsidR="000E55C6" w:rsidRPr="001773BA" w:rsidRDefault="00F27EF7" w:rsidP="000E55C6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290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907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981</w:t>
            </w:r>
          </w:p>
        </w:tc>
      </w:tr>
      <w:tr w:rsidR="000E55C6" w:rsidRPr="001773BA" w14:paraId="7957E120" w14:textId="77777777" w:rsidTr="00A854E0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978D048" w14:textId="6C07B175" w:rsidR="000E55C6" w:rsidRPr="001773BA" w:rsidRDefault="000E55C6" w:rsidP="000E55C6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1773B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เพิ่ม) ลดในกำไรหรือขาดทุน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B1F18" w14:textId="4A1D5135" w:rsidR="000E55C6" w:rsidRPr="001773BA" w:rsidRDefault="000E55C6" w:rsidP="000E55C6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50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027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880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49363" w14:textId="2D908A03" w:rsidR="000E55C6" w:rsidRPr="001773BA" w:rsidRDefault="000E55C6" w:rsidP="000E55C6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13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322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459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3B98" w14:textId="5BFAC167" w:rsidR="000E55C6" w:rsidRPr="001773BA" w:rsidRDefault="000E55C6" w:rsidP="00691139">
            <w:pPr>
              <w:tabs>
                <w:tab w:val="decimal" w:pos="106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A2EE" w14:textId="4C1EC790" w:rsidR="000E55C6" w:rsidRPr="001773BA" w:rsidRDefault="00F27EF7" w:rsidP="000E55C6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721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9712E" w14:textId="57025C4B" w:rsidR="000E55C6" w:rsidRPr="001773BA" w:rsidRDefault="000E55C6" w:rsidP="000E55C6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61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629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271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0E55C6" w:rsidRPr="001773BA" w14:paraId="07B1C656" w14:textId="77777777" w:rsidTr="00A854E0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B648CA6" w14:textId="2E7EAC3E" w:rsidR="000E55C6" w:rsidRPr="001773BA" w:rsidRDefault="000E55C6" w:rsidP="000E55C6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4983F" w14:textId="10FE1A5D" w:rsidR="000E55C6" w:rsidRPr="001773BA" w:rsidRDefault="000E55C6" w:rsidP="000E55C6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1577E" w14:textId="40202C33" w:rsidR="000E55C6" w:rsidRPr="001773BA" w:rsidRDefault="000E55C6" w:rsidP="000E55C6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8655DD" w14:textId="0AA18BF6" w:rsidR="000E55C6" w:rsidRPr="001773BA" w:rsidRDefault="00F27EF7" w:rsidP="00691139">
            <w:pPr>
              <w:tabs>
                <w:tab w:val="decimal" w:pos="106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485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3543C" w14:textId="390C3426" w:rsidR="000E55C6" w:rsidRPr="001773BA" w:rsidRDefault="00F27EF7" w:rsidP="000E55C6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812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372A4" w14:textId="47F33BD7" w:rsidR="000E55C6" w:rsidRPr="001773BA" w:rsidRDefault="00F27EF7" w:rsidP="000E55C6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298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042</w:t>
            </w:r>
          </w:p>
        </w:tc>
      </w:tr>
      <w:tr w:rsidR="000E55C6" w:rsidRPr="001773BA" w14:paraId="267E6117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CF2EF87" w14:textId="223A9ED1" w:rsidR="000E55C6" w:rsidRPr="001773BA" w:rsidRDefault="000E55C6" w:rsidP="000E55C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BF179" w14:textId="422583FF" w:rsidR="000E55C6" w:rsidRPr="001773BA" w:rsidRDefault="00F27EF7" w:rsidP="000E55C6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168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205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B8A38" w14:textId="0386B6B2" w:rsidR="000E55C6" w:rsidRPr="001773BA" w:rsidRDefault="00F27EF7" w:rsidP="000E55C6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37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990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26953" w14:textId="104D210E" w:rsidR="000E55C6" w:rsidRPr="001773BA" w:rsidRDefault="000E55C6" w:rsidP="00691139">
            <w:pPr>
              <w:tabs>
                <w:tab w:val="decimal" w:pos="106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43B6F" w14:textId="51DA52BC" w:rsidR="000E55C6" w:rsidRPr="001773BA" w:rsidRDefault="00F27EF7" w:rsidP="000E55C6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24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380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90D42" w14:textId="26AE1F24" w:rsidR="000E55C6" w:rsidRPr="001773BA" w:rsidRDefault="00F27EF7" w:rsidP="000E55C6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230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576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752</w:t>
            </w:r>
          </w:p>
        </w:tc>
      </w:tr>
      <w:tr w:rsidR="00130462" w:rsidRPr="001773BA" w14:paraId="5C40847E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595F671A" w14:textId="77777777" w:rsidR="007D6B39" w:rsidRPr="001773BA" w:rsidRDefault="007D6B39" w:rsidP="007D6B39">
            <w:pPr>
              <w:ind w:left="101" w:hanging="20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32FAE" w14:textId="77777777" w:rsidR="007D6B39" w:rsidRPr="001773BA" w:rsidRDefault="007D6B39" w:rsidP="00535672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8FAE1" w14:textId="77777777" w:rsidR="007D6B39" w:rsidRPr="001773BA" w:rsidRDefault="007D6B39" w:rsidP="004C2BAB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D6D51" w14:textId="77777777" w:rsidR="007D6B39" w:rsidRPr="001773BA" w:rsidRDefault="007D6B39" w:rsidP="00691139">
            <w:pPr>
              <w:tabs>
                <w:tab w:val="decimal" w:pos="1060"/>
              </w:tabs>
              <w:ind w:left="-40" w:right="-72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9C5DE" w14:textId="77777777" w:rsidR="007D6B39" w:rsidRPr="001773BA" w:rsidRDefault="007D6B39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887D9" w14:textId="77777777" w:rsidR="007D6B39" w:rsidRPr="001773BA" w:rsidRDefault="007D6B39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0E55C6" w:rsidRPr="001773BA" w14:paraId="6E6BB537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227CEDC" w14:textId="01DD4529" w:rsidR="000E55C6" w:rsidRPr="001773BA" w:rsidRDefault="000E55C6" w:rsidP="000E55C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795C7" w14:textId="32418FD6" w:rsidR="000E55C6" w:rsidRPr="001773BA" w:rsidRDefault="00F27EF7" w:rsidP="000E55C6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168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205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9D48D" w14:textId="23068370" w:rsidR="000E55C6" w:rsidRPr="001773BA" w:rsidRDefault="00F27EF7" w:rsidP="000E55C6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37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990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F638" w14:textId="2B97C592" w:rsidR="000E55C6" w:rsidRPr="001773BA" w:rsidRDefault="000E55C6" w:rsidP="00691139">
            <w:pPr>
              <w:tabs>
                <w:tab w:val="decimal" w:pos="106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9D157" w14:textId="61D3FA9E" w:rsidR="000E55C6" w:rsidRPr="001773BA" w:rsidRDefault="00F27EF7" w:rsidP="000E55C6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24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380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0BEFD" w14:textId="40562433" w:rsidR="000E55C6" w:rsidRPr="001773BA" w:rsidRDefault="00F27EF7" w:rsidP="000E55C6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230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576</w:t>
            </w:r>
            <w:r w:rsidR="000E55C6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752</w:t>
            </w:r>
          </w:p>
        </w:tc>
      </w:tr>
      <w:tr w:rsidR="00C64149" w:rsidRPr="001773BA" w14:paraId="25AD01C6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513FFDC" w14:textId="547AA198" w:rsidR="00C64149" w:rsidRPr="001773BA" w:rsidRDefault="00C64149" w:rsidP="00C64149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1773B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เพิ่ม) ลดในกำไรหรือขาดทุน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B5E95" w14:textId="00057489" w:rsidR="00C64149" w:rsidRPr="001773BA" w:rsidRDefault="00C64149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73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234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208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54CA" w14:textId="39DBFA05" w:rsidR="00C64149" w:rsidRPr="001773BA" w:rsidRDefault="00C64149" w:rsidP="00C64149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294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155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9C158" w14:textId="0D8E5F22" w:rsidR="00C64149" w:rsidRPr="001773BA" w:rsidRDefault="00C64149" w:rsidP="00691139">
            <w:pPr>
              <w:tabs>
                <w:tab w:val="decimal" w:pos="106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F18C" w14:textId="4F385C27" w:rsidR="00C64149" w:rsidRPr="001773BA" w:rsidRDefault="00F27EF7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957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94F1D" w14:textId="7FD15E77" w:rsidR="00C64149" w:rsidRPr="001773BA" w:rsidRDefault="00C64149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78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570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527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C64149" w:rsidRPr="001773BA" w14:paraId="71383B2C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929D487" w14:textId="619B5163" w:rsidR="00C64149" w:rsidRPr="001773BA" w:rsidRDefault="00C64149" w:rsidP="00C64149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B49CF" w14:textId="5ACE5062" w:rsidR="00C64149" w:rsidRPr="001773BA" w:rsidRDefault="00C64149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DB7354" w14:textId="37EEA0EF" w:rsidR="00C64149" w:rsidRPr="001773BA" w:rsidRDefault="00C64149" w:rsidP="00C64149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E40AED" w14:textId="58A0C8CA" w:rsidR="00C64149" w:rsidRPr="001773BA" w:rsidRDefault="00C64149" w:rsidP="00691139">
            <w:pPr>
              <w:tabs>
                <w:tab w:val="decimal" w:pos="106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ABE929" w14:textId="19FB1FFF" w:rsidR="00C64149" w:rsidRPr="001773BA" w:rsidRDefault="00F27EF7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73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CA022" w14:textId="54F58081" w:rsidR="00C64149" w:rsidRPr="001773BA" w:rsidRDefault="00F27EF7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73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885</w:t>
            </w:r>
          </w:p>
        </w:tc>
      </w:tr>
      <w:tr w:rsidR="00C64149" w:rsidRPr="001773BA" w14:paraId="65B5E6F6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FDD1910" w14:textId="337A83B5" w:rsidR="00C64149" w:rsidRPr="001773BA" w:rsidRDefault="00C64149" w:rsidP="00C6414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74140" w14:textId="2661226A" w:rsidR="00C64149" w:rsidRPr="001773BA" w:rsidRDefault="00F27EF7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94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971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2EDDD7" w14:textId="5F0B3B7C" w:rsidR="00C64149" w:rsidRPr="001773BA" w:rsidRDefault="00F27EF7" w:rsidP="00C64149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30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696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12D50" w14:textId="67C7F619" w:rsidR="00C64149" w:rsidRPr="001773BA" w:rsidRDefault="00C64149" w:rsidP="00691139">
            <w:pPr>
              <w:tabs>
                <w:tab w:val="decimal" w:pos="106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19807" w14:textId="2A252060" w:rsidR="00C64149" w:rsidRPr="001773BA" w:rsidRDefault="00F27EF7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26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412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23130" w14:textId="56BD9B16" w:rsidR="00C64149" w:rsidRPr="001773BA" w:rsidRDefault="00F27EF7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152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080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110</w:t>
            </w:r>
          </w:p>
        </w:tc>
      </w:tr>
    </w:tbl>
    <w:p w14:paraId="52D2DB7A" w14:textId="77777777" w:rsidR="0012527F" w:rsidRPr="001773BA" w:rsidRDefault="007F235C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898"/>
        <w:gridCol w:w="1584"/>
        <w:gridCol w:w="1584"/>
      </w:tblGrid>
      <w:tr w:rsidR="004B4EE9" w:rsidRPr="001773BA" w14:paraId="390A6AF1" w14:textId="77777777" w:rsidTr="00DB3217">
        <w:trPr>
          <w:trHeight w:val="19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5100A4C" w14:textId="77777777" w:rsidR="004B4EE9" w:rsidRPr="001773BA" w:rsidRDefault="004B4EE9" w:rsidP="006D5D9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7D887" w14:textId="77777777" w:rsidR="004B4EE9" w:rsidRPr="001773BA" w:rsidRDefault="004B4EE9" w:rsidP="004B4EE9">
            <w:pPr>
              <w:tabs>
                <w:tab w:val="decimal" w:pos="1101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527F" w:rsidRPr="001773BA" w14:paraId="4E04646C" w14:textId="77777777" w:rsidTr="00DB3217">
        <w:trPr>
          <w:trHeight w:val="2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FB5665B" w14:textId="77777777" w:rsidR="0012527F" w:rsidRPr="001773BA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7FC88" w14:textId="77777777" w:rsidR="000B1C22" w:rsidRPr="001773BA" w:rsidRDefault="000B1C22" w:rsidP="004C2BAB">
            <w:pPr>
              <w:tabs>
                <w:tab w:val="decimal" w:pos="16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D24A3D9" w14:textId="47D5442B" w:rsidR="0012527F" w:rsidRPr="001773BA" w:rsidRDefault="0012527F" w:rsidP="004C2BAB">
            <w:pPr>
              <w:tabs>
                <w:tab w:val="decimal" w:pos="16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AEA02A" w14:textId="77777777" w:rsidR="0012527F" w:rsidRPr="001773BA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  <w:p w14:paraId="7343270C" w14:textId="77777777" w:rsidR="0012527F" w:rsidRPr="001773BA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ของที่ดินด้วย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3DF59C" w14:textId="77777777" w:rsidR="0012527F" w:rsidRPr="001773BA" w:rsidRDefault="0012527F" w:rsidP="00733A8F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527F" w:rsidRPr="001773BA" w14:paraId="59C0CB91" w14:textId="77777777" w:rsidTr="00DB3217">
        <w:trPr>
          <w:trHeight w:val="2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198D5BBA" w14:textId="77777777" w:rsidR="0012527F" w:rsidRPr="001773BA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5F04B5E7" w14:textId="5BA4F3C5" w:rsidR="0012527F" w:rsidRPr="001773BA" w:rsidRDefault="00DB3217" w:rsidP="004C2BAB">
            <w:pPr>
              <w:tabs>
                <w:tab w:val="decimal" w:pos="1680"/>
              </w:tabs>
              <w:ind w:left="-40" w:right="8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</w:t>
            </w:r>
            <w:r w:rsidR="000B1C22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35C2" w14:textId="77777777" w:rsidR="0012527F" w:rsidRPr="001773BA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153" w14:textId="77777777" w:rsidR="0012527F" w:rsidRPr="001773BA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2527F" w:rsidRPr="001773BA" w14:paraId="1B04AE66" w14:textId="77777777" w:rsidTr="00DB3217">
        <w:trPr>
          <w:trHeight w:val="357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44E5F47" w14:textId="77777777" w:rsidR="0012527F" w:rsidRPr="001773BA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A0C52" w14:textId="5BF3AA99" w:rsidR="0012527F" w:rsidRPr="001773BA" w:rsidRDefault="000B1C22" w:rsidP="00691139">
            <w:pPr>
              <w:tabs>
                <w:tab w:val="decimal" w:pos="1680"/>
              </w:tabs>
              <w:ind w:left="-40" w:right="8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78459" w14:textId="77777777" w:rsidR="0012527F" w:rsidRPr="001773BA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8D2D03" w14:textId="77777777" w:rsidR="0012527F" w:rsidRPr="001773BA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527F" w:rsidRPr="001773BA" w14:paraId="756BE2C4" w14:textId="77777777" w:rsidTr="00DB3217">
        <w:trPr>
          <w:trHeight w:val="33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1DA33E85" w14:textId="77777777" w:rsidR="0012527F" w:rsidRPr="001773BA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24863" w14:textId="77777777" w:rsidR="0012527F" w:rsidRPr="001773BA" w:rsidRDefault="0012527F" w:rsidP="0069113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FD029" w14:textId="77777777" w:rsidR="0012527F" w:rsidRPr="001773BA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198B2" w14:textId="77777777" w:rsidR="0012527F" w:rsidRPr="001773BA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527F" w:rsidRPr="001773BA" w14:paraId="59F3B4B8" w14:textId="77777777" w:rsidTr="00DB3217">
        <w:trPr>
          <w:trHeight w:val="357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46E76E04" w14:textId="77777777" w:rsidR="0012527F" w:rsidRPr="001773BA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37747030" w14:textId="77777777" w:rsidR="0012527F" w:rsidRPr="001773BA" w:rsidRDefault="0012527F" w:rsidP="0069113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900A806" w14:textId="77777777" w:rsidR="0012527F" w:rsidRPr="001773BA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93AA5B3" w14:textId="77777777" w:rsidR="0012527F" w:rsidRPr="001773BA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3494" w:rsidRPr="001773BA" w14:paraId="551AADC6" w14:textId="77777777" w:rsidTr="00DB3217">
        <w:trPr>
          <w:trHeight w:val="33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568D7DF" w14:textId="02296112" w:rsidR="000B3494" w:rsidRPr="001773BA" w:rsidRDefault="000B3494" w:rsidP="000B34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522E8ED4" w14:textId="13087434" w:rsidR="000B3494" w:rsidRPr="001773BA" w:rsidRDefault="000B3494" w:rsidP="00660A2B">
            <w:pPr>
              <w:tabs>
                <w:tab w:val="decimal" w:pos="16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F2A4EEE" w14:textId="486CE559" w:rsidR="000B3494" w:rsidRPr="001773BA" w:rsidRDefault="000B3494" w:rsidP="000B3494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522DA39" w14:textId="3964EC5A" w:rsidR="000B3494" w:rsidRPr="001773BA" w:rsidRDefault="000B3494" w:rsidP="000B3494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B3494" w:rsidRPr="001773BA" w14:paraId="3F2600FB" w14:textId="77777777" w:rsidTr="00DB3217">
        <w:trPr>
          <w:trHeight w:val="33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B896283" w14:textId="0D719B76" w:rsidR="000B3494" w:rsidRPr="001773BA" w:rsidRDefault="000B3494" w:rsidP="000B34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536C5" w14:textId="30DD92D0" w:rsidR="000B3494" w:rsidRPr="001773BA" w:rsidRDefault="00F27EF7" w:rsidP="00660A2B">
            <w:pPr>
              <w:tabs>
                <w:tab w:val="decimal" w:pos="16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B3494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0B3494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631515" w14:textId="77CDEBDD" w:rsidR="000B3494" w:rsidRPr="001773BA" w:rsidRDefault="000B3494" w:rsidP="000B3494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A797" w14:textId="629CBF78" w:rsidR="000B3494" w:rsidRPr="001773BA" w:rsidRDefault="00F27EF7" w:rsidP="000B3494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B3494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0B3494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</w:tr>
      <w:tr w:rsidR="000B3494" w:rsidRPr="001773BA" w14:paraId="149B82B7" w14:textId="77777777" w:rsidTr="00DB3217">
        <w:trPr>
          <w:trHeight w:val="34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0006EB5" w14:textId="63E97416" w:rsidR="000B3494" w:rsidRPr="001773BA" w:rsidRDefault="000B3494" w:rsidP="000B34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3E136" w14:textId="0BB1CC4D" w:rsidR="000B3494" w:rsidRPr="001773BA" w:rsidRDefault="000B3494" w:rsidP="00660A2B">
            <w:pPr>
              <w:tabs>
                <w:tab w:val="decimal" w:pos="16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0384B8" w14:textId="328D6EC5" w:rsidR="000B3494" w:rsidRPr="001773BA" w:rsidRDefault="000B3494" w:rsidP="000B3494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77837" w14:textId="6F32DB97" w:rsidR="000B3494" w:rsidRPr="001773BA" w:rsidRDefault="000B3494" w:rsidP="000B3494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527F" w:rsidRPr="001773BA" w14:paraId="58E45C7B" w14:textId="77777777" w:rsidTr="00DB3217">
        <w:trPr>
          <w:trHeight w:val="33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CF26AD1" w14:textId="77777777" w:rsidR="0012527F" w:rsidRPr="001773BA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8A093" w14:textId="77777777" w:rsidR="0012527F" w:rsidRPr="001773BA" w:rsidRDefault="0012527F" w:rsidP="00660A2B">
            <w:pPr>
              <w:tabs>
                <w:tab w:val="decimal" w:pos="16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520A2" w14:textId="77777777" w:rsidR="0012527F" w:rsidRPr="001773BA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1E329" w14:textId="77777777" w:rsidR="0012527F" w:rsidRPr="001773BA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3494" w:rsidRPr="001773BA" w14:paraId="627CF094" w14:textId="77777777" w:rsidTr="00DB3217">
        <w:trPr>
          <w:trHeight w:val="33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4BBCCA8D" w14:textId="7FE2886F" w:rsidR="000B3494" w:rsidRPr="001773BA" w:rsidRDefault="000B3494" w:rsidP="000B34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24B36455" w14:textId="47442A3B" w:rsidR="000B3494" w:rsidRPr="001773BA" w:rsidRDefault="000B3494" w:rsidP="00660A2B">
            <w:pPr>
              <w:tabs>
                <w:tab w:val="decimal" w:pos="16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11CD3F1" w14:textId="7B46C293" w:rsidR="000B3494" w:rsidRPr="001773BA" w:rsidRDefault="000B3494" w:rsidP="000B3494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9FB8DD5" w14:textId="70877F6E" w:rsidR="000B3494" w:rsidRPr="001773BA" w:rsidRDefault="000B3494" w:rsidP="000B3494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4149" w:rsidRPr="001773BA" w14:paraId="4D6747C4" w14:textId="77777777" w:rsidTr="00163F1A">
        <w:trPr>
          <w:trHeight w:val="34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E26538D" w14:textId="4F01CF5A" w:rsidR="00C64149" w:rsidRPr="001773BA" w:rsidRDefault="00C64149" w:rsidP="00C6414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6036BE" w14:textId="03D5D919" w:rsidR="00C64149" w:rsidRPr="001773BA" w:rsidRDefault="00F27EF7" w:rsidP="00660A2B">
            <w:pPr>
              <w:tabs>
                <w:tab w:val="decimal" w:pos="16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6414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C6414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0EDDE" w14:textId="15242C77" w:rsidR="00C64149" w:rsidRPr="001773BA" w:rsidRDefault="00C64149" w:rsidP="00C64149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22521" w14:textId="2E6E703D" w:rsidR="00C64149" w:rsidRPr="001773BA" w:rsidRDefault="00F27EF7" w:rsidP="00C64149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6414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C6414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</w:tr>
      <w:tr w:rsidR="00C64149" w:rsidRPr="001773BA" w14:paraId="4D051DAF" w14:textId="77777777" w:rsidTr="00163F1A">
        <w:trPr>
          <w:trHeight w:val="33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0E390FCF" w14:textId="75492EC3" w:rsidR="00C64149" w:rsidRPr="001773BA" w:rsidRDefault="00C64149" w:rsidP="00C6414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0375D" w14:textId="0EB873B1" w:rsidR="00C64149" w:rsidRPr="001773BA" w:rsidRDefault="00C64149" w:rsidP="00660A2B">
            <w:pPr>
              <w:tabs>
                <w:tab w:val="decimal" w:pos="16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8C957" w14:textId="2E06E228" w:rsidR="00C64149" w:rsidRPr="001773BA" w:rsidRDefault="00C64149" w:rsidP="00C64149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5117A7" w14:textId="65A30664" w:rsidR="00C64149" w:rsidRPr="001773BA" w:rsidRDefault="00C64149" w:rsidP="00C64149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994A41B" w14:textId="5D611BE2" w:rsidR="00F46F77" w:rsidRPr="001773BA" w:rsidRDefault="00F46F77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296"/>
        <w:gridCol w:w="1296"/>
        <w:gridCol w:w="1296"/>
        <w:gridCol w:w="1296"/>
        <w:gridCol w:w="1296"/>
      </w:tblGrid>
      <w:tr w:rsidR="00130462" w:rsidRPr="001773BA" w14:paraId="7FEB34BD" w14:textId="77777777" w:rsidTr="00733A8F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0CABE1DD" w14:textId="77777777" w:rsidR="00EB2B32" w:rsidRPr="001773BA" w:rsidRDefault="00EB2B32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49595" w14:textId="77777777" w:rsidR="00EB2B32" w:rsidRPr="001773BA" w:rsidRDefault="00EB2B32" w:rsidP="00EB2B32">
            <w:pPr>
              <w:tabs>
                <w:tab w:val="decimal" w:pos="7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1773BA" w14:paraId="38EAD125" w14:textId="77777777" w:rsidTr="00733A8F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7D533F07" w14:textId="77777777" w:rsidR="002F2AA3" w:rsidRPr="001773BA" w:rsidRDefault="002F2AA3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A5DFDB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5F89DF8D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1FBF7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2F3C011B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1AEC3D" w14:textId="19C9536A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ขาดทุนจาก</w:t>
            </w:r>
          </w:p>
          <w:p w14:paraId="67E59B6D" w14:textId="5B91CF90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การทำสัญญา</w:t>
            </w:r>
          </w:p>
          <w:p w14:paraId="6E88986F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แลกเปลี่ยน</w:t>
            </w:r>
          </w:p>
          <w:p w14:paraId="094CD37D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9C436D" w14:textId="77777777" w:rsidR="002F2AA3" w:rsidRPr="001773BA" w:rsidRDefault="002F2AA3" w:rsidP="00733A8F">
            <w:pPr>
              <w:tabs>
                <w:tab w:val="decimal" w:pos="1080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29D3AE26" w14:textId="77777777" w:rsidR="002F2AA3" w:rsidRPr="001773BA" w:rsidRDefault="002F2AA3" w:rsidP="00733A8F">
            <w:pPr>
              <w:tabs>
                <w:tab w:val="decimal" w:pos="1080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38CCC3E4" w14:textId="77777777" w:rsidR="002F2AA3" w:rsidRPr="001773BA" w:rsidRDefault="002F2AA3" w:rsidP="00733A8F">
            <w:pPr>
              <w:tabs>
                <w:tab w:val="decimal" w:pos="108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83E4BC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0462" w:rsidRPr="001773BA" w14:paraId="096AC4B3" w14:textId="77777777" w:rsidTr="00733A8F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236651E8" w14:textId="77777777" w:rsidR="002F2AA3" w:rsidRPr="001773BA" w:rsidRDefault="002F2AA3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61067A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23DF3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F85FF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73B322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ABD080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6BC5D01E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C6CA" w14:textId="77777777" w:rsidR="002F2AA3" w:rsidRPr="001773BA" w:rsidRDefault="002F2AA3" w:rsidP="00F0606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F2353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B0F39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4095F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83717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62853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462" w:rsidRPr="001773BA" w14:paraId="7BF2745F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1ECDF22E" w14:textId="77777777" w:rsidR="002F2AA3" w:rsidRPr="001773BA" w:rsidRDefault="002F2AA3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D09C1C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01D05D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A352BC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52FD8E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D62912" w14:textId="77777777" w:rsidR="002F2AA3" w:rsidRPr="001773BA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3494" w:rsidRPr="001773BA" w14:paraId="5F9452A6" w14:textId="77777777" w:rsidTr="00A854E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1F6762BD" w14:textId="3A407A29" w:rsidR="000B3494" w:rsidRPr="001773BA" w:rsidRDefault="000B3494" w:rsidP="000B34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BACF" w14:textId="0E68502F" w:rsidR="000B3494" w:rsidRPr="001773BA" w:rsidRDefault="00F27EF7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218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233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8259" w14:textId="655B87A8" w:rsidR="000B3494" w:rsidRPr="001773BA" w:rsidRDefault="00F27EF7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184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734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606E" w14:textId="7F9AF076" w:rsidR="000B3494" w:rsidRPr="001773BA" w:rsidRDefault="000B3494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485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117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39FA3" w14:textId="2741E47F" w:rsidR="000B3494" w:rsidRPr="001773BA" w:rsidRDefault="00F27EF7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21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846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FF419" w14:textId="439142C2" w:rsidR="000B3494" w:rsidRPr="001773BA" w:rsidRDefault="00F27EF7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424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329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014</w:t>
            </w:r>
          </w:p>
        </w:tc>
      </w:tr>
      <w:tr w:rsidR="000B3494" w:rsidRPr="001773BA" w14:paraId="7C66FE83" w14:textId="77777777" w:rsidTr="00A854E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583395E7" w14:textId="48D27866" w:rsidR="000B3494" w:rsidRPr="001773BA" w:rsidRDefault="000B3494" w:rsidP="000B3494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1773B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เพิ่ม) ลดในกำไรหรือขาดทุน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9276" w14:textId="0E627DE9" w:rsidR="000B3494" w:rsidRPr="001773BA" w:rsidRDefault="000B3494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50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027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880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1A704" w14:textId="2E5B11C6" w:rsidR="000B3494" w:rsidRPr="001773BA" w:rsidRDefault="000B3494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26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076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123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0F862" w14:textId="55E326C6" w:rsidR="000B3494" w:rsidRPr="001773BA" w:rsidRDefault="000B3494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A6817" w14:textId="521B7A2C" w:rsidR="000B3494" w:rsidRPr="001773BA" w:rsidRDefault="00F27EF7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721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FB78" w14:textId="3A98894E" w:rsidR="000B3494" w:rsidRPr="001773BA" w:rsidRDefault="000B3494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74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382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935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0B3494" w:rsidRPr="001773BA" w14:paraId="7D173A9B" w14:textId="77777777" w:rsidTr="00A854E0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163ED237" w14:textId="712F795E" w:rsidR="000B3494" w:rsidRPr="001773BA" w:rsidRDefault="000B3494" w:rsidP="000B3494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134DBE" w14:textId="29A24D18" w:rsidR="000B3494" w:rsidRPr="001773BA" w:rsidRDefault="000B3494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A29A0" w14:textId="5227B9FB" w:rsidR="000B3494" w:rsidRPr="001773BA" w:rsidRDefault="000B3494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B8A10" w14:textId="3560B680" w:rsidR="000B3494" w:rsidRPr="001773BA" w:rsidRDefault="00F27EF7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485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3AA8C" w14:textId="6E36F972" w:rsidR="000B3494" w:rsidRPr="001773BA" w:rsidRDefault="00F27EF7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812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2ADED" w14:textId="52681E8F" w:rsidR="000B3494" w:rsidRPr="001773BA" w:rsidRDefault="00F27EF7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298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042</w:t>
            </w:r>
          </w:p>
        </w:tc>
      </w:tr>
      <w:tr w:rsidR="000B3494" w:rsidRPr="001773BA" w14:paraId="7B191B3E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76FF7B24" w14:textId="49B1E4C3" w:rsidR="000B3494" w:rsidRPr="001773BA" w:rsidRDefault="000B3494" w:rsidP="000B34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3FF73" w14:textId="012E0EA3" w:rsidR="000B3494" w:rsidRPr="001773BA" w:rsidRDefault="00F27EF7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168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205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BC3DA" w14:textId="31534EAB" w:rsidR="000B3494" w:rsidRPr="001773BA" w:rsidRDefault="00F27EF7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158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658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6583AC" w14:textId="552C3F60" w:rsidR="000B3494" w:rsidRPr="001773BA" w:rsidRDefault="000B3494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44519" w14:textId="58C942A6" w:rsidR="000B3494" w:rsidRPr="001773BA" w:rsidRDefault="00F27EF7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24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380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BCB0B" w14:textId="44420836" w:rsidR="000B3494" w:rsidRPr="001773BA" w:rsidRDefault="00F27EF7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351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244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121</w:t>
            </w:r>
          </w:p>
        </w:tc>
      </w:tr>
      <w:tr w:rsidR="00130462" w:rsidRPr="001773BA" w14:paraId="2F0C3733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0D3706D9" w14:textId="77777777" w:rsidR="00F22A62" w:rsidRPr="001773BA" w:rsidRDefault="00F22A62" w:rsidP="00F22A6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E66E9" w14:textId="77777777" w:rsidR="00F22A62" w:rsidRPr="001773BA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EB557" w14:textId="77777777" w:rsidR="00F22A62" w:rsidRPr="001773BA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F8307" w14:textId="77777777" w:rsidR="00F22A62" w:rsidRPr="001773BA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65926" w14:textId="77777777" w:rsidR="00F22A62" w:rsidRPr="001773BA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6C764" w14:textId="77777777" w:rsidR="00F22A62" w:rsidRPr="001773BA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0B3494" w:rsidRPr="001773BA" w14:paraId="363FA42E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02AE5A5A" w14:textId="56FB8923" w:rsidR="000B3494" w:rsidRPr="001773BA" w:rsidRDefault="000B3494" w:rsidP="000B34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CD25C" w14:textId="1A10AD67" w:rsidR="000B3494" w:rsidRPr="001773BA" w:rsidRDefault="00F27EF7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168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205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EFEF2" w14:textId="3681D352" w:rsidR="000B3494" w:rsidRPr="001773BA" w:rsidRDefault="00F27EF7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158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658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6D7E" w14:textId="58C53A54" w:rsidR="000B3494" w:rsidRPr="001773BA" w:rsidRDefault="000B3494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82231" w14:textId="7C60E50E" w:rsidR="000B3494" w:rsidRPr="001773BA" w:rsidRDefault="00F27EF7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24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380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4B0CF" w14:textId="7A126A72" w:rsidR="000B3494" w:rsidRPr="001773BA" w:rsidRDefault="00F27EF7" w:rsidP="000B3494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351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244</w:t>
            </w:r>
            <w:r w:rsidR="000B3494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121</w:t>
            </w:r>
          </w:p>
        </w:tc>
      </w:tr>
      <w:tr w:rsidR="00C64149" w:rsidRPr="001773BA" w14:paraId="2717054D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428A4E47" w14:textId="184D2444" w:rsidR="00C64149" w:rsidRPr="001773BA" w:rsidRDefault="00C64149" w:rsidP="00C64149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1773B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เพิ่ม) ลดในกำไรหรือขาดทุน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9E444" w14:textId="53BC9DFB" w:rsidR="00C64149" w:rsidRPr="001773BA" w:rsidRDefault="00C64149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73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234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208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6E2CF" w14:textId="72B7EC50" w:rsidR="00C64149" w:rsidRPr="001773BA" w:rsidRDefault="00C64149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11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345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422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824CC" w14:textId="77980E2E" w:rsidR="00C64149" w:rsidRPr="001773BA" w:rsidRDefault="00C64149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DE7BE" w14:textId="3B771326" w:rsidR="00C64149" w:rsidRPr="001773BA" w:rsidRDefault="00F27EF7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957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4940" w14:textId="756B33BE" w:rsidR="00C64149" w:rsidRPr="001773BA" w:rsidRDefault="00C64149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82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621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794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C64149" w:rsidRPr="001773BA" w14:paraId="6EF8B4DE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393327C6" w14:textId="2A54216A" w:rsidR="00C64149" w:rsidRPr="001773BA" w:rsidRDefault="00C64149" w:rsidP="00C64149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9B7BC" w14:textId="6A62491D" w:rsidR="00C64149" w:rsidRPr="001773BA" w:rsidRDefault="00C64149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A9B37" w14:textId="579BC53C" w:rsidR="00C64149" w:rsidRPr="001773BA" w:rsidRDefault="00C64149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14074" w14:textId="0DEA77A0" w:rsidR="00C64149" w:rsidRPr="001773BA" w:rsidRDefault="00C64149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189E3" w14:textId="7C0F11BD" w:rsidR="00C64149" w:rsidRPr="001773BA" w:rsidRDefault="00F27EF7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73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3A5B3" w14:textId="5670277F" w:rsidR="00C64149" w:rsidRPr="001773BA" w:rsidRDefault="00F27EF7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73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885</w:t>
            </w:r>
          </w:p>
        </w:tc>
      </w:tr>
      <w:tr w:rsidR="00C64149" w:rsidRPr="001773BA" w14:paraId="19B936A6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63EF1D05" w14:textId="7817612F" w:rsidR="00C64149" w:rsidRPr="001773BA" w:rsidRDefault="00C64149" w:rsidP="00C6414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94785" w14:textId="63385E8E" w:rsidR="00C64149" w:rsidRPr="001773BA" w:rsidRDefault="00F27EF7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94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971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799914" w14:textId="32B41CDC" w:rsidR="00C64149" w:rsidRPr="001773BA" w:rsidRDefault="00F27EF7" w:rsidP="00C6414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147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312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F24CFD" w14:textId="08427E74" w:rsidR="00C64149" w:rsidRPr="001773BA" w:rsidRDefault="00C64149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091B67" w14:textId="20894499" w:rsidR="00C64149" w:rsidRPr="001773BA" w:rsidRDefault="00F27EF7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26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412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D0081" w14:textId="71C02C78" w:rsidR="00C64149" w:rsidRPr="001773BA" w:rsidRDefault="00F27EF7" w:rsidP="00C64149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268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696</w:t>
            </w:r>
            <w:r w:rsidR="00C64149"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bCs/>
                <w:sz w:val="26"/>
                <w:szCs w:val="26"/>
              </w:rPr>
              <w:t>212</w:t>
            </w:r>
          </w:p>
        </w:tc>
      </w:tr>
    </w:tbl>
    <w:p w14:paraId="24BFAD9C" w14:textId="53550AA0" w:rsidR="007F235C" w:rsidRPr="001773BA" w:rsidRDefault="007F235C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2728626F" w14:textId="77777777" w:rsidR="004F2217" w:rsidRPr="001773BA" w:rsidRDefault="007F235C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898"/>
        <w:gridCol w:w="1584"/>
        <w:gridCol w:w="1584"/>
      </w:tblGrid>
      <w:tr w:rsidR="004B4EE9" w:rsidRPr="001773BA" w14:paraId="45134ECD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87403B3" w14:textId="77777777" w:rsidR="004B4EE9" w:rsidRPr="001773BA" w:rsidRDefault="004B4EE9" w:rsidP="008B629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ED58D" w14:textId="00E769EE" w:rsidR="004B4EE9" w:rsidRPr="001773BA" w:rsidRDefault="004B4EE9" w:rsidP="00EB2B32">
            <w:pPr>
              <w:tabs>
                <w:tab w:val="decimal" w:pos="651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17B3" w:rsidRPr="001773BA" w14:paraId="1C0FAD61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10C2DA61" w14:textId="77777777" w:rsidR="00F917B3" w:rsidRPr="001773BA" w:rsidRDefault="00F917B3" w:rsidP="00F917B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E61E1" w14:textId="77777777" w:rsidR="00F917B3" w:rsidRPr="001773BA" w:rsidRDefault="00F917B3" w:rsidP="004C2BAB">
            <w:pPr>
              <w:tabs>
                <w:tab w:val="decimal" w:pos="16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9117636" w14:textId="56BF8B9B" w:rsidR="00F917B3" w:rsidRPr="001773BA" w:rsidRDefault="00F917B3" w:rsidP="004C2BAB">
            <w:pPr>
              <w:tabs>
                <w:tab w:val="decimal" w:pos="16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06ECB" w14:textId="0E038BA8" w:rsidR="00F917B3" w:rsidRPr="001773BA" w:rsidRDefault="00F917B3" w:rsidP="00F917B3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  <w:p w14:paraId="28E71406" w14:textId="77777777" w:rsidR="00F917B3" w:rsidRPr="001773BA" w:rsidRDefault="00F917B3" w:rsidP="00F917B3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ของที่ดินด้วย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F7FF73" w14:textId="77777777" w:rsidR="00F917B3" w:rsidRPr="001773BA" w:rsidRDefault="00F917B3" w:rsidP="00F917B3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917B3" w:rsidRPr="001773BA" w14:paraId="2CF36858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07B2A79" w14:textId="77777777" w:rsidR="00F917B3" w:rsidRPr="001773BA" w:rsidRDefault="00F917B3" w:rsidP="00F917B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4950D8D1" w14:textId="0D5BAAD4" w:rsidR="00F917B3" w:rsidRPr="001773BA" w:rsidRDefault="00DB3217" w:rsidP="004C2BAB">
            <w:pPr>
              <w:tabs>
                <w:tab w:val="decimal" w:pos="1680"/>
              </w:tabs>
              <w:ind w:left="-40" w:right="8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</w:t>
            </w:r>
            <w:r w:rsidR="00F917B3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91B55" w14:textId="6DF0C8B6" w:rsidR="00F917B3" w:rsidRPr="001773BA" w:rsidRDefault="00F917B3" w:rsidP="00F917B3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4845" w14:textId="77777777" w:rsidR="00F917B3" w:rsidRPr="001773BA" w:rsidRDefault="00F917B3" w:rsidP="00F917B3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917B3" w:rsidRPr="001773BA" w14:paraId="62328A1E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10F6B351" w14:textId="77777777" w:rsidR="00F917B3" w:rsidRPr="001773BA" w:rsidRDefault="00F917B3" w:rsidP="00F917B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F7EA2" w14:textId="7AB3BC60" w:rsidR="00F917B3" w:rsidRPr="001773BA" w:rsidRDefault="00F917B3" w:rsidP="00691139">
            <w:pPr>
              <w:tabs>
                <w:tab w:val="decimal" w:pos="1680"/>
              </w:tabs>
              <w:ind w:left="-40" w:right="8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9D881" w14:textId="3D9A9694" w:rsidR="00F917B3" w:rsidRPr="001773BA" w:rsidRDefault="00F917B3" w:rsidP="00F917B3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3C1E7" w14:textId="77777777" w:rsidR="00F917B3" w:rsidRPr="001773BA" w:rsidRDefault="00F917B3" w:rsidP="00F917B3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7D74" w:rsidRPr="001773BA" w14:paraId="218258AF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47E97A83" w14:textId="77777777" w:rsidR="00667D74" w:rsidRPr="001773BA" w:rsidRDefault="00667D74" w:rsidP="00084507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86AD1" w14:textId="77777777" w:rsidR="00667D74" w:rsidRPr="001773BA" w:rsidRDefault="00667D74" w:rsidP="00691139">
            <w:pPr>
              <w:tabs>
                <w:tab w:val="decimal" w:pos="1620"/>
              </w:tabs>
              <w:ind w:righ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DD6B8" w14:textId="11FA0903" w:rsidR="00667D74" w:rsidRPr="001773BA" w:rsidRDefault="00667D74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33699" w14:textId="77777777" w:rsidR="00667D74" w:rsidRPr="001773BA" w:rsidRDefault="00667D74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7D74" w:rsidRPr="001773BA" w14:paraId="0F488B4B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09107E5" w14:textId="77777777" w:rsidR="00667D74" w:rsidRPr="001773BA" w:rsidRDefault="00667D74" w:rsidP="00084507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30F9EBD1" w14:textId="77777777" w:rsidR="00667D74" w:rsidRPr="001773BA" w:rsidRDefault="00667D74" w:rsidP="00691139">
            <w:pPr>
              <w:tabs>
                <w:tab w:val="decimal" w:pos="1620"/>
              </w:tabs>
              <w:ind w:righ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6E89941" w14:textId="4F66ACA4" w:rsidR="00667D74" w:rsidRPr="001773BA" w:rsidRDefault="00667D74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44C543D" w14:textId="77777777" w:rsidR="00667D74" w:rsidRPr="001773BA" w:rsidRDefault="00667D74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3494" w:rsidRPr="001773BA" w14:paraId="3CBFA253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D147BA2" w14:textId="569D5F21" w:rsidR="000B3494" w:rsidRPr="001773BA" w:rsidRDefault="000B3494" w:rsidP="000B34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52030D63" w14:textId="7AADA8D7" w:rsidR="000B3494" w:rsidRPr="001773BA" w:rsidRDefault="000B3494" w:rsidP="00691139">
            <w:pPr>
              <w:tabs>
                <w:tab w:val="decimal" w:pos="1620"/>
              </w:tabs>
              <w:ind w:righ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5D7E951" w14:textId="0DC444A4" w:rsidR="000B3494" w:rsidRPr="001773BA" w:rsidRDefault="000B3494" w:rsidP="000B3494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71E9ED2" w14:textId="039D8577" w:rsidR="000B3494" w:rsidRPr="001773BA" w:rsidRDefault="000B3494" w:rsidP="000B3494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B3494" w:rsidRPr="001773BA" w14:paraId="7FBA1842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1EC3214C" w14:textId="5ADD1725" w:rsidR="000B3494" w:rsidRPr="001773BA" w:rsidRDefault="000B3494" w:rsidP="000B34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3B7BB" w14:textId="584E1D72" w:rsidR="000B3494" w:rsidRPr="001773BA" w:rsidRDefault="00F27EF7" w:rsidP="00691139">
            <w:pPr>
              <w:tabs>
                <w:tab w:val="decimal" w:pos="1620"/>
              </w:tabs>
              <w:ind w:righ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0B3494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 w:rsidR="000B3494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11D9A" w14:textId="35DD0D8F" w:rsidR="000B3494" w:rsidRPr="001773BA" w:rsidRDefault="000B3494" w:rsidP="000B3494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9713D" w14:textId="0ACF200C" w:rsidR="000B3494" w:rsidRPr="001773BA" w:rsidRDefault="00F27EF7" w:rsidP="000B3494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0B3494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 w:rsidR="000B3494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</w:tr>
      <w:tr w:rsidR="000B3494" w:rsidRPr="001773BA" w14:paraId="6EE50088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48B27663" w14:textId="693DF52C" w:rsidR="000B3494" w:rsidRPr="001773BA" w:rsidRDefault="000B3494" w:rsidP="000B34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D18D6" w14:textId="5D62E839" w:rsidR="000B3494" w:rsidRPr="001773BA" w:rsidRDefault="000B3494" w:rsidP="00691139">
            <w:pPr>
              <w:tabs>
                <w:tab w:val="decimal" w:pos="1620"/>
              </w:tabs>
              <w:ind w:righ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74A1BD" w14:textId="348B129C" w:rsidR="000B3494" w:rsidRPr="001773BA" w:rsidRDefault="000B3494" w:rsidP="000B3494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D871B" w14:textId="1183A7F2" w:rsidR="000B3494" w:rsidRPr="001773BA" w:rsidRDefault="000B3494" w:rsidP="000B3494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67D74" w:rsidRPr="001773BA" w14:paraId="287CE3C5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252522C" w14:textId="77777777" w:rsidR="00667D74" w:rsidRPr="001773BA" w:rsidRDefault="00667D74" w:rsidP="00F22A6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ED53C" w14:textId="77777777" w:rsidR="00667D74" w:rsidRPr="001773BA" w:rsidRDefault="00667D74" w:rsidP="00691139">
            <w:pPr>
              <w:tabs>
                <w:tab w:val="decimal" w:pos="1620"/>
              </w:tabs>
              <w:ind w:righ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74A10" w14:textId="3E8ECD18" w:rsidR="00667D74" w:rsidRPr="001773BA" w:rsidRDefault="00667D74" w:rsidP="00F22A62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106C0" w14:textId="77777777" w:rsidR="00667D74" w:rsidRPr="001773BA" w:rsidRDefault="00667D74" w:rsidP="00F22A62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3494" w:rsidRPr="001773BA" w14:paraId="38953D67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A3AC552" w14:textId="2F3362E0" w:rsidR="000B3494" w:rsidRPr="001773BA" w:rsidRDefault="000B3494" w:rsidP="000B34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5FFDCFBB" w14:textId="4BBFED6E" w:rsidR="000B3494" w:rsidRPr="001773BA" w:rsidRDefault="000B3494" w:rsidP="00691139">
            <w:pPr>
              <w:tabs>
                <w:tab w:val="decimal" w:pos="1620"/>
              </w:tabs>
              <w:ind w:righ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B0C2F1" w14:textId="1E4ED847" w:rsidR="000B3494" w:rsidRPr="001773BA" w:rsidRDefault="000B3494" w:rsidP="000B3494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7335D75" w14:textId="50FB760A" w:rsidR="000B3494" w:rsidRPr="001773BA" w:rsidRDefault="000B3494" w:rsidP="000B3494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4149" w:rsidRPr="001773BA" w14:paraId="6AF7D978" w14:textId="77777777" w:rsidTr="00163F1A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0616179" w14:textId="137C9287" w:rsidR="00C64149" w:rsidRPr="001773BA" w:rsidRDefault="00C64149" w:rsidP="00C6414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E737C" w14:textId="3150431F" w:rsidR="00C64149" w:rsidRPr="001773BA" w:rsidRDefault="00F27EF7" w:rsidP="00691139">
            <w:pPr>
              <w:tabs>
                <w:tab w:val="decimal" w:pos="1620"/>
              </w:tabs>
              <w:ind w:righ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6414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C6414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E53C9E" w14:textId="09F42A26" w:rsidR="00C64149" w:rsidRPr="001773BA" w:rsidRDefault="00C64149" w:rsidP="00C64149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3552F" w14:textId="0FD8145C" w:rsidR="00C64149" w:rsidRPr="001773BA" w:rsidRDefault="00F27EF7" w:rsidP="00C64149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6414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C64149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</w:p>
        </w:tc>
      </w:tr>
      <w:tr w:rsidR="00C64149" w:rsidRPr="001773BA" w14:paraId="2A937012" w14:textId="77777777" w:rsidTr="00163F1A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1CB08D80" w14:textId="15A15BCC" w:rsidR="00C64149" w:rsidRPr="001773BA" w:rsidRDefault="00C64149" w:rsidP="00C6414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9F8B2F" w14:textId="1EFE2826" w:rsidR="00C64149" w:rsidRPr="001773BA" w:rsidRDefault="00C64149" w:rsidP="00691139">
            <w:pPr>
              <w:tabs>
                <w:tab w:val="decimal" w:pos="1620"/>
              </w:tabs>
              <w:ind w:righ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11BBA" w14:textId="69969207" w:rsidR="00C64149" w:rsidRPr="001773BA" w:rsidRDefault="00C64149" w:rsidP="00C64149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017933" w14:textId="48AD062E" w:rsidR="00C64149" w:rsidRPr="001773BA" w:rsidRDefault="00C64149" w:rsidP="00C64149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F4E37A0" w14:textId="52EE3CE7" w:rsidR="00A45C70" w:rsidRPr="001773BA" w:rsidRDefault="00A45C70" w:rsidP="0097154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0FB7B4AE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2A155702" w14:textId="4AB88E6C" w:rsidR="00A45C70" w:rsidRPr="001773BA" w:rsidRDefault="00F27EF7" w:rsidP="004D2917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A45C7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BF4643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A45C7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159B3F98" w14:textId="77777777" w:rsidR="00A45C70" w:rsidRPr="001773BA" w:rsidRDefault="00A45C70" w:rsidP="00A45C70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130462" w:rsidRPr="001773BA" w14:paraId="1979B056" w14:textId="77777777" w:rsidTr="0014445A">
        <w:trPr>
          <w:cantSplit/>
        </w:trPr>
        <w:tc>
          <w:tcPr>
            <w:tcW w:w="3708" w:type="dxa"/>
            <w:vAlign w:val="bottom"/>
          </w:tcPr>
          <w:p w14:paraId="7FE36F86" w14:textId="77777777" w:rsidR="00A45C70" w:rsidRPr="001773BA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33A688E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2C9F99D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354F" w:rsidRPr="001773BA" w14:paraId="48B7DE1D" w14:textId="77777777" w:rsidTr="0014445A">
        <w:tc>
          <w:tcPr>
            <w:tcW w:w="3708" w:type="dxa"/>
            <w:vAlign w:val="bottom"/>
          </w:tcPr>
          <w:p w14:paraId="6C6EA4D7" w14:textId="77777777" w:rsidR="0084354F" w:rsidRPr="001773BA" w:rsidRDefault="0084354F" w:rsidP="0084354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6B587" w14:textId="03D211C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EEBC2" w14:textId="22A6A274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76B15" w14:textId="103E5113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23FD43" w14:textId="08EF206A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4354F" w:rsidRPr="001773BA" w14:paraId="623FE86D" w14:textId="77777777" w:rsidTr="00130462">
        <w:tc>
          <w:tcPr>
            <w:tcW w:w="3708" w:type="dxa"/>
            <w:vAlign w:val="bottom"/>
          </w:tcPr>
          <w:p w14:paraId="50D0D228" w14:textId="77777777" w:rsidR="0084354F" w:rsidRPr="001773BA" w:rsidRDefault="0084354F" w:rsidP="0084354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1B1747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8FB54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E74CB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C38130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354F" w:rsidRPr="001773BA" w14:paraId="67D9C76E" w14:textId="77777777" w:rsidTr="0084354F">
        <w:trPr>
          <w:trHeight w:val="70"/>
        </w:trPr>
        <w:tc>
          <w:tcPr>
            <w:tcW w:w="3708" w:type="dxa"/>
            <w:vAlign w:val="bottom"/>
          </w:tcPr>
          <w:p w14:paraId="48C47D35" w14:textId="77777777" w:rsidR="0084354F" w:rsidRPr="001773BA" w:rsidRDefault="0084354F" w:rsidP="0084354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042B67" w14:textId="77777777" w:rsidR="0084354F" w:rsidRPr="001773BA" w:rsidRDefault="0084354F" w:rsidP="0084354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01DD64" w14:textId="77777777" w:rsidR="0084354F" w:rsidRPr="001773BA" w:rsidRDefault="0084354F" w:rsidP="0084354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973066" w14:textId="77777777" w:rsidR="0084354F" w:rsidRPr="001773BA" w:rsidRDefault="0084354F" w:rsidP="0084354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28A8A0" w14:textId="77777777" w:rsidR="0084354F" w:rsidRPr="001773BA" w:rsidRDefault="0084354F" w:rsidP="0084354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0F99" w:rsidRPr="001773BA" w14:paraId="31EF890C" w14:textId="77777777" w:rsidTr="00163F1A">
        <w:tc>
          <w:tcPr>
            <w:tcW w:w="3708" w:type="dxa"/>
            <w:vAlign w:val="center"/>
          </w:tcPr>
          <w:p w14:paraId="28C4C7D7" w14:textId="77777777" w:rsidR="00150F99" w:rsidRPr="001773BA" w:rsidRDefault="00150F99" w:rsidP="00150F99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03346C5" w14:textId="6B1ECCB0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A2EA7DD" w14:textId="5851121A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EAC13F" w14:textId="33189C39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B04604F" w14:textId="6D969453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150F99" w:rsidRPr="001773BA" w14:paraId="2D3F366E" w14:textId="77777777" w:rsidTr="00163F1A">
        <w:tc>
          <w:tcPr>
            <w:tcW w:w="3708" w:type="dxa"/>
            <w:vAlign w:val="center"/>
          </w:tcPr>
          <w:p w14:paraId="4D695CBD" w14:textId="261776EA" w:rsidR="00150F99" w:rsidRPr="001773BA" w:rsidRDefault="00150F99" w:rsidP="00150F99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ค)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178E28" w14:textId="382A102F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B58A05" w14:textId="5782B1E9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7CB476" w14:textId="5AD595C8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23FA1F" w14:textId="02700B16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150F99" w:rsidRPr="001773BA" w14:paraId="705ACE9F" w14:textId="77777777" w:rsidTr="00163F1A">
        <w:tc>
          <w:tcPr>
            <w:tcW w:w="3708" w:type="dxa"/>
            <w:vAlign w:val="center"/>
          </w:tcPr>
          <w:p w14:paraId="467F2509" w14:textId="77777777" w:rsidR="00150F99" w:rsidRPr="001773BA" w:rsidRDefault="00150F99" w:rsidP="00150F99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เงินรับล่วงหน้าจากกิจการที่เกี่ยวข้องกัน </w:t>
            </w:r>
          </w:p>
          <w:p w14:paraId="30BCC10C" w14:textId="2689D726" w:rsidR="00150F99" w:rsidRPr="001773BA" w:rsidRDefault="00C15889" w:rsidP="00150F99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ค)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46BF9A" w14:textId="1F620629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9315368" w14:textId="50067954" w:rsidR="00150F99" w:rsidRPr="001773BA" w:rsidRDefault="00150F99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599C2A" w14:textId="3BC10128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C8D9DC" w14:textId="1CEC4B09" w:rsidR="00150F99" w:rsidRPr="001773BA" w:rsidRDefault="00150F99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50F99" w:rsidRPr="001773BA" w14:paraId="3DDA2D13" w14:textId="77777777" w:rsidTr="00163F1A">
        <w:tc>
          <w:tcPr>
            <w:tcW w:w="3708" w:type="dxa"/>
            <w:vAlign w:val="center"/>
          </w:tcPr>
          <w:p w14:paraId="6D17D228" w14:textId="77777777" w:rsidR="00150F99" w:rsidRPr="001773BA" w:rsidRDefault="00150F99" w:rsidP="00150F99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E62B36" w14:textId="41F10AF6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149900" w14:textId="61A10DD5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3E5B6E" w14:textId="63381E45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468146" w14:textId="1C8F8155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150F99" w:rsidRPr="001773BA" w14:paraId="6E3DDE3F" w14:textId="77777777" w:rsidTr="00163F1A">
        <w:tc>
          <w:tcPr>
            <w:tcW w:w="3708" w:type="dxa"/>
            <w:vAlign w:val="center"/>
          </w:tcPr>
          <w:p w14:paraId="76001927" w14:textId="77777777" w:rsidR="00150F99" w:rsidRPr="001773BA" w:rsidRDefault="00150F99" w:rsidP="00150F9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CD1D28B" w14:textId="5AE3CB12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87158F" w14:textId="4E27712D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52DA8E" w14:textId="25B3A244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9737A1" w14:textId="496F544C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150F99" w:rsidRPr="001773BA" w14:paraId="2422BC9E" w14:textId="77777777" w:rsidTr="00163F1A">
        <w:tc>
          <w:tcPr>
            <w:tcW w:w="3708" w:type="dxa"/>
            <w:vAlign w:val="center"/>
          </w:tcPr>
          <w:p w14:paraId="56841105" w14:textId="77777777" w:rsidR="00150F99" w:rsidRPr="001773BA" w:rsidRDefault="00150F99" w:rsidP="00150F9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8DC9A8" w14:textId="6FD23184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7DE789" w14:textId="43BBFDFE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281A69" w14:textId="5CB2F359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B89E4FD" w14:textId="11636398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</w:tr>
      <w:tr w:rsidR="00150F99" w:rsidRPr="001773BA" w14:paraId="798768E4" w14:textId="77777777" w:rsidTr="00163F1A">
        <w:tc>
          <w:tcPr>
            <w:tcW w:w="3708" w:type="dxa"/>
            <w:vAlign w:val="center"/>
          </w:tcPr>
          <w:p w14:paraId="63AAB2DE" w14:textId="77777777" w:rsidR="00150F99" w:rsidRPr="001773BA" w:rsidRDefault="00150F99" w:rsidP="00150F9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เจ้าหนี้จากการซื้อทรัพย์สิน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9CD4B4" w14:textId="08FDABE7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998C000" w14:textId="6CC2641A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0AAC33" w14:textId="756DF60D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7CDF18" w14:textId="1161FE29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  <w:tr w:rsidR="00150F99" w:rsidRPr="001773BA" w14:paraId="66CD9058" w14:textId="77777777" w:rsidTr="00163F1A">
        <w:tc>
          <w:tcPr>
            <w:tcW w:w="3708" w:type="dxa"/>
            <w:vAlign w:val="center"/>
          </w:tcPr>
          <w:p w14:paraId="5ACFF67A" w14:textId="573ED440" w:rsidR="00150F99" w:rsidRPr="001773BA" w:rsidRDefault="00150F99" w:rsidP="00150F9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2F85B3" w14:textId="27D6813F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292CFE" w14:textId="213706AA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B00DF9" w14:textId="49A13B4B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14F37B" w14:textId="383AF872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150F99" w:rsidRPr="001773BA" w14:paraId="5D052E07" w14:textId="77777777" w:rsidTr="00163F1A">
        <w:tc>
          <w:tcPr>
            <w:tcW w:w="3708" w:type="dxa"/>
            <w:vAlign w:val="center"/>
          </w:tcPr>
          <w:p w14:paraId="772777ED" w14:textId="588F33A6" w:rsidR="00150F99" w:rsidRPr="001773BA" w:rsidRDefault="00150F99" w:rsidP="00150F9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0B7E2" w14:textId="7FCC8867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B2B73" w14:textId="7F0E2831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EA628" w14:textId="0400F9DF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91C08" w14:textId="7AB18E1C" w:rsidR="00150F99" w:rsidRPr="001773BA" w:rsidRDefault="00F27EF7" w:rsidP="00150F9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</w:tr>
    </w:tbl>
    <w:p w14:paraId="2AC3BB8E" w14:textId="77A0F27C" w:rsidR="002879CA" w:rsidRPr="001773BA" w:rsidRDefault="002879CA" w:rsidP="00A45C70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02893063" w14:textId="77777777" w:rsidR="002879CA" w:rsidRPr="001773BA" w:rsidRDefault="006050F9" w:rsidP="00A45C70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1D68C256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31FEF77A" w14:textId="5BFEF172" w:rsidR="00A45C70" w:rsidRPr="001773BA" w:rsidRDefault="00F27EF7" w:rsidP="004D2917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A45C7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เงินกู้ยืมระยะสั้นจากสถาบันการเงิน</w:t>
            </w:r>
          </w:p>
        </w:tc>
      </w:tr>
    </w:tbl>
    <w:p w14:paraId="56F42DDD" w14:textId="77777777" w:rsidR="00A45C70" w:rsidRPr="001773BA" w:rsidRDefault="00A45C70" w:rsidP="00A45C70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0906235" w14:textId="50940751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F27EF7" w:rsidRPr="001773BA">
        <w:rPr>
          <w:rFonts w:ascii="Browallia New" w:hAnsi="Browallia New" w:cs="Browallia New"/>
          <w:sz w:val="26"/>
          <w:szCs w:val="26"/>
        </w:rPr>
        <w:t>31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6E146CCF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130462" w:rsidRPr="001773BA" w14:paraId="423D3098" w14:textId="77777777" w:rsidTr="0014445A">
        <w:tc>
          <w:tcPr>
            <w:tcW w:w="6579" w:type="dxa"/>
            <w:vAlign w:val="bottom"/>
          </w:tcPr>
          <w:p w14:paraId="209F2E39" w14:textId="77777777" w:rsidR="00A45C70" w:rsidRPr="001773BA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5BCFF46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0E99ED9C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30462" w:rsidRPr="001773BA" w14:paraId="4A1727B2" w14:textId="77777777" w:rsidTr="0014445A">
        <w:tc>
          <w:tcPr>
            <w:tcW w:w="6579" w:type="dxa"/>
            <w:vAlign w:val="bottom"/>
          </w:tcPr>
          <w:p w14:paraId="407E1687" w14:textId="77777777" w:rsidR="00F22A62" w:rsidRPr="001773BA" w:rsidRDefault="00F22A62" w:rsidP="00F22A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314AE" w14:textId="28913AE6" w:rsidR="00F22A62" w:rsidRPr="001773BA" w:rsidRDefault="00F22A62" w:rsidP="00F22A62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D36AC" w14:textId="67EF5753" w:rsidR="00F22A62" w:rsidRPr="001773BA" w:rsidRDefault="00F22A62" w:rsidP="00F22A62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30462" w:rsidRPr="001773BA" w14:paraId="1FFA4033" w14:textId="77777777" w:rsidTr="00130462">
        <w:tc>
          <w:tcPr>
            <w:tcW w:w="6579" w:type="dxa"/>
            <w:vAlign w:val="bottom"/>
          </w:tcPr>
          <w:p w14:paraId="755AAEE1" w14:textId="77777777" w:rsidR="00F22A62" w:rsidRPr="001773BA" w:rsidRDefault="00F22A62" w:rsidP="00F22A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3EF11" w14:textId="77777777" w:rsidR="00F22A62" w:rsidRPr="001773BA" w:rsidRDefault="00F22A62" w:rsidP="00F22A62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7266F" w14:textId="77777777" w:rsidR="00F22A62" w:rsidRPr="001773BA" w:rsidRDefault="00F22A62" w:rsidP="00F22A62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4831DCE9" w14:textId="77777777" w:rsidTr="00130462">
        <w:tc>
          <w:tcPr>
            <w:tcW w:w="6579" w:type="dxa"/>
            <w:vAlign w:val="bottom"/>
          </w:tcPr>
          <w:p w14:paraId="5E7DB021" w14:textId="77777777" w:rsidR="00F22A62" w:rsidRPr="001773BA" w:rsidRDefault="00F22A62" w:rsidP="00F22A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DAC665" w14:textId="77777777" w:rsidR="00F22A62" w:rsidRPr="001773BA" w:rsidRDefault="00F22A62" w:rsidP="00F22A62">
            <w:pPr>
              <w:tabs>
                <w:tab w:val="decimal" w:pos="123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F9D373" w14:textId="77777777" w:rsidR="00F22A62" w:rsidRPr="001773BA" w:rsidRDefault="00F22A62" w:rsidP="00F22A62">
            <w:pPr>
              <w:tabs>
                <w:tab w:val="decimal" w:pos="123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0F99" w:rsidRPr="001773BA" w14:paraId="6F5D75B9" w14:textId="77777777" w:rsidTr="00130462">
        <w:tc>
          <w:tcPr>
            <w:tcW w:w="6579" w:type="dxa"/>
            <w:vAlign w:val="bottom"/>
          </w:tcPr>
          <w:p w14:paraId="3BF4B355" w14:textId="77777777" w:rsidR="00150F99" w:rsidRPr="001773BA" w:rsidRDefault="00150F99" w:rsidP="00150F9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vAlign w:val="bottom"/>
          </w:tcPr>
          <w:p w14:paraId="359091CE" w14:textId="573F617A" w:rsidR="00150F99" w:rsidRPr="001773BA" w:rsidRDefault="00F27EF7" w:rsidP="00150F9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6366215" w14:textId="40DC81E6" w:rsidR="00150F99" w:rsidRPr="001773BA" w:rsidRDefault="00F27EF7" w:rsidP="00150F9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50F99" w:rsidRPr="001773BA" w14:paraId="20C6C848" w14:textId="77777777" w:rsidTr="00130462">
        <w:tc>
          <w:tcPr>
            <w:tcW w:w="6579" w:type="dxa"/>
            <w:vAlign w:val="bottom"/>
          </w:tcPr>
          <w:p w14:paraId="064F38D3" w14:textId="77777777" w:rsidR="00150F99" w:rsidRPr="001773BA" w:rsidRDefault="00150F99" w:rsidP="00150F9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43A2F0" w14:textId="78642583" w:rsidR="00150F99" w:rsidRPr="001773BA" w:rsidRDefault="00150F99" w:rsidP="00150F9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CE9213" w14:textId="15DBBB11" w:rsidR="00150F99" w:rsidRPr="001773BA" w:rsidRDefault="00150F99" w:rsidP="00150F9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4354F" w:rsidRPr="001773BA" w14:paraId="1C0666A5" w14:textId="77777777" w:rsidTr="00130462">
        <w:tc>
          <w:tcPr>
            <w:tcW w:w="6579" w:type="dxa"/>
            <w:vAlign w:val="bottom"/>
          </w:tcPr>
          <w:p w14:paraId="04FE42C8" w14:textId="77777777" w:rsidR="0084354F" w:rsidRPr="001773BA" w:rsidRDefault="0084354F" w:rsidP="0084354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B738" w14:textId="5DF2207B" w:rsidR="0084354F" w:rsidRPr="001773BA" w:rsidRDefault="00F27EF7" w:rsidP="0084354F">
            <w:pPr>
              <w:tabs>
                <w:tab w:val="decimal" w:pos="123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59A8A" w14:textId="7A967481" w:rsidR="0084354F" w:rsidRPr="001773BA" w:rsidRDefault="00F27EF7" w:rsidP="0084354F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C9C787F" w14:textId="02600487" w:rsidR="00F46F77" w:rsidRPr="001773BA" w:rsidRDefault="00F46F77" w:rsidP="00A45C70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9C76E96" w14:textId="213CFDFE" w:rsidR="00A45C70" w:rsidRPr="001773BA" w:rsidRDefault="00A45C70" w:rsidP="00A45C70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1773BA">
        <w:rPr>
          <w:rFonts w:ascii="Browallia New" w:hAnsi="Browallia New" w:cs="Browallia New"/>
          <w:sz w:val="26"/>
          <w:szCs w:val="26"/>
        </w:rPr>
        <w:t xml:space="preserve">Revolving Facility </w:t>
      </w:r>
      <w:r w:rsidRPr="001773BA">
        <w:rPr>
          <w:rFonts w:ascii="Browallia New" w:hAnsi="Browallia New" w:cs="Browallia New"/>
          <w:sz w:val="26"/>
          <w:szCs w:val="26"/>
          <w:cs/>
        </w:rPr>
        <w:t>ในสกุลเงินบาท เงินกู้ยืมดังกล่าวคิดอัตราดอกเบี้ย</w:t>
      </w:r>
      <w:r w:rsidRPr="001773BA">
        <w:rPr>
          <w:rFonts w:ascii="Browallia New" w:hAnsi="Browallia New" w:cs="Browallia New"/>
          <w:sz w:val="26"/>
          <w:szCs w:val="26"/>
          <w:cs/>
        </w:rPr>
        <w:br/>
      </w: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>ร้อยละ</w:t>
      </w:r>
      <w:r w:rsidR="009C0CCC" w:rsidRPr="001773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pacing w:val="-2"/>
          <w:sz w:val="26"/>
          <w:szCs w:val="26"/>
        </w:rPr>
        <w:t>2</w:t>
      </w:r>
      <w:r w:rsidR="00150F99" w:rsidRPr="001773BA">
        <w:rPr>
          <w:rFonts w:ascii="Browallia New" w:hAnsi="Browallia New" w:cs="Browallia New"/>
          <w:spacing w:val="-2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pacing w:val="-2"/>
          <w:sz w:val="26"/>
          <w:szCs w:val="26"/>
        </w:rPr>
        <w:t>40</w:t>
      </w: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ถึงร้อยละ</w:t>
      </w:r>
      <w:r w:rsidR="009C0CCC" w:rsidRPr="001773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pacing w:val="-2"/>
          <w:sz w:val="26"/>
          <w:szCs w:val="26"/>
        </w:rPr>
        <w:t>3</w:t>
      </w:r>
      <w:r w:rsidR="00150F99" w:rsidRPr="001773BA">
        <w:rPr>
          <w:rFonts w:ascii="Browallia New" w:hAnsi="Browallia New" w:cs="Browallia New"/>
          <w:spacing w:val="-2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pacing w:val="-2"/>
          <w:sz w:val="26"/>
          <w:szCs w:val="26"/>
        </w:rPr>
        <w:t>55</w:t>
      </w:r>
      <w:r w:rsidR="00D7592E" w:rsidRPr="001773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7592E" w:rsidRPr="001773BA">
        <w:rPr>
          <w:rFonts w:ascii="Browallia New" w:hAnsi="Browallia New" w:cs="Browallia New"/>
          <w:spacing w:val="-2"/>
          <w:sz w:val="26"/>
          <w:szCs w:val="26"/>
          <w:cs/>
        </w:rPr>
        <w:t>ต่อปี</w:t>
      </w:r>
      <w:r w:rsidR="007028B5" w:rsidRPr="001773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pacing w:val="-2"/>
          <w:sz w:val="26"/>
          <w:szCs w:val="26"/>
        </w:rPr>
        <w:t>(</w:t>
      </w:r>
      <w:r w:rsidR="00691C24" w:rsidRPr="001773B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773BA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Pr="001773BA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F27EF7" w:rsidRPr="001773BA">
        <w:rPr>
          <w:rFonts w:ascii="Browallia New" w:hAnsi="Browallia New" w:cs="Browallia New"/>
          <w:spacing w:val="-2"/>
          <w:sz w:val="26"/>
          <w:szCs w:val="26"/>
        </w:rPr>
        <w:t>3</w:t>
      </w:r>
      <w:r w:rsidR="0084354F" w:rsidRPr="001773BA">
        <w:rPr>
          <w:rFonts w:ascii="Browallia New" w:hAnsi="Browallia New" w:cs="Browallia New"/>
          <w:spacing w:val="-2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pacing w:val="-2"/>
          <w:sz w:val="26"/>
          <w:szCs w:val="26"/>
        </w:rPr>
        <w:t>28</w:t>
      </w:r>
      <w:r w:rsidR="0084354F" w:rsidRPr="001773BA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ถึงร้อยละ</w:t>
      </w:r>
      <w:r w:rsidR="0084354F" w:rsidRPr="001773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pacing w:val="-2"/>
          <w:sz w:val="26"/>
          <w:szCs w:val="26"/>
        </w:rPr>
        <w:t>4</w:t>
      </w:r>
      <w:r w:rsidR="0084354F" w:rsidRPr="001773BA">
        <w:rPr>
          <w:rFonts w:ascii="Browallia New" w:hAnsi="Browallia New" w:cs="Browallia New"/>
          <w:spacing w:val="-2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pacing w:val="-2"/>
          <w:sz w:val="26"/>
          <w:szCs w:val="26"/>
        </w:rPr>
        <w:t>35</w:t>
      </w:r>
      <w:r w:rsidR="0084354F" w:rsidRPr="001773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4354F" w:rsidRPr="001773BA">
        <w:rPr>
          <w:rFonts w:ascii="Browallia New" w:hAnsi="Browallia New" w:cs="Browallia New"/>
          <w:spacing w:val="-2"/>
          <w:sz w:val="26"/>
          <w:szCs w:val="26"/>
          <w:cs/>
        </w:rPr>
        <w:t>ต่อปี</w:t>
      </w:r>
      <w:r w:rsidR="0096190C" w:rsidRPr="001773BA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52EA5126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3804C9" w14:textId="5CDC4DB6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กู้ยืมชนิดที่ผู้ให้กู้ไม่มีข้อผูกมัดที่จะต้องให้บริษัทกู้แน่นอนรวมเป็นเงินทั้งสิ้น </w:t>
      </w:r>
      <w:r w:rsidR="00F27EF7" w:rsidRPr="001773BA">
        <w:rPr>
          <w:rFonts w:ascii="Browallia New" w:hAnsi="Browallia New" w:cs="Browallia New"/>
          <w:sz w:val="26"/>
          <w:szCs w:val="26"/>
        </w:rPr>
        <w:t>1</w:t>
      </w:r>
      <w:r w:rsidR="00775DBA" w:rsidRPr="001773BA">
        <w:rPr>
          <w:rFonts w:ascii="Browallia New" w:hAnsi="Browallia New" w:cs="Browallia New"/>
          <w:sz w:val="26"/>
          <w:szCs w:val="26"/>
        </w:rPr>
        <w:t>,</w:t>
      </w:r>
      <w:r w:rsidR="00F27EF7" w:rsidRPr="001773BA">
        <w:rPr>
          <w:rFonts w:ascii="Browallia New" w:hAnsi="Browallia New" w:cs="Browallia New"/>
          <w:sz w:val="26"/>
          <w:szCs w:val="26"/>
        </w:rPr>
        <w:t>000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2567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</w:rPr>
        <w:t>: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65AEF" w:rsidRPr="001773BA">
        <w:rPr>
          <w:rFonts w:ascii="Browallia New" w:hAnsi="Browallia New" w:cs="Browallia New"/>
          <w:sz w:val="26"/>
          <w:szCs w:val="26"/>
        </w:rPr>
        <w:br/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1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t>,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ซึ่งบริษัทมียอดคงเหลือการเบิกออกมาใช้แล้วสุทธิจากการจ่ายชำระคืน ณ วันที่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691C24"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เป็นจำนวนเงิน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F22A62" w:rsidRPr="001773BA">
        <w:rPr>
          <w:rFonts w:ascii="Browallia New" w:hAnsi="Browallia New" w:cs="Browallia New"/>
          <w:sz w:val="26"/>
          <w:szCs w:val="26"/>
        </w:rPr>
        <w:br/>
      </w:r>
      <w:r w:rsidR="00F27EF7" w:rsidRPr="001773BA">
        <w:rPr>
          <w:rFonts w:ascii="Browallia New" w:hAnsi="Browallia New" w:cs="Browallia New"/>
          <w:sz w:val="26"/>
          <w:szCs w:val="26"/>
        </w:rPr>
        <w:t>400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2567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</w:rPr>
        <w:t>: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800</w:t>
      </w:r>
      <w:r w:rsidR="00F22A62"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</w:p>
    <w:p w14:paraId="3A1C4EAA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0299B6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4CC8AA89" w14:textId="4BFE4112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0B410E" w14:textId="757A24C3" w:rsidR="00691139" w:rsidRPr="001773BA" w:rsidRDefault="00F27EF7" w:rsidP="00691139">
      <w:pPr>
        <w:ind w:left="540" w:hanging="53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691139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สินทรัพย์ตราสารอนุพันธ์</w:t>
      </w:r>
    </w:p>
    <w:p w14:paraId="7490D1EA" w14:textId="77777777" w:rsidR="00691139" w:rsidRPr="001773BA" w:rsidRDefault="00691139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8"/>
        <w:gridCol w:w="1450"/>
        <w:gridCol w:w="1450"/>
      </w:tblGrid>
      <w:tr w:rsidR="00691139" w:rsidRPr="001773BA" w14:paraId="070D703F" w14:textId="77777777" w:rsidTr="009F0214">
        <w:trPr>
          <w:cantSplit/>
        </w:trPr>
        <w:tc>
          <w:tcPr>
            <w:tcW w:w="6568" w:type="dxa"/>
            <w:vAlign w:val="bottom"/>
          </w:tcPr>
          <w:p w14:paraId="4B965360" w14:textId="77777777" w:rsidR="00691139" w:rsidRPr="001773BA" w:rsidRDefault="00691139" w:rsidP="009F02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00" w:type="dxa"/>
            <w:gridSpan w:val="2"/>
            <w:tcBorders>
              <w:bottom w:val="single" w:sz="4" w:space="0" w:color="auto"/>
            </w:tcBorders>
            <w:vAlign w:val="bottom"/>
          </w:tcPr>
          <w:p w14:paraId="61095FD1" w14:textId="77777777" w:rsidR="00691139" w:rsidRPr="001773BA" w:rsidRDefault="00691139" w:rsidP="009F02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3FADBBE1" w14:textId="77777777" w:rsidR="00691139" w:rsidRPr="001773BA" w:rsidRDefault="00691139" w:rsidP="009F02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691139" w:rsidRPr="001773BA" w14:paraId="689E6D15" w14:textId="77777777" w:rsidTr="009F0214">
        <w:tc>
          <w:tcPr>
            <w:tcW w:w="6568" w:type="dxa"/>
            <w:vAlign w:val="bottom"/>
          </w:tcPr>
          <w:p w14:paraId="2997DBA2" w14:textId="77777777" w:rsidR="00691139" w:rsidRPr="001773BA" w:rsidRDefault="00691139" w:rsidP="009F02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41D198EA" w14:textId="6E781D71" w:rsidR="00691139" w:rsidRPr="001773BA" w:rsidRDefault="00691139" w:rsidP="009F0214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20E4124A" w14:textId="019C6E06" w:rsidR="00691139" w:rsidRPr="001773BA" w:rsidRDefault="00691139" w:rsidP="009F0214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91139" w:rsidRPr="001773BA" w14:paraId="225DD194" w14:textId="77777777" w:rsidTr="009F0214">
        <w:tc>
          <w:tcPr>
            <w:tcW w:w="6568" w:type="dxa"/>
            <w:vAlign w:val="bottom"/>
          </w:tcPr>
          <w:p w14:paraId="20CBB46B" w14:textId="77777777" w:rsidR="00691139" w:rsidRPr="001773BA" w:rsidRDefault="00691139" w:rsidP="009F02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</w:tcPr>
          <w:p w14:paraId="41D53507" w14:textId="77777777" w:rsidR="00691139" w:rsidRPr="001773BA" w:rsidRDefault="00691139" w:rsidP="009F0214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</w:tcPr>
          <w:p w14:paraId="2B602450" w14:textId="77777777" w:rsidR="00691139" w:rsidRPr="001773BA" w:rsidRDefault="00691139" w:rsidP="009F0214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1139" w:rsidRPr="001773BA" w14:paraId="3087AB92" w14:textId="77777777" w:rsidTr="009F0214">
        <w:tc>
          <w:tcPr>
            <w:tcW w:w="6568" w:type="dxa"/>
            <w:vAlign w:val="bottom"/>
          </w:tcPr>
          <w:p w14:paraId="043DDD4E" w14:textId="77777777" w:rsidR="00691139" w:rsidRPr="001773BA" w:rsidRDefault="00691139" w:rsidP="009F02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545FB833" w14:textId="77777777" w:rsidR="00691139" w:rsidRPr="001773BA" w:rsidRDefault="00691139" w:rsidP="009F0214">
            <w:pPr>
              <w:tabs>
                <w:tab w:val="decimal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772A6593" w14:textId="77777777" w:rsidR="00691139" w:rsidRPr="001773BA" w:rsidRDefault="00691139" w:rsidP="009F0214">
            <w:pPr>
              <w:tabs>
                <w:tab w:val="decimal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1139" w:rsidRPr="001773BA" w14:paraId="45425050" w14:textId="77777777" w:rsidTr="009F0214">
        <w:tc>
          <w:tcPr>
            <w:tcW w:w="6568" w:type="dxa"/>
            <w:vAlign w:val="center"/>
          </w:tcPr>
          <w:p w14:paraId="5FCDBA8E" w14:textId="77777777" w:rsidR="00691139" w:rsidRPr="001773BA" w:rsidRDefault="00691139" w:rsidP="009F0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สินทรัพย์สัญญาแลกเปลี่ยนอัตราดอกเบี้ย - หมุนเวียน</w:t>
            </w:r>
          </w:p>
        </w:tc>
        <w:tc>
          <w:tcPr>
            <w:tcW w:w="1450" w:type="dxa"/>
            <w:vAlign w:val="center"/>
          </w:tcPr>
          <w:p w14:paraId="727AD477" w14:textId="77777777" w:rsidR="00691139" w:rsidRPr="001773BA" w:rsidRDefault="00691139" w:rsidP="009F0214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</w:rPr>
            </w:pPr>
            <w:r w:rsidRPr="001773BA">
              <w:rPr>
                <w:rFonts w:ascii="Browallia New" w:hAnsi="Browallia New" w:cs="Browallia New"/>
                <w:u w:val="none"/>
              </w:rPr>
              <w:t>-</w:t>
            </w:r>
          </w:p>
        </w:tc>
        <w:tc>
          <w:tcPr>
            <w:tcW w:w="1450" w:type="dxa"/>
            <w:vAlign w:val="center"/>
          </w:tcPr>
          <w:p w14:paraId="6D35D53C" w14:textId="77777777" w:rsidR="00691139" w:rsidRPr="001773BA" w:rsidRDefault="00691139" w:rsidP="009F0214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</w:rPr>
            </w:pPr>
            <w:r w:rsidRPr="001773BA">
              <w:rPr>
                <w:rFonts w:ascii="Browallia New" w:hAnsi="Browallia New" w:cs="Browallia New"/>
                <w:u w:val="none"/>
              </w:rPr>
              <w:t>-</w:t>
            </w:r>
          </w:p>
        </w:tc>
      </w:tr>
      <w:tr w:rsidR="00691139" w:rsidRPr="001773BA" w14:paraId="2FE44994" w14:textId="77777777" w:rsidTr="009F0214">
        <w:tc>
          <w:tcPr>
            <w:tcW w:w="6568" w:type="dxa"/>
            <w:vAlign w:val="center"/>
          </w:tcPr>
          <w:p w14:paraId="1C0FEE19" w14:textId="77777777" w:rsidR="00691139" w:rsidRPr="001773BA" w:rsidRDefault="00691139" w:rsidP="009F0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สินทรัพย์สัญญาแลกเปลี่ยนอัตราดอกเบี้ย - ไม่หมุนเวียน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vAlign w:val="center"/>
          </w:tcPr>
          <w:p w14:paraId="2A2DF12D" w14:textId="77777777" w:rsidR="00691139" w:rsidRPr="001773BA" w:rsidRDefault="00691139" w:rsidP="009F0214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</w:rPr>
            </w:pPr>
            <w:r w:rsidRPr="001773BA">
              <w:rPr>
                <w:rFonts w:ascii="Browallia New" w:hAnsi="Browallia New" w:cs="Browallia New"/>
                <w:u w:val="none"/>
              </w:rPr>
              <w:t>-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vAlign w:val="center"/>
          </w:tcPr>
          <w:p w14:paraId="3F8A18C0" w14:textId="77777777" w:rsidR="00691139" w:rsidRPr="001773BA" w:rsidRDefault="00691139" w:rsidP="009F0214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</w:rPr>
            </w:pPr>
            <w:r w:rsidRPr="001773BA">
              <w:rPr>
                <w:rFonts w:ascii="Browallia New" w:hAnsi="Browallia New" w:cs="Browallia New"/>
                <w:u w:val="none"/>
              </w:rPr>
              <w:t>-</w:t>
            </w:r>
          </w:p>
        </w:tc>
      </w:tr>
      <w:tr w:rsidR="00691139" w:rsidRPr="001773BA" w14:paraId="27E03FFA" w14:textId="77777777" w:rsidTr="009F0214">
        <w:tc>
          <w:tcPr>
            <w:tcW w:w="6568" w:type="dxa"/>
            <w:vAlign w:val="center"/>
          </w:tcPr>
          <w:p w14:paraId="63E785B6" w14:textId="77777777" w:rsidR="00691139" w:rsidRPr="001773BA" w:rsidRDefault="00691139" w:rsidP="009F02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รวมสินทรัพย์สัญญาแลกเปลี่ยนอัตราดอกเบี้ย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173E1" w14:textId="77777777" w:rsidR="00691139" w:rsidRPr="001773BA" w:rsidRDefault="00691139" w:rsidP="009F0214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</w:rPr>
            </w:pPr>
            <w:r w:rsidRPr="001773BA">
              <w:rPr>
                <w:rFonts w:ascii="Browallia New" w:hAnsi="Browallia New" w:cs="Browallia New"/>
                <w:u w:val="none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753A3" w14:textId="77777777" w:rsidR="00691139" w:rsidRPr="001773BA" w:rsidRDefault="00691139" w:rsidP="009F0214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</w:rPr>
            </w:pPr>
            <w:r w:rsidRPr="001773BA">
              <w:rPr>
                <w:rFonts w:ascii="Browallia New" w:hAnsi="Browallia New" w:cs="Browallia New"/>
                <w:u w:val="none"/>
              </w:rPr>
              <w:t>-</w:t>
            </w:r>
          </w:p>
        </w:tc>
      </w:tr>
    </w:tbl>
    <w:p w14:paraId="7A3AF028" w14:textId="21ADD232" w:rsidR="00691139" w:rsidRPr="001773BA" w:rsidRDefault="00691139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F95E92" w14:textId="77777777" w:rsidR="00691139" w:rsidRPr="001773BA" w:rsidRDefault="00691139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p w14:paraId="4B87D315" w14:textId="39B4E880" w:rsidR="00691139" w:rsidRPr="001773BA" w:rsidRDefault="00691139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การกระทบยอดเงินสำรองภายใต้ส่วนของเจ้าของ</w:t>
      </w:r>
    </w:p>
    <w:p w14:paraId="50EC3E7F" w14:textId="77777777" w:rsidR="00691139" w:rsidRPr="001773BA" w:rsidRDefault="00691139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2117FB" w14:textId="6434D70C" w:rsidR="00691139" w:rsidRPr="001773BA" w:rsidRDefault="00691139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ตารางด้านล่างแสดงการกระทบยอดของแต่ละองค์ประกอบในส่วนของเจ้าของและกำไรขาดทุนเบ็ดเสร็จอื่นที่เกี่ยวข้องกับการบัญชีป้องกันความเสี่ยง</w:t>
      </w:r>
    </w:p>
    <w:p w14:paraId="0AF1401A" w14:textId="77777777" w:rsidR="00691139" w:rsidRPr="001773BA" w:rsidRDefault="00691139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88"/>
        <w:gridCol w:w="2075"/>
      </w:tblGrid>
      <w:tr w:rsidR="00691139" w:rsidRPr="001773BA" w14:paraId="30E24D8C" w14:textId="77777777" w:rsidTr="009F0214">
        <w:tc>
          <w:tcPr>
            <w:tcW w:w="7488" w:type="dxa"/>
            <w:tcBorders>
              <w:top w:val="nil"/>
              <w:left w:val="nil"/>
              <w:right w:val="nil"/>
            </w:tcBorders>
            <w:vAlign w:val="center"/>
          </w:tcPr>
          <w:p w14:paraId="25AE5ACB" w14:textId="77777777" w:rsidR="00691139" w:rsidRPr="001773BA" w:rsidRDefault="00691139" w:rsidP="009F0214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DDEC20" w14:textId="77777777" w:rsidR="00691139" w:rsidRPr="001773BA" w:rsidRDefault="00691139" w:rsidP="009F0214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</w:t>
            </w:r>
          </w:p>
          <w:p w14:paraId="58B84956" w14:textId="77777777" w:rsidR="00691139" w:rsidRPr="001773BA" w:rsidRDefault="00691139" w:rsidP="009F0214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1139" w:rsidRPr="001773BA" w14:paraId="7A23DD2E" w14:textId="77777777" w:rsidTr="009F0214">
        <w:tc>
          <w:tcPr>
            <w:tcW w:w="7488" w:type="dxa"/>
            <w:tcBorders>
              <w:top w:val="nil"/>
              <w:left w:val="nil"/>
              <w:right w:val="nil"/>
            </w:tcBorders>
            <w:vAlign w:val="center"/>
          </w:tcPr>
          <w:p w14:paraId="74C5BD83" w14:textId="77777777" w:rsidR="00691139" w:rsidRPr="001773BA" w:rsidRDefault="00691139" w:rsidP="009F0214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20" w:name="_Hlk31028132"/>
          </w:p>
        </w:tc>
        <w:tc>
          <w:tcPr>
            <w:tcW w:w="20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0439A2" w14:textId="77777777" w:rsidR="00691139" w:rsidRPr="001773BA" w:rsidRDefault="00691139" w:rsidP="009F0214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สัญญาแลกเปลี่ยน</w:t>
            </w:r>
          </w:p>
        </w:tc>
      </w:tr>
      <w:tr w:rsidR="00691139" w:rsidRPr="001773BA" w14:paraId="6E8AC413" w14:textId="77777777" w:rsidTr="009F0214">
        <w:tc>
          <w:tcPr>
            <w:tcW w:w="7488" w:type="dxa"/>
            <w:tcBorders>
              <w:top w:val="nil"/>
              <w:left w:val="nil"/>
              <w:right w:val="nil"/>
            </w:tcBorders>
            <w:vAlign w:val="center"/>
          </w:tcPr>
          <w:p w14:paraId="4CE92C0A" w14:textId="77777777" w:rsidR="00691139" w:rsidRPr="001773BA" w:rsidRDefault="00691139" w:rsidP="009F0214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5" w:type="dxa"/>
            <w:tcBorders>
              <w:left w:val="nil"/>
              <w:right w:val="nil"/>
            </w:tcBorders>
            <w:vAlign w:val="bottom"/>
          </w:tcPr>
          <w:p w14:paraId="284B5F10" w14:textId="77777777" w:rsidR="00691139" w:rsidRPr="001773BA" w:rsidRDefault="00691139" w:rsidP="009F0214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691139" w:rsidRPr="001773BA" w14:paraId="69475495" w14:textId="77777777" w:rsidTr="009F0214">
        <w:tc>
          <w:tcPr>
            <w:tcW w:w="7488" w:type="dxa"/>
            <w:tcBorders>
              <w:top w:val="nil"/>
              <w:left w:val="nil"/>
              <w:right w:val="nil"/>
            </w:tcBorders>
            <w:vAlign w:val="center"/>
          </w:tcPr>
          <w:p w14:paraId="5C90EFE2" w14:textId="77777777" w:rsidR="00691139" w:rsidRPr="001773BA" w:rsidRDefault="00691139" w:rsidP="009F0214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F88FE" w14:textId="77777777" w:rsidR="00691139" w:rsidRPr="001773BA" w:rsidRDefault="00691139" w:rsidP="009F0214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1139" w:rsidRPr="001773BA" w14:paraId="1375D503" w14:textId="77777777" w:rsidTr="009F0214">
        <w:tc>
          <w:tcPr>
            <w:tcW w:w="7488" w:type="dxa"/>
            <w:tcBorders>
              <w:top w:val="nil"/>
              <w:left w:val="nil"/>
              <w:right w:val="nil"/>
            </w:tcBorders>
            <w:vAlign w:val="center"/>
          </w:tcPr>
          <w:p w14:paraId="7084CFF0" w14:textId="77777777" w:rsidR="00691139" w:rsidRPr="001773BA" w:rsidRDefault="00691139" w:rsidP="009F0214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2A1509" w14:textId="77777777" w:rsidR="00691139" w:rsidRPr="001773BA" w:rsidRDefault="00691139" w:rsidP="009F0214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1139" w:rsidRPr="001773BA" w14:paraId="0FD80295" w14:textId="77777777" w:rsidTr="009F0214">
        <w:tc>
          <w:tcPr>
            <w:tcW w:w="7488" w:type="dxa"/>
            <w:tcBorders>
              <w:top w:val="nil"/>
              <w:left w:val="nil"/>
              <w:right w:val="nil"/>
            </w:tcBorders>
            <w:vAlign w:val="center"/>
          </w:tcPr>
          <w:p w14:paraId="2A79864B" w14:textId="459E7FAC" w:rsidR="00691139" w:rsidRPr="001773BA" w:rsidRDefault="00691139" w:rsidP="009F0214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75" w:type="dxa"/>
            <w:tcBorders>
              <w:top w:val="nil"/>
              <w:left w:val="nil"/>
              <w:right w:val="nil"/>
            </w:tcBorders>
            <w:vAlign w:val="bottom"/>
          </w:tcPr>
          <w:p w14:paraId="1321B98D" w14:textId="02725AE4" w:rsidR="00691139" w:rsidRPr="001773BA" w:rsidRDefault="00F27EF7" w:rsidP="009F0214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9113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69113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691139" w:rsidRPr="001773BA" w14:paraId="163080FC" w14:textId="77777777" w:rsidTr="009F0214">
        <w:tc>
          <w:tcPr>
            <w:tcW w:w="7488" w:type="dxa"/>
          </w:tcPr>
          <w:p w14:paraId="6CE7D5FC" w14:textId="77777777" w:rsidR="00691139" w:rsidRPr="001773BA" w:rsidRDefault="00691139" w:rsidP="009F0214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2075" w:type="dxa"/>
            <w:tcBorders>
              <w:top w:val="nil"/>
              <w:left w:val="nil"/>
              <w:right w:val="nil"/>
            </w:tcBorders>
            <w:vAlign w:val="bottom"/>
          </w:tcPr>
          <w:p w14:paraId="150905CF" w14:textId="6F25F59A" w:rsidR="00691139" w:rsidRPr="001773BA" w:rsidRDefault="00691139" w:rsidP="009F0214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1139" w:rsidRPr="001773BA" w14:paraId="47B1BC75" w14:textId="77777777" w:rsidTr="009F0214">
        <w:tc>
          <w:tcPr>
            <w:tcW w:w="7488" w:type="dxa"/>
          </w:tcPr>
          <w:p w14:paraId="5DD11285" w14:textId="77777777" w:rsidR="00691139" w:rsidRPr="001773BA" w:rsidRDefault="00691139" w:rsidP="009F0214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C06364" w14:textId="661C5869" w:rsidR="00691139" w:rsidRPr="001773BA" w:rsidRDefault="00F27EF7" w:rsidP="009F0214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69113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691139" w:rsidRPr="001773BA" w14:paraId="63E6F839" w14:textId="77777777" w:rsidTr="009F0214">
        <w:tc>
          <w:tcPr>
            <w:tcW w:w="7488" w:type="dxa"/>
            <w:tcBorders>
              <w:top w:val="nil"/>
              <w:left w:val="nil"/>
              <w:right w:val="nil"/>
            </w:tcBorders>
            <w:vAlign w:val="center"/>
          </w:tcPr>
          <w:p w14:paraId="0897B923" w14:textId="531BE889" w:rsidR="00691139" w:rsidRPr="001773BA" w:rsidRDefault="00691139" w:rsidP="009F0214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62505" w14:textId="77777777" w:rsidR="00691139" w:rsidRPr="001773BA" w:rsidRDefault="00691139" w:rsidP="009F0214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1139" w:rsidRPr="001773BA" w14:paraId="47269F00" w14:textId="77777777" w:rsidTr="009F0214">
        <w:tc>
          <w:tcPr>
            <w:tcW w:w="7488" w:type="dxa"/>
          </w:tcPr>
          <w:p w14:paraId="2ECD8085" w14:textId="77777777" w:rsidR="00691139" w:rsidRPr="001773BA" w:rsidRDefault="00691139" w:rsidP="009F0214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2075" w:type="dxa"/>
            <w:tcBorders>
              <w:top w:val="nil"/>
              <w:left w:val="nil"/>
              <w:right w:val="nil"/>
            </w:tcBorders>
            <w:vAlign w:val="bottom"/>
          </w:tcPr>
          <w:p w14:paraId="1CC831AE" w14:textId="77777777" w:rsidR="00691139" w:rsidRPr="001773BA" w:rsidRDefault="00691139" w:rsidP="009F0214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1139" w:rsidRPr="001773BA" w14:paraId="4962ECA8" w14:textId="77777777" w:rsidTr="009F0214">
        <w:tc>
          <w:tcPr>
            <w:tcW w:w="7488" w:type="dxa"/>
          </w:tcPr>
          <w:p w14:paraId="2FAEA515" w14:textId="77777777" w:rsidR="00691139" w:rsidRPr="001773BA" w:rsidRDefault="00691139" w:rsidP="009F0214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FFE78D" w14:textId="77777777" w:rsidR="00691139" w:rsidRPr="001773BA" w:rsidRDefault="00691139" w:rsidP="009F0214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1139" w:rsidRPr="001773BA" w14:paraId="0A43CBD6" w14:textId="77777777" w:rsidTr="009F0214">
        <w:tc>
          <w:tcPr>
            <w:tcW w:w="7488" w:type="dxa"/>
            <w:noWrap/>
          </w:tcPr>
          <w:p w14:paraId="731DBA1A" w14:textId="78723A19" w:rsidR="00691139" w:rsidRPr="001773BA" w:rsidRDefault="00691139" w:rsidP="009F0214">
            <w:pPr>
              <w:tabs>
                <w:tab w:val="left" w:pos="630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7965D0" w14:textId="77777777" w:rsidR="00691139" w:rsidRPr="001773BA" w:rsidRDefault="00691139" w:rsidP="009F0214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20"/>
    </w:tbl>
    <w:p w14:paraId="4546FD31" w14:textId="77777777" w:rsidR="00691139" w:rsidRPr="001773BA" w:rsidRDefault="00691139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21A472" w14:textId="591CC2DE" w:rsidR="00691139" w:rsidRPr="001773BA" w:rsidRDefault="00F27EF7" w:rsidP="00691139">
      <w:pPr>
        <w:ind w:left="540" w:hanging="53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691139"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</w:t>
      </w:r>
    </w:p>
    <w:p w14:paraId="663E0571" w14:textId="77777777" w:rsidR="00691139" w:rsidRPr="001773BA" w:rsidRDefault="00691139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130462" w:rsidRPr="001773BA" w14:paraId="7EAE73F7" w14:textId="77777777" w:rsidTr="0014445A">
        <w:trPr>
          <w:cantSplit/>
        </w:trPr>
        <w:tc>
          <w:tcPr>
            <w:tcW w:w="6588" w:type="dxa"/>
            <w:vAlign w:val="bottom"/>
          </w:tcPr>
          <w:p w14:paraId="2EB6AC91" w14:textId="77777777" w:rsidR="00A45C70" w:rsidRPr="001773BA" w:rsidRDefault="00A45C70" w:rsidP="00F0606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106EFFF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7231E1C0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30462" w:rsidRPr="001773BA" w14:paraId="3FE7DC58" w14:textId="77777777" w:rsidTr="0014445A">
        <w:tc>
          <w:tcPr>
            <w:tcW w:w="6588" w:type="dxa"/>
            <w:vAlign w:val="bottom"/>
          </w:tcPr>
          <w:p w14:paraId="05A3B642" w14:textId="77777777" w:rsidR="00A45C70" w:rsidRPr="001773BA" w:rsidRDefault="00A45C70" w:rsidP="00F0606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3A843" w14:textId="6B202C50" w:rsidR="00A45C70" w:rsidRPr="001773BA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91C24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AB0B92" w14:textId="584DFE8D" w:rsidR="00A45C70" w:rsidRPr="001773BA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91C24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30462" w:rsidRPr="001773BA" w14:paraId="35EF9421" w14:textId="77777777" w:rsidTr="00130462">
        <w:tc>
          <w:tcPr>
            <w:tcW w:w="6588" w:type="dxa"/>
            <w:vAlign w:val="bottom"/>
          </w:tcPr>
          <w:p w14:paraId="3CFD02EC" w14:textId="77777777" w:rsidR="00A45C70" w:rsidRPr="001773BA" w:rsidRDefault="00A45C70" w:rsidP="00F0606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65E13D" w14:textId="77777777" w:rsidR="00A45C70" w:rsidRPr="001773BA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7EC244" w14:textId="77777777" w:rsidR="00A45C70" w:rsidRPr="001773BA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48C26DEE" w14:textId="77777777" w:rsidTr="00130462">
        <w:tc>
          <w:tcPr>
            <w:tcW w:w="6588" w:type="dxa"/>
            <w:vAlign w:val="bottom"/>
          </w:tcPr>
          <w:p w14:paraId="43127F45" w14:textId="77777777" w:rsidR="00A45C70" w:rsidRPr="001773BA" w:rsidRDefault="004F2217" w:rsidP="00F0606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94645" w14:textId="77777777" w:rsidR="00A45C70" w:rsidRPr="001773BA" w:rsidRDefault="00A45C70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F9947D" w14:textId="77777777" w:rsidR="00A45C70" w:rsidRPr="001773BA" w:rsidRDefault="00A45C70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0F99" w:rsidRPr="001773BA" w14:paraId="299C6DFF" w14:textId="77777777" w:rsidTr="00130462">
        <w:tc>
          <w:tcPr>
            <w:tcW w:w="6588" w:type="dxa"/>
          </w:tcPr>
          <w:p w14:paraId="66001A4D" w14:textId="77777777" w:rsidR="00150F99" w:rsidRPr="001773BA" w:rsidRDefault="00150F99" w:rsidP="00150F9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FDE9D2" w14:textId="501004F4" w:rsidR="00150F99" w:rsidRPr="001773BA" w:rsidRDefault="00150F99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FFDBB5" w14:textId="1618CFA3" w:rsidR="00150F99" w:rsidRPr="001773BA" w:rsidRDefault="00150F99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0F99" w:rsidRPr="001773BA" w14:paraId="0210128B" w14:textId="77777777" w:rsidTr="00130462">
        <w:tc>
          <w:tcPr>
            <w:tcW w:w="6588" w:type="dxa"/>
            <w:vAlign w:val="bottom"/>
          </w:tcPr>
          <w:p w14:paraId="71348ECC" w14:textId="2F14E5BC" w:rsidR="00150F99" w:rsidRPr="001773BA" w:rsidRDefault="00150F99" w:rsidP="00150F9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572D09" w14:textId="119AF6C2" w:rsidR="00150F99" w:rsidRPr="001773BA" w:rsidRDefault="00150F99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676EBD" w14:textId="188B9E20" w:rsidR="00150F99" w:rsidRPr="001773BA" w:rsidRDefault="00150F99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354F" w:rsidRPr="001773BA" w14:paraId="5D013FE6" w14:textId="77777777" w:rsidTr="00130462">
        <w:tc>
          <w:tcPr>
            <w:tcW w:w="6588" w:type="dxa"/>
          </w:tcPr>
          <w:p w14:paraId="3DA415B8" w14:textId="77777777" w:rsidR="00150F99" w:rsidRPr="001773BA" w:rsidRDefault="00150F99" w:rsidP="0084354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E208AA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7343EA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54F" w:rsidRPr="001773BA" w14:paraId="6323806A" w14:textId="77777777" w:rsidTr="00130462">
        <w:tc>
          <w:tcPr>
            <w:tcW w:w="6588" w:type="dxa"/>
          </w:tcPr>
          <w:p w14:paraId="13FD36DF" w14:textId="77777777" w:rsidR="0084354F" w:rsidRPr="001773BA" w:rsidRDefault="0084354F" w:rsidP="0084354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</w:tcPr>
          <w:p w14:paraId="742EB418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BFE791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0F99" w:rsidRPr="001773BA" w14:paraId="3AA79DE4" w14:textId="77777777" w:rsidTr="00130462">
        <w:tc>
          <w:tcPr>
            <w:tcW w:w="6588" w:type="dxa"/>
          </w:tcPr>
          <w:p w14:paraId="64023B12" w14:textId="77777777" w:rsidR="00150F99" w:rsidRPr="001773BA" w:rsidRDefault="00150F99" w:rsidP="00150F9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11634" w14:textId="3B195E93" w:rsidR="00150F99" w:rsidRPr="001773BA" w:rsidRDefault="00F27EF7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D9B9C" w14:textId="6633D5CF" w:rsidR="00150F99" w:rsidRPr="001773BA" w:rsidRDefault="00F27EF7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150F99" w:rsidRPr="001773BA" w14:paraId="33806C38" w14:textId="77777777" w:rsidTr="00130462">
        <w:tc>
          <w:tcPr>
            <w:tcW w:w="6588" w:type="dxa"/>
          </w:tcPr>
          <w:p w14:paraId="4B611529" w14:textId="77777777" w:rsidR="00150F99" w:rsidRPr="001773BA" w:rsidRDefault="00150F99" w:rsidP="00150F9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759DDC" w14:textId="32ED88EC" w:rsidR="00150F99" w:rsidRPr="001773BA" w:rsidRDefault="00F27EF7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35E434" w14:textId="743A4D46" w:rsidR="00150F99" w:rsidRPr="001773BA" w:rsidRDefault="00F27EF7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150F99" w:rsidRPr="001773BA" w14:paraId="06BD9DBF" w14:textId="77777777" w:rsidTr="00130462">
        <w:tc>
          <w:tcPr>
            <w:tcW w:w="6588" w:type="dxa"/>
          </w:tcPr>
          <w:p w14:paraId="60C46534" w14:textId="77777777" w:rsidR="00150F99" w:rsidRPr="001773BA" w:rsidRDefault="00150F99" w:rsidP="00150F9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6B52F5" w14:textId="0D4DC169" w:rsidR="00150F99" w:rsidRPr="001773BA" w:rsidRDefault="00F27EF7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5A5D64" w14:textId="08D51AE6" w:rsidR="00150F99" w:rsidRPr="001773BA" w:rsidRDefault="00F27EF7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</w:tbl>
    <w:p w14:paraId="335968C0" w14:textId="694DAC56" w:rsidR="00691139" w:rsidRPr="001773BA" w:rsidRDefault="00691139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1CC8BD" w14:textId="77777777" w:rsidR="00F46F77" w:rsidRPr="001773BA" w:rsidRDefault="00691139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p w14:paraId="081468B7" w14:textId="61CAB996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F27EF7" w:rsidRPr="001773BA">
        <w:rPr>
          <w:rFonts w:ascii="Browallia New" w:hAnsi="Browallia New" w:cs="Browallia New"/>
          <w:sz w:val="26"/>
          <w:szCs w:val="26"/>
        </w:rPr>
        <w:t>31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1201FB97" w14:textId="77777777" w:rsidR="00A45C70" w:rsidRPr="001773BA" w:rsidRDefault="00A45C70" w:rsidP="00691139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30462" w:rsidRPr="001773BA" w14:paraId="51F58B44" w14:textId="77777777" w:rsidTr="0014445A">
        <w:trPr>
          <w:cantSplit/>
        </w:trPr>
        <w:tc>
          <w:tcPr>
            <w:tcW w:w="6570" w:type="dxa"/>
            <w:vAlign w:val="bottom"/>
          </w:tcPr>
          <w:p w14:paraId="711D91CA" w14:textId="77777777" w:rsidR="00A45C70" w:rsidRPr="001773BA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66EEC98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38774096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84354F" w:rsidRPr="001773BA" w14:paraId="639ACF71" w14:textId="77777777" w:rsidTr="0014445A">
        <w:tc>
          <w:tcPr>
            <w:tcW w:w="6570" w:type="dxa"/>
            <w:vAlign w:val="bottom"/>
          </w:tcPr>
          <w:p w14:paraId="53EC8233" w14:textId="77777777" w:rsidR="0084354F" w:rsidRPr="001773BA" w:rsidRDefault="0084354F" w:rsidP="0084354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4BB7D8" w14:textId="172A16A4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8A0B9" w14:textId="72E43C31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4354F" w:rsidRPr="001773BA" w14:paraId="0DE1C8C1" w14:textId="77777777" w:rsidTr="00130462">
        <w:tc>
          <w:tcPr>
            <w:tcW w:w="6570" w:type="dxa"/>
            <w:vAlign w:val="bottom"/>
          </w:tcPr>
          <w:p w14:paraId="4515142B" w14:textId="77777777" w:rsidR="0084354F" w:rsidRPr="001773BA" w:rsidRDefault="0084354F" w:rsidP="0084354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B38199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7FAB78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354F" w:rsidRPr="001773BA" w14:paraId="743B0E44" w14:textId="77777777" w:rsidTr="00130462">
        <w:tc>
          <w:tcPr>
            <w:tcW w:w="6570" w:type="dxa"/>
            <w:vAlign w:val="bottom"/>
          </w:tcPr>
          <w:p w14:paraId="29DF4365" w14:textId="77777777" w:rsidR="0084354F" w:rsidRPr="001773BA" w:rsidRDefault="0084354F" w:rsidP="0084354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2944C4" w14:textId="77777777" w:rsidR="0084354F" w:rsidRPr="001773BA" w:rsidRDefault="0084354F" w:rsidP="0084354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0138E" w14:textId="77777777" w:rsidR="0084354F" w:rsidRPr="001773BA" w:rsidRDefault="0084354F" w:rsidP="0084354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150F99" w:rsidRPr="001773BA" w14:paraId="460BA978" w14:textId="77777777" w:rsidTr="00130462">
        <w:tc>
          <w:tcPr>
            <w:tcW w:w="6570" w:type="dxa"/>
          </w:tcPr>
          <w:p w14:paraId="189F452F" w14:textId="77777777" w:rsidR="00150F99" w:rsidRPr="001773BA" w:rsidRDefault="00150F99" w:rsidP="00150F9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</w:tcPr>
          <w:p w14:paraId="312DE6EE" w14:textId="24F38F22" w:rsidR="00150F99" w:rsidRPr="001773BA" w:rsidRDefault="00F27EF7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</w:tcPr>
          <w:p w14:paraId="4900FD8B" w14:textId="1B318A11" w:rsidR="00150F99" w:rsidRPr="001773BA" w:rsidRDefault="00F27EF7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</w:tr>
      <w:tr w:rsidR="00150F99" w:rsidRPr="001773BA" w14:paraId="51BCBCBC" w14:textId="77777777" w:rsidTr="00130462">
        <w:tc>
          <w:tcPr>
            <w:tcW w:w="6570" w:type="dxa"/>
          </w:tcPr>
          <w:p w14:paraId="5C5976FB" w14:textId="746845EB" w:rsidR="00150F99" w:rsidRPr="001773BA" w:rsidRDefault="00150F99" w:rsidP="00150F99">
            <w:pPr>
              <w:tabs>
                <w:tab w:val="left" w:pos="346"/>
              </w:tabs>
              <w:ind w:left="346" w:hanging="4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440" w:type="dxa"/>
          </w:tcPr>
          <w:p w14:paraId="6F365505" w14:textId="70189F94" w:rsidR="00150F99" w:rsidRPr="001773BA" w:rsidRDefault="00F27EF7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126898DB" w14:textId="02D05231" w:rsidR="00150F99" w:rsidRPr="001773BA" w:rsidRDefault="00150F99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0F99" w:rsidRPr="001773BA" w14:paraId="2E95E492" w14:textId="77777777" w:rsidTr="00130462">
        <w:tc>
          <w:tcPr>
            <w:tcW w:w="6570" w:type="dxa"/>
            <w:vAlign w:val="bottom"/>
          </w:tcPr>
          <w:p w14:paraId="50A15475" w14:textId="5DB2FF72" w:rsidR="00150F99" w:rsidRPr="001773BA" w:rsidRDefault="00150F99" w:rsidP="00150F99">
            <w:pPr>
              <w:tabs>
                <w:tab w:val="left" w:pos="346"/>
              </w:tabs>
              <w:ind w:left="346" w:hanging="4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440" w:type="dxa"/>
          </w:tcPr>
          <w:p w14:paraId="5831F660" w14:textId="4DF2C7DE" w:rsidR="00150F99" w:rsidRPr="001773BA" w:rsidRDefault="00150F99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FC5B3F8" w14:textId="0450F21F" w:rsidR="00150F99" w:rsidRPr="001773BA" w:rsidRDefault="00150F99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0F99" w:rsidRPr="001773BA" w14:paraId="7CA2742D" w14:textId="77777777" w:rsidTr="00130462">
        <w:tc>
          <w:tcPr>
            <w:tcW w:w="6570" w:type="dxa"/>
            <w:vAlign w:val="bottom"/>
          </w:tcPr>
          <w:p w14:paraId="443AEBF1" w14:textId="44BC39E8" w:rsidR="00150F99" w:rsidRPr="001773BA" w:rsidRDefault="00150F99" w:rsidP="00150F99">
            <w:pPr>
              <w:tabs>
                <w:tab w:val="left" w:pos="346"/>
              </w:tabs>
              <w:ind w:left="346" w:hanging="447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747F4" w:rsidRPr="001773BA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ค่าธรรมเนียมทางการเงินระหว่างปี</w:t>
            </w:r>
          </w:p>
        </w:tc>
        <w:tc>
          <w:tcPr>
            <w:tcW w:w="1440" w:type="dxa"/>
          </w:tcPr>
          <w:p w14:paraId="237A64EE" w14:textId="4536B3AE" w:rsidR="00150F99" w:rsidRPr="001773BA" w:rsidRDefault="00150F99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97EB2EA" w14:textId="01DC3A4B" w:rsidR="00150F99" w:rsidRPr="001773BA" w:rsidRDefault="00150F99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0F99" w:rsidRPr="001773BA" w14:paraId="02EAA7E6" w14:textId="77777777" w:rsidTr="00130462">
        <w:tc>
          <w:tcPr>
            <w:tcW w:w="6570" w:type="dxa"/>
            <w:vAlign w:val="bottom"/>
          </w:tcPr>
          <w:p w14:paraId="476E86B6" w14:textId="20419B5C" w:rsidR="00150F99" w:rsidRPr="001773BA" w:rsidRDefault="00150F99" w:rsidP="00150F99">
            <w:pPr>
              <w:tabs>
                <w:tab w:val="left" w:pos="346"/>
              </w:tabs>
              <w:ind w:left="346" w:hanging="447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2CD81" w14:textId="6E22E193" w:rsidR="00150F99" w:rsidRPr="001773BA" w:rsidRDefault="00F27EF7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02C274" w14:textId="5ADB7AD4" w:rsidR="00150F99" w:rsidRPr="001773BA" w:rsidRDefault="00F27EF7" w:rsidP="00150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84354F" w:rsidRPr="001773BA" w14:paraId="5B5F2C8A" w14:textId="77777777" w:rsidTr="00130462">
        <w:tc>
          <w:tcPr>
            <w:tcW w:w="6570" w:type="dxa"/>
          </w:tcPr>
          <w:p w14:paraId="7F37C82A" w14:textId="77777777" w:rsidR="0084354F" w:rsidRPr="001773BA" w:rsidRDefault="0084354F" w:rsidP="0084354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06FA82" w14:textId="611BF1CC" w:rsidR="0084354F" w:rsidRPr="001773BA" w:rsidRDefault="00F27EF7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150F9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C51263" w14:textId="1BF285BA" w:rsidR="0084354F" w:rsidRPr="001773BA" w:rsidRDefault="00F27EF7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</w:tbl>
    <w:p w14:paraId="6D3C9C65" w14:textId="77777777" w:rsidR="00A45C70" w:rsidRPr="001773BA" w:rsidRDefault="00A45C70" w:rsidP="00A45C70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4948CEF8" w14:textId="78997458" w:rsidR="00A45C70" w:rsidRPr="001773BA" w:rsidRDefault="00E536D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เงินกู้ยืมระยะยาวจากสถาบันการเงินเป็นเงินกู้ยืมจากสัญญาวงเงินสินเชื่อ </w:t>
      </w:r>
      <w:r w:rsidRPr="001773BA">
        <w:rPr>
          <w:rFonts w:ascii="Browallia New" w:hAnsi="Browallia New" w:cs="Browallia New"/>
          <w:sz w:val="26"/>
          <w:szCs w:val="26"/>
        </w:rPr>
        <w:t xml:space="preserve">Revolving Credit Facility 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1773BA">
        <w:rPr>
          <w:rFonts w:ascii="Browallia New" w:hAnsi="Browallia New" w:cs="Browallia New"/>
          <w:sz w:val="26"/>
          <w:szCs w:val="26"/>
        </w:rPr>
        <w:t xml:space="preserve">Term Loan Facility 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ในสกุลเงินบาท ซึ่ง </w:t>
      </w:r>
      <w:r w:rsidRPr="001773BA">
        <w:rPr>
          <w:rFonts w:ascii="Browallia New" w:hAnsi="Browallia New" w:cs="Browallia New"/>
          <w:sz w:val="26"/>
          <w:szCs w:val="26"/>
        </w:rPr>
        <w:t xml:space="preserve">Revolving Credit Facility 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คิดอัตราดอกเบี้ยร้อยละ </w:t>
      </w:r>
      <w:r w:rsidRPr="001773BA">
        <w:rPr>
          <w:rFonts w:ascii="Browallia New" w:hAnsi="Browallia New" w:cs="Browallia New"/>
          <w:sz w:val="26"/>
          <w:szCs w:val="26"/>
        </w:rPr>
        <w:t xml:space="preserve">THOR </w:t>
      </w:r>
      <w:r w:rsidRPr="001773BA">
        <w:rPr>
          <w:rFonts w:ascii="Browallia New" w:hAnsi="Browallia New" w:cs="Browallia New"/>
          <w:sz w:val="26"/>
          <w:szCs w:val="26"/>
          <w:cs/>
        </w:rPr>
        <w:t>บวกส่วนต่างของอัตราดอกเบี้ยจำนวนหนึ่งต่อปี มีกำหนด</w:t>
      </w:r>
      <w:r w:rsidRPr="00CE5536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ชำระคืนภายในปี พ.ศ. </w:t>
      </w:r>
      <w:r w:rsidRPr="00CE5536">
        <w:rPr>
          <w:rFonts w:ascii="Browallia New" w:hAnsi="Browallia New" w:cs="Browallia New"/>
          <w:spacing w:val="-4"/>
          <w:sz w:val="26"/>
          <w:szCs w:val="26"/>
        </w:rPr>
        <w:t xml:space="preserve">2571 </w:t>
      </w:r>
      <w:r w:rsidRPr="00CE5536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CE5536">
        <w:rPr>
          <w:rFonts w:ascii="Browallia New" w:hAnsi="Browallia New" w:cs="Browallia New"/>
          <w:spacing w:val="-4"/>
          <w:sz w:val="26"/>
          <w:szCs w:val="26"/>
        </w:rPr>
        <w:t xml:space="preserve">Term Loan Facility </w:t>
      </w:r>
      <w:r w:rsidRPr="00CE5536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ซึ่งคิดอัตราดอกเบี้ยคงที่ร้อยละ </w:t>
      </w:r>
      <w:r w:rsidRPr="00CE5536">
        <w:rPr>
          <w:rFonts w:ascii="Browallia New" w:hAnsi="Browallia New" w:cs="Browallia New"/>
          <w:spacing w:val="-4"/>
          <w:sz w:val="26"/>
          <w:szCs w:val="26"/>
        </w:rPr>
        <w:t xml:space="preserve">2.50 </w:t>
      </w:r>
      <w:r w:rsidRPr="00CE5536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มีกำหนดชำระคืนภายในปี พ.ศ. </w:t>
      </w:r>
      <w:r w:rsidRPr="00CE5536">
        <w:rPr>
          <w:rFonts w:ascii="Browallia New" w:hAnsi="Browallia New" w:cs="Browallia New"/>
          <w:spacing w:val="-4"/>
          <w:sz w:val="26"/>
          <w:szCs w:val="26"/>
        </w:rPr>
        <w:t>2573</w:t>
      </w:r>
      <w:r w:rsidRPr="001773BA">
        <w:rPr>
          <w:rFonts w:ascii="Browallia New" w:hAnsi="Browallia New" w:cs="Browallia New"/>
          <w:sz w:val="26"/>
          <w:szCs w:val="26"/>
        </w:rPr>
        <w:t xml:space="preserve"> (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1773BA">
        <w:rPr>
          <w:rFonts w:ascii="Browallia New" w:hAnsi="Browallia New" w:cs="Browallia New"/>
          <w:sz w:val="26"/>
          <w:szCs w:val="26"/>
        </w:rPr>
        <w:t xml:space="preserve">2567: 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อัตราดอกเบี้ยร้อยละ </w:t>
      </w:r>
      <w:r w:rsidRPr="001773BA">
        <w:rPr>
          <w:rFonts w:ascii="Browallia New" w:hAnsi="Browallia New" w:cs="Browallia New"/>
          <w:sz w:val="26"/>
          <w:szCs w:val="26"/>
        </w:rPr>
        <w:t xml:space="preserve">THOR 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บวกส่วนต่างของอัตราดอกเบี้ยจำนวนหนึ่งต่อปี มีกำหนดชำระคืนภายในปี พ.ศ. </w:t>
      </w:r>
      <w:r w:rsidRPr="001773BA">
        <w:rPr>
          <w:rFonts w:ascii="Browallia New" w:hAnsi="Browallia New" w:cs="Browallia New"/>
          <w:sz w:val="26"/>
          <w:szCs w:val="26"/>
        </w:rPr>
        <w:t>2569)</w:t>
      </w:r>
    </w:p>
    <w:p w14:paraId="0938D8BD" w14:textId="77777777" w:rsidR="003F1947" w:rsidRPr="001773BA" w:rsidRDefault="003F1947" w:rsidP="00691139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18"/>
          <w:szCs w:val="18"/>
        </w:rPr>
      </w:pPr>
    </w:p>
    <w:p w14:paraId="3A9C4806" w14:textId="5B552F06" w:rsidR="00204C5B" w:rsidRPr="001773BA" w:rsidRDefault="003F1947" w:rsidP="00204C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A400CE" w:rsidRPr="001773BA">
        <w:rPr>
          <w:rFonts w:ascii="Browallia New" w:hAnsi="Browallia New" w:cs="Browallia New"/>
          <w:sz w:val="26"/>
          <w:szCs w:val="26"/>
          <w:cs/>
        </w:rPr>
        <w:t xml:space="preserve">ของเงินกู้ยืมระยะยาว ณ วันที่ </w:t>
      </w:r>
      <w:r w:rsidR="00F27EF7" w:rsidRPr="001773BA">
        <w:rPr>
          <w:rFonts w:ascii="Browallia New" w:hAnsi="Browallia New" w:cs="Browallia New"/>
          <w:sz w:val="26"/>
          <w:szCs w:val="26"/>
        </w:rPr>
        <w:t>31</w:t>
      </w:r>
      <w:r w:rsidR="00A400CE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A400CE" w:rsidRPr="001773B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2568</w:t>
      </w:r>
      <w:r w:rsidR="00A400CE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204C5B" w:rsidRPr="001773BA">
        <w:rPr>
          <w:rFonts w:ascii="Browallia New" w:hAnsi="Browallia New" w:cs="Browallia New"/>
          <w:sz w:val="26"/>
          <w:szCs w:val="26"/>
          <w:cs/>
        </w:rPr>
        <w:t>ได้เปิดเผยไว้ในหมายเหตุ</w:t>
      </w:r>
      <w:r w:rsidR="00B91B6A" w:rsidRPr="001773BA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="00204C5B"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6</w:t>
      </w:r>
    </w:p>
    <w:p w14:paraId="161E485D" w14:textId="77777777" w:rsidR="00204C5B" w:rsidRPr="001773BA" w:rsidRDefault="00204C5B" w:rsidP="00691139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18"/>
          <w:szCs w:val="18"/>
        </w:rPr>
      </w:pPr>
    </w:p>
    <w:p w14:paraId="0DC43207" w14:textId="5A40A2B3" w:rsidR="00D3298B" w:rsidRPr="001773BA" w:rsidRDefault="00572B42" w:rsidP="00204C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</w:t>
      </w:r>
      <w:r w:rsidR="00A56ACE" w:rsidRPr="001773BA">
        <w:rPr>
          <w:rFonts w:ascii="Browallia New" w:hAnsi="Browallia New" w:cs="Browallia New"/>
          <w:sz w:val="26"/>
          <w:szCs w:val="26"/>
          <w:cs/>
        </w:rPr>
        <w:t>ตาม</w:t>
      </w:r>
      <w:r w:rsidRPr="001773BA">
        <w:rPr>
          <w:rFonts w:ascii="Browallia New" w:hAnsi="Browallia New" w:cs="Browallia New"/>
          <w:sz w:val="26"/>
          <w:szCs w:val="26"/>
          <w:cs/>
        </w:rPr>
        <w:t>สัญญาเช่า</w:t>
      </w:r>
      <w:r w:rsidR="00D3298B" w:rsidRPr="001773B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ABFEDEA" w14:textId="10D2C230" w:rsidR="00D3298B" w:rsidRPr="001773BA" w:rsidRDefault="00D3298B" w:rsidP="00691139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9"/>
        <w:gridCol w:w="1368"/>
        <w:gridCol w:w="1368"/>
      </w:tblGrid>
      <w:tr w:rsidR="00130462" w:rsidRPr="001773BA" w14:paraId="61F8FED6" w14:textId="77777777" w:rsidTr="001444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170CC3" w14:textId="77777777" w:rsidR="00544717" w:rsidRPr="001773BA" w:rsidRDefault="00544717" w:rsidP="009E3D62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517E1D" w14:textId="77777777" w:rsidR="00544717" w:rsidRPr="001773BA" w:rsidRDefault="00544717" w:rsidP="009E3D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00051" w14:textId="77777777" w:rsidR="00544717" w:rsidRPr="001773BA" w:rsidRDefault="00544717" w:rsidP="009E3D6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1773BA" w14:paraId="563C10E4" w14:textId="77777777" w:rsidTr="001444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5548A9" w14:textId="77777777" w:rsidR="00A119EB" w:rsidRPr="001773BA" w:rsidRDefault="00A119EB" w:rsidP="00A119EB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D14AF7" w14:textId="57062925" w:rsidR="00A119EB" w:rsidRPr="001773BA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35E22F" w14:textId="21C00AC3" w:rsidR="00A119EB" w:rsidRPr="001773BA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31A0B" w14:textId="73B89ABA" w:rsidR="00A119EB" w:rsidRPr="001773BA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AB9F0" w14:textId="14AC7718" w:rsidR="00A119EB" w:rsidRPr="001773BA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4354F" w:rsidRPr="001773BA" w14:paraId="03F1BD42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60E7D9" w14:textId="77777777" w:rsidR="0084354F" w:rsidRPr="001773BA" w:rsidRDefault="0084354F" w:rsidP="0084354F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AB54AF" w14:textId="23ED7AD1" w:rsidR="0084354F" w:rsidRPr="001773BA" w:rsidRDefault="0084354F" w:rsidP="0084354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DCAA25" w14:textId="406E82F5" w:rsidR="0084354F" w:rsidRPr="001773BA" w:rsidRDefault="0084354F" w:rsidP="0084354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782EEC" w14:textId="16AB9F0D" w:rsidR="0084354F" w:rsidRPr="001773BA" w:rsidRDefault="0084354F" w:rsidP="0084354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ACF9A4" w14:textId="029D0E86" w:rsidR="0084354F" w:rsidRPr="001773BA" w:rsidRDefault="0084354F" w:rsidP="0084354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4354F" w:rsidRPr="001773BA" w14:paraId="0718184A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F634B0" w14:textId="77777777" w:rsidR="0084354F" w:rsidRPr="001773BA" w:rsidRDefault="0084354F" w:rsidP="0084354F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0281D" w14:textId="77777777" w:rsidR="0084354F" w:rsidRPr="001773BA" w:rsidRDefault="0084354F" w:rsidP="0084354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1FDB32" w14:textId="77777777" w:rsidR="0084354F" w:rsidRPr="001773BA" w:rsidRDefault="0084354F" w:rsidP="0084354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28CDE7" w14:textId="77777777" w:rsidR="0084354F" w:rsidRPr="001773BA" w:rsidRDefault="0084354F" w:rsidP="0084354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FEE5C" w14:textId="77777777" w:rsidR="0084354F" w:rsidRPr="001773BA" w:rsidRDefault="0084354F" w:rsidP="0084354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84354F" w:rsidRPr="001773BA" w14:paraId="35752DC8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92B1" w14:textId="77777777" w:rsidR="0084354F" w:rsidRPr="001773BA" w:rsidRDefault="0084354F" w:rsidP="0084354F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078E7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AFF47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FF399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12640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84354F" w:rsidRPr="001773BA" w14:paraId="395B1E38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6A24E6" w14:textId="77777777" w:rsidR="0084354F" w:rsidRPr="001773BA" w:rsidRDefault="0084354F" w:rsidP="0084354F">
            <w:pPr>
              <w:tabs>
                <w:tab w:val="left" w:pos="166"/>
              </w:tabs>
              <w:ind w:left="-101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2168430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4DA105D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B27AFB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24B5B1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84354F" w:rsidRPr="001773BA" w14:paraId="7EC9DF24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7A318CA" w14:textId="77777777" w:rsidR="0084354F" w:rsidRPr="001773BA" w:rsidRDefault="0084354F" w:rsidP="0084354F">
            <w:pPr>
              <w:tabs>
                <w:tab w:val="left" w:pos="166"/>
              </w:tabs>
              <w:ind w:left="-101" w:right="-1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6FB0467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6E4C98C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14C971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80B5C3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204C5B" w:rsidRPr="001773BA" w14:paraId="40F3C33D" w14:textId="77777777" w:rsidTr="00163F1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1825819" w14:textId="16BC712C" w:rsidR="00204C5B" w:rsidRPr="001773BA" w:rsidRDefault="00204C5B" w:rsidP="00204C5B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21" w:name="OLE_LINK1"/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A7FD7" w14:textId="7A7AA1AD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71CE5" w14:textId="703B9440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4319" w14:textId="52B16F82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701FA" w14:textId="0EF6E3F6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  <w:tr w:rsidR="00204C5B" w:rsidRPr="001773BA" w14:paraId="5CDD7A3B" w14:textId="77777777" w:rsidTr="00163F1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295D8D2" w14:textId="4ACAEF35" w:rsidR="00204C5B" w:rsidRPr="001773BA" w:rsidRDefault="00204C5B" w:rsidP="00204C5B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ครบกำหนดชำระระหว่าง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CC14" w14:textId="380C7184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E24C" w14:textId="4BDEA129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5EF2" w14:textId="4EE89E6D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1B84" w14:textId="5FCD3AE6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  <w:tr w:rsidR="00204C5B" w:rsidRPr="001773BA" w14:paraId="1AC58F89" w14:textId="77777777" w:rsidTr="00163F1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A71D20" w14:textId="687CAB77" w:rsidR="00204C5B" w:rsidRPr="001773BA" w:rsidRDefault="00204C5B" w:rsidP="00204C5B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เกิน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5197C" w14:textId="036C49B0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F811D" w14:textId="4E1CD04D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911EC" w14:textId="5BB22735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16326" w14:textId="1A8546DC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84354F" w:rsidRPr="001773BA" w14:paraId="7A9592E1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27F6D8C" w14:textId="77777777" w:rsidR="0084354F" w:rsidRPr="001773BA" w:rsidRDefault="0084354F" w:rsidP="0084354F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9A8574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FE74B4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CFF4C1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ED885F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04C5B" w:rsidRPr="001773BA" w14:paraId="5F78A316" w14:textId="77777777" w:rsidTr="00163F1A">
        <w:trPr>
          <w:trHeight w:val="32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7CFEB7" w14:textId="4FEDB59E" w:rsidR="00204C5B" w:rsidRPr="001773BA" w:rsidRDefault="00204C5B" w:rsidP="00204C5B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448B6C" w14:textId="5EB50408" w:rsidR="00204C5B" w:rsidRPr="001773BA" w:rsidRDefault="00204C5B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57903" w14:textId="02818128" w:rsidR="00204C5B" w:rsidRPr="001773BA" w:rsidRDefault="00204C5B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04C92" w14:textId="748997E4" w:rsidR="00204C5B" w:rsidRPr="001773BA" w:rsidRDefault="00204C5B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646D8" w14:textId="386E7A28" w:rsidR="00204C5B" w:rsidRPr="001773BA" w:rsidRDefault="00204C5B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4C5B" w:rsidRPr="001773BA" w14:paraId="56866FA9" w14:textId="77777777" w:rsidTr="00163F1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9F5AA0" w14:textId="77777777" w:rsidR="00204C5B" w:rsidRPr="001773BA" w:rsidRDefault="00204C5B" w:rsidP="00204C5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648A77" w14:textId="08E48047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09EA5" w14:textId="31A624B6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72E83F" w14:textId="7C062BD9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44ABFB" w14:textId="5DD22BE1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84354F" w:rsidRPr="001773BA" w14:paraId="0BC6A6F5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767810" w14:textId="77777777" w:rsidR="0084354F" w:rsidRPr="001773BA" w:rsidRDefault="0084354F" w:rsidP="0084354F">
            <w:pPr>
              <w:ind w:left="-101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E8FD91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5471FB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A5568A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F5DA5A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4354F" w:rsidRPr="001773BA" w14:paraId="37A1AF3E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FFCD02" w14:textId="77777777" w:rsidR="0084354F" w:rsidRPr="001773BA" w:rsidRDefault="0084354F" w:rsidP="0084354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8B4EC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18A7D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AC58F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9EB38" w14:textId="77777777" w:rsidR="0084354F" w:rsidRPr="001773BA" w:rsidRDefault="0084354F" w:rsidP="0084354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4C5B" w:rsidRPr="001773BA" w14:paraId="66457722" w14:textId="77777777" w:rsidTr="00163F1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0CCA694" w14:textId="4D3CE81F" w:rsidR="00204C5B" w:rsidRPr="001773BA" w:rsidRDefault="00204C5B" w:rsidP="00204C5B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596D" w14:textId="12C9F1DE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8663" w14:textId="523E96EC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E4AFE" w14:textId="1AFFD423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F9F7" w14:textId="5BE604F1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204C5B" w:rsidRPr="001773BA" w14:paraId="0FC3B0AE" w14:textId="77777777" w:rsidTr="00163F1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F83DAE" w14:textId="5E4CE30E" w:rsidR="00204C5B" w:rsidRPr="001773BA" w:rsidRDefault="00204C5B" w:rsidP="00204C5B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ครบกำหนดชำระระหว่าง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E605" w14:textId="21B0A405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354B" w14:textId="0E26DD74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523D" w14:textId="36DFF8B2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BDFC1" w14:textId="1C557E7F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204C5B" w:rsidRPr="001773BA" w14:paraId="59BB95E6" w14:textId="77777777" w:rsidTr="00163F1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5DB436" w14:textId="0DD25981" w:rsidR="00204C5B" w:rsidRPr="001773BA" w:rsidRDefault="00204C5B" w:rsidP="00204C5B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เกิน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D773E0" w14:textId="4F06A463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546AA" w14:textId="32F1E58A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F4F658" w14:textId="76EEA39D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B8149" w14:textId="6A4A2EF9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204C5B" w:rsidRPr="001773BA" w14:paraId="687F841D" w14:textId="77777777" w:rsidTr="00163F1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42BCCE" w14:textId="77777777" w:rsidR="00204C5B" w:rsidRPr="001773BA" w:rsidRDefault="00204C5B" w:rsidP="00204C5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51DE89" w14:textId="32B1E7CF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D31458" w14:textId="0EB7573F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C0675B" w14:textId="148DDB77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4A03C6" w14:textId="65799383" w:rsidR="00204C5B" w:rsidRPr="001773BA" w:rsidRDefault="00F27EF7" w:rsidP="00204C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bookmarkEnd w:id="21"/>
    </w:tbl>
    <w:p w14:paraId="35BF1373" w14:textId="77777777" w:rsidR="00077220" w:rsidRPr="001773BA" w:rsidRDefault="00492202" w:rsidP="00BD4692">
      <w:pPr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p w14:paraId="3040FE86" w14:textId="77777777" w:rsidR="004532E6" w:rsidRPr="001773BA" w:rsidRDefault="001C55B2" w:rsidP="00BD4692">
      <w:pPr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การเปลี่ยนแปลงในหนี้สินที่เกิดจากกิจกรรมจัดหาเงินมีดังนี้</w:t>
      </w:r>
    </w:p>
    <w:p w14:paraId="487120BD" w14:textId="038B8E98" w:rsidR="00077220" w:rsidRPr="001773BA" w:rsidRDefault="00077220" w:rsidP="00BD4692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4354F" w:rsidRPr="001773BA" w14:paraId="3250444A" w14:textId="77777777" w:rsidTr="00A854E0">
        <w:trPr>
          <w:tblHeader/>
        </w:trPr>
        <w:tc>
          <w:tcPr>
            <w:tcW w:w="3690" w:type="dxa"/>
          </w:tcPr>
          <w:p w14:paraId="45C49CB4" w14:textId="77777777" w:rsidR="0084354F" w:rsidRPr="001773BA" w:rsidRDefault="0084354F" w:rsidP="00A854E0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C7138" w14:textId="77777777" w:rsidR="0084354F" w:rsidRPr="001773BA" w:rsidRDefault="0084354F" w:rsidP="00A854E0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354F" w:rsidRPr="001773BA" w14:paraId="43D4B00D" w14:textId="77777777" w:rsidTr="00A854E0">
        <w:trPr>
          <w:tblHeader/>
        </w:trPr>
        <w:tc>
          <w:tcPr>
            <w:tcW w:w="3690" w:type="dxa"/>
          </w:tcPr>
          <w:p w14:paraId="4C58A7A5" w14:textId="77777777" w:rsidR="0084354F" w:rsidRPr="001773BA" w:rsidRDefault="0084354F" w:rsidP="00A854E0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02439D7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08CB98DE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B43320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6D1A1680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DE0CD0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0D9E521F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C1187A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4354F" w:rsidRPr="001773BA" w14:paraId="0C9FAF52" w14:textId="77777777" w:rsidTr="00A854E0">
        <w:trPr>
          <w:tblHeader/>
        </w:trPr>
        <w:tc>
          <w:tcPr>
            <w:tcW w:w="3690" w:type="dxa"/>
          </w:tcPr>
          <w:p w14:paraId="5172B13F" w14:textId="77777777" w:rsidR="0084354F" w:rsidRPr="001773BA" w:rsidRDefault="0084354F" w:rsidP="00A854E0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806A583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087472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681BCB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9FF279E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354F" w:rsidRPr="001773BA" w14:paraId="1DC4BA2E" w14:textId="77777777" w:rsidTr="00A854E0">
        <w:tc>
          <w:tcPr>
            <w:tcW w:w="3690" w:type="dxa"/>
          </w:tcPr>
          <w:p w14:paraId="651584E0" w14:textId="77777777" w:rsidR="0084354F" w:rsidRPr="001773BA" w:rsidRDefault="0084354F" w:rsidP="00A854E0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5976609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C3226E3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B0A8E1B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EFA9220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54F" w:rsidRPr="001773BA" w14:paraId="30CFB6C5" w14:textId="77777777" w:rsidTr="00A854E0">
        <w:tc>
          <w:tcPr>
            <w:tcW w:w="3690" w:type="dxa"/>
            <w:hideMark/>
          </w:tcPr>
          <w:p w14:paraId="1F274790" w14:textId="7EEA081E" w:rsidR="0084354F" w:rsidRPr="001773BA" w:rsidRDefault="0084354F" w:rsidP="00A854E0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40F1126A" w14:textId="3FC26DB2" w:rsidR="0084354F" w:rsidRPr="001773BA" w:rsidRDefault="00F27EF7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7B5C41B3" w14:textId="7EDB9EBD" w:rsidR="0084354F" w:rsidRPr="001773BA" w:rsidRDefault="00F27EF7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40" w:type="dxa"/>
          </w:tcPr>
          <w:p w14:paraId="1D515E06" w14:textId="7EA2925B" w:rsidR="0084354F" w:rsidRPr="001773BA" w:rsidRDefault="00F27EF7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440" w:type="dxa"/>
            <w:vAlign w:val="bottom"/>
          </w:tcPr>
          <w:p w14:paraId="5590D888" w14:textId="4FE07577" w:rsidR="0084354F" w:rsidRPr="001773BA" w:rsidRDefault="00F27EF7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84354F" w:rsidRPr="001773BA" w14:paraId="1E4900A9" w14:textId="77777777" w:rsidTr="00A854E0">
        <w:tc>
          <w:tcPr>
            <w:tcW w:w="3690" w:type="dxa"/>
            <w:hideMark/>
          </w:tcPr>
          <w:p w14:paraId="2BA3637B" w14:textId="77777777" w:rsidR="0084354F" w:rsidRPr="001773BA" w:rsidRDefault="0084354F" w:rsidP="00A854E0">
            <w:pPr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40" w:type="dxa"/>
            <w:vAlign w:val="bottom"/>
          </w:tcPr>
          <w:p w14:paraId="362C3D33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A34AD5C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1EB887A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3DF72EF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354F" w:rsidRPr="001773BA" w14:paraId="5E066403" w14:textId="77777777" w:rsidTr="00A854E0">
        <w:tc>
          <w:tcPr>
            <w:tcW w:w="3690" w:type="dxa"/>
          </w:tcPr>
          <w:p w14:paraId="71AB11F5" w14:textId="77777777" w:rsidR="0084354F" w:rsidRPr="001773BA" w:rsidRDefault="0084354F" w:rsidP="00A854E0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vAlign w:val="bottom"/>
          </w:tcPr>
          <w:p w14:paraId="4ADCD78B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45CCEF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D3B3B5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A1FA27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54F" w:rsidRPr="001773BA" w14:paraId="07250A7E" w14:textId="77777777" w:rsidTr="00A854E0">
        <w:tc>
          <w:tcPr>
            <w:tcW w:w="3690" w:type="dxa"/>
          </w:tcPr>
          <w:p w14:paraId="3637A99F" w14:textId="77777777" w:rsidR="0084354F" w:rsidRPr="001773BA" w:rsidRDefault="0084354F" w:rsidP="00A854E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440" w:type="dxa"/>
            <w:vAlign w:val="bottom"/>
          </w:tcPr>
          <w:p w14:paraId="10730D22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8CB990F" w14:textId="5DA266E2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5BBA7C5" w14:textId="5663993E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B2009CF" w14:textId="371ED9F0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54F" w:rsidRPr="001773BA" w14:paraId="4A49B88D" w14:textId="77777777" w:rsidTr="00A854E0">
        <w:tc>
          <w:tcPr>
            <w:tcW w:w="3690" w:type="dxa"/>
          </w:tcPr>
          <w:p w14:paraId="33103168" w14:textId="77777777" w:rsidR="0084354F" w:rsidRPr="001773BA" w:rsidRDefault="0084354F" w:rsidP="00A854E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ดอกเบี้ย</w:t>
            </w:r>
          </w:p>
        </w:tc>
        <w:tc>
          <w:tcPr>
            <w:tcW w:w="1440" w:type="dxa"/>
            <w:vAlign w:val="bottom"/>
          </w:tcPr>
          <w:p w14:paraId="0F442E03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5A5EAA7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927E00A" w14:textId="3D5002C1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9CA8B2A" w14:textId="5CF66732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54F" w:rsidRPr="001773BA" w14:paraId="307648DB" w14:textId="77777777" w:rsidTr="00A854E0">
        <w:tc>
          <w:tcPr>
            <w:tcW w:w="3690" w:type="dxa"/>
          </w:tcPr>
          <w:p w14:paraId="0939E174" w14:textId="77777777" w:rsidR="0084354F" w:rsidRPr="001773BA" w:rsidRDefault="0084354F" w:rsidP="00A854E0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0C8AC5A8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2CD7F72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09F01D8" w14:textId="2F262D40" w:rsidR="0084354F" w:rsidRPr="001773BA" w:rsidRDefault="00F27EF7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440" w:type="dxa"/>
          </w:tcPr>
          <w:p w14:paraId="4F16959B" w14:textId="0D4F701E" w:rsidR="0084354F" w:rsidRPr="001773BA" w:rsidRDefault="00F27EF7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84354F" w:rsidRPr="001773BA" w14:paraId="499C8194" w14:textId="77777777" w:rsidTr="00A854E0">
        <w:tc>
          <w:tcPr>
            <w:tcW w:w="3690" w:type="dxa"/>
          </w:tcPr>
          <w:p w14:paraId="44D5C277" w14:textId="77777777" w:rsidR="0084354F" w:rsidRPr="001773BA" w:rsidRDefault="0084354F" w:rsidP="00A854E0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vAlign w:val="bottom"/>
          </w:tcPr>
          <w:p w14:paraId="57921EF4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BBA5AAC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7353EC4" w14:textId="28F1B63C" w:rsidR="0084354F" w:rsidRPr="001773BA" w:rsidRDefault="00F27EF7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440" w:type="dxa"/>
          </w:tcPr>
          <w:p w14:paraId="30B5CD94" w14:textId="11F38D99" w:rsidR="0084354F" w:rsidRPr="001773BA" w:rsidRDefault="00F27EF7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84354F" w:rsidRPr="001773BA" w14:paraId="192E4978" w14:textId="77777777" w:rsidTr="00A854E0">
        <w:tc>
          <w:tcPr>
            <w:tcW w:w="3690" w:type="dxa"/>
          </w:tcPr>
          <w:p w14:paraId="1423EA4D" w14:textId="77777777" w:rsidR="0084354F" w:rsidRPr="001773BA" w:rsidRDefault="0084354F" w:rsidP="00A854E0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การเพิ่มขึ้นของดอกเบี้ย</w:t>
            </w:r>
          </w:p>
        </w:tc>
        <w:tc>
          <w:tcPr>
            <w:tcW w:w="1440" w:type="dxa"/>
            <w:vAlign w:val="bottom"/>
          </w:tcPr>
          <w:p w14:paraId="40E05627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955E943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FE29A09" w14:textId="37C6463E" w:rsidR="0084354F" w:rsidRPr="001773BA" w:rsidRDefault="00F27EF7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</w:tcPr>
          <w:p w14:paraId="633C3E48" w14:textId="200CE027" w:rsidR="0084354F" w:rsidRPr="001773BA" w:rsidRDefault="00F27EF7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84354F" w:rsidRPr="001773BA" w14:paraId="16FA9306" w14:textId="77777777" w:rsidTr="00A854E0">
        <w:tc>
          <w:tcPr>
            <w:tcW w:w="3690" w:type="dxa"/>
            <w:hideMark/>
          </w:tcPr>
          <w:p w14:paraId="1FC536FE" w14:textId="77777777" w:rsidR="0084354F" w:rsidRPr="001773BA" w:rsidRDefault="0084354F" w:rsidP="00A854E0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DB832A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F43DABE" w14:textId="1AFB229E" w:rsidR="0084354F" w:rsidRPr="001773BA" w:rsidRDefault="00F27EF7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2B87DC" w14:textId="77777777" w:rsidR="0084354F" w:rsidRPr="001773BA" w:rsidRDefault="0084354F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07DEC9" w14:textId="49A7073F" w:rsidR="0084354F" w:rsidRPr="001773BA" w:rsidRDefault="00F27EF7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84354F" w:rsidRPr="001773BA" w14:paraId="6CDCB353" w14:textId="77777777" w:rsidTr="00A854E0">
        <w:tc>
          <w:tcPr>
            <w:tcW w:w="3690" w:type="dxa"/>
            <w:hideMark/>
          </w:tcPr>
          <w:p w14:paraId="25E70407" w14:textId="1FF741F3" w:rsidR="0084354F" w:rsidRPr="001773BA" w:rsidRDefault="0084354F" w:rsidP="00A854E0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9258E3" w14:textId="371226A6" w:rsidR="0084354F" w:rsidRPr="001773BA" w:rsidRDefault="00F27EF7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68B5DC" w14:textId="7E029EF8" w:rsidR="0084354F" w:rsidRPr="001773BA" w:rsidRDefault="00F27EF7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159802" w14:textId="34B6383B" w:rsidR="0084354F" w:rsidRPr="001773BA" w:rsidRDefault="00F27EF7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6754B75" w14:textId="5A4A0F63" w:rsidR="0084354F" w:rsidRPr="001773BA" w:rsidRDefault="00F27EF7" w:rsidP="00A854E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  <w:tr w:rsidR="00130462" w:rsidRPr="001773BA" w14:paraId="44DB5A83" w14:textId="77777777" w:rsidTr="00130462">
        <w:tc>
          <w:tcPr>
            <w:tcW w:w="3690" w:type="dxa"/>
          </w:tcPr>
          <w:p w14:paraId="49B7D838" w14:textId="77777777" w:rsidR="003E70A6" w:rsidRPr="001773BA" w:rsidRDefault="003E70A6" w:rsidP="009C341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CEEC685" w14:textId="77777777" w:rsidR="003E70A6" w:rsidRPr="001773BA" w:rsidRDefault="003E70A6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F429E8D" w14:textId="77777777" w:rsidR="003E70A6" w:rsidRPr="001773BA" w:rsidRDefault="003E70A6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9C976F2" w14:textId="77777777" w:rsidR="003E70A6" w:rsidRPr="001773BA" w:rsidRDefault="003E70A6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0E4CEB8" w14:textId="77777777" w:rsidR="003E70A6" w:rsidRPr="001773BA" w:rsidRDefault="003E70A6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54F" w:rsidRPr="001773BA" w14:paraId="64A9403B" w14:textId="77777777" w:rsidTr="00130462">
        <w:tc>
          <w:tcPr>
            <w:tcW w:w="3690" w:type="dxa"/>
            <w:hideMark/>
          </w:tcPr>
          <w:p w14:paraId="2E2C1C1F" w14:textId="46453E05" w:rsidR="0084354F" w:rsidRPr="001773BA" w:rsidRDefault="0084354F" w:rsidP="0084354F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6D3FA481" w14:textId="02E46B34" w:rsidR="0084354F" w:rsidRPr="001773BA" w:rsidRDefault="00F27EF7" w:rsidP="0084354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3D96E180" w14:textId="562FFF2F" w:rsidR="0084354F" w:rsidRPr="001773BA" w:rsidRDefault="00F27EF7" w:rsidP="0084354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</w:tcPr>
          <w:p w14:paraId="6055B00F" w14:textId="1D5A0360" w:rsidR="0084354F" w:rsidRPr="001773BA" w:rsidRDefault="00F27EF7" w:rsidP="0084354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440" w:type="dxa"/>
            <w:vAlign w:val="bottom"/>
          </w:tcPr>
          <w:p w14:paraId="52501101" w14:textId="3937C36A" w:rsidR="0084354F" w:rsidRPr="001773BA" w:rsidRDefault="00F27EF7" w:rsidP="0084354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  <w:tr w:rsidR="00204C5B" w:rsidRPr="001773BA" w14:paraId="5C3D0D35" w14:textId="77777777" w:rsidTr="00163F1A">
        <w:tc>
          <w:tcPr>
            <w:tcW w:w="3690" w:type="dxa"/>
            <w:hideMark/>
          </w:tcPr>
          <w:p w14:paraId="4C1214B7" w14:textId="77777777" w:rsidR="00204C5B" w:rsidRPr="001773BA" w:rsidRDefault="00204C5B" w:rsidP="00204C5B">
            <w:pPr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40" w:type="dxa"/>
            <w:vAlign w:val="bottom"/>
          </w:tcPr>
          <w:p w14:paraId="6CB17EEE" w14:textId="51B13EB4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5F511E" w14:textId="29A7F6ED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13B7D207" w14:textId="3BB13306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E012033" w14:textId="65B05EA8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04C5B" w:rsidRPr="001773BA" w14:paraId="6BBD7C0D" w14:textId="77777777" w:rsidTr="00163F1A">
        <w:tc>
          <w:tcPr>
            <w:tcW w:w="3690" w:type="dxa"/>
          </w:tcPr>
          <w:p w14:paraId="2D308B70" w14:textId="77777777" w:rsidR="00204C5B" w:rsidRPr="001773BA" w:rsidRDefault="00204C5B" w:rsidP="00204C5B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vAlign w:val="bottom"/>
          </w:tcPr>
          <w:p w14:paraId="3A6211B8" w14:textId="1787516A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4E8500" w14:textId="3D4B1DF5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5143F0" w14:textId="05C920AA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A84074" w14:textId="0FF6D960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4C5B" w:rsidRPr="001773BA" w14:paraId="152F8B28" w14:textId="77777777" w:rsidTr="00163F1A">
        <w:tc>
          <w:tcPr>
            <w:tcW w:w="3690" w:type="dxa"/>
          </w:tcPr>
          <w:p w14:paraId="5F4CFDB9" w14:textId="29452497" w:rsidR="00204C5B" w:rsidRPr="001773BA" w:rsidRDefault="00204C5B" w:rsidP="00204C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440" w:type="dxa"/>
            <w:vAlign w:val="bottom"/>
          </w:tcPr>
          <w:p w14:paraId="27AE9DEA" w14:textId="2556C81C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0ECEF93" w14:textId="0C40833C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CAFC4E0" w14:textId="7C387468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E20A390" w14:textId="5462DCE2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4C5B" w:rsidRPr="001773BA" w14:paraId="7FCC6387" w14:textId="77777777" w:rsidTr="00163F1A">
        <w:tc>
          <w:tcPr>
            <w:tcW w:w="3690" w:type="dxa"/>
          </w:tcPr>
          <w:p w14:paraId="5BFA27B7" w14:textId="68337D41" w:rsidR="00204C5B" w:rsidRPr="001773BA" w:rsidRDefault="00204C5B" w:rsidP="00204C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ดอกเบี้ย</w:t>
            </w:r>
          </w:p>
        </w:tc>
        <w:tc>
          <w:tcPr>
            <w:tcW w:w="1440" w:type="dxa"/>
            <w:vAlign w:val="bottom"/>
          </w:tcPr>
          <w:p w14:paraId="26D27B70" w14:textId="6938F20E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3D63700" w14:textId="618AB7FF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C08E77E" w14:textId="26FE2C8C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CA5CD92" w14:textId="104D1EDD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4C5B" w:rsidRPr="001773BA" w14:paraId="40A6422A" w14:textId="77777777" w:rsidTr="00163F1A">
        <w:tc>
          <w:tcPr>
            <w:tcW w:w="3690" w:type="dxa"/>
          </w:tcPr>
          <w:p w14:paraId="67A16D7A" w14:textId="65A4D333" w:rsidR="00204C5B" w:rsidRPr="001773BA" w:rsidRDefault="00204C5B" w:rsidP="00204C5B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36F1D5C2" w14:textId="2A689E03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6A257A7" w14:textId="4FFAE9F5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D099C40" w14:textId="31866974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vAlign w:val="bottom"/>
          </w:tcPr>
          <w:p w14:paraId="04BC2363" w14:textId="1F82A5D5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204C5B" w:rsidRPr="001773BA" w14:paraId="467BF35E" w14:textId="77777777" w:rsidTr="00163F1A">
        <w:tc>
          <w:tcPr>
            <w:tcW w:w="3690" w:type="dxa"/>
          </w:tcPr>
          <w:p w14:paraId="466EE71A" w14:textId="4AD19D6C" w:rsidR="00204C5B" w:rsidRPr="001773BA" w:rsidRDefault="00204C5B" w:rsidP="00204C5B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vAlign w:val="bottom"/>
          </w:tcPr>
          <w:p w14:paraId="27A4983A" w14:textId="68EA313A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70C35B" w14:textId="7E12C332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103758B" w14:textId="355C85B8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40" w:type="dxa"/>
            <w:vAlign w:val="bottom"/>
          </w:tcPr>
          <w:p w14:paraId="6CC11628" w14:textId="674F18C5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597512" w:rsidRPr="001773BA" w14:paraId="7E0D8F69" w14:textId="77777777" w:rsidTr="00371235">
        <w:tc>
          <w:tcPr>
            <w:tcW w:w="3690" w:type="dxa"/>
          </w:tcPr>
          <w:p w14:paraId="4FF234C0" w14:textId="29A21B88" w:rsidR="00597512" w:rsidRPr="001773BA" w:rsidRDefault="00094B1A" w:rsidP="0084354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การเพิ่มขึ้นของดอกเบี้ย</w:t>
            </w:r>
          </w:p>
        </w:tc>
        <w:tc>
          <w:tcPr>
            <w:tcW w:w="1440" w:type="dxa"/>
            <w:vAlign w:val="bottom"/>
          </w:tcPr>
          <w:p w14:paraId="19DE9A38" w14:textId="1BDF0B54" w:rsidR="00597512" w:rsidRPr="001773BA" w:rsidRDefault="00C5508D" w:rsidP="0084354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BCF2279" w14:textId="56C24445" w:rsidR="00597512" w:rsidRPr="001773BA" w:rsidRDefault="00C5508D" w:rsidP="0084354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46A446A" w14:textId="4FD0B586" w:rsidR="00597512" w:rsidRPr="001773BA" w:rsidRDefault="00F27EF7" w:rsidP="0084354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B366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0B366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vAlign w:val="bottom"/>
          </w:tcPr>
          <w:p w14:paraId="1BCF62CA" w14:textId="239CE1FE" w:rsidR="00597512" w:rsidRPr="001773BA" w:rsidRDefault="00F27EF7" w:rsidP="0084354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B366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0B3669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C5508D" w:rsidRPr="001773BA" w14:paraId="6FAF3CA5" w14:textId="77777777" w:rsidTr="00371235">
        <w:tc>
          <w:tcPr>
            <w:tcW w:w="3690" w:type="dxa"/>
          </w:tcPr>
          <w:p w14:paraId="6ECA0FFD" w14:textId="697B6B10" w:rsidR="00C5508D" w:rsidRPr="001773BA" w:rsidRDefault="000A50BC" w:rsidP="0084354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="00C5508D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ค่าธรรมเนียมทางการเงิน</w:t>
            </w:r>
          </w:p>
        </w:tc>
        <w:tc>
          <w:tcPr>
            <w:tcW w:w="1440" w:type="dxa"/>
            <w:vAlign w:val="bottom"/>
          </w:tcPr>
          <w:p w14:paraId="58D43D0B" w14:textId="30A0642B" w:rsidR="00C5508D" w:rsidRPr="001773BA" w:rsidRDefault="00C5508D" w:rsidP="0084354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136AAA2" w14:textId="06787081" w:rsidR="00C5508D" w:rsidRPr="001773BA" w:rsidRDefault="00166DDE" w:rsidP="0084354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93CE850" w14:textId="50CCB1D0" w:rsidR="00C5508D" w:rsidRPr="001773BA" w:rsidRDefault="00166DDE" w:rsidP="0084354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0A90847" w14:textId="47C4E0EA" w:rsidR="00C5508D" w:rsidRPr="001773BA" w:rsidRDefault="00166DDE" w:rsidP="0084354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4C5B" w:rsidRPr="001773BA" w14:paraId="609E292F" w14:textId="77777777" w:rsidTr="00163F1A">
        <w:tc>
          <w:tcPr>
            <w:tcW w:w="3690" w:type="dxa"/>
            <w:hideMark/>
          </w:tcPr>
          <w:p w14:paraId="1C343A49" w14:textId="77777777" w:rsidR="00204C5B" w:rsidRPr="001773BA" w:rsidRDefault="00204C5B" w:rsidP="00204C5B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ACD3E5" w14:textId="29C7BA9A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349B5B4" w14:textId="15FBBC17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6DD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166DDE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CCBF76" w14:textId="24F92CDA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DA027C" w14:textId="3545B233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6A9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DC6A9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204C5B" w:rsidRPr="001773BA" w14:paraId="21200A9D" w14:textId="77777777" w:rsidTr="00163F1A">
        <w:tc>
          <w:tcPr>
            <w:tcW w:w="3690" w:type="dxa"/>
            <w:hideMark/>
          </w:tcPr>
          <w:p w14:paraId="0E4648B9" w14:textId="64E864D8" w:rsidR="00204C5B" w:rsidRPr="001773BA" w:rsidRDefault="00204C5B" w:rsidP="00204C5B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9609A61" w14:textId="3D417820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A0F456B" w14:textId="2683CDFD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E6ECF7" w14:textId="1BE9644D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41DAA6E" w14:textId="019E433D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</w:tbl>
    <w:p w14:paraId="6543FBE7" w14:textId="17450BC8" w:rsidR="00492202" w:rsidRPr="001773BA" w:rsidRDefault="00492202" w:rsidP="004532E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1CFC5491" w14:textId="77777777" w:rsidR="003E70A6" w:rsidRPr="001773BA" w:rsidRDefault="00492202" w:rsidP="004532E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4354F" w:rsidRPr="001773BA" w14:paraId="20ECB105" w14:textId="77777777" w:rsidTr="00A854E0">
        <w:trPr>
          <w:tblHeader/>
        </w:trPr>
        <w:tc>
          <w:tcPr>
            <w:tcW w:w="3690" w:type="dxa"/>
          </w:tcPr>
          <w:p w14:paraId="7E0DCC98" w14:textId="77777777" w:rsidR="0084354F" w:rsidRPr="001773BA" w:rsidRDefault="0084354F" w:rsidP="00A854E0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6ED4F5" w14:textId="77777777" w:rsidR="0084354F" w:rsidRPr="001773BA" w:rsidRDefault="0084354F" w:rsidP="00A854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354F" w:rsidRPr="001773BA" w14:paraId="79094E7A" w14:textId="77777777" w:rsidTr="00A854E0">
        <w:trPr>
          <w:tblHeader/>
        </w:trPr>
        <w:tc>
          <w:tcPr>
            <w:tcW w:w="3690" w:type="dxa"/>
          </w:tcPr>
          <w:p w14:paraId="334FC397" w14:textId="77777777" w:rsidR="0084354F" w:rsidRPr="001773BA" w:rsidRDefault="0084354F" w:rsidP="00A854E0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0F493B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637919F3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E55DFD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75537D29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F58E53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4D61C684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B0990EB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4354F" w:rsidRPr="001773BA" w14:paraId="76D5CFD9" w14:textId="77777777" w:rsidTr="00A854E0">
        <w:trPr>
          <w:tblHeader/>
        </w:trPr>
        <w:tc>
          <w:tcPr>
            <w:tcW w:w="3690" w:type="dxa"/>
          </w:tcPr>
          <w:p w14:paraId="7514869E" w14:textId="77777777" w:rsidR="0084354F" w:rsidRPr="001773BA" w:rsidRDefault="0084354F" w:rsidP="00A854E0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F7D559C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49FF09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C9F369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18BAF6D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354F" w:rsidRPr="001773BA" w14:paraId="4F041812" w14:textId="77777777" w:rsidTr="00A854E0">
        <w:tc>
          <w:tcPr>
            <w:tcW w:w="3690" w:type="dxa"/>
          </w:tcPr>
          <w:p w14:paraId="03939D37" w14:textId="77777777" w:rsidR="0084354F" w:rsidRPr="001773BA" w:rsidRDefault="0084354F" w:rsidP="00A854E0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102F150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8F07BF3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CD01D14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6F84F3A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54F" w:rsidRPr="001773BA" w14:paraId="5FA855FF" w14:textId="77777777" w:rsidTr="00A854E0">
        <w:tc>
          <w:tcPr>
            <w:tcW w:w="3690" w:type="dxa"/>
            <w:hideMark/>
          </w:tcPr>
          <w:p w14:paraId="6B1C46A0" w14:textId="1F549C4C" w:rsidR="0084354F" w:rsidRPr="001773BA" w:rsidRDefault="0084354F" w:rsidP="00A854E0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6CE4B08" w14:textId="5347AEF0" w:rsidR="0084354F" w:rsidRPr="001773BA" w:rsidRDefault="00F27EF7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232142C2" w14:textId="4C195978" w:rsidR="0084354F" w:rsidRPr="001773BA" w:rsidRDefault="00F27EF7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40" w:type="dxa"/>
          </w:tcPr>
          <w:p w14:paraId="4E0ABF94" w14:textId="698023F4" w:rsidR="0084354F" w:rsidRPr="001773BA" w:rsidRDefault="00F27EF7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40" w:type="dxa"/>
            <w:vAlign w:val="bottom"/>
          </w:tcPr>
          <w:p w14:paraId="0D6465F6" w14:textId="46B85684" w:rsidR="0084354F" w:rsidRPr="001773BA" w:rsidRDefault="00F27EF7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  <w:tr w:rsidR="0084354F" w:rsidRPr="001773BA" w14:paraId="62C6DFE3" w14:textId="77777777" w:rsidTr="00A854E0">
        <w:tc>
          <w:tcPr>
            <w:tcW w:w="3690" w:type="dxa"/>
            <w:hideMark/>
          </w:tcPr>
          <w:p w14:paraId="57F80A5A" w14:textId="77777777" w:rsidR="0084354F" w:rsidRPr="001773BA" w:rsidRDefault="0084354F" w:rsidP="00A854E0">
            <w:pPr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40" w:type="dxa"/>
            <w:vAlign w:val="bottom"/>
          </w:tcPr>
          <w:p w14:paraId="61B1FC0E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41F8B5E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932464D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8BFD7CF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354F" w:rsidRPr="001773BA" w14:paraId="4EC299C0" w14:textId="77777777" w:rsidTr="00A854E0">
        <w:tc>
          <w:tcPr>
            <w:tcW w:w="3690" w:type="dxa"/>
          </w:tcPr>
          <w:p w14:paraId="0287F072" w14:textId="77777777" w:rsidR="0084354F" w:rsidRPr="001773BA" w:rsidRDefault="0084354F" w:rsidP="00A854E0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vAlign w:val="bottom"/>
          </w:tcPr>
          <w:p w14:paraId="341FE4E3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9C9708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5AF217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060A36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54F" w:rsidRPr="001773BA" w14:paraId="7BECB9D4" w14:textId="77777777" w:rsidTr="00A854E0">
        <w:tc>
          <w:tcPr>
            <w:tcW w:w="3690" w:type="dxa"/>
          </w:tcPr>
          <w:p w14:paraId="1A9144B4" w14:textId="77777777" w:rsidR="0084354F" w:rsidRPr="001773BA" w:rsidRDefault="0084354F" w:rsidP="00A854E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440" w:type="dxa"/>
            <w:vAlign w:val="bottom"/>
          </w:tcPr>
          <w:p w14:paraId="52055AB9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27640ED" w14:textId="301B3943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DA59624" w14:textId="62B38A24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47DDF4F" w14:textId="2A78CB0A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54F" w:rsidRPr="001773BA" w14:paraId="46936C6F" w14:textId="77777777" w:rsidTr="00A854E0">
        <w:tc>
          <w:tcPr>
            <w:tcW w:w="3690" w:type="dxa"/>
          </w:tcPr>
          <w:p w14:paraId="43A1FBF1" w14:textId="77777777" w:rsidR="0084354F" w:rsidRPr="001773BA" w:rsidRDefault="0084354F" w:rsidP="00A854E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ดอกเบี้ย</w:t>
            </w:r>
          </w:p>
        </w:tc>
        <w:tc>
          <w:tcPr>
            <w:tcW w:w="1440" w:type="dxa"/>
            <w:vAlign w:val="bottom"/>
          </w:tcPr>
          <w:p w14:paraId="384B2531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5DE9E12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862E724" w14:textId="2F6025E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54A184F" w14:textId="4E33DF6B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54F" w:rsidRPr="001773BA" w14:paraId="1D1165C2" w14:textId="77777777" w:rsidTr="00A854E0">
        <w:tc>
          <w:tcPr>
            <w:tcW w:w="3690" w:type="dxa"/>
          </w:tcPr>
          <w:p w14:paraId="20B3C115" w14:textId="77777777" w:rsidR="0084354F" w:rsidRPr="001773BA" w:rsidRDefault="0084354F" w:rsidP="00A854E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2B03058B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DF860D7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CA7EC8D" w14:textId="760D3983" w:rsidR="0084354F" w:rsidRPr="001773BA" w:rsidRDefault="00F27EF7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440" w:type="dxa"/>
          </w:tcPr>
          <w:p w14:paraId="412AABE6" w14:textId="45FE371D" w:rsidR="0084354F" w:rsidRPr="001773BA" w:rsidRDefault="00F27EF7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84354F" w:rsidRPr="001773BA" w14:paraId="48CF7C2D" w14:textId="77777777" w:rsidTr="00A854E0">
        <w:tc>
          <w:tcPr>
            <w:tcW w:w="3690" w:type="dxa"/>
          </w:tcPr>
          <w:p w14:paraId="3F7976BA" w14:textId="77777777" w:rsidR="0084354F" w:rsidRPr="001773BA" w:rsidRDefault="0084354F" w:rsidP="00A854E0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vAlign w:val="bottom"/>
          </w:tcPr>
          <w:p w14:paraId="31CCA0B4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23DD8C8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9B23DC1" w14:textId="2B537E08" w:rsidR="0084354F" w:rsidRPr="001773BA" w:rsidRDefault="00F27EF7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440" w:type="dxa"/>
          </w:tcPr>
          <w:p w14:paraId="75F811CA" w14:textId="2A6FB6CF" w:rsidR="0084354F" w:rsidRPr="001773BA" w:rsidRDefault="00F27EF7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84354F" w:rsidRPr="001773BA" w14:paraId="37E36F92" w14:textId="77777777" w:rsidTr="00A854E0">
        <w:tc>
          <w:tcPr>
            <w:tcW w:w="3690" w:type="dxa"/>
          </w:tcPr>
          <w:p w14:paraId="5ADBA5AF" w14:textId="77777777" w:rsidR="0084354F" w:rsidRPr="001773BA" w:rsidRDefault="0084354F" w:rsidP="00A854E0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การเพิ่มขึ้นของดอกเบี้ย</w:t>
            </w:r>
          </w:p>
        </w:tc>
        <w:tc>
          <w:tcPr>
            <w:tcW w:w="1440" w:type="dxa"/>
            <w:vAlign w:val="bottom"/>
          </w:tcPr>
          <w:p w14:paraId="37701486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1D02C5F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A433499" w14:textId="0FF8D3A8" w:rsidR="0084354F" w:rsidRPr="001773BA" w:rsidRDefault="00F27EF7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40" w:type="dxa"/>
          </w:tcPr>
          <w:p w14:paraId="4F457D44" w14:textId="4286950E" w:rsidR="0084354F" w:rsidRPr="001773BA" w:rsidRDefault="00F27EF7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  <w:tr w:rsidR="0084354F" w:rsidRPr="001773BA" w14:paraId="3ED578A2" w14:textId="77777777" w:rsidTr="00A854E0">
        <w:tc>
          <w:tcPr>
            <w:tcW w:w="3690" w:type="dxa"/>
            <w:hideMark/>
          </w:tcPr>
          <w:p w14:paraId="2B3C1406" w14:textId="77777777" w:rsidR="0084354F" w:rsidRPr="001773BA" w:rsidRDefault="0084354F" w:rsidP="00A854E0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D8F7CE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0A77A92" w14:textId="7D2EA04B" w:rsidR="0084354F" w:rsidRPr="001773BA" w:rsidRDefault="00F27EF7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415F9A0" w14:textId="77777777" w:rsidR="0084354F" w:rsidRPr="001773BA" w:rsidRDefault="0084354F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1626A5" w14:textId="6E81B700" w:rsidR="0084354F" w:rsidRPr="001773BA" w:rsidRDefault="00F27EF7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84354F" w:rsidRPr="001773BA" w14:paraId="6D036DC6" w14:textId="77777777" w:rsidTr="00A854E0">
        <w:tc>
          <w:tcPr>
            <w:tcW w:w="3690" w:type="dxa"/>
            <w:hideMark/>
          </w:tcPr>
          <w:p w14:paraId="1E81BFE3" w14:textId="6D38C1BE" w:rsidR="0084354F" w:rsidRPr="001773BA" w:rsidRDefault="0084354F" w:rsidP="00A854E0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2AB238E" w14:textId="5186A92D" w:rsidR="0084354F" w:rsidRPr="001773BA" w:rsidRDefault="00F27EF7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7FF25A" w14:textId="0CA3673C" w:rsidR="0084354F" w:rsidRPr="001773BA" w:rsidRDefault="00F27EF7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81329A" w14:textId="5BEE1B95" w:rsidR="0084354F" w:rsidRPr="001773BA" w:rsidRDefault="00F27EF7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C7EF17F" w14:textId="16DD2892" w:rsidR="0084354F" w:rsidRPr="001773BA" w:rsidRDefault="00F27EF7" w:rsidP="00A854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</w:tr>
      <w:tr w:rsidR="00130462" w:rsidRPr="001773BA" w14:paraId="5B3E9416" w14:textId="77777777" w:rsidTr="00130462">
        <w:tc>
          <w:tcPr>
            <w:tcW w:w="3690" w:type="dxa"/>
          </w:tcPr>
          <w:p w14:paraId="1DC11E7F" w14:textId="77777777" w:rsidR="003E70A6" w:rsidRPr="001773BA" w:rsidRDefault="003E70A6" w:rsidP="009C341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4BBA7A6" w14:textId="77777777" w:rsidR="003E70A6" w:rsidRPr="001773BA" w:rsidRDefault="003E70A6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E1B3B4B" w14:textId="77777777" w:rsidR="003E70A6" w:rsidRPr="001773BA" w:rsidRDefault="003E70A6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5BEA657" w14:textId="77777777" w:rsidR="003E70A6" w:rsidRPr="001773BA" w:rsidRDefault="003E70A6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E004407" w14:textId="77777777" w:rsidR="003E70A6" w:rsidRPr="001773BA" w:rsidRDefault="003E70A6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54F" w:rsidRPr="001773BA" w14:paraId="5C7AAED7" w14:textId="77777777" w:rsidTr="00130462">
        <w:tc>
          <w:tcPr>
            <w:tcW w:w="3690" w:type="dxa"/>
            <w:hideMark/>
          </w:tcPr>
          <w:p w14:paraId="0AC3FE24" w14:textId="2A87291E" w:rsidR="0084354F" w:rsidRPr="001773BA" w:rsidRDefault="0084354F" w:rsidP="0084354F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BF95F02" w14:textId="474674B4" w:rsidR="0084354F" w:rsidRPr="001773BA" w:rsidRDefault="00F27EF7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8BE7E7B" w14:textId="50271E1F" w:rsidR="0084354F" w:rsidRPr="001773BA" w:rsidRDefault="00F27EF7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</w:tcPr>
          <w:p w14:paraId="4F071BB6" w14:textId="11106E7A" w:rsidR="0084354F" w:rsidRPr="001773BA" w:rsidRDefault="00F27EF7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vAlign w:val="bottom"/>
          </w:tcPr>
          <w:p w14:paraId="5EBEE597" w14:textId="67A6607E" w:rsidR="0084354F" w:rsidRPr="001773BA" w:rsidRDefault="00F27EF7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</w:tr>
      <w:tr w:rsidR="00204C5B" w:rsidRPr="001773BA" w14:paraId="1C2FF31E" w14:textId="77777777" w:rsidTr="00163F1A">
        <w:tc>
          <w:tcPr>
            <w:tcW w:w="3690" w:type="dxa"/>
            <w:hideMark/>
          </w:tcPr>
          <w:p w14:paraId="699257E7" w14:textId="77777777" w:rsidR="00204C5B" w:rsidRPr="001773BA" w:rsidRDefault="00204C5B" w:rsidP="00204C5B">
            <w:pPr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40" w:type="dxa"/>
            <w:vAlign w:val="bottom"/>
          </w:tcPr>
          <w:p w14:paraId="2E43250A" w14:textId="1B6E8117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0F0CE97" w14:textId="34F324D3" w:rsidR="00204C5B" w:rsidRPr="001773BA" w:rsidRDefault="00F27EF7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11326E85" w14:textId="34548DDF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6C69ADD" w14:textId="05F41F8B" w:rsidR="00204C5B" w:rsidRPr="001773BA" w:rsidRDefault="00F27EF7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04C5B" w:rsidRPr="001773BA" w14:paraId="3261481C" w14:textId="77777777" w:rsidTr="00163F1A">
        <w:tc>
          <w:tcPr>
            <w:tcW w:w="3690" w:type="dxa"/>
          </w:tcPr>
          <w:p w14:paraId="768E8FC6" w14:textId="77777777" w:rsidR="00204C5B" w:rsidRPr="001773BA" w:rsidRDefault="00204C5B" w:rsidP="00204C5B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vAlign w:val="bottom"/>
          </w:tcPr>
          <w:p w14:paraId="562EA2E1" w14:textId="21F3E454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2B66A2" w14:textId="248B4122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0D26F9" w14:textId="0D4E8E4B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9CFB4B" w14:textId="19B59E07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4C5B" w:rsidRPr="001773BA" w14:paraId="0CE8C462" w14:textId="77777777" w:rsidTr="00163F1A">
        <w:tc>
          <w:tcPr>
            <w:tcW w:w="3690" w:type="dxa"/>
          </w:tcPr>
          <w:p w14:paraId="5918282C" w14:textId="20806D78" w:rsidR="00204C5B" w:rsidRPr="001773BA" w:rsidRDefault="00204C5B" w:rsidP="00204C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440" w:type="dxa"/>
            <w:vAlign w:val="bottom"/>
          </w:tcPr>
          <w:p w14:paraId="0EC9FD33" w14:textId="243C450D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6033F80" w14:textId="06F66DC6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5A8179E" w14:textId="6DCB57D2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C9F0DFF" w14:textId="6CA412A5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4C5B" w:rsidRPr="001773BA" w14:paraId="4520CACE" w14:textId="77777777" w:rsidTr="00163F1A">
        <w:tc>
          <w:tcPr>
            <w:tcW w:w="3690" w:type="dxa"/>
          </w:tcPr>
          <w:p w14:paraId="58C2A7C9" w14:textId="2D29F8F1" w:rsidR="00204C5B" w:rsidRPr="001773BA" w:rsidRDefault="00204C5B" w:rsidP="00204C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ดอกเบี้ย</w:t>
            </w:r>
          </w:p>
        </w:tc>
        <w:tc>
          <w:tcPr>
            <w:tcW w:w="1440" w:type="dxa"/>
            <w:vAlign w:val="bottom"/>
          </w:tcPr>
          <w:p w14:paraId="3EABAF19" w14:textId="05865C54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B692D32" w14:textId="0E90C02F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CF7AC35" w14:textId="2740F6FE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4964D4F" w14:textId="58004ADA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4C5B" w:rsidRPr="001773BA" w14:paraId="6E5DD252" w14:textId="77777777" w:rsidTr="00163F1A">
        <w:tc>
          <w:tcPr>
            <w:tcW w:w="3690" w:type="dxa"/>
          </w:tcPr>
          <w:p w14:paraId="518C468B" w14:textId="23A6C197" w:rsidR="00204C5B" w:rsidRPr="001773BA" w:rsidRDefault="00204C5B" w:rsidP="00204C5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0D7B221C" w14:textId="5613D523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D836F5" w14:textId="51E47F3F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C123FA" w14:textId="4C476E68" w:rsidR="00204C5B" w:rsidRPr="001773BA" w:rsidRDefault="00F27EF7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vAlign w:val="bottom"/>
          </w:tcPr>
          <w:p w14:paraId="288E18E5" w14:textId="65B18183" w:rsidR="00204C5B" w:rsidRPr="001773BA" w:rsidRDefault="00F27EF7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204C5B" w:rsidRPr="001773BA" w14:paraId="1F6CDC6D" w14:textId="77777777" w:rsidTr="00163F1A">
        <w:tc>
          <w:tcPr>
            <w:tcW w:w="3690" w:type="dxa"/>
          </w:tcPr>
          <w:p w14:paraId="233455BE" w14:textId="537A85E1" w:rsidR="00204C5B" w:rsidRPr="001773BA" w:rsidRDefault="00204C5B" w:rsidP="00204C5B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vAlign w:val="bottom"/>
          </w:tcPr>
          <w:p w14:paraId="29CA0F60" w14:textId="414C5AC9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BC95F0" w14:textId="29439DAC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8D0FDA4" w14:textId="1D23628E" w:rsidR="00204C5B" w:rsidRPr="001773BA" w:rsidRDefault="00F27EF7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40" w:type="dxa"/>
            <w:vAlign w:val="bottom"/>
          </w:tcPr>
          <w:p w14:paraId="749F542B" w14:textId="22019F02" w:rsidR="00204C5B" w:rsidRPr="001773BA" w:rsidRDefault="00F27EF7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204C5B" w:rsidRPr="001773BA" w14:paraId="043EDC34" w14:textId="77777777" w:rsidTr="00163F1A">
        <w:tc>
          <w:tcPr>
            <w:tcW w:w="3690" w:type="dxa"/>
          </w:tcPr>
          <w:p w14:paraId="52082F9D" w14:textId="214FDE69" w:rsidR="00204C5B" w:rsidRPr="001773BA" w:rsidRDefault="00204C5B" w:rsidP="00204C5B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การเพิ่มขึ้นของดอกเบี้ย</w:t>
            </w:r>
          </w:p>
        </w:tc>
        <w:tc>
          <w:tcPr>
            <w:tcW w:w="1440" w:type="dxa"/>
            <w:vAlign w:val="bottom"/>
          </w:tcPr>
          <w:p w14:paraId="1F177A18" w14:textId="60D84E35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2B3BF50" w14:textId="653D3F5D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4BF3CAD" w14:textId="416B2A5C" w:rsidR="00204C5B" w:rsidRPr="001773BA" w:rsidRDefault="00F27EF7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440" w:type="dxa"/>
            <w:vAlign w:val="bottom"/>
          </w:tcPr>
          <w:p w14:paraId="57877FCE" w14:textId="36D48744" w:rsidR="00204C5B" w:rsidRPr="001773BA" w:rsidRDefault="00F27EF7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  <w:tr w:rsidR="003E2A37" w:rsidRPr="001773BA" w14:paraId="4FA5A474" w14:textId="77777777" w:rsidTr="00371235">
        <w:tc>
          <w:tcPr>
            <w:tcW w:w="3690" w:type="dxa"/>
          </w:tcPr>
          <w:p w14:paraId="4D12DACF" w14:textId="4F730296" w:rsidR="003E2A37" w:rsidRPr="001773BA" w:rsidRDefault="00C52444" w:rsidP="0084354F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="003E2A37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ค่าธรรมเนียมทางกา</w:t>
            </w:r>
            <w:r w:rsidR="00CE7BAC" w:rsidRPr="001773BA">
              <w:rPr>
                <w:rFonts w:ascii="Browallia New" w:hAnsi="Browallia New" w:cs="Browallia New" w:hint="cs"/>
                <w:sz w:val="26"/>
                <w:szCs w:val="26"/>
                <w:cs/>
              </w:rPr>
              <w:t>รเงิน</w:t>
            </w:r>
          </w:p>
        </w:tc>
        <w:tc>
          <w:tcPr>
            <w:tcW w:w="1440" w:type="dxa"/>
            <w:vAlign w:val="bottom"/>
          </w:tcPr>
          <w:p w14:paraId="6761215F" w14:textId="05BF46D1" w:rsidR="003E2A37" w:rsidRPr="001773BA" w:rsidRDefault="003E2A37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44A221D" w14:textId="05591774" w:rsidR="003E2A37" w:rsidRPr="001773BA" w:rsidRDefault="00891E85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B0B7BE3" w14:textId="39385806" w:rsidR="003E2A37" w:rsidRPr="001773BA" w:rsidRDefault="00C52444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29CAD01" w14:textId="0FB65CB6" w:rsidR="003E2A37" w:rsidRPr="001773BA" w:rsidRDefault="00891E85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4C5B" w:rsidRPr="001773BA" w14:paraId="119D6F62" w14:textId="77777777" w:rsidTr="00163F1A">
        <w:tc>
          <w:tcPr>
            <w:tcW w:w="3690" w:type="dxa"/>
            <w:hideMark/>
          </w:tcPr>
          <w:p w14:paraId="2E50FD2B" w14:textId="77777777" w:rsidR="00204C5B" w:rsidRPr="001773BA" w:rsidRDefault="00204C5B" w:rsidP="00204C5B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0D1D9B" w14:textId="2D703310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35ABFC" w14:textId="699C7DEF" w:rsidR="00204C5B" w:rsidRPr="001773BA" w:rsidRDefault="00F27EF7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66B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8666B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13B2F2" w14:textId="41393851" w:rsidR="00204C5B" w:rsidRPr="001773BA" w:rsidRDefault="00204C5B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C4C3EF" w14:textId="6E2B5BED" w:rsidR="00204C5B" w:rsidRPr="001773BA" w:rsidRDefault="00F27EF7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66B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8666BC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204C5B" w:rsidRPr="001773BA" w14:paraId="3B27B7FE" w14:textId="77777777" w:rsidTr="00163F1A">
        <w:tc>
          <w:tcPr>
            <w:tcW w:w="3690" w:type="dxa"/>
            <w:hideMark/>
          </w:tcPr>
          <w:p w14:paraId="5934DF01" w14:textId="6C1D81C0" w:rsidR="00204C5B" w:rsidRPr="001773BA" w:rsidRDefault="00204C5B" w:rsidP="00204C5B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C5C09DF" w14:textId="615ACB84" w:rsidR="00204C5B" w:rsidRPr="001773BA" w:rsidRDefault="00F27EF7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1F3880D" w14:textId="5DF45A06" w:rsidR="00204C5B" w:rsidRPr="001773BA" w:rsidRDefault="00F27EF7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6B744FA" w14:textId="7AEAE4FF" w:rsidR="00204C5B" w:rsidRPr="001773BA" w:rsidRDefault="00F27EF7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FDDCDAA" w14:textId="1DC3A058" w:rsidR="00204C5B" w:rsidRPr="001773BA" w:rsidRDefault="00F27EF7" w:rsidP="00204C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</w:tbl>
    <w:p w14:paraId="52C4FD5C" w14:textId="384B69BC" w:rsidR="00492202" w:rsidRPr="001773BA" w:rsidRDefault="00492202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CC93B4" w14:textId="77777777" w:rsidR="00667D74" w:rsidRPr="001773BA" w:rsidRDefault="00492202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08024BE1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58EC9AFA" w14:textId="43E39351" w:rsidR="00A45C70" w:rsidRPr="001773BA" w:rsidRDefault="00F27EF7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A45C7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5B25AF28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FBD891E" w14:textId="77777777" w:rsidR="00A45C70" w:rsidRPr="001773BA" w:rsidRDefault="00A45C70" w:rsidP="00A45C7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73B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</w:p>
    <w:p w14:paraId="354219D8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3E6340F" w14:textId="1316657D" w:rsidR="00A45C70" w:rsidRPr="001773BA" w:rsidRDefault="00A45C70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73BA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7167ECF4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AFA2DC0" w14:textId="709B7D4D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จำนวนที่รับรู้ในงบฐานะการเงินมีดังนี้</w:t>
      </w:r>
    </w:p>
    <w:p w14:paraId="2AB9E1D0" w14:textId="77777777" w:rsidR="00544717" w:rsidRPr="001773BA" w:rsidRDefault="00544717" w:rsidP="00A45C70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72741" w:rsidRPr="001773BA" w14:paraId="7C8D42CC" w14:textId="77777777" w:rsidTr="00272741">
        <w:trPr>
          <w:cantSplit/>
        </w:trPr>
        <w:tc>
          <w:tcPr>
            <w:tcW w:w="6570" w:type="dxa"/>
            <w:vAlign w:val="bottom"/>
          </w:tcPr>
          <w:p w14:paraId="3818B1D8" w14:textId="77777777" w:rsidR="00272741" w:rsidRPr="001773BA" w:rsidRDefault="00272741" w:rsidP="00F0606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F209EB9" w14:textId="77777777" w:rsidR="00272741" w:rsidRPr="001773BA" w:rsidRDefault="00272741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3DAD0EA" w14:textId="407978EB" w:rsidR="00272741" w:rsidRPr="001773BA" w:rsidRDefault="00272741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2741" w:rsidRPr="001773BA" w14:paraId="74D192A3" w14:textId="77777777" w:rsidTr="00272741">
        <w:tc>
          <w:tcPr>
            <w:tcW w:w="6570" w:type="dxa"/>
            <w:vAlign w:val="bottom"/>
          </w:tcPr>
          <w:p w14:paraId="5248893D" w14:textId="77777777" w:rsidR="00272741" w:rsidRPr="001773BA" w:rsidRDefault="00272741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7A74A1" w14:textId="15AA4BE9" w:rsidR="00272741" w:rsidRPr="001773BA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D92E4A" w14:textId="7754998E" w:rsidR="00272741" w:rsidRPr="001773BA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72741" w:rsidRPr="001773BA" w14:paraId="296825A8" w14:textId="77777777" w:rsidTr="00272741">
        <w:tc>
          <w:tcPr>
            <w:tcW w:w="6570" w:type="dxa"/>
            <w:vAlign w:val="bottom"/>
          </w:tcPr>
          <w:p w14:paraId="26F37B8A" w14:textId="77777777" w:rsidR="00272741" w:rsidRPr="001773BA" w:rsidRDefault="00272741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5D379F" w14:textId="77777777" w:rsidR="00272741" w:rsidRPr="001773BA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2BBFC2" w14:textId="77777777" w:rsidR="00272741" w:rsidRPr="001773BA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2741" w:rsidRPr="001773BA" w14:paraId="6019C820" w14:textId="77777777" w:rsidTr="00272741">
        <w:tc>
          <w:tcPr>
            <w:tcW w:w="6570" w:type="dxa"/>
            <w:vAlign w:val="bottom"/>
          </w:tcPr>
          <w:p w14:paraId="1B797002" w14:textId="77777777" w:rsidR="00272741" w:rsidRPr="001773BA" w:rsidRDefault="00272741" w:rsidP="00E234DD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250AC" w14:textId="77777777" w:rsidR="00272741" w:rsidRPr="001773BA" w:rsidRDefault="00272741" w:rsidP="00E234D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DB5F2" w14:textId="77777777" w:rsidR="00272741" w:rsidRPr="001773BA" w:rsidRDefault="00272741" w:rsidP="00E234D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4C5B" w:rsidRPr="001773BA" w14:paraId="5A0330BA" w14:textId="77777777" w:rsidTr="00272741">
        <w:tc>
          <w:tcPr>
            <w:tcW w:w="6570" w:type="dxa"/>
          </w:tcPr>
          <w:p w14:paraId="581F4AD8" w14:textId="77777777" w:rsidR="00204C5B" w:rsidRPr="001773BA" w:rsidRDefault="00204C5B" w:rsidP="00204C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65BC43" w14:textId="3E3EDBED" w:rsidR="00204C5B" w:rsidRPr="001773BA" w:rsidRDefault="00F27EF7" w:rsidP="00204C5B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F42A2F" w14:textId="4C688983" w:rsidR="00204C5B" w:rsidRPr="001773BA" w:rsidRDefault="00F27EF7" w:rsidP="00204C5B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84354F" w:rsidRPr="001773BA" w14:paraId="30F04955" w14:textId="77777777" w:rsidTr="00272741">
        <w:tc>
          <w:tcPr>
            <w:tcW w:w="6570" w:type="dxa"/>
          </w:tcPr>
          <w:p w14:paraId="47713FBD" w14:textId="77777777" w:rsidR="0084354F" w:rsidRPr="001773BA" w:rsidRDefault="0084354F" w:rsidP="0084354F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1D6F14" w14:textId="77777777" w:rsidR="0084354F" w:rsidRPr="001773BA" w:rsidRDefault="0084354F" w:rsidP="0084354F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3B1061" w14:textId="77777777" w:rsidR="0084354F" w:rsidRPr="001773BA" w:rsidRDefault="0084354F" w:rsidP="0084354F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4C5B" w:rsidRPr="001773BA" w14:paraId="613F3312" w14:textId="77777777" w:rsidTr="00272741">
        <w:tc>
          <w:tcPr>
            <w:tcW w:w="6570" w:type="dxa"/>
          </w:tcPr>
          <w:p w14:paraId="0D3A1188" w14:textId="606F8A20" w:rsidR="00204C5B" w:rsidRPr="001773BA" w:rsidRDefault="00204C5B" w:rsidP="00204C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14EA9E" w14:textId="53A27B7E" w:rsidR="00204C5B" w:rsidRPr="001773BA" w:rsidRDefault="00F27EF7" w:rsidP="00204C5B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98DBB" w14:textId="2AB800E3" w:rsidR="00204C5B" w:rsidRPr="001773BA" w:rsidRDefault="00F27EF7" w:rsidP="00204C5B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</w:tbl>
    <w:p w14:paraId="71C844B7" w14:textId="40242930" w:rsidR="00B04547" w:rsidRPr="001773BA" w:rsidRDefault="00B04547" w:rsidP="00A45C70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1EE5DF5" w14:textId="41D3B4B4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0975EA3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272741" w:rsidRPr="001773BA" w14:paraId="504067A8" w14:textId="77777777" w:rsidTr="00272741">
        <w:tc>
          <w:tcPr>
            <w:tcW w:w="6566" w:type="dxa"/>
            <w:vAlign w:val="bottom"/>
          </w:tcPr>
          <w:p w14:paraId="0A167CDE" w14:textId="77777777" w:rsidR="00272741" w:rsidRPr="001773BA" w:rsidRDefault="00272741" w:rsidP="00F0606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F21D8D5" w14:textId="77777777" w:rsidR="00272741" w:rsidRPr="001773BA" w:rsidRDefault="00272741" w:rsidP="002727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76EC9CB" w14:textId="40884217" w:rsidR="00272741" w:rsidRPr="001773BA" w:rsidRDefault="00272741" w:rsidP="002727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2741" w:rsidRPr="001773BA" w14:paraId="12156CD4" w14:textId="77777777" w:rsidTr="00272741">
        <w:tc>
          <w:tcPr>
            <w:tcW w:w="6566" w:type="dxa"/>
            <w:vAlign w:val="bottom"/>
          </w:tcPr>
          <w:p w14:paraId="51D57BFC" w14:textId="77777777" w:rsidR="00272741" w:rsidRPr="001773BA" w:rsidRDefault="00272741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9F854" w14:textId="0E9588CF" w:rsidR="00272741" w:rsidRPr="001773BA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89192" w14:textId="66443934" w:rsidR="00272741" w:rsidRPr="001773BA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72741" w:rsidRPr="001773BA" w14:paraId="53926748" w14:textId="77777777" w:rsidTr="00272741">
        <w:tc>
          <w:tcPr>
            <w:tcW w:w="6566" w:type="dxa"/>
            <w:vAlign w:val="bottom"/>
          </w:tcPr>
          <w:p w14:paraId="5AFCABE0" w14:textId="77777777" w:rsidR="00272741" w:rsidRPr="001773BA" w:rsidRDefault="00272741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B12ABE" w14:textId="77777777" w:rsidR="00272741" w:rsidRPr="001773BA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19C35" w14:textId="77777777" w:rsidR="00272741" w:rsidRPr="001773BA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2741" w:rsidRPr="001773BA" w14:paraId="6341C900" w14:textId="77777777" w:rsidTr="00272741">
        <w:tc>
          <w:tcPr>
            <w:tcW w:w="6566" w:type="dxa"/>
            <w:vAlign w:val="bottom"/>
          </w:tcPr>
          <w:p w14:paraId="329120AE" w14:textId="77777777" w:rsidR="00272741" w:rsidRPr="001773BA" w:rsidRDefault="00272741" w:rsidP="00E234DD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0AE70" w14:textId="77777777" w:rsidR="00272741" w:rsidRPr="001773BA" w:rsidRDefault="00272741" w:rsidP="00E234D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70B0F7" w14:textId="77777777" w:rsidR="00272741" w:rsidRPr="001773BA" w:rsidRDefault="00272741" w:rsidP="00E234D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4C5B" w:rsidRPr="001773BA" w14:paraId="11D07BE8" w14:textId="77777777" w:rsidTr="0084354F">
        <w:trPr>
          <w:trHeight w:val="80"/>
        </w:trPr>
        <w:tc>
          <w:tcPr>
            <w:tcW w:w="6566" w:type="dxa"/>
            <w:vAlign w:val="bottom"/>
          </w:tcPr>
          <w:p w14:paraId="6DC8DF19" w14:textId="2F533E6A" w:rsidR="00204C5B" w:rsidRPr="001773BA" w:rsidRDefault="00204C5B" w:rsidP="00204C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B14DB75" w14:textId="50748010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33D71E" w14:textId="60D43D68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</w:tr>
      <w:tr w:rsidR="00204C5B" w:rsidRPr="001773BA" w14:paraId="6C3EB689" w14:textId="77777777" w:rsidTr="00272741">
        <w:tc>
          <w:tcPr>
            <w:tcW w:w="6566" w:type="dxa"/>
            <w:vAlign w:val="bottom"/>
          </w:tcPr>
          <w:p w14:paraId="062E3D3D" w14:textId="77777777" w:rsidR="00204C5B" w:rsidRPr="001773BA" w:rsidRDefault="00204C5B" w:rsidP="00204C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AF8A38" w14:textId="466AD291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5663C7" w14:textId="6B7D778C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204C5B" w:rsidRPr="001773BA" w14:paraId="6DA56C5F" w14:textId="77777777" w:rsidTr="00272741">
        <w:tc>
          <w:tcPr>
            <w:tcW w:w="6566" w:type="dxa"/>
            <w:vAlign w:val="bottom"/>
          </w:tcPr>
          <w:p w14:paraId="0047D6EF" w14:textId="77777777" w:rsidR="00204C5B" w:rsidRPr="001773BA" w:rsidRDefault="00204C5B" w:rsidP="00204C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18B7E09" w14:textId="503ABEAA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6EEDCB" w14:textId="146DBEBB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</w:tr>
      <w:tr w:rsidR="00204C5B" w:rsidRPr="001773BA" w14:paraId="4C8BC3F3" w14:textId="77777777" w:rsidTr="00272741">
        <w:tc>
          <w:tcPr>
            <w:tcW w:w="6566" w:type="dxa"/>
            <w:vAlign w:val="bottom"/>
          </w:tcPr>
          <w:p w14:paraId="3C65C09D" w14:textId="5A673AAA" w:rsidR="00204C5B" w:rsidRPr="001773BA" w:rsidRDefault="00204C5B" w:rsidP="00204C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ขาดทุนจากการวัดมูลค่าใหม่ของภาระผูกพันผลประโยชน์พนักงาน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0A1C160" w14:textId="6BB06E9E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8847510" w14:textId="4A508B84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</w:tr>
      <w:tr w:rsidR="00204C5B" w:rsidRPr="001773BA" w14:paraId="04548F5B" w14:textId="77777777" w:rsidTr="00272741">
        <w:tc>
          <w:tcPr>
            <w:tcW w:w="6566" w:type="dxa"/>
            <w:vAlign w:val="bottom"/>
          </w:tcPr>
          <w:p w14:paraId="28E912A7" w14:textId="77777777" w:rsidR="00204C5B" w:rsidRPr="001773BA" w:rsidRDefault="00204C5B" w:rsidP="00204C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4CC47" w14:textId="53A81354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D737F" w14:textId="44B6D82F" w:rsidR="00204C5B" w:rsidRPr="001773BA" w:rsidRDefault="00204C5B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54F" w:rsidRPr="001773BA" w14:paraId="758BF3D5" w14:textId="77777777" w:rsidTr="00272741">
        <w:tc>
          <w:tcPr>
            <w:tcW w:w="6566" w:type="dxa"/>
            <w:vAlign w:val="bottom"/>
          </w:tcPr>
          <w:p w14:paraId="3B0C3CB9" w14:textId="283BAB42" w:rsidR="0084354F" w:rsidRPr="001773BA" w:rsidRDefault="0084354F" w:rsidP="0084354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CF209A" w14:textId="785F9347" w:rsidR="0084354F" w:rsidRPr="001773BA" w:rsidRDefault="00F27EF7" w:rsidP="0084354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229A73" w14:textId="7BE50A39" w:rsidR="0084354F" w:rsidRPr="001773BA" w:rsidRDefault="00F27EF7" w:rsidP="0084354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</w:tbl>
    <w:p w14:paraId="15162C37" w14:textId="2B010CD4" w:rsidR="00BD4692" w:rsidRPr="001773BA" w:rsidRDefault="00BD4692" w:rsidP="00A45C70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EAAFAF2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ค่าใช้จ่ายทั้งหมดที่รับรู้ในกำไรหรือขาดทุนสำหรับแต่ละรายการมีดังนี้</w:t>
      </w:r>
    </w:p>
    <w:p w14:paraId="5069DBE5" w14:textId="75098147" w:rsidR="00A45C70" w:rsidRPr="001773BA" w:rsidRDefault="00A45C70" w:rsidP="00A45C70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272741" w:rsidRPr="001773BA" w14:paraId="7A68C17A" w14:textId="77777777" w:rsidTr="00272741">
        <w:trPr>
          <w:cantSplit/>
        </w:trPr>
        <w:tc>
          <w:tcPr>
            <w:tcW w:w="6566" w:type="dxa"/>
            <w:vAlign w:val="bottom"/>
          </w:tcPr>
          <w:p w14:paraId="0825D30F" w14:textId="77777777" w:rsidR="00272741" w:rsidRPr="001773BA" w:rsidRDefault="00272741" w:rsidP="00F0606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D7DDACB" w14:textId="77777777" w:rsidR="00272741" w:rsidRPr="001773BA" w:rsidRDefault="00272741" w:rsidP="002727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9A1ACA2" w14:textId="203F84ED" w:rsidR="00272741" w:rsidRPr="001773BA" w:rsidRDefault="00272741" w:rsidP="002727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354F" w:rsidRPr="001773BA" w14:paraId="2ABC88BD" w14:textId="77777777" w:rsidTr="00272741">
        <w:tc>
          <w:tcPr>
            <w:tcW w:w="6566" w:type="dxa"/>
            <w:vAlign w:val="bottom"/>
          </w:tcPr>
          <w:p w14:paraId="1FD3647A" w14:textId="77777777" w:rsidR="0084354F" w:rsidRPr="001773BA" w:rsidRDefault="0084354F" w:rsidP="0084354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2AEE45" w14:textId="35B79CEF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03A422" w14:textId="70333CF0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4354F" w:rsidRPr="001773BA" w14:paraId="217A7849" w14:textId="77777777" w:rsidTr="00272741">
        <w:tc>
          <w:tcPr>
            <w:tcW w:w="6566" w:type="dxa"/>
            <w:vAlign w:val="bottom"/>
          </w:tcPr>
          <w:p w14:paraId="1DD69314" w14:textId="77777777" w:rsidR="0084354F" w:rsidRPr="001773BA" w:rsidRDefault="0084354F" w:rsidP="0084354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382E40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530F30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354F" w:rsidRPr="001773BA" w14:paraId="33165107" w14:textId="77777777" w:rsidTr="00272741">
        <w:tc>
          <w:tcPr>
            <w:tcW w:w="6566" w:type="dxa"/>
            <w:vAlign w:val="bottom"/>
          </w:tcPr>
          <w:p w14:paraId="726545CF" w14:textId="77777777" w:rsidR="0084354F" w:rsidRPr="001773BA" w:rsidRDefault="0084354F" w:rsidP="0084354F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438A04" w14:textId="77777777" w:rsidR="0084354F" w:rsidRPr="001773BA" w:rsidRDefault="0084354F" w:rsidP="0084354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12821B" w14:textId="77777777" w:rsidR="0084354F" w:rsidRPr="001773BA" w:rsidRDefault="0084354F" w:rsidP="0084354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4C5B" w:rsidRPr="001773BA" w14:paraId="4D3343C2" w14:textId="77777777" w:rsidTr="00272741">
        <w:tc>
          <w:tcPr>
            <w:tcW w:w="6566" w:type="dxa"/>
          </w:tcPr>
          <w:p w14:paraId="7A2F3FE6" w14:textId="77777777" w:rsidR="00204C5B" w:rsidRPr="001773BA" w:rsidRDefault="00204C5B" w:rsidP="00204C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88B78A" w14:textId="5462A98F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F5FE8D" w14:textId="3CF16CB8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204C5B" w:rsidRPr="001773BA" w14:paraId="479D4FB0" w14:textId="77777777" w:rsidTr="00272741">
        <w:tc>
          <w:tcPr>
            <w:tcW w:w="6566" w:type="dxa"/>
          </w:tcPr>
          <w:p w14:paraId="266CC507" w14:textId="77777777" w:rsidR="00204C5B" w:rsidRPr="001773BA" w:rsidRDefault="00204C5B" w:rsidP="00204C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FFED3" w14:textId="2192C57C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FB19A" w14:textId="74191830" w:rsidR="00204C5B" w:rsidRPr="001773BA" w:rsidRDefault="00F27EF7" w:rsidP="00204C5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</w:tr>
      <w:tr w:rsidR="0084354F" w:rsidRPr="001773BA" w14:paraId="5B60A72F" w14:textId="77777777" w:rsidTr="00272741">
        <w:tc>
          <w:tcPr>
            <w:tcW w:w="6566" w:type="dxa"/>
          </w:tcPr>
          <w:p w14:paraId="7906FEC2" w14:textId="77777777" w:rsidR="0084354F" w:rsidRPr="001773BA" w:rsidRDefault="0084354F" w:rsidP="0084354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E143E5" w14:textId="0815DFC7" w:rsidR="0084354F" w:rsidRPr="001773BA" w:rsidRDefault="00F27EF7" w:rsidP="00204C5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204C5B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F66A80" w14:textId="4DA2126D" w:rsidR="0084354F" w:rsidRPr="001773BA" w:rsidRDefault="00F27EF7" w:rsidP="0084354F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</w:tr>
    </w:tbl>
    <w:p w14:paraId="20AFBAEF" w14:textId="77777777" w:rsidR="00544717" w:rsidRPr="001773BA" w:rsidRDefault="00532C06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p w14:paraId="1C91A617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ค่าใช้จ่ายทั้งหมดที่รับรู้ในกำไรขาดทุนเบ็ดเสร็จอื่นมีดังนี้</w:t>
      </w:r>
    </w:p>
    <w:p w14:paraId="1A9D855E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272741" w:rsidRPr="001773BA" w14:paraId="209F6EF1" w14:textId="77777777" w:rsidTr="00272741">
        <w:trPr>
          <w:cantSplit/>
        </w:trPr>
        <w:tc>
          <w:tcPr>
            <w:tcW w:w="6566" w:type="dxa"/>
            <w:vAlign w:val="bottom"/>
          </w:tcPr>
          <w:p w14:paraId="281225CA" w14:textId="77777777" w:rsidR="00272741" w:rsidRPr="001773BA" w:rsidRDefault="00272741" w:rsidP="00F0606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72404DE" w14:textId="77777777" w:rsidR="00272741" w:rsidRPr="001773BA" w:rsidRDefault="00272741" w:rsidP="002727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60F3635" w14:textId="0BDB6921" w:rsidR="00272741" w:rsidRPr="001773BA" w:rsidRDefault="00272741" w:rsidP="002727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354F" w:rsidRPr="001773BA" w14:paraId="1A9257A4" w14:textId="77777777" w:rsidTr="00272741">
        <w:tc>
          <w:tcPr>
            <w:tcW w:w="6566" w:type="dxa"/>
            <w:vAlign w:val="bottom"/>
          </w:tcPr>
          <w:p w14:paraId="1F6FC54E" w14:textId="77777777" w:rsidR="0084354F" w:rsidRPr="001773BA" w:rsidRDefault="0084354F" w:rsidP="0084354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36212" w14:textId="568BC935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9642ED" w14:textId="424AB61B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4354F" w:rsidRPr="001773BA" w14:paraId="3239EE45" w14:textId="77777777" w:rsidTr="00272741">
        <w:tc>
          <w:tcPr>
            <w:tcW w:w="6566" w:type="dxa"/>
            <w:vAlign w:val="bottom"/>
          </w:tcPr>
          <w:p w14:paraId="7B38E460" w14:textId="77777777" w:rsidR="0084354F" w:rsidRPr="001773BA" w:rsidRDefault="0084354F" w:rsidP="0084354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AF2C09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8FC74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354F" w:rsidRPr="001773BA" w14:paraId="3530F4A5" w14:textId="77777777" w:rsidTr="00272741">
        <w:trPr>
          <w:trHeight w:val="66"/>
        </w:trPr>
        <w:tc>
          <w:tcPr>
            <w:tcW w:w="6566" w:type="dxa"/>
            <w:vAlign w:val="bottom"/>
          </w:tcPr>
          <w:p w14:paraId="737697EB" w14:textId="77777777" w:rsidR="0084354F" w:rsidRPr="001773BA" w:rsidRDefault="0084354F" w:rsidP="0084354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2D552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3E7C3C" w14:textId="77777777" w:rsidR="0084354F" w:rsidRPr="001773BA" w:rsidRDefault="0084354F" w:rsidP="00843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47" w:rsidRPr="001773BA" w14:paraId="63BCCE3A" w14:textId="77777777" w:rsidTr="00E27E47">
        <w:tc>
          <w:tcPr>
            <w:tcW w:w="6566" w:type="dxa"/>
          </w:tcPr>
          <w:p w14:paraId="4BE4CC86" w14:textId="2C8D3A65" w:rsidR="00E27E47" w:rsidRPr="001773BA" w:rsidRDefault="00E27E47" w:rsidP="00E27E4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ขาดทุนที่เกิดจากการเปลี่ยนแปลง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ข้อสมมติทางการเงิน</w:t>
            </w:r>
          </w:p>
        </w:tc>
        <w:tc>
          <w:tcPr>
            <w:tcW w:w="1440" w:type="dxa"/>
          </w:tcPr>
          <w:p w14:paraId="01290E3F" w14:textId="78F520FA" w:rsidR="00E27E47" w:rsidRPr="001773BA" w:rsidRDefault="00F27EF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40" w:type="dxa"/>
          </w:tcPr>
          <w:p w14:paraId="1F142ADB" w14:textId="4C3426B7" w:rsidR="00E27E47" w:rsidRPr="001773BA" w:rsidRDefault="00F27EF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E27E47" w:rsidRPr="001773BA" w14:paraId="6C6F8967" w14:textId="77777777" w:rsidTr="00E27E47">
        <w:tc>
          <w:tcPr>
            <w:tcW w:w="6566" w:type="dxa"/>
          </w:tcPr>
          <w:p w14:paraId="5D407507" w14:textId="04C4EC07" w:rsidR="00E27E47" w:rsidRPr="001773BA" w:rsidRDefault="00E27E47" w:rsidP="00E27E4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กำไรที่เกิดจากประสบการณ์</w:t>
            </w:r>
          </w:p>
        </w:tc>
        <w:tc>
          <w:tcPr>
            <w:tcW w:w="1440" w:type="dxa"/>
          </w:tcPr>
          <w:p w14:paraId="3E9711A6" w14:textId="279DC69B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48CE665" w14:textId="0F01809E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E47" w:rsidRPr="001773BA" w14:paraId="10143BDC" w14:textId="77777777" w:rsidTr="00E27E47">
        <w:tc>
          <w:tcPr>
            <w:tcW w:w="6566" w:type="dxa"/>
          </w:tcPr>
          <w:p w14:paraId="2509CA35" w14:textId="56882C54" w:rsidR="00E27E47" w:rsidRPr="001773BA" w:rsidRDefault="00E27E47" w:rsidP="00E27E4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9F2993" w14:textId="3F58D9CF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0AA979" w14:textId="6E495B0F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354F" w:rsidRPr="001773BA" w14:paraId="569CE54D" w14:textId="77777777" w:rsidTr="00272741">
        <w:tc>
          <w:tcPr>
            <w:tcW w:w="6566" w:type="dxa"/>
          </w:tcPr>
          <w:p w14:paraId="07980D84" w14:textId="43EF187F" w:rsidR="0084354F" w:rsidRPr="001773BA" w:rsidRDefault="0084354F" w:rsidP="0084354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การวัดมูลค่าใหม่ของภาระผูกพันผลประโยชน์พนักงานในปี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63264E" w14:textId="38747C4A" w:rsidR="0084354F" w:rsidRPr="001773BA" w:rsidRDefault="00F27EF7" w:rsidP="008435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C159C0" w14:textId="61C7A80A" w:rsidR="0084354F" w:rsidRPr="001773BA" w:rsidRDefault="00F27EF7" w:rsidP="008435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</w:tr>
    </w:tbl>
    <w:p w14:paraId="25866511" w14:textId="5C89EEE9" w:rsidR="00B04547" w:rsidRPr="001773BA" w:rsidRDefault="00B04547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4BF077" w14:textId="158B8BFF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554F03A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72741" w:rsidRPr="001773BA" w14:paraId="097F51F9" w14:textId="77777777" w:rsidTr="00F96C52">
        <w:trPr>
          <w:cantSplit/>
        </w:trPr>
        <w:tc>
          <w:tcPr>
            <w:tcW w:w="6581" w:type="dxa"/>
            <w:vAlign w:val="bottom"/>
          </w:tcPr>
          <w:p w14:paraId="0690C999" w14:textId="77777777" w:rsidR="00272741" w:rsidRPr="001773BA" w:rsidRDefault="00272741" w:rsidP="00F0606A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FD05E1D" w14:textId="77777777" w:rsidR="00272741" w:rsidRPr="001773BA" w:rsidRDefault="00272741" w:rsidP="002727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6356563" w14:textId="47B73070" w:rsidR="00272741" w:rsidRPr="001773BA" w:rsidRDefault="00272741" w:rsidP="002727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2741" w:rsidRPr="001773BA" w14:paraId="5C364DB9" w14:textId="77777777" w:rsidTr="00F96C52">
        <w:tc>
          <w:tcPr>
            <w:tcW w:w="6581" w:type="dxa"/>
            <w:vAlign w:val="bottom"/>
          </w:tcPr>
          <w:p w14:paraId="74786A1D" w14:textId="77777777" w:rsidR="00272741" w:rsidRPr="001773BA" w:rsidRDefault="00272741" w:rsidP="00E234DD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185B0" w14:textId="16A68180" w:rsidR="00272741" w:rsidRPr="001773BA" w:rsidRDefault="00272741" w:rsidP="00E23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28648" w14:textId="039D8CC1" w:rsidR="00272741" w:rsidRPr="001773BA" w:rsidRDefault="00272741" w:rsidP="00E23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72741" w:rsidRPr="001773BA" w14:paraId="23E2DB63" w14:textId="77777777" w:rsidTr="00F96C52">
        <w:tc>
          <w:tcPr>
            <w:tcW w:w="6581" w:type="dxa"/>
            <w:vAlign w:val="bottom"/>
          </w:tcPr>
          <w:p w14:paraId="2A509CAF" w14:textId="77777777" w:rsidR="00272741" w:rsidRPr="001773BA" w:rsidRDefault="00272741" w:rsidP="00E234DD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3AE4EC" w14:textId="77777777" w:rsidR="00272741" w:rsidRPr="001773BA" w:rsidRDefault="00272741" w:rsidP="00E23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D1C47" w14:textId="77777777" w:rsidR="00272741" w:rsidRPr="001773BA" w:rsidRDefault="00272741" w:rsidP="00E23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741" w:rsidRPr="001773BA" w14:paraId="162BF987" w14:textId="77777777" w:rsidTr="00F96C52">
        <w:tc>
          <w:tcPr>
            <w:tcW w:w="6581" w:type="dxa"/>
            <w:vAlign w:val="bottom"/>
          </w:tcPr>
          <w:p w14:paraId="510727BA" w14:textId="77777777" w:rsidR="00272741" w:rsidRPr="001773BA" w:rsidRDefault="00272741" w:rsidP="00E234DD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พนักงานประจำ</w:t>
            </w:r>
          </w:p>
        </w:tc>
        <w:tc>
          <w:tcPr>
            <w:tcW w:w="1440" w:type="dxa"/>
            <w:vAlign w:val="bottom"/>
          </w:tcPr>
          <w:p w14:paraId="085BE72D" w14:textId="77777777" w:rsidR="00272741" w:rsidRPr="001773BA" w:rsidRDefault="00272741" w:rsidP="00E23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C0593B" w14:textId="77777777" w:rsidR="00272741" w:rsidRPr="001773BA" w:rsidRDefault="00272741" w:rsidP="00E23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47" w:rsidRPr="001773BA" w14:paraId="22B87203" w14:textId="77777777" w:rsidTr="00F96C52">
        <w:tc>
          <w:tcPr>
            <w:tcW w:w="6581" w:type="dxa"/>
          </w:tcPr>
          <w:p w14:paraId="30107714" w14:textId="77777777" w:rsidR="00E27E47" w:rsidRPr="001773BA" w:rsidRDefault="00E27E47" w:rsidP="00E27E47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33ABDA20" w14:textId="6D40859D" w:rsidR="00E27E47" w:rsidRPr="001773BA" w:rsidRDefault="00E27E47" w:rsidP="00E27E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ร้อยละ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</w:tcPr>
          <w:p w14:paraId="62DBBB97" w14:textId="204BC5D0" w:rsidR="00E27E47" w:rsidRPr="001773BA" w:rsidRDefault="00E27E47" w:rsidP="00E27E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ร้อยละ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E27E47" w:rsidRPr="001773BA" w14:paraId="05350B85" w14:textId="77777777" w:rsidTr="00F96C52">
        <w:tc>
          <w:tcPr>
            <w:tcW w:w="6581" w:type="dxa"/>
          </w:tcPr>
          <w:p w14:paraId="18FAB4FC" w14:textId="77777777" w:rsidR="00E27E47" w:rsidRPr="001773BA" w:rsidRDefault="00E27E47" w:rsidP="00E27E47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</w:tcPr>
          <w:p w14:paraId="4A6698FA" w14:textId="0FAB272F" w:rsidR="00E27E47" w:rsidRPr="001773BA" w:rsidRDefault="00E27E47" w:rsidP="00E27E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5D07898F" w14:textId="22EDA98B" w:rsidR="00E27E47" w:rsidRPr="001773BA" w:rsidRDefault="00E27E47" w:rsidP="00E27E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E27E47" w:rsidRPr="001773BA" w14:paraId="38F6A559" w14:textId="77777777" w:rsidTr="00F96C52">
        <w:tc>
          <w:tcPr>
            <w:tcW w:w="6581" w:type="dxa"/>
          </w:tcPr>
          <w:p w14:paraId="5F079540" w14:textId="77777777" w:rsidR="00E27E47" w:rsidRPr="001773BA" w:rsidRDefault="00E27E47" w:rsidP="00E27E47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65AB857" w14:textId="05A8F98F" w:rsidR="00E27E47" w:rsidRPr="001773BA" w:rsidRDefault="00E27E47" w:rsidP="00E27E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15EB29A" w14:textId="77777777" w:rsidR="00E27E47" w:rsidRPr="001773BA" w:rsidRDefault="00E27E47" w:rsidP="00E27E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27E47" w:rsidRPr="001773BA" w14:paraId="245406D5" w14:textId="77777777" w:rsidTr="00F96C52">
        <w:tc>
          <w:tcPr>
            <w:tcW w:w="6581" w:type="dxa"/>
          </w:tcPr>
          <w:p w14:paraId="69321448" w14:textId="77777777" w:rsidR="00E27E47" w:rsidRPr="001773BA" w:rsidRDefault="00E27E47" w:rsidP="00E27E47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พนักงานชั่วคราว</w:t>
            </w:r>
          </w:p>
        </w:tc>
        <w:tc>
          <w:tcPr>
            <w:tcW w:w="1440" w:type="dxa"/>
          </w:tcPr>
          <w:p w14:paraId="3E105E96" w14:textId="3E7AA02B" w:rsidR="00E27E47" w:rsidRPr="001773BA" w:rsidRDefault="00E27E47" w:rsidP="00E27E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5096428" w14:textId="77777777" w:rsidR="00E27E47" w:rsidRPr="001773BA" w:rsidRDefault="00E27E47" w:rsidP="00E27E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27E47" w:rsidRPr="001773BA" w14:paraId="7DD78023" w14:textId="77777777" w:rsidTr="00F96C52">
        <w:tc>
          <w:tcPr>
            <w:tcW w:w="6581" w:type="dxa"/>
          </w:tcPr>
          <w:p w14:paraId="4696EAFA" w14:textId="77777777" w:rsidR="00E27E47" w:rsidRPr="001773BA" w:rsidRDefault="00E27E47" w:rsidP="00E27E47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51814564" w14:textId="6455C9C7" w:rsidR="00E27E47" w:rsidRPr="001773BA" w:rsidRDefault="00E27E47" w:rsidP="00E27E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ร้อยละ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</w:tcPr>
          <w:p w14:paraId="674FDCD3" w14:textId="48680EDE" w:rsidR="00E27E47" w:rsidRPr="001773BA" w:rsidRDefault="00E27E47" w:rsidP="00E27E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ร้อยละ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E27E47" w:rsidRPr="001773BA" w14:paraId="048208EB" w14:textId="77777777" w:rsidTr="00F96C52">
        <w:tc>
          <w:tcPr>
            <w:tcW w:w="6581" w:type="dxa"/>
          </w:tcPr>
          <w:p w14:paraId="4F5BB7B9" w14:textId="77777777" w:rsidR="00E27E47" w:rsidRPr="001773BA" w:rsidRDefault="00E27E47" w:rsidP="00E27E47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</w:tcPr>
          <w:p w14:paraId="2178E49E" w14:textId="7E26BB27" w:rsidR="00E27E47" w:rsidRPr="001773BA" w:rsidRDefault="00E27E47" w:rsidP="00E27E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35E74655" w14:textId="6433D36F" w:rsidR="00E27E47" w:rsidRPr="001773BA" w:rsidRDefault="00E27E47" w:rsidP="00E27E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448F4D95" w14:textId="15E37EEE" w:rsidR="00F37E95" w:rsidRPr="001773BA" w:rsidRDefault="00F37E95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A0161C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07D06DD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5"/>
        <w:gridCol w:w="1584"/>
        <w:gridCol w:w="1368"/>
        <w:gridCol w:w="1368"/>
        <w:gridCol w:w="1368"/>
        <w:gridCol w:w="1368"/>
      </w:tblGrid>
      <w:tr w:rsidR="00130462" w:rsidRPr="001773BA" w14:paraId="22649D25" w14:textId="77777777" w:rsidTr="00F96C52">
        <w:tc>
          <w:tcPr>
            <w:tcW w:w="2405" w:type="dxa"/>
          </w:tcPr>
          <w:p w14:paraId="177D2C32" w14:textId="77777777" w:rsidR="00A45C70" w:rsidRPr="001773BA" w:rsidRDefault="00A45C70" w:rsidP="00F0606A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6" w:type="dxa"/>
            <w:gridSpan w:val="5"/>
            <w:tcBorders>
              <w:bottom w:val="single" w:sz="4" w:space="0" w:color="auto"/>
            </w:tcBorders>
            <w:vAlign w:val="bottom"/>
          </w:tcPr>
          <w:p w14:paraId="381540D2" w14:textId="77777777" w:rsidR="00A45C70" w:rsidRPr="001773BA" w:rsidRDefault="00A45C70" w:rsidP="00F0606A">
            <w:pPr>
              <w:ind w:right="-7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30462" w:rsidRPr="001773BA" w14:paraId="66368DE1" w14:textId="77777777" w:rsidTr="00F96C52">
        <w:tc>
          <w:tcPr>
            <w:tcW w:w="2405" w:type="dxa"/>
          </w:tcPr>
          <w:p w14:paraId="08ED5AA7" w14:textId="77777777" w:rsidR="00A45C70" w:rsidRPr="001773BA" w:rsidRDefault="00A45C70" w:rsidP="00F0606A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BB73B7" w14:textId="77777777" w:rsidR="00A45C70" w:rsidRPr="001773BA" w:rsidRDefault="00A45C70" w:rsidP="00F0606A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2EC0C" w14:textId="77777777" w:rsidR="00A45C70" w:rsidRPr="001773BA" w:rsidRDefault="00A45C70" w:rsidP="00F0606A">
            <w:pPr>
              <w:tabs>
                <w:tab w:val="decimal" w:pos="900"/>
                <w:tab w:val="decimal" w:pos="2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130462" w:rsidRPr="001773BA" w14:paraId="0DA05F6A" w14:textId="77777777" w:rsidTr="00F96C52">
        <w:tc>
          <w:tcPr>
            <w:tcW w:w="2405" w:type="dxa"/>
          </w:tcPr>
          <w:p w14:paraId="55EDE4F3" w14:textId="77777777" w:rsidR="00A45C70" w:rsidRPr="001773BA" w:rsidRDefault="00A45C70" w:rsidP="00F0606A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27533EB" w14:textId="77777777" w:rsidR="00A45C70" w:rsidRPr="001773BA" w:rsidRDefault="00A45C70" w:rsidP="00F0606A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5557898" w14:textId="77777777" w:rsidR="00A45C70" w:rsidRPr="001773BA" w:rsidRDefault="00A45C70" w:rsidP="00F0606A">
            <w:pPr>
              <w:tabs>
                <w:tab w:val="decimal" w:pos="900"/>
                <w:tab w:val="decimal" w:pos="2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การเพิ่มขึ้นของ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B0017DD" w14:textId="77777777" w:rsidR="00A45C70" w:rsidRPr="001773BA" w:rsidRDefault="00A45C70" w:rsidP="00F0606A">
            <w:pPr>
              <w:tabs>
                <w:tab w:val="decimal" w:pos="900"/>
                <w:tab w:val="decimal" w:pos="2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  <w:tr w:rsidR="0084354F" w:rsidRPr="001773BA" w14:paraId="2611F02F" w14:textId="77777777" w:rsidTr="00F96C52">
        <w:tc>
          <w:tcPr>
            <w:tcW w:w="2405" w:type="dxa"/>
          </w:tcPr>
          <w:p w14:paraId="5C792F16" w14:textId="77777777" w:rsidR="0084354F" w:rsidRPr="001773BA" w:rsidRDefault="0084354F" w:rsidP="0084354F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0104712" w14:textId="77777777" w:rsidR="0084354F" w:rsidRPr="001773BA" w:rsidRDefault="0084354F" w:rsidP="0084354F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833C7A" w14:textId="288F52B0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B40456" w14:textId="42893A6A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17465D" w14:textId="2053A214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F31FA6" w14:textId="0C78D8B4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4354F" w:rsidRPr="001773BA" w14:paraId="4C7080BE" w14:textId="77777777" w:rsidTr="00F96C52">
        <w:tc>
          <w:tcPr>
            <w:tcW w:w="2405" w:type="dxa"/>
          </w:tcPr>
          <w:p w14:paraId="1937FC7D" w14:textId="77777777" w:rsidR="0084354F" w:rsidRPr="001773BA" w:rsidRDefault="0084354F" w:rsidP="0084354F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DE10D8" w14:textId="77777777" w:rsidR="0084354F" w:rsidRPr="001773BA" w:rsidRDefault="0084354F" w:rsidP="0084354F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38E23E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4C5212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F54571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75F623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84354F" w:rsidRPr="001773BA" w14:paraId="39139699" w14:textId="77777777" w:rsidTr="00F96C52">
        <w:tc>
          <w:tcPr>
            <w:tcW w:w="2405" w:type="dxa"/>
          </w:tcPr>
          <w:p w14:paraId="1307E5AC" w14:textId="77777777" w:rsidR="0084354F" w:rsidRPr="001773BA" w:rsidRDefault="0084354F" w:rsidP="0084354F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102B97F" w14:textId="77777777" w:rsidR="0084354F" w:rsidRPr="001773BA" w:rsidRDefault="0084354F" w:rsidP="0084354F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9317F3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0AA4D0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6189BE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EE111F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47" w:rsidRPr="001773BA" w14:paraId="2E62C4D0" w14:textId="77777777" w:rsidTr="00F96C52">
        <w:tc>
          <w:tcPr>
            <w:tcW w:w="2405" w:type="dxa"/>
          </w:tcPr>
          <w:p w14:paraId="3F85383C" w14:textId="77777777" w:rsidR="00E27E47" w:rsidRPr="001773BA" w:rsidRDefault="00E27E47" w:rsidP="00E27E47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</w:tcPr>
          <w:p w14:paraId="74CB28AA" w14:textId="6D7405D8" w:rsidR="00E27E47" w:rsidRPr="001773BA" w:rsidRDefault="00E27E47" w:rsidP="00E27E47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368" w:type="dxa"/>
          </w:tcPr>
          <w:p w14:paraId="30E3FDEA" w14:textId="3E3D01EC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590D319" w14:textId="61869795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FFF3ECD" w14:textId="4651CB57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4E18F458" w14:textId="36FBDD51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27E47" w:rsidRPr="001773BA" w14:paraId="2DF7AFC8" w14:textId="77777777" w:rsidTr="00F96C52">
        <w:tc>
          <w:tcPr>
            <w:tcW w:w="2405" w:type="dxa"/>
          </w:tcPr>
          <w:p w14:paraId="1E25282C" w14:textId="77777777" w:rsidR="00E27E47" w:rsidRPr="001773BA" w:rsidRDefault="00E27E47" w:rsidP="00E27E47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282D3D6" w14:textId="05CA4482" w:rsidR="00E27E47" w:rsidRPr="001773BA" w:rsidRDefault="00E27E47" w:rsidP="00E27E47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368" w:type="dxa"/>
          </w:tcPr>
          <w:p w14:paraId="400586E5" w14:textId="27078E61" w:rsidR="00E27E47" w:rsidRPr="001773BA" w:rsidRDefault="00F27EF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</w:tcPr>
          <w:p w14:paraId="2F14C3FA" w14:textId="10033862" w:rsidR="00E27E47" w:rsidRPr="001773BA" w:rsidRDefault="00F27EF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</w:tcPr>
          <w:p w14:paraId="4AAF1DEB" w14:textId="06FF6170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B1BA0E1" w14:textId="5A554BBB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27E47" w:rsidRPr="001773BA" w14:paraId="03963465" w14:textId="77777777" w:rsidTr="00F96C52">
        <w:tc>
          <w:tcPr>
            <w:tcW w:w="2405" w:type="dxa"/>
          </w:tcPr>
          <w:p w14:paraId="121F4F8B" w14:textId="77777777" w:rsidR="00E27E47" w:rsidRPr="001773BA" w:rsidRDefault="00E27E47" w:rsidP="00E27E47">
            <w:pPr>
              <w:ind w:left="-109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</w:tcPr>
          <w:p w14:paraId="563B50B3" w14:textId="2968C868" w:rsidR="00E27E47" w:rsidRPr="001773BA" w:rsidRDefault="00E27E47" w:rsidP="00E27E47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368" w:type="dxa"/>
          </w:tcPr>
          <w:p w14:paraId="3C93CEA0" w14:textId="2EFACBA1" w:rsidR="00E27E47" w:rsidRPr="001773BA" w:rsidRDefault="00F27EF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68" w:type="dxa"/>
          </w:tcPr>
          <w:p w14:paraId="0D6AA3AC" w14:textId="67AD1090" w:rsidR="00E27E47" w:rsidRPr="001773BA" w:rsidRDefault="00F27EF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</w:tcPr>
          <w:p w14:paraId="4F15C544" w14:textId="36EAE46D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113D9BFF" w14:textId="64E75E6D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27E47" w:rsidRPr="001773BA" w14:paraId="3B8741A1" w14:textId="77777777" w:rsidTr="00F96C52">
        <w:tc>
          <w:tcPr>
            <w:tcW w:w="2405" w:type="dxa"/>
          </w:tcPr>
          <w:p w14:paraId="3464C75B" w14:textId="77777777" w:rsidR="00E27E47" w:rsidRPr="001773BA" w:rsidRDefault="00E27E47" w:rsidP="00E27E47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940BE89" w14:textId="3FFA8D4F" w:rsidR="00E27E47" w:rsidRPr="001773BA" w:rsidRDefault="00E27E47" w:rsidP="00E27E47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368" w:type="dxa"/>
          </w:tcPr>
          <w:p w14:paraId="63DA4464" w14:textId="19AADE70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77E9A20" w14:textId="6C3CC54C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EEBA9BF" w14:textId="72C8F011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11DBE25A" w14:textId="7538234E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1773B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21FDD3F0" w14:textId="77777777" w:rsidR="00A45C70" w:rsidRPr="001773BA" w:rsidRDefault="00532C06" w:rsidP="00A45C70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1773BA">
        <w:rPr>
          <w:rFonts w:ascii="Browallia New" w:hAnsi="Browallia New" w:cs="Browallia New"/>
          <w:sz w:val="26"/>
          <w:szCs w:val="26"/>
          <w:lang w:val="x-none"/>
        </w:rPr>
        <w:br w:type="page"/>
      </w:r>
    </w:p>
    <w:p w14:paraId="0C491DE3" w14:textId="71E3F0EA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1773BA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1773BA">
        <w:rPr>
          <w:rFonts w:ascii="Browallia New" w:hAnsi="Browallia New" w:cs="Browallia New"/>
          <w:spacing w:val="-2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</w:t>
      </w:r>
      <w:r w:rsidRPr="001773BA">
        <w:rPr>
          <w:rFonts w:ascii="Browallia New" w:hAnsi="Browallia New" w:cs="Browallia New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ที่รับรู้ใน</w:t>
      </w:r>
      <w:r w:rsidR="004F7ECB" w:rsidRPr="001773BA">
        <w:rPr>
          <w:rFonts w:ascii="Browallia New" w:hAnsi="Browallia New" w:cs="Browallia New"/>
          <w:sz w:val="26"/>
          <w:szCs w:val="26"/>
          <w:lang w:val="x-none"/>
        </w:rPr>
        <w:br/>
      </w:r>
      <w:r w:rsidRPr="001773BA">
        <w:rPr>
          <w:rFonts w:ascii="Browallia New" w:hAnsi="Browallia New" w:cs="Browallia New"/>
          <w:sz w:val="26"/>
          <w:szCs w:val="26"/>
          <w:cs/>
          <w:lang w:val="x-none"/>
        </w:rPr>
        <w:t>งบฐานะการเงิน</w:t>
      </w:r>
    </w:p>
    <w:p w14:paraId="6C0C5757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307FA88E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1773BA">
        <w:rPr>
          <w:rFonts w:ascii="Browallia New" w:hAnsi="Browallia New" w:cs="Browallia New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C72247B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31EE54CE" w14:textId="611B8D7E" w:rsidR="00A45C70" w:rsidRPr="001773BA" w:rsidRDefault="00A45C70" w:rsidP="00A45C7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</w:t>
      </w:r>
      <w:r w:rsidRPr="001773BA">
        <w:rPr>
          <w:rFonts w:ascii="Browallia New" w:hAnsi="Browallia New" w:cs="Browallia New"/>
          <w:sz w:val="26"/>
          <w:szCs w:val="26"/>
          <w:cs/>
          <w:lang w:val="x-none"/>
        </w:rPr>
        <w:t>ผลประโยชน์ที่กำหนดไว้</w:t>
      </w:r>
      <w:r w:rsidRPr="001773BA">
        <w:rPr>
          <w:rFonts w:ascii="Browallia New" w:hAnsi="Browallia New" w:cs="Browallia New"/>
          <w:sz w:val="26"/>
          <w:szCs w:val="26"/>
          <w:lang w:val="x-none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  <w:lang w:val="x-none"/>
        </w:rPr>
        <w:t>คือ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14</w:t>
      </w:r>
      <w:r w:rsidR="00E57B84" w:rsidRPr="001773BA">
        <w:rPr>
          <w:rFonts w:ascii="Browallia New" w:hAnsi="Browallia New" w:cs="Browallia New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0</w:t>
      </w:r>
      <w:r w:rsidR="00E27E47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ปี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691C24"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13</w:t>
      </w:r>
      <w:r w:rsidR="00D951CF" w:rsidRPr="001773BA">
        <w:rPr>
          <w:rFonts w:ascii="Browallia New" w:hAnsi="Browallia New" w:cs="Browallia New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0</w:t>
      </w:r>
      <w:r w:rsidR="00D951CF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ปี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6A93A497" w14:textId="3735D786" w:rsidR="00B04547" w:rsidRPr="001773BA" w:rsidRDefault="00B04547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EF8559" w14:textId="4D951000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 มีดังนี้</w:t>
      </w:r>
    </w:p>
    <w:p w14:paraId="3EDB7555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224"/>
        <w:gridCol w:w="1296"/>
        <w:gridCol w:w="1296"/>
        <w:gridCol w:w="1224"/>
        <w:gridCol w:w="1263"/>
      </w:tblGrid>
      <w:tr w:rsidR="00130462" w:rsidRPr="001773BA" w14:paraId="0B8BA16D" w14:textId="77777777" w:rsidTr="0014445A">
        <w:tc>
          <w:tcPr>
            <w:tcW w:w="3168" w:type="dxa"/>
          </w:tcPr>
          <w:p w14:paraId="04311B18" w14:textId="77777777" w:rsidR="00A45C70" w:rsidRPr="001773BA" w:rsidRDefault="00A45C70" w:rsidP="00F0606A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3" w:type="dxa"/>
            <w:gridSpan w:val="5"/>
            <w:tcBorders>
              <w:bottom w:val="single" w:sz="4" w:space="0" w:color="auto"/>
            </w:tcBorders>
            <w:vAlign w:val="bottom"/>
          </w:tcPr>
          <w:p w14:paraId="6AE919B2" w14:textId="77777777" w:rsidR="00A45C70" w:rsidRPr="001773BA" w:rsidRDefault="00A45C70" w:rsidP="00F0606A">
            <w:pPr>
              <w:tabs>
                <w:tab w:val="right" w:pos="10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30462" w:rsidRPr="001773BA" w14:paraId="6AE09B5F" w14:textId="77777777" w:rsidTr="0014445A">
        <w:tc>
          <w:tcPr>
            <w:tcW w:w="3168" w:type="dxa"/>
          </w:tcPr>
          <w:p w14:paraId="06BC8B79" w14:textId="77777777" w:rsidR="00A45C70" w:rsidRPr="001773BA" w:rsidRDefault="00A45C70" w:rsidP="00F0606A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3F4F44" w14:textId="5D9DCA21" w:rsidR="00A45C70" w:rsidRPr="001773BA" w:rsidRDefault="00A45C70" w:rsidP="00F0606A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 xml:space="preserve">น้อยกว่า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0A0EC" w14:textId="7D22832B" w:rsidR="00A45C70" w:rsidRPr="001773BA" w:rsidRDefault="00A45C70" w:rsidP="00F0606A">
            <w:pPr>
              <w:tabs>
                <w:tab w:val="right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BA4093" w14:textId="185BAACD" w:rsidR="00A45C70" w:rsidRPr="001773BA" w:rsidRDefault="00A45C70" w:rsidP="00F0606A">
            <w:pPr>
              <w:tabs>
                <w:tab w:val="right" w:pos="107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ระหว่าง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4BFBC6" w14:textId="1102960B" w:rsidR="00A45C70" w:rsidRPr="001773BA" w:rsidRDefault="00A45C70" w:rsidP="00F0606A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เกินกว่า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D06D9DB" w14:textId="77777777" w:rsidR="00A45C70" w:rsidRPr="001773BA" w:rsidRDefault="00A45C70" w:rsidP="00F0606A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130462" w:rsidRPr="001773BA" w14:paraId="0DD1E1E8" w14:textId="77777777" w:rsidTr="00130462">
        <w:tc>
          <w:tcPr>
            <w:tcW w:w="3168" w:type="dxa"/>
          </w:tcPr>
          <w:p w14:paraId="45B56C2B" w14:textId="77777777" w:rsidR="00BD4692" w:rsidRPr="001773BA" w:rsidRDefault="00BD4692" w:rsidP="00BD46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0393BF" w14:textId="77777777" w:rsidR="00BD4692" w:rsidRPr="001773BA" w:rsidRDefault="00BD4692" w:rsidP="00BD4692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47F655" w14:textId="77777777" w:rsidR="00BD4692" w:rsidRPr="001773BA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C1DC98" w14:textId="77777777" w:rsidR="00BD4692" w:rsidRPr="001773BA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387229" w14:textId="77777777" w:rsidR="00BD4692" w:rsidRPr="001773BA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380588D" w14:textId="77777777" w:rsidR="00BD4692" w:rsidRPr="001773BA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1773BA" w14:paraId="39255E54" w14:textId="77777777" w:rsidTr="00130462">
        <w:tc>
          <w:tcPr>
            <w:tcW w:w="3168" w:type="dxa"/>
          </w:tcPr>
          <w:p w14:paraId="47D43C1A" w14:textId="77777777" w:rsidR="00A45C70" w:rsidRPr="001773BA" w:rsidRDefault="00A45C70" w:rsidP="00F0606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4127B7A" w14:textId="77777777" w:rsidR="00A45C70" w:rsidRPr="001773BA" w:rsidRDefault="00A45C70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17BC7B" w14:textId="77777777" w:rsidR="00A45C70" w:rsidRPr="001773BA" w:rsidRDefault="00A45C70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A68742" w14:textId="77777777" w:rsidR="00A45C70" w:rsidRPr="001773BA" w:rsidRDefault="00A45C70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89FE13E" w14:textId="77777777" w:rsidR="00A45C70" w:rsidRPr="001773BA" w:rsidRDefault="00A45C70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890E171" w14:textId="77777777" w:rsidR="00A45C70" w:rsidRPr="001773BA" w:rsidRDefault="00A45C70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1773BA" w14:paraId="47735602" w14:textId="77777777" w:rsidTr="00130462">
        <w:tc>
          <w:tcPr>
            <w:tcW w:w="3168" w:type="dxa"/>
          </w:tcPr>
          <w:p w14:paraId="69A091C8" w14:textId="0712B6E7" w:rsidR="00A45C70" w:rsidRPr="001773BA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91C24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24" w:type="dxa"/>
            <w:vAlign w:val="bottom"/>
          </w:tcPr>
          <w:p w14:paraId="50059A9E" w14:textId="77777777" w:rsidR="00A45C70" w:rsidRPr="001773BA" w:rsidRDefault="00A45C70" w:rsidP="00F0606A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098DFF" w14:textId="77777777" w:rsidR="00A45C70" w:rsidRPr="001773BA" w:rsidRDefault="00A45C70" w:rsidP="00F0606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992702" w14:textId="77777777" w:rsidR="00A45C70" w:rsidRPr="001773BA" w:rsidRDefault="00A45C70" w:rsidP="00F0606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57A5A7C" w14:textId="77777777" w:rsidR="00A45C70" w:rsidRPr="001773BA" w:rsidRDefault="00A45C70" w:rsidP="00F0606A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1EE20F7" w14:textId="77777777" w:rsidR="00A45C70" w:rsidRPr="001773BA" w:rsidRDefault="00A45C70" w:rsidP="00F0606A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47" w:rsidRPr="001773BA" w14:paraId="231E2AD2" w14:textId="77777777" w:rsidTr="00130462">
        <w:tc>
          <w:tcPr>
            <w:tcW w:w="3168" w:type="dxa"/>
          </w:tcPr>
          <w:p w14:paraId="2EB75FFF" w14:textId="77777777" w:rsidR="00E27E47" w:rsidRPr="001773BA" w:rsidRDefault="00E27E47" w:rsidP="00E27E4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BEA883C" w14:textId="15BB5E1B" w:rsidR="00E27E47" w:rsidRPr="001773BA" w:rsidRDefault="00F27EF7" w:rsidP="00E27E47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795463" w14:textId="459ABCB6" w:rsidR="00E27E47" w:rsidRPr="001773BA" w:rsidRDefault="00F27EF7" w:rsidP="00E27E47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A75E10" w14:textId="11BAF05A" w:rsidR="00E27E47" w:rsidRPr="001773BA" w:rsidRDefault="00F27EF7" w:rsidP="00E27E47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BD06EA4" w14:textId="41ED6E41" w:rsidR="00E27E47" w:rsidRPr="001773BA" w:rsidRDefault="00F27EF7" w:rsidP="00E27E47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63179E6" w14:textId="0F872919" w:rsidR="00E27E47" w:rsidRPr="001773BA" w:rsidRDefault="00F27EF7" w:rsidP="00E27E47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C17E68" w:rsidRPr="001773BA" w14:paraId="0C1C8AFE" w14:textId="77777777" w:rsidTr="00130462">
        <w:tc>
          <w:tcPr>
            <w:tcW w:w="3168" w:type="dxa"/>
          </w:tcPr>
          <w:p w14:paraId="575D91F4" w14:textId="77777777" w:rsidR="00C17E68" w:rsidRPr="001773BA" w:rsidRDefault="00C17E68" w:rsidP="00C17E68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B52B69" w14:textId="77777777" w:rsidR="00C17E68" w:rsidRPr="001773BA" w:rsidRDefault="00C17E68" w:rsidP="00C17E68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4F38F5" w14:textId="77777777" w:rsidR="00C17E68" w:rsidRPr="001773BA" w:rsidRDefault="00C17E68" w:rsidP="00C17E68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48D25D" w14:textId="77777777" w:rsidR="00C17E68" w:rsidRPr="001773BA" w:rsidRDefault="00C17E68" w:rsidP="00C17E6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BB1EF1" w14:textId="77777777" w:rsidR="00C17E68" w:rsidRPr="001773BA" w:rsidRDefault="00C17E68" w:rsidP="00C17E68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39EBF45" w14:textId="77777777" w:rsidR="00C17E68" w:rsidRPr="001773BA" w:rsidRDefault="00C17E68" w:rsidP="00C17E68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54F" w:rsidRPr="001773BA" w14:paraId="61A38596" w14:textId="77777777" w:rsidTr="00130462">
        <w:tc>
          <w:tcPr>
            <w:tcW w:w="3168" w:type="dxa"/>
          </w:tcPr>
          <w:p w14:paraId="3E0CEC58" w14:textId="7590B668" w:rsidR="0084354F" w:rsidRPr="001773BA" w:rsidRDefault="0084354F" w:rsidP="0084354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vAlign w:val="bottom"/>
          </w:tcPr>
          <w:p w14:paraId="10D3BD0B" w14:textId="77777777" w:rsidR="0084354F" w:rsidRPr="001773BA" w:rsidRDefault="0084354F" w:rsidP="0084354F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081701" w14:textId="77777777" w:rsidR="0084354F" w:rsidRPr="001773BA" w:rsidRDefault="0084354F" w:rsidP="0084354F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674A32" w14:textId="77777777" w:rsidR="0084354F" w:rsidRPr="001773BA" w:rsidRDefault="0084354F" w:rsidP="0084354F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9628EB" w14:textId="77777777" w:rsidR="0084354F" w:rsidRPr="001773BA" w:rsidRDefault="0084354F" w:rsidP="0084354F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3ACA786" w14:textId="77777777" w:rsidR="0084354F" w:rsidRPr="001773BA" w:rsidRDefault="0084354F" w:rsidP="0084354F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54F" w:rsidRPr="001773BA" w14:paraId="69F222C5" w14:textId="77777777" w:rsidTr="00130462">
        <w:tc>
          <w:tcPr>
            <w:tcW w:w="3168" w:type="dxa"/>
          </w:tcPr>
          <w:p w14:paraId="5948B763" w14:textId="4A8707D3" w:rsidR="0084354F" w:rsidRPr="001773BA" w:rsidRDefault="0084354F" w:rsidP="0084354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B04062" w14:textId="7589B85D" w:rsidR="0084354F" w:rsidRPr="001773BA" w:rsidRDefault="00F27EF7" w:rsidP="0084354F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A2CD43" w14:textId="212B623F" w:rsidR="0084354F" w:rsidRPr="001773BA" w:rsidRDefault="00F27EF7" w:rsidP="0084354F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A95F21" w14:textId="71E5A22F" w:rsidR="0084354F" w:rsidRPr="001773BA" w:rsidRDefault="00F27EF7" w:rsidP="0084354F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9B33C05" w14:textId="15E77953" w:rsidR="0084354F" w:rsidRPr="001773BA" w:rsidRDefault="00F27EF7" w:rsidP="0084354F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C126D25" w14:textId="0CEA85E5" w:rsidR="0084354F" w:rsidRPr="001773BA" w:rsidRDefault="00F27EF7" w:rsidP="0084354F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</w:tbl>
    <w:p w14:paraId="092CC300" w14:textId="77777777" w:rsidR="00A45C70" w:rsidRPr="001773BA" w:rsidRDefault="00A45C70" w:rsidP="00A45C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1B658F48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5268D94F" w14:textId="742C1D19" w:rsidR="00A45C70" w:rsidRPr="001773BA" w:rsidRDefault="00F27EF7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A45C7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ทุนเรือนหุ้น</w:t>
            </w:r>
          </w:p>
        </w:tc>
      </w:tr>
    </w:tbl>
    <w:p w14:paraId="22367FFF" w14:textId="77777777" w:rsidR="00A45C70" w:rsidRPr="001773BA" w:rsidRDefault="00A45C70" w:rsidP="00A45C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08"/>
        <w:gridCol w:w="1764"/>
        <w:gridCol w:w="1297"/>
      </w:tblGrid>
      <w:tr w:rsidR="00130462" w:rsidRPr="001773BA" w14:paraId="5A23E799" w14:textId="77777777" w:rsidTr="0014445A">
        <w:tc>
          <w:tcPr>
            <w:tcW w:w="6408" w:type="dxa"/>
          </w:tcPr>
          <w:p w14:paraId="1FD90E04" w14:textId="77777777" w:rsidR="00A45C70" w:rsidRPr="001773BA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1" w:type="dxa"/>
            <w:gridSpan w:val="2"/>
            <w:tcBorders>
              <w:bottom w:val="single" w:sz="4" w:space="0" w:color="auto"/>
            </w:tcBorders>
          </w:tcPr>
          <w:p w14:paraId="64FB61A7" w14:textId="77777777" w:rsidR="00A45C70" w:rsidRPr="001773BA" w:rsidRDefault="00A45C70" w:rsidP="00F0606A">
            <w:pPr>
              <w:tabs>
                <w:tab w:val="right" w:pos="10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1ADE3855" w14:textId="77777777" w:rsidR="00A45C70" w:rsidRPr="001773BA" w:rsidRDefault="00A45C70" w:rsidP="00F0606A">
            <w:pPr>
              <w:tabs>
                <w:tab w:val="right" w:pos="10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30462" w:rsidRPr="001773BA" w14:paraId="2A064EDD" w14:textId="77777777" w:rsidTr="0014445A">
        <w:tc>
          <w:tcPr>
            <w:tcW w:w="6408" w:type="dxa"/>
          </w:tcPr>
          <w:p w14:paraId="2E78C6CE" w14:textId="77777777" w:rsidR="00A45C70" w:rsidRPr="001773BA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6A6F87BA" w14:textId="77777777" w:rsidR="00A45C70" w:rsidRPr="001773BA" w:rsidRDefault="00A45C70" w:rsidP="00F0606A">
            <w:pPr>
              <w:tabs>
                <w:tab w:val="right" w:pos="15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จำนวนหุ้นที่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3B6E1EE" w14:textId="77777777" w:rsidR="00A45C70" w:rsidRPr="001773BA" w:rsidRDefault="00A45C70" w:rsidP="00F0606A">
            <w:pPr>
              <w:tabs>
                <w:tab w:val="right" w:pos="11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30462" w:rsidRPr="001773BA" w14:paraId="2B8DDF5A" w14:textId="77777777" w:rsidTr="00130462">
        <w:tc>
          <w:tcPr>
            <w:tcW w:w="6408" w:type="dxa"/>
          </w:tcPr>
          <w:p w14:paraId="4F0C413C" w14:textId="77777777" w:rsidR="00A45C70" w:rsidRPr="001773BA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</w:tcPr>
          <w:p w14:paraId="242F898B" w14:textId="77777777" w:rsidR="00A45C70" w:rsidRPr="001773BA" w:rsidRDefault="00A45C70" w:rsidP="00F0606A">
            <w:pPr>
              <w:tabs>
                <w:tab w:val="right" w:pos="15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  <w:r w:rsidR="00B9070C"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และออก</w:t>
            </w:r>
          </w:p>
        </w:tc>
        <w:tc>
          <w:tcPr>
            <w:tcW w:w="1297" w:type="dxa"/>
          </w:tcPr>
          <w:p w14:paraId="4EBC5ECE" w14:textId="77777777" w:rsidR="00A45C70" w:rsidRPr="001773BA" w:rsidRDefault="00A45C70" w:rsidP="00F0606A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130462" w:rsidRPr="001773BA" w14:paraId="638C06FF" w14:textId="77777777" w:rsidTr="00130462">
        <w:tc>
          <w:tcPr>
            <w:tcW w:w="6408" w:type="dxa"/>
          </w:tcPr>
          <w:p w14:paraId="7CBE435A" w14:textId="77777777" w:rsidR="00A45C70" w:rsidRPr="001773BA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2A2AD4B9" w14:textId="77777777" w:rsidR="00A45C70" w:rsidRPr="001773BA" w:rsidRDefault="00A45C70" w:rsidP="00F0606A">
            <w:pPr>
              <w:tabs>
                <w:tab w:val="right" w:pos="15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หุ้น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82F8EF4" w14:textId="77777777" w:rsidR="00A45C70" w:rsidRPr="001773BA" w:rsidRDefault="00A45C70" w:rsidP="00F0606A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30462" w:rsidRPr="001773BA" w14:paraId="4F5B6138" w14:textId="77777777" w:rsidTr="00130462">
        <w:tc>
          <w:tcPr>
            <w:tcW w:w="6408" w:type="dxa"/>
          </w:tcPr>
          <w:p w14:paraId="0DF5551C" w14:textId="77777777" w:rsidR="00A45C70" w:rsidRPr="001773BA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17CEB8F0" w14:textId="77777777" w:rsidR="00A45C70" w:rsidRPr="001773BA" w:rsidRDefault="00A45C70" w:rsidP="00F0606A">
            <w:pPr>
              <w:tabs>
                <w:tab w:val="decimal" w:pos="15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09997A4" w14:textId="77777777" w:rsidR="00A45C70" w:rsidRPr="001773BA" w:rsidRDefault="00A45C70" w:rsidP="00F0606A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4354F" w:rsidRPr="001773BA" w14:paraId="07725257" w14:textId="77777777" w:rsidTr="00130462">
        <w:tc>
          <w:tcPr>
            <w:tcW w:w="6408" w:type="dxa"/>
          </w:tcPr>
          <w:p w14:paraId="7FAD77E2" w14:textId="6C8BA015" w:rsidR="0084354F" w:rsidRPr="001773BA" w:rsidRDefault="0084354F" w:rsidP="0084354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3CDD1170" w14:textId="7BB5B54E" w:rsidR="0084354F" w:rsidRPr="001773BA" w:rsidRDefault="00F27EF7" w:rsidP="0084354F">
            <w:pPr>
              <w:tabs>
                <w:tab w:val="decimal" w:pos="15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7F2C4BE" w14:textId="6D9FEE3E" w:rsidR="0084354F" w:rsidRPr="001773BA" w:rsidRDefault="00F27EF7" w:rsidP="0084354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4354F" w:rsidRPr="001773BA" w14:paraId="24C99676" w14:textId="77777777" w:rsidTr="00130462">
        <w:tc>
          <w:tcPr>
            <w:tcW w:w="6408" w:type="dxa"/>
          </w:tcPr>
          <w:p w14:paraId="47CD989D" w14:textId="77777777" w:rsidR="0084354F" w:rsidRPr="001773BA" w:rsidRDefault="0084354F" w:rsidP="0084354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3564A40A" w14:textId="77777777" w:rsidR="0084354F" w:rsidRPr="001773BA" w:rsidRDefault="0084354F" w:rsidP="0084354F">
            <w:pPr>
              <w:tabs>
                <w:tab w:val="decimal" w:pos="15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0F5E7C6" w14:textId="77777777" w:rsidR="0084354F" w:rsidRPr="001773BA" w:rsidRDefault="0084354F" w:rsidP="0084354F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4354F" w:rsidRPr="001773BA" w14:paraId="34E86D8B" w14:textId="77777777" w:rsidTr="00130462">
        <w:tc>
          <w:tcPr>
            <w:tcW w:w="6408" w:type="dxa"/>
          </w:tcPr>
          <w:p w14:paraId="649DE656" w14:textId="4831AD64" w:rsidR="0084354F" w:rsidRPr="001773BA" w:rsidRDefault="0084354F" w:rsidP="0084354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189A574C" w14:textId="77DBD8DF" w:rsidR="0084354F" w:rsidRPr="001773BA" w:rsidRDefault="00F27EF7" w:rsidP="0084354F">
            <w:pPr>
              <w:pStyle w:val="Heading2"/>
              <w:keepNext w:val="0"/>
              <w:tabs>
                <w:tab w:val="decimal" w:pos="153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7413C138" w14:textId="6D08D36B" w:rsidR="0084354F" w:rsidRPr="001773BA" w:rsidRDefault="00F27EF7" w:rsidP="0084354F">
            <w:pPr>
              <w:pStyle w:val="Heading2"/>
              <w:keepNext w:val="0"/>
              <w:tabs>
                <w:tab w:val="decimal" w:pos="109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84354F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4354F" w:rsidRPr="001773BA" w14:paraId="0C04C67A" w14:textId="77777777" w:rsidTr="00130462">
        <w:tc>
          <w:tcPr>
            <w:tcW w:w="6408" w:type="dxa"/>
          </w:tcPr>
          <w:p w14:paraId="53BF2C0F" w14:textId="77777777" w:rsidR="0084354F" w:rsidRPr="001773BA" w:rsidRDefault="0084354F" w:rsidP="0084354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680A2EFD" w14:textId="77777777" w:rsidR="0084354F" w:rsidRPr="001773BA" w:rsidRDefault="0084354F" w:rsidP="0084354F">
            <w:pPr>
              <w:pStyle w:val="Heading2"/>
              <w:keepNext w:val="0"/>
              <w:tabs>
                <w:tab w:val="decimal" w:pos="15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9B97D32" w14:textId="77777777" w:rsidR="0084354F" w:rsidRPr="001773BA" w:rsidRDefault="0084354F" w:rsidP="0084354F">
            <w:pPr>
              <w:pStyle w:val="Heading2"/>
              <w:keepNext w:val="0"/>
              <w:tabs>
                <w:tab w:val="decimal" w:pos="10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47" w:rsidRPr="001773BA" w14:paraId="765AB173" w14:textId="77777777" w:rsidTr="00130462">
        <w:tc>
          <w:tcPr>
            <w:tcW w:w="6408" w:type="dxa"/>
          </w:tcPr>
          <w:p w14:paraId="2E3EEB99" w14:textId="18521F5C" w:rsidR="00E27E47" w:rsidRPr="001773BA" w:rsidRDefault="00E27E47" w:rsidP="00E27E4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3EE105AE" w14:textId="4D4561A7" w:rsidR="00E27E47" w:rsidRPr="001773BA" w:rsidRDefault="00F27EF7" w:rsidP="00E27E47">
            <w:pPr>
              <w:pStyle w:val="Heading2"/>
              <w:keepNext w:val="0"/>
              <w:tabs>
                <w:tab w:val="decimal" w:pos="153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9A3A76C" w14:textId="586A0AB8" w:rsidR="00E27E47" w:rsidRPr="001773BA" w:rsidRDefault="00F27EF7" w:rsidP="00E27E47">
            <w:pPr>
              <w:pStyle w:val="Heading2"/>
              <w:keepNext w:val="0"/>
              <w:tabs>
                <w:tab w:val="decimal" w:pos="109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056731B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F8A7CB1" w14:textId="353AFA9F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หุ้นสามัญจดทะเบียนทั้งหมดมีจำนวน </w:t>
      </w:r>
      <w:r w:rsidR="00F27EF7" w:rsidRPr="001773BA">
        <w:rPr>
          <w:rFonts w:ascii="Browallia New" w:hAnsi="Browallia New" w:cs="Browallia New"/>
          <w:sz w:val="26"/>
          <w:szCs w:val="26"/>
        </w:rPr>
        <w:t>15</w:t>
      </w:r>
      <w:r w:rsidR="00C17E68" w:rsidRPr="001773BA">
        <w:rPr>
          <w:rFonts w:ascii="Browallia New" w:hAnsi="Browallia New" w:cs="Browallia New"/>
          <w:sz w:val="26"/>
          <w:szCs w:val="26"/>
        </w:rPr>
        <w:t>,</w:t>
      </w:r>
      <w:r w:rsidR="00F27EF7" w:rsidRPr="001773BA">
        <w:rPr>
          <w:rFonts w:ascii="Browallia New" w:hAnsi="Browallia New" w:cs="Browallia New"/>
          <w:sz w:val="26"/>
          <w:szCs w:val="26"/>
        </w:rPr>
        <w:t>097</w:t>
      </w:r>
      <w:r w:rsidR="00C17E68" w:rsidRPr="001773BA">
        <w:rPr>
          <w:rFonts w:ascii="Browallia New" w:hAnsi="Browallia New" w:cs="Browallia New"/>
          <w:sz w:val="26"/>
          <w:szCs w:val="26"/>
        </w:rPr>
        <w:t>,</w:t>
      </w:r>
      <w:r w:rsidR="00F27EF7" w:rsidRPr="001773BA">
        <w:rPr>
          <w:rFonts w:ascii="Browallia New" w:hAnsi="Browallia New" w:cs="Browallia New"/>
          <w:sz w:val="26"/>
          <w:szCs w:val="26"/>
        </w:rPr>
        <w:t>800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หุ้น (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2567</w:t>
      </w:r>
      <w:r w:rsidRPr="001773BA">
        <w:rPr>
          <w:rFonts w:ascii="Browallia New" w:hAnsi="Browallia New" w:cs="Browallia New"/>
          <w:sz w:val="26"/>
          <w:szCs w:val="26"/>
        </w:rPr>
        <w:t xml:space="preserve"> :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15</w:t>
      </w:r>
      <w:r w:rsidR="0084354F" w:rsidRPr="001773BA">
        <w:rPr>
          <w:rFonts w:ascii="Browallia New" w:hAnsi="Browallia New" w:cs="Browallia New"/>
          <w:sz w:val="26"/>
          <w:szCs w:val="26"/>
        </w:rPr>
        <w:t>,</w:t>
      </w:r>
      <w:r w:rsidR="00F27EF7" w:rsidRPr="001773BA">
        <w:rPr>
          <w:rFonts w:ascii="Browallia New" w:hAnsi="Browallia New" w:cs="Browallia New"/>
          <w:sz w:val="26"/>
          <w:szCs w:val="26"/>
        </w:rPr>
        <w:t>097</w:t>
      </w:r>
      <w:r w:rsidR="0084354F" w:rsidRPr="001773BA">
        <w:rPr>
          <w:rFonts w:ascii="Browallia New" w:hAnsi="Browallia New" w:cs="Browallia New"/>
          <w:sz w:val="26"/>
          <w:szCs w:val="26"/>
        </w:rPr>
        <w:t>,</w:t>
      </w:r>
      <w:r w:rsidR="00F27EF7" w:rsidRPr="001773BA">
        <w:rPr>
          <w:rFonts w:ascii="Browallia New" w:hAnsi="Browallia New" w:cs="Browallia New"/>
          <w:sz w:val="26"/>
          <w:szCs w:val="26"/>
        </w:rPr>
        <w:t>800</w:t>
      </w:r>
      <w:r w:rsidR="0084354F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หุ้น) ซึ่งมีราคามูลค่าที่ตราไว้หุ้นละ </w:t>
      </w:r>
      <w:r w:rsidR="00F27EF7" w:rsidRPr="001773BA">
        <w:rPr>
          <w:rFonts w:ascii="Browallia New" w:hAnsi="Browallia New" w:cs="Browallia New"/>
          <w:sz w:val="26"/>
          <w:szCs w:val="26"/>
        </w:rPr>
        <w:t>10</w:t>
      </w:r>
      <w:r w:rsidR="00C17E68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154991" w:rsidRPr="001773BA">
        <w:rPr>
          <w:rFonts w:ascii="Browallia New" w:hAnsi="Browallia New" w:cs="Browallia New"/>
          <w:sz w:val="26"/>
          <w:szCs w:val="26"/>
        </w:rPr>
        <w:br/>
      </w:r>
      <w:r w:rsidRPr="001773BA">
        <w:rPr>
          <w:rFonts w:ascii="Browallia New" w:hAnsi="Browallia New" w:cs="Browallia New"/>
          <w:sz w:val="26"/>
          <w:szCs w:val="26"/>
          <w:cs/>
        </w:rPr>
        <w:t>(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2567</w:t>
      </w:r>
      <w:r w:rsidRPr="001773BA">
        <w:rPr>
          <w:rFonts w:ascii="Browallia New" w:hAnsi="Browallia New" w:cs="Browallia New"/>
          <w:sz w:val="26"/>
          <w:szCs w:val="26"/>
        </w:rPr>
        <w:t xml:space="preserve"> : 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F27EF7" w:rsidRPr="001773BA">
        <w:rPr>
          <w:rFonts w:ascii="Browallia New" w:hAnsi="Browallia New" w:cs="Browallia New"/>
          <w:sz w:val="26"/>
          <w:szCs w:val="26"/>
        </w:rPr>
        <w:t>10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บาท) หุ้นทั้งหมดได้ออกและชำระเต็มมูลค่าแล้ว</w:t>
      </w:r>
    </w:p>
    <w:p w14:paraId="5EDE80BE" w14:textId="279A1296" w:rsidR="00A45C70" w:rsidRPr="001773BA" w:rsidRDefault="00532C06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60CDC912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18FDEF30" w14:textId="3E2F1E17" w:rsidR="00A45C70" w:rsidRPr="001773BA" w:rsidRDefault="00F27EF7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A45C7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ทุนสำรองตามกฎหมาย</w:t>
            </w:r>
          </w:p>
        </w:tc>
      </w:tr>
    </w:tbl>
    <w:p w14:paraId="51A7A010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B46E90" w14:textId="42F007DC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ภายใต้พระราชบัญญัติบริษัทมหาชนจำกัด บริษัทต้องจัดสรรสำรองตามกฎหมายไม่น้อยกว่าร้อยละ </w:t>
      </w:r>
      <w:r w:rsidR="00F27EF7" w:rsidRPr="001773BA">
        <w:rPr>
          <w:rFonts w:ascii="Browallia New" w:hAnsi="Browallia New" w:cs="Browallia New"/>
          <w:sz w:val="26"/>
          <w:szCs w:val="26"/>
        </w:rPr>
        <w:t>5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ของกำไรสุทธิประจำปี</w:t>
      </w:r>
      <w:r w:rsidR="0092368C" w:rsidRPr="001773BA">
        <w:rPr>
          <w:rFonts w:ascii="Browallia New" w:hAnsi="Browallia New" w:cs="Browallia New"/>
          <w:sz w:val="26"/>
          <w:szCs w:val="26"/>
        </w:rPr>
        <w:br/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หลังหักขาดทุนสะสมยกมา (ถ้ามี) จนกว่าสำรองนี้มีจำนวนไม่น้อยกว่าร้อยละ </w:t>
      </w:r>
      <w:r w:rsidR="00F27EF7" w:rsidRPr="001773BA">
        <w:rPr>
          <w:rFonts w:ascii="Browallia New" w:hAnsi="Browallia New" w:cs="Browallia New"/>
          <w:sz w:val="26"/>
          <w:szCs w:val="26"/>
        </w:rPr>
        <w:t>10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ของทุนจดทะเบียนของบริษัท สำรองดังกล่าว</w:t>
      </w:r>
      <w:r w:rsidR="0092368C" w:rsidRPr="001773BA">
        <w:rPr>
          <w:rFonts w:ascii="Browallia New" w:hAnsi="Browallia New" w:cs="Browallia New"/>
          <w:sz w:val="26"/>
          <w:szCs w:val="26"/>
        </w:rPr>
        <w:br/>
      </w:r>
      <w:r w:rsidRPr="001773BA">
        <w:rPr>
          <w:rFonts w:ascii="Browallia New" w:hAnsi="Browallia New" w:cs="Browallia New"/>
          <w:sz w:val="26"/>
          <w:szCs w:val="26"/>
          <w:cs/>
        </w:rPr>
        <w:t>เป็นสำรองที่ไม่สามารถจัดสรรให้แก่ผู้ถือหุ้นได้</w:t>
      </w:r>
    </w:p>
    <w:p w14:paraId="7302619A" w14:textId="5CC7D557" w:rsidR="00A45C70" w:rsidRPr="001773BA" w:rsidRDefault="00A45C70" w:rsidP="008F528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3D64EA36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3D67423D" w14:textId="1BF4563E" w:rsidR="00A45C70" w:rsidRPr="001773BA" w:rsidRDefault="00F27EF7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A45C7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รายได้จากการประกอบกิจการโรงแรม</w:t>
            </w:r>
          </w:p>
        </w:tc>
      </w:tr>
    </w:tbl>
    <w:p w14:paraId="637A0177" w14:textId="77777777" w:rsidR="00A45C70" w:rsidRPr="001773BA" w:rsidRDefault="00A45C70" w:rsidP="00A45C70">
      <w:pPr>
        <w:jc w:val="thaiDistribute"/>
        <w:rPr>
          <w:rFonts w:ascii="Browallia New" w:hAnsi="Browallia New" w:cs="Browallia New"/>
        </w:rPr>
      </w:pPr>
    </w:p>
    <w:p w14:paraId="5A9728FE" w14:textId="7347B3E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รายได้จากการประกอบกิจการโรงแรมสำหรับปีสิ้นสุดวันที่ </w:t>
      </w:r>
      <w:r w:rsidR="00F27EF7" w:rsidRPr="001773BA">
        <w:rPr>
          <w:rFonts w:ascii="Browallia New" w:hAnsi="Browallia New" w:cs="Browallia New"/>
          <w:sz w:val="26"/>
          <w:szCs w:val="26"/>
        </w:rPr>
        <w:t>31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2568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2567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ประกอบด้วยรายได้ดังต่อไปนี้</w:t>
      </w:r>
    </w:p>
    <w:p w14:paraId="740C6E4A" w14:textId="77777777" w:rsidR="00A45C70" w:rsidRPr="001773BA" w:rsidRDefault="00A45C70" w:rsidP="00A45C70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0462" w:rsidRPr="001773BA" w14:paraId="06C2A573" w14:textId="77777777" w:rsidTr="0014445A">
        <w:tc>
          <w:tcPr>
            <w:tcW w:w="3690" w:type="dxa"/>
            <w:vAlign w:val="bottom"/>
          </w:tcPr>
          <w:p w14:paraId="1BEFFACE" w14:textId="77777777" w:rsidR="00A45C70" w:rsidRPr="001773BA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075764B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54803B3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354F" w:rsidRPr="001773BA" w14:paraId="0EB61A6C" w14:textId="77777777" w:rsidTr="0014445A">
        <w:tc>
          <w:tcPr>
            <w:tcW w:w="3690" w:type="dxa"/>
            <w:vAlign w:val="bottom"/>
          </w:tcPr>
          <w:p w14:paraId="7451E1D3" w14:textId="77777777" w:rsidR="0084354F" w:rsidRPr="001773BA" w:rsidRDefault="0084354F" w:rsidP="0084354F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514C93" w14:textId="0D66BAE0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F34CB0" w14:textId="0BAE0DC9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D1D900" w14:textId="7CDA51AE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E9F67" w14:textId="31D3A78E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4354F" w:rsidRPr="001773BA" w14:paraId="60CA1807" w14:textId="77777777" w:rsidTr="00130462">
        <w:tc>
          <w:tcPr>
            <w:tcW w:w="3690" w:type="dxa"/>
            <w:vAlign w:val="bottom"/>
          </w:tcPr>
          <w:p w14:paraId="7B205934" w14:textId="77777777" w:rsidR="0084354F" w:rsidRPr="001773BA" w:rsidRDefault="0084354F" w:rsidP="0084354F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0B1408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0C3F5C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79F11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DFF5C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354F" w:rsidRPr="001773BA" w14:paraId="3876357D" w14:textId="77777777" w:rsidTr="00130462">
        <w:tc>
          <w:tcPr>
            <w:tcW w:w="3690" w:type="dxa"/>
            <w:vAlign w:val="bottom"/>
          </w:tcPr>
          <w:p w14:paraId="4408B9CE" w14:textId="77777777" w:rsidR="0084354F" w:rsidRPr="001773BA" w:rsidRDefault="0084354F" w:rsidP="0084354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CF7F1" w14:textId="77777777" w:rsidR="0084354F" w:rsidRPr="001773BA" w:rsidRDefault="0084354F" w:rsidP="0084354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0A5CD" w14:textId="77777777" w:rsidR="0084354F" w:rsidRPr="001773BA" w:rsidRDefault="0084354F" w:rsidP="0084354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F58DBA" w14:textId="77777777" w:rsidR="0084354F" w:rsidRPr="001773BA" w:rsidRDefault="0084354F" w:rsidP="0084354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4AF3C2" w14:textId="77777777" w:rsidR="0084354F" w:rsidRPr="001773BA" w:rsidRDefault="0084354F" w:rsidP="0084354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47" w:rsidRPr="001773BA" w14:paraId="5F7E9FA2" w14:textId="77777777" w:rsidTr="00130462">
        <w:tc>
          <w:tcPr>
            <w:tcW w:w="3690" w:type="dxa"/>
            <w:vAlign w:val="bottom"/>
          </w:tcPr>
          <w:p w14:paraId="29EED859" w14:textId="77777777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รายได้ค่าห้องพัก</w:t>
            </w:r>
          </w:p>
        </w:tc>
        <w:tc>
          <w:tcPr>
            <w:tcW w:w="1440" w:type="dxa"/>
            <w:vAlign w:val="bottom"/>
          </w:tcPr>
          <w:p w14:paraId="4AEEA34D" w14:textId="4658395B" w:rsidR="00E27E47" w:rsidRPr="001773BA" w:rsidRDefault="00E27E47" w:rsidP="00E27E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vAlign w:val="bottom"/>
          </w:tcPr>
          <w:p w14:paraId="3FFB9A10" w14:textId="24728356" w:rsidR="00E27E47" w:rsidRPr="001773BA" w:rsidRDefault="00F27EF7" w:rsidP="00E27E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40" w:type="dxa"/>
            <w:vAlign w:val="bottom"/>
          </w:tcPr>
          <w:p w14:paraId="32523087" w14:textId="485C0189" w:rsidR="00E27E47" w:rsidRPr="001773BA" w:rsidRDefault="00E27E47" w:rsidP="00E27E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vAlign w:val="bottom"/>
          </w:tcPr>
          <w:p w14:paraId="161C8748" w14:textId="3ECE0E0C" w:rsidR="00E27E47" w:rsidRPr="001773BA" w:rsidRDefault="00F27EF7" w:rsidP="00E27E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E27E47" w:rsidRPr="001773BA" w14:paraId="7C3E6F7B" w14:textId="77777777" w:rsidTr="00130462">
        <w:tc>
          <w:tcPr>
            <w:tcW w:w="3690" w:type="dxa"/>
            <w:vAlign w:val="bottom"/>
          </w:tcPr>
          <w:p w14:paraId="17BEF8D3" w14:textId="77777777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รายได้ค่าอาหารและเครื่องดื่ม</w:t>
            </w:r>
          </w:p>
        </w:tc>
        <w:tc>
          <w:tcPr>
            <w:tcW w:w="1440" w:type="dxa"/>
            <w:vAlign w:val="bottom"/>
          </w:tcPr>
          <w:p w14:paraId="145C6A81" w14:textId="1CC5DFF8" w:rsidR="00E27E47" w:rsidRPr="001773BA" w:rsidRDefault="00E27E47" w:rsidP="00E27E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40" w:type="dxa"/>
            <w:vAlign w:val="bottom"/>
          </w:tcPr>
          <w:p w14:paraId="386EA504" w14:textId="710752F8" w:rsidR="00E27E47" w:rsidRPr="001773BA" w:rsidRDefault="00F27EF7" w:rsidP="00E27E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vAlign w:val="bottom"/>
          </w:tcPr>
          <w:p w14:paraId="07BD4F3E" w14:textId="2175F840" w:rsidR="00E27E47" w:rsidRPr="001773BA" w:rsidRDefault="00E27E47" w:rsidP="00E27E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40" w:type="dxa"/>
            <w:vAlign w:val="bottom"/>
          </w:tcPr>
          <w:p w14:paraId="0495A743" w14:textId="278224E8" w:rsidR="00E27E47" w:rsidRPr="001773BA" w:rsidRDefault="00F27EF7" w:rsidP="00E27E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E27E47" w:rsidRPr="001773BA" w14:paraId="12F2B636" w14:textId="77777777" w:rsidTr="00130462">
        <w:tc>
          <w:tcPr>
            <w:tcW w:w="3690" w:type="dxa"/>
            <w:vAlign w:val="bottom"/>
          </w:tcPr>
          <w:p w14:paraId="0247C017" w14:textId="77777777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รายได้ค่าบริการอื่น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A0F651" w14:textId="00FED32C" w:rsidR="00E27E47" w:rsidRPr="001773BA" w:rsidRDefault="00E27E47" w:rsidP="00E27E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16519A" w14:textId="45BA76EC" w:rsidR="00E27E47" w:rsidRPr="001773BA" w:rsidRDefault="00F27EF7" w:rsidP="00E27E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55911" w14:textId="1832A49C" w:rsidR="00E27E47" w:rsidRPr="001773BA" w:rsidRDefault="00E27E47" w:rsidP="00E27E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7685AB" w14:textId="11E28122" w:rsidR="00E27E47" w:rsidRPr="001773BA" w:rsidRDefault="00F27EF7" w:rsidP="00E27E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  <w:tr w:rsidR="00E27E47" w:rsidRPr="001773BA" w14:paraId="696D0BC2" w14:textId="77777777" w:rsidTr="00163F1A">
        <w:tc>
          <w:tcPr>
            <w:tcW w:w="3690" w:type="dxa"/>
            <w:vAlign w:val="bottom"/>
          </w:tcPr>
          <w:p w14:paraId="0444EBDF" w14:textId="77777777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รวมรายได้จากการประกอบกิจการโรงแรม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96A9B" w14:textId="25E3C19E" w:rsidR="00E27E47" w:rsidRPr="001773BA" w:rsidRDefault="00F27EF7" w:rsidP="00E27E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B96AC" w14:textId="1A1E4491" w:rsidR="00E27E47" w:rsidRPr="001773BA" w:rsidRDefault="00F27EF7" w:rsidP="00E27E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02091" w14:textId="1E5E20C6" w:rsidR="00E27E47" w:rsidRPr="001773BA" w:rsidRDefault="00F27EF7" w:rsidP="00E27E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E63F2" w14:textId="46FC921C" w:rsidR="00E27E47" w:rsidRPr="001773BA" w:rsidRDefault="00F27EF7" w:rsidP="00E27E4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</w:tbl>
    <w:p w14:paraId="1769114F" w14:textId="1B7382BF" w:rsidR="009C341C" w:rsidRPr="001773BA" w:rsidRDefault="009C341C" w:rsidP="00A45C70">
      <w:pPr>
        <w:jc w:val="thaiDistribute"/>
        <w:rPr>
          <w:rFonts w:ascii="Browallia New" w:hAnsi="Browallia New" w:cs="Browallia New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38D2D30A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34C9B288" w14:textId="6531764E" w:rsidR="00A45C70" w:rsidRPr="001773BA" w:rsidRDefault="00F27EF7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A45C7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0AF6F2FD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cs/>
        </w:rPr>
      </w:pPr>
    </w:p>
    <w:p w14:paraId="3ED48AE8" w14:textId="4A3CBC5F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รายได้อื่นสำหรับปีสิ้นสุดวันที่ </w:t>
      </w:r>
      <w:r w:rsidR="00F27EF7" w:rsidRPr="001773BA">
        <w:rPr>
          <w:rFonts w:ascii="Browallia New" w:hAnsi="Browallia New" w:cs="Browallia New"/>
          <w:sz w:val="26"/>
          <w:szCs w:val="26"/>
        </w:rPr>
        <w:t>31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2568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2567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ประกอบด้วยรายได้ดังต่อไปนี้</w:t>
      </w:r>
    </w:p>
    <w:p w14:paraId="7AE1CC8E" w14:textId="77777777" w:rsidR="00A45C70" w:rsidRPr="001773BA" w:rsidRDefault="00A45C70" w:rsidP="00A45C70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0462" w:rsidRPr="001773BA" w14:paraId="0E9A486A" w14:textId="77777777" w:rsidTr="0014445A">
        <w:tc>
          <w:tcPr>
            <w:tcW w:w="3690" w:type="dxa"/>
            <w:vAlign w:val="bottom"/>
          </w:tcPr>
          <w:p w14:paraId="43716177" w14:textId="77777777" w:rsidR="00A45C70" w:rsidRPr="001773BA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FB4F210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BB735DE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354F" w:rsidRPr="001773BA" w14:paraId="2975BBE2" w14:textId="77777777" w:rsidTr="0014445A">
        <w:tc>
          <w:tcPr>
            <w:tcW w:w="3690" w:type="dxa"/>
            <w:vAlign w:val="bottom"/>
          </w:tcPr>
          <w:p w14:paraId="4FD8B7EA" w14:textId="77777777" w:rsidR="0084354F" w:rsidRPr="001773BA" w:rsidRDefault="0084354F" w:rsidP="0084354F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1468B2" w14:textId="5DF5E543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14297" w14:textId="6B5128D4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64711A" w14:textId="05B9FC3A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53A88B" w14:textId="253EAA70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4354F" w:rsidRPr="001773BA" w14:paraId="33254213" w14:textId="77777777" w:rsidTr="00130462">
        <w:tc>
          <w:tcPr>
            <w:tcW w:w="3690" w:type="dxa"/>
            <w:vAlign w:val="bottom"/>
          </w:tcPr>
          <w:p w14:paraId="24B58959" w14:textId="77777777" w:rsidR="0084354F" w:rsidRPr="001773BA" w:rsidRDefault="0084354F" w:rsidP="0084354F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2D04E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DE2A48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090637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041B2" w14:textId="77777777" w:rsidR="0084354F" w:rsidRPr="001773BA" w:rsidRDefault="0084354F" w:rsidP="008435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354F" w:rsidRPr="001773BA" w14:paraId="3E638EDD" w14:textId="77777777" w:rsidTr="00130462">
        <w:trPr>
          <w:trHeight w:val="116"/>
        </w:trPr>
        <w:tc>
          <w:tcPr>
            <w:tcW w:w="3690" w:type="dxa"/>
            <w:vAlign w:val="bottom"/>
          </w:tcPr>
          <w:p w14:paraId="3764A8C5" w14:textId="77777777" w:rsidR="0084354F" w:rsidRPr="001773BA" w:rsidRDefault="0084354F" w:rsidP="0084354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AB6D8D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687D9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E67091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93142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27E47" w:rsidRPr="001773BA" w14:paraId="454AEEFF" w14:textId="77777777" w:rsidTr="00130462">
        <w:tc>
          <w:tcPr>
            <w:tcW w:w="3690" w:type="dxa"/>
          </w:tcPr>
          <w:p w14:paraId="0C6C7E9E" w14:textId="77777777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39422E11" w14:textId="25711378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440" w:type="dxa"/>
          </w:tcPr>
          <w:p w14:paraId="3AEE24A2" w14:textId="4D49A009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440" w:type="dxa"/>
          </w:tcPr>
          <w:p w14:paraId="5D002840" w14:textId="51764EA6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440" w:type="dxa"/>
          </w:tcPr>
          <w:p w14:paraId="6A151170" w14:textId="13C78B7E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E27E47" w:rsidRPr="001773BA" w14:paraId="25618148" w14:textId="77777777" w:rsidTr="00130462">
        <w:tc>
          <w:tcPr>
            <w:tcW w:w="3690" w:type="dxa"/>
            <w:vAlign w:val="bottom"/>
          </w:tcPr>
          <w:p w14:paraId="159BFA14" w14:textId="77777777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D5839F" w14:textId="344EE90B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2720A2" w14:textId="3FEC06EF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1BD7B2" w14:textId="1F1C8B73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2E9045" w14:textId="1F32DA5A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E27E47" w:rsidRPr="001773BA" w14:paraId="4B04DFAC" w14:textId="77777777" w:rsidTr="00130462">
        <w:tc>
          <w:tcPr>
            <w:tcW w:w="3690" w:type="dxa"/>
            <w:vAlign w:val="bottom"/>
          </w:tcPr>
          <w:p w14:paraId="28A9754F" w14:textId="77777777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061C7D" w14:textId="08732E31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7F9125" w14:textId="51BC61C7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F018F3" w14:textId="694C881E" w:rsidR="00E27E47" w:rsidRPr="001773BA" w:rsidRDefault="00F27EF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F9FA52" w14:textId="2B498A36" w:rsidR="00E27E47" w:rsidRPr="001773BA" w:rsidRDefault="00F27EF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</w:tbl>
    <w:p w14:paraId="1505B90F" w14:textId="7C106300" w:rsidR="00532C06" w:rsidRPr="001773BA" w:rsidRDefault="00532C06" w:rsidP="00A45C70">
      <w:pPr>
        <w:ind w:left="540" w:hanging="540"/>
        <w:jc w:val="thaiDistribute"/>
        <w:rPr>
          <w:rFonts w:ascii="Browallia New" w:hAnsi="Browallia New" w:cs="Browallia New"/>
        </w:rPr>
      </w:pPr>
    </w:p>
    <w:p w14:paraId="17503BBC" w14:textId="77777777" w:rsidR="00A45C70" w:rsidRPr="001773BA" w:rsidRDefault="00532C06" w:rsidP="00A45C70">
      <w:pPr>
        <w:ind w:left="540" w:hanging="540"/>
        <w:jc w:val="thaiDistribute"/>
        <w:rPr>
          <w:rFonts w:ascii="Browallia New" w:hAnsi="Browallia New" w:cs="Browallia New"/>
        </w:rPr>
      </w:pPr>
      <w:r w:rsidRPr="001773BA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69F97CA1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17992A53" w14:textId="22EF806C" w:rsidR="00A45C70" w:rsidRPr="001773BA" w:rsidRDefault="00F27EF7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A45C7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ค่าใช้จ่ายตาม</w:t>
            </w:r>
            <w:r w:rsidR="00BC6B61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232F1B76" w14:textId="77777777" w:rsidR="00A45C70" w:rsidRPr="001773BA" w:rsidRDefault="00A45C70" w:rsidP="00A45C70">
      <w:pPr>
        <w:jc w:val="thaiDistribute"/>
        <w:rPr>
          <w:rFonts w:ascii="Browallia New" w:hAnsi="Browallia New" w:cs="Browallia New"/>
        </w:rPr>
      </w:pPr>
    </w:p>
    <w:p w14:paraId="613D31B7" w14:textId="6C49F66F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รายการบางรายการที่รวมอยู่ในการคำนวณ</w:t>
      </w:r>
      <w:r w:rsidR="00A56ACE" w:rsidRPr="001773BA">
        <w:rPr>
          <w:rFonts w:ascii="Browallia New" w:hAnsi="Browallia New" w:cs="Browallia New"/>
          <w:sz w:val="26"/>
          <w:szCs w:val="26"/>
          <w:cs/>
        </w:rPr>
        <w:t>กำไร</w:t>
      </w:r>
      <w:r w:rsidRPr="001773BA">
        <w:rPr>
          <w:rFonts w:ascii="Browallia New" w:hAnsi="Browallia New" w:cs="Browallia New"/>
          <w:sz w:val="26"/>
          <w:szCs w:val="26"/>
          <w:cs/>
        </w:rPr>
        <w:t>ก่อนต้นทุนทางการเงินและภาษีเงินได้สามารถจำแนกตาม</w:t>
      </w:r>
      <w:r w:rsidR="00BC6B61" w:rsidRPr="001773BA">
        <w:rPr>
          <w:rFonts w:ascii="Browallia New" w:hAnsi="Browallia New" w:cs="Browallia New"/>
          <w:sz w:val="26"/>
          <w:szCs w:val="26"/>
          <w:cs/>
        </w:rPr>
        <w:t>ธรรมชาติ</w:t>
      </w:r>
      <w:r w:rsidRPr="001773BA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03A92DFF" w14:textId="77777777" w:rsidR="00A45C70" w:rsidRPr="001773BA" w:rsidRDefault="00A45C70" w:rsidP="00A45C70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0462" w:rsidRPr="001773BA" w14:paraId="1F0E9202" w14:textId="77777777" w:rsidTr="0014445A">
        <w:tc>
          <w:tcPr>
            <w:tcW w:w="3690" w:type="dxa"/>
            <w:vAlign w:val="bottom"/>
          </w:tcPr>
          <w:p w14:paraId="0C56546D" w14:textId="77777777" w:rsidR="00A45C70" w:rsidRPr="001773BA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6F18355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A483463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354F" w:rsidRPr="001773BA" w14:paraId="746ADF1E" w14:textId="77777777" w:rsidTr="0014445A">
        <w:tc>
          <w:tcPr>
            <w:tcW w:w="3690" w:type="dxa"/>
            <w:vAlign w:val="bottom"/>
          </w:tcPr>
          <w:p w14:paraId="0D041A9D" w14:textId="77777777" w:rsidR="0084354F" w:rsidRPr="001773BA" w:rsidRDefault="0084354F" w:rsidP="0084354F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7DC23D" w14:textId="4A026644" w:rsidR="0084354F" w:rsidRPr="001773BA" w:rsidRDefault="0084354F" w:rsidP="0084354F">
            <w:pPr>
              <w:tabs>
                <w:tab w:val="right" w:pos="1224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189C3" w14:textId="71D7DD00" w:rsidR="0084354F" w:rsidRPr="001773BA" w:rsidRDefault="0084354F" w:rsidP="0084354F">
            <w:pPr>
              <w:tabs>
                <w:tab w:val="right" w:pos="1224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5EAB05" w14:textId="59DE9626" w:rsidR="0084354F" w:rsidRPr="001773BA" w:rsidRDefault="0084354F" w:rsidP="0084354F">
            <w:pPr>
              <w:tabs>
                <w:tab w:val="right" w:pos="1224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D3CCF6" w14:textId="016A620F" w:rsidR="0084354F" w:rsidRPr="001773BA" w:rsidRDefault="0084354F" w:rsidP="0084354F">
            <w:pPr>
              <w:tabs>
                <w:tab w:val="right" w:pos="1224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4354F" w:rsidRPr="001773BA" w14:paraId="44E9E859" w14:textId="77777777" w:rsidTr="00130462">
        <w:tc>
          <w:tcPr>
            <w:tcW w:w="3690" w:type="dxa"/>
            <w:vAlign w:val="bottom"/>
          </w:tcPr>
          <w:p w14:paraId="42FE755D" w14:textId="77777777" w:rsidR="0084354F" w:rsidRPr="001773BA" w:rsidRDefault="0084354F" w:rsidP="0084354F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E9472E" w14:textId="4EB3DE5C" w:rsidR="0084354F" w:rsidRPr="001773BA" w:rsidRDefault="0084354F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5C73BF" w14:textId="77777777" w:rsidR="0084354F" w:rsidRPr="001773BA" w:rsidRDefault="0084354F" w:rsidP="0084354F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D13D88" w14:textId="77777777" w:rsidR="0084354F" w:rsidRPr="001773BA" w:rsidRDefault="0084354F" w:rsidP="0084354F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24767" w14:textId="77777777" w:rsidR="0084354F" w:rsidRPr="001773BA" w:rsidRDefault="0084354F" w:rsidP="0084354F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354F" w:rsidRPr="001773BA" w14:paraId="77EEC82D" w14:textId="77777777" w:rsidTr="00130462">
        <w:tc>
          <w:tcPr>
            <w:tcW w:w="3690" w:type="dxa"/>
            <w:vAlign w:val="bottom"/>
          </w:tcPr>
          <w:p w14:paraId="5C83856F" w14:textId="77777777" w:rsidR="0084354F" w:rsidRPr="001773BA" w:rsidRDefault="0084354F" w:rsidP="0084354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A2CAC4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499A11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A86859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B806EE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27E47" w:rsidRPr="001773BA" w14:paraId="41F1BD7A" w14:textId="77777777" w:rsidTr="00130462">
        <w:tc>
          <w:tcPr>
            <w:tcW w:w="3690" w:type="dxa"/>
          </w:tcPr>
          <w:p w14:paraId="1E825FE2" w14:textId="77777777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</w:tcPr>
          <w:p w14:paraId="0AA52C8F" w14:textId="4708F040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440" w:type="dxa"/>
          </w:tcPr>
          <w:p w14:paraId="7DAB1A0D" w14:textId="5E7EC260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440" w:type="dxa"/>
          </w:tcPr>
          <w:p w14:paraId="28135617" w14:textId="0616C0BD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440" w:type="dxa"/>
          </w:tcPr>
          <w:p w14:paraId="08DA8374" w14:textId="283BE897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84354F" w:rsidRPr="001773BA" w14:paraId="4298DDD6" w14:textId="77777777" w:rsidTr="00130462">
        <w:tc>
          <w:tcPr>
            <w:tcW w:w="3690" w:type="dxa"/>
          </w:tcPr>
          <w:p w14:paraId="71FEBDF8" w14:textId="77777777" w:rsidR="0084354F" w:rsidRPr="001773BA" w:rsidRDefault="0084354F" w:rsidP="0084354F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ค่าเสื่อมราคาของที่ดิน อาคาร และอุปกรณ์</w:t>
            </w:r>
          </w:p>
        </w:tc>
        <w:tc>
          <w:tcPr>
            <w:tcW w:w="1440" w:type="dxa"/>
          </w:tcPr>
          <w:p w14:paraId="54CACC54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0D8876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38D775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AE6D03" w14:textId="77777777" w:rsidR="0084354F" w:rsidRPr="001773BA" w:rsidRDefault="0084354F" w:rsidP="0084354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47" w:rsidRPr="001773BA" w14:paraId="1AC41C03" w14:textId="77777777" w:rsidTr="00130462">
        <w:tc>
          <w:tcPr>
            <w:tcW w:w="3690" w:type="dxa"/>
          </w:tcPr>
          <w:p w14:paraId="7D833B19" w14:textId="383A9E09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และสินทรัพย์สิทธิการใช้</w:t>
            </w:r>
          </w:p>
        </w:tc>
        <w:tc>
          <w:tcPr>
            <w:tcW w:w="1440" w:type="dxa"/>
          </w:tcPr>
          <w:p w14:paraId="2E7F1E8D" w14:textId="21CBD71E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</w:tcPr>
          <w:p w14:paraId="5DC3D36C" w14:textId="70BD88D1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40" w:type="dxa"/>
          </w:tcPr>
          <w:p w14:paraId="3C92CC06" w14:textId="3A83D3D0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40" w:type="dxa"/>
          </w:tcPr>
          <w:p w14:paraId="66A9CA55" w14:textId="3228B3B9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E27E47" w:rsidRPr="001773BA" w14:paraId="4DD15AF7" w14:textId="77777777" w:rsidTr="00130462">
        <w:tc>
          <w:tcPr>
            <w:tcW w:w="3690" w:type="dxa"/>
          </w:tcPr>
          <w:p w14:paraId="70735F9A" w14:textId="12F093E8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ค่าตัดจำหน่ายสินทรัพย์ไม่มีตัวตน (หมายเหตุ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5277FD9" w14:textId="06D59C97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40" w:type="dxa"/>
          </w:tcPr>
          <w:p w14:paraId="276066B3" w14:textId="46D1D3DB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</w:tcPr>
          <w:p w14:paraId="3850A3B7" w14:textId="2AF17290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40" w:type="dxa"/>
          </w:tcPr>
          <w:p w14:paraId="08A57049" w14:textId="30B51A95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  <w:tr w:rsidR="00E27E47" w:rsidRPr="001773BA" w14:paraId="49235BD5" w14:textId="77777777" w:rsidTr="00130462">
        <w:tc>
          <w:tcPr>
            <w:tcW w:w="3690" w:type="dxa"/>
          </w:tcPr>
          <w:p w14:paraId="7D7B42E8" w14:textId="5C764F3C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ค่าใช้จ่ายที่เกี่ยวข้องกับสัญญาเช่าซึ่งสินทรัพย์</w:t>
            </w:r>
          </w:p>
        </w:tc>
        <w:tc>
          <w:tcPr>
            <w:tcW w:w="1440" w:type="dxa"/>
          </w:tcPr>
          <w:p w14:paraId="7CC2C0E1" w14:textId="67022DE4" w:rsidR="00E27E47" w:rsidRPr="001773BA" w:rsidRDefault="00E27E4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6E68A7" w14:textId="09F8C2E3" w:rsidR="00E27E47" w:rsidRPr="001773BA" w:rsidRDefault="00E27E4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B1C4AE" w14:textId="5BB19EC8" w:rsidR="00E27E47" w:rsidRPr="001773BA" w:rsidRDefault="00E27E4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D32446" w14:textId="275930BE" w:rsidR="00E27E47" w:rsidRPr="001773BA" w:rsidRDefault="00E27E4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47" w:rsidRPr="001773BA" w14:paraId="46E9021C" w14:textId="77777777" w:rsidTr="00130462">
        <w:tc>
          <w:tcPr>
            <w:tcW w:w="3690" w:type="dxa"/>
          </w:tcPr>
          <w:p w14:paraId="6C86E261" w14:textId="0C558953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มีมูลค่าต่ำ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DA78194" w14:textId="328E4A73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</w:tcPr>
          <w:p w14:paraId="6E22B240" w14:textId="5360AF85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40" w:type="dxa"/>
          </w:tcPr>
          <w:p w14:paraId="441D36E3" w14:textId="55F87177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</w:tcPr>
          <w:p w14:paraId="2FCF8333" w14:textId="05CD28AD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E27E47" w:rsidRPr="001773BA" w14:paraId="6BF396BA" w14:textId="77777777" w:rsidTr="00130462">
        <w:tc>
          <w:tcPr>
            <w:tcW w:w="3690" w:type="dxa"/>
          </w:tcPr>
          <w:p w14:paraId="7402CA0E" w14:textId="61EE19DA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</w:tcPr>
          <w:p w14:paraId="2A0E6BC8" w14:textId="3D8A51C3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440" w:type="dxa"/>
          </w:tcPr>
          <w:p w14:paraId="06499254" w14:textId="78831DFF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</w:tcPr>
          <w:p w14:paraId="4F7F5C9C" w14:textId="6B560DCE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440" w:type="dxa"/>
          </w:tcPr>
          <w:p w14:paraId="64109A12" w14:textId="22CAC803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</w:tbl>
    <w:p w14:paraId="33F5C9AC" w14:textId="1BB2F0B0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1739192F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2F8B89FA" w14:textId="00DA45CE" w:rsidR="00A45C70" w:rsidRPr="001773BA" w:rsidRDefault="00F27EF7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A45C7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0487DFFE" w14:textId="77777777" w:rsidR="00A45C70" w:rsidRPr="001773BA" w:rsidRDefault="00A45C70" w:rsidP="00A45C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1773BA" w14:paraId="35C446F0" w14:textId="77777777" w:rsidTr="0014445A">
        <w:trPr>
          <w:cantSplit/>
          <w:trHeight w:val="315"/>
        </w:trPr>
        <w:tc>
          <w:tcPr>
            <w:tcW w:w="3989" w:type="dxa"/>
            <w:vAlign w:val="bottom"/>
          </w:tcPr>
          <w:p w14:paraId="6BA8C46D" w14:textId="77777777" w:rsidR="00A45C70" w:rsidRPr="001773BA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484696E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6CD8717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06F8" w:rsidRPr="001773BA" w14:paraId="433B4A9C" w14:textId="77777777" w:rsidTr="0014445A">
        <w:tc>
          <w:tcPr>
            <w:tcW w:w="3989" w:type="dxa"/>
            <w:vAlign w:val="bottom"/>
          </w:tcPr>
          <w:p w14:paraId="45E226E6" w14:textId="77777777" w:rsidR="00BE06F8" w:rsidRPr="001773BA" w:rsidRDefault="00BE06F8" w:rsidP="00BE06F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FB2ADC" w14:textId="152A77A6" w:rsidR="00BE06F8" w:rsidRPr="001773BA" w:rsidRDefault="00BE06F8" w:rsidP="00BE06F8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A80394" w14:textId="3C856A43" w:rsidR="00BE06F8" w:rsidRPr="001773BA" w:rsidRDefault="00BE06F8" w:rsidP="00BE06F8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E0D73" w14:textId="50AFAAF9" w:rsidR="00BE06F8" w:rsidRPr="001773BA" w:rsidRDefault="00BE06F8" w:rsidP="00BE06F8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6AF98" w14:textId="7283C147" w:rsidR="00BE06F8" w:rsidRPr="001773BA" w:rsidRDefault="00BE06F8" w:rsidP="00BE06F8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E06F8" w:rsidRPr="001773BA" w14:paraId="0E183C35" w14:textId="77777777" w:rsidTr="00130462">
        <w:tc>
          <w:tcPr>
            <w:tcW w:w="3989" w:type="dxa"/>
            <w:vAlign w:val="bottom"/>
          </w:tcPr>
          <w:p w14:paraId="54AA2E31" w14:textId="77777777" w:rsidR="00BE06F8" w:rsidRPr="001773BA" w:rsidRDefault="00BE06F8" w:rsidP="00BE06F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B00BE" w14:textId="77777777" w:rsidR="00BE06F8" w:rsidRPr="001773BA" w:rsidRDefault="00BE06F8" w:rsidP="00BE06F8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1844ED" w14:textId="77777777" w:rsidR="00BE06F8" w:rsidRPr="001773BA" w:rsidRDefault="00BE06F8" w:rsidP="00BE06F8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191204" w14:textId="77777777" w:rsidR="00BE06F8" w:rsidRPr="001773BA" w:rsidRDefault="00BE06F8" w:rsidP="00BE06F8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D4D5BA" w14:textId="77777777" w:rsidR="00BE06F8" w:rsidRPr="001773BA" w:rsidRDefault="00BE06F8" w:rsidP="00BE06F8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06F8" w:rsidRPr="001773BA" w14:paraId="5BC431E6" w14:textId="77777777" w:rsidTr="00130462">
        <w:tc>
          <w:tcPr>
            <w:tcW w:w="3989" w:type="dxa"/>
            <w:vAlign w:val="bottom"/>
          </w:tcPr>
          <w:p w14:paraId="52CA657D" w14:textId="77777777" w:rsidR="00BE06F8" w:rsidRPr="001773BA" w:rsidRDefault="00BE06F8" w:rsidP="00BE06F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A45B01" w14:textId="77777777" w:rsidR="00BE06F8" w:rsidRPr="001773BA" w:rsidRDefault="00BE06F8" w:rsidP="00BE06F8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441319" w14:textId="77777777" w:rsidR="00BE06F8" w:rsidRPr="001773BA" w:rsidRDefault="00BE06F8" w:rsidP="00BE06F8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9D88D6" w14:textId="77777777" w:rsidR="00BE06F8" w:rsidRPr="001773BA" w:rsidRDefault="00BE06F8" w:rsidP="00BE06F8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97632B" w14:textId="77777777" w:rsidR="00BE06F8" w:rsidRPr="001773BA" w:rsidRDefault="00BE06F8" w:rsidP="00BE06F8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47" w:rsidRPr="001773BA" w14:paraId="54AACD65" w14:textId="77777777" w:rsidTr="00163F1A">
        <w:tc>
          <w:tcPr>
            <w:tcW w:w="3989" w:type="dxa"/>
          </w:tcPr>
          <w:p w14:paraId="10BB3720" w14:textId="5362D612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368" w:type="dxa"/>
          </w:tcPr>
          <w:p w14:paraId="793E6FAF" w14:textId="1F86AF71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vAlign w:val="bottom"/>
          </w:tcPr>
          <w:p w14:paraId="6B4F7B17" w14:textId="31969696" w:rsidR="00E27E47" w:rsidRPr="001773BA" w:rsidRDefault="00E27E4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3321E8F" w14:textId="21B42132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4CB41DF" w14:textId="0BCDEFF9" w:rsidR="00E27E47" w:rsidRPr="001773BA" w:rsidRDefault="00E27E4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7E47" w:rsidRPr="001773BA" w14:paraId="15254C5F" w14:textId="77777777" w:rsidTr="00163F1A">
        <w:tc>
          <w:tcPr>
            <w:tcW w:w="3989" w:type="dxa"/>
          </w:tcPr>
          <w:p w14:paraId="37967D2D" w14:textId="1B0050E3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F27EF7"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1773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4CE6E4" w14:textId="259C921C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426D80" w14:textId="05496811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6FBBF1" w14:textId="25B64057" w:rsidR="00E27E47" w:rsidRPr="001773BA" w:rsidRDefault="00F27EF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89CA5D" w14:textId="585798A0" w:rsidR="00E27E47" w:rsidRPr="001773BA" w:rsidRDefault="00F27EF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  <w:tr w:rsidR="00E27E47" w:rsidRPr="001773BA" w14:paraId="34724E72" w14:textId="77777777" w:rsidTr="00130462">
        <w:tc>
          <w:tcPr>
            <w:tcW w:w="3989" w:type="dxa"/>
          </w:tcPr>
          <w:p w14:paraId="52EF9248" w14:textId="05F9C9B1" w:rsidR="00E27E47" w:rsidRPr="001773BA" w:rsidRDefault="00E27E47" w:rsidP="00E27E4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ภาษีเงินได้สำหรับปี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BAFB8" w14:textId="461BADE5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0FE55" w14:textId="3336AD9B" w:rsidR="00E27E47" w:rsidRPr="001773BA" w:rsidRDefault="00F27EF7" w:rsidP="00E27E4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9F092" w14:textId="781A647E" w:rsidR="00E27E47" w:rsidRPr="001773BA" w:rsidRDefault="00F27EF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F0E3F" w14:textId="70E3CDD4" w:rsidR="00E27E47" w:rsidRPr="001773BA" w:rsidRDefault="00F27EF7" w:rsidP="00E27E4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</w:tbl>
    <w:p w14:paraId="203830CD" w14:textId="42B96DFA" w:rsidR="00532C06" w:rsidRPr="001773BA" w:rsidRDefault="00532C06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B80C37" w14:textId="77777777" w:rsidR="000B1627" w:rsidRPr="001773BA" w:rsidRDefault="00532C06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p w14:paraId="26B4E398" w14:textId="3C688B25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ภาษีเงินได้สำหรับ</w:t>
      </w:r>
      <w:r w:rsidR="00657078" w:rsidRPr="001773BA">
        <w:rPr>
          <w:rFonts w:ascii="Browallia New" w:hAnsi="Browallia New" w:cs="Browallia New"/>
          <w:spacing w:val="-4"/>
          <w:sz w:val="26"/>
          <w:szCs w:val="26"/>
          <w:cs/>
        </w:rPr>
        <w:t>กำไร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ก่อนภาษีเงินได้ของกลุ่มกิจการและของบริษัทมียอดจำนวนเงินที่แตกต่างจากผลคูณทางทฤษฎีของ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A56ACE" w:rsidRPr="001773BA">
        <w:rPr>
          <w:rFonts w:ascii="Browallia New" w:hAnsi="Browallia New" w:cs="Browallia New"/>
          <w:spacing w:val="-4"/>
          <w:sz w:val="26"/>
          <w:szCs w:val="26"/>
          <w:cs/>
        </w:rPr>
        <w:t>กำไร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ทางบัญชีคูณ</w:t>
      </w:r>
      <w:r w:rsidRPr="001773BA">
        <w:rPr>
          <w:rFonts w:ascii="Browallia New" w:hAnsi="Browallia New" w:cs="Browallia New"/>
          <w:sz w:val="26"/>
          <w:szCs w:val="26"/>
          <w:cs/>
        </w:rPr>
        <w:t>กับภาษีของประเทศที่บริษัทตั้งอยู่ โดยมีรายละเอียดดังนี้</w:t>
      </w:r>
    </w:p>
    <w:p w14:paraId="048BFDC3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1773BA" w14:paraId="0F3AB16E" w14:textId="77777777" w:rsidTr="0014445A">
        <w:trPr>
          <w:trHeight w:val="315"/>
        </w:trPr>
        <w:tc>
          <w:tcPr>
            <w:tcW w:w="3989" w:type="dxa"/>
            <w:vAlign w:val="bottom"/>
          </w:tcPr>
          <w:p w14:paraId="0992D685" w14:textId="77777777" w:rsidR="00A45C70" w:rsidRPr="001773BA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13C5407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7074B8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06F8" w:rsidRPr="001773BA" w14:paraId="77705CD5" w14:textId="77777777" w:rsidTr="0014445A">
        <w:tc>
          <w:tcPr>
            <w:tcW w:w="3989" w:type="dxa"/>
            <w:vAlign w:val="bottom"/>
          </w:tcPr>
          <w:p w14:paraId="59B582BB" w14:textId="77777777" w:rsidR="00BE06F8" w:rsidRPr="001773BA" w:rsidRDefault="00BE06F8" w:rsidP="00BE06F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651B7F" w14:textId="61F73118" w:rsidR="00BE06F8" w:rsidRPr="001773BA" w:rsidRDefault="00BE06F8" w:rsidP="00BE06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DCAFA0" w14:textId="6E85E16C" w:rsidR="00BE06F8" w:rsidRPr="001773BA" w:rsidRDefault="00BE06F8" w:rsidP="00BE06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4A7AD2" w14:textId="5D2A0183" w:rsidR="00BE06F8" w:rsidRPr="001773BA" w:rsidRDefault="00BE06F8" w:rsidP="00BE06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56A121" w14:textId="47AA0DE6" w:rsidR="00BE06F8" w:rsidRPr="001773BA" w:rsidRDefault="00BE06F8" w:rsidP="00BE06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E06F8" w:rsidRPr="001773BA" w14:paraId="3E878CBA" w14:textId="77777777" w:rsidTr="00130462">
        <w:tc>
          <w:tcPr>
            <w:tcW w:w="3989" w:type="dxa"/>
            <w:vAlign w:val="bottom"/>
          </w:tcPr>
          <w:p w14:paraId="2CA63C29" w14:textId="77777777" w:rsidR="00BE06F8" w:rsidRPr="001773BA" w:rsidRDefault="00BE06F8" w:rsidP="00BE06F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5EB037" w14:textId="77777777" w:rsidR="00BE06F8" w:rsidRPr="001773BA" w:rsidRDefault="00BE06F8" w:rsidP="00BE06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9ACDC0" w14:textId="77777777" w:rsidR="00BE06F8" w:rsidRPr="001773BA" w:rsidRDefault="00BE06F8" w:rsidP="00BE06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D41932" w14:textId="77777777" w:rsidR="00BE06F8" w:rsidRPr="001773BA" w:rsidRDefault="00BE06F8" w:rsidP="00BE06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D737E1" w14:textId="77777777" w:rsidR="00BE06F8" w:rsidRPr="001773BA" w:rsidRDefault="00BE06F8" w:rsidP="00BE06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06F8" w:rsidRPr="001773BA" w14:paraId="5BA1D336" w14:textId="77777777" w:rsidTr="00130462">
        <w:tc>
          <w:tcPr>
            <w:tcW w:w="3989" w:type="dxa"/>
            <w:vAlign w:val="bottom"/>
          </w:tcPr>
          <w:p w14:paraId="712E9B2D" w14:textId="77777777" w:rsidR="00BE06F8" w:rsidRPr="001773BA" w:rsidRDefault="00BE06F8" w:rsidP="00BE06F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0404DC" w14:textId="77777777" w:rsidR="00BE06F8" w:rsidRPr="001773BA" w:rsidRDefault="00BE06F8" w:rsidP="00BE06F8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3B3AF9" w14:textId="77777777" w:rsidR="00BE06F8" w:rsidRPr="001773BA" w:rsidRDefault="00BE06F8" w:rsidP="00BE06F8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522E24" w14:textId="77777777" w:rsidR="00BE06F8" w:rsidRPr="001773BA" w:rsidRDefault="00BE06F8" w:rsidP="00BE06F8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C0B9B9" w14:textId="77777777" w:rsidR="00BE06F8" w:rsidRPr="001773BA" w:rsidRDefault="00BE06F8" w:rsidP="00BE06F8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47" w:rsidRPr="001773BA" w14:paraId="7F2B5678" w14:textId="77777777" w:rsidTr="00130462">
        <w:trPr>
          <w:trHeight w:val="270"/>
        </w:trPr>
        <w:tc>
          <w:tcPr>
            <w:tcW w:w="3989" w:type="dxa"/>
            <w:vAlign w:val="bottom"/>
          </w:tcPr>
          <w:p w14:paraId="6A30A125" w14:textId="5FD18F43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</w:tcPr>
          <w:p w14:paraId="66A3032C" w14:textId="13B420D9" w:rsidR="00E27E47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</w:tcPr>
          <w:p w14:paraId="16BD9D0F" w14:textId="1A9E7D11" w:rsidR="00E27E47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68" w:type="dxa"/>
          </w:tcPr>
          <w:p w14:paraId="033EF569" w14:textId="61E4DC42" w:rsidR="00E27E47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8" w:type="dxa"/>
          </w:tcPr>
          <w:p w14:paraId="21597006" w14:textId="07CB9EE1" w:rsidR="00E27E47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</w:tr>
      <w:tr w:rsidR="00BE06F8" w:rsidRPr="001773BA" w14:paraId="70AC5057" w14:textId="77777777" w:rsidTr="00130462">
        <w:trPr>
          <w:trHeight w:val="270"/>
        </w:trPr>
        <w:tc>
          <w:tcPr>
            <w:tcW w:w="3989" w:type="dxa"/>
            <w:vAlign w:val="bottom"/>
          </w:tcPr>
          <w:p w14:paraId="3CA12498" w14:textId="77777777" w:rsidR="00BE06F8" w:rsidRPr="001773BA" w:rsidRDefault="00BE06F8" w:rsidP="00BE06F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59D62" w14:textId="270B5EAF" w:rsidR="00BE06F8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737AFD" w14:textId="6E8E2190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421335" w14:textId="72A05214" w:rsidR="00BE06F8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77CD1" w14:textId="58080B60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BE06F8" w:rsidRPr="001773BA" w14:paraId="02A27BBC" w14:textId="77777777" w:rsidTr="00130462">
        <w:tc>
          <w:tcPr>
            <w:tcW w:w="3989" w:type="dxa"/>
            <w:vAlign w:val="bottom"/>
          </w:tcPr>
          <w:p w14:paraId="1D930175" w14:textId="77777777" w:rsidR="00BE06F8" w:rsidRPr="001773BA" w:rsidRDefault="00BE06F8" w:rsidP="00BE06F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ABB60E" w14:textId="77777777" w:rsidR="00BE06F8" w:rsidRPr="001773BA" w:rsidRDefault="00BE06F8" w:rsidP="00660A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3F4AD" w14:textId="77777777" w:rsidR="00BE06F8" w:rsidRPr="001773BA" w:rsidRDefault="00BE06F8" w:rsidP="00660A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7E7686" w14:textId="77777777" w:rsidR="00BE06F8" w:rsidRPr="001773BA" w:rsidRDefault="00BE06F8" w:rsidP="00660A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5DF41" w14:textId="77777777" w:rsidR="00BE06F8" w:rsidRPr="001773BA" w:rsidRDefault="00BE06F8" w:rsidP="00660A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27E47" w:rsidRPr="001773BA" w14:paraId="0EBECC80" w14:textId="77777777" w:rsidTr="00130462">
        <w:trPr>
          <w:trHeight w:val="270"/>
        </w:trPr>
        <w:tc>
          <w:tcPr>
            <w:tcW w:w="3989" w:type="dxa"/>
            <w:vAlign w:val="bottom"/>
          </w:tcPr>
          <w:p w14:paraId="2E719AD6" w14:textId="68F11989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ผลคูณของกำไรทางบัญชีกับอัตราภาษีที่ใช้ </w:t>
            </w:r>
          </w:p>
        </w:tc>
        <w:tc>
          <w:tcPr>
            <w:tcW w:w="1368" w:type="dxa"/>
          </w:tcPr>
          <w:p w14:paraId="574DDEC8" w14:textId="2FE135F6" w:rsidR="00E27E47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68" w:type="dxa"/>
          </w:tcPr>
          <w:p w14:paraId="616883BC" w14:textId="41453D54" w:rsidR="00E27E47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</w:tcPr>
          <w:p w14:paraId="01929E6A" w14:textId="2387D444" w:rsidR="00E27E47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8" w:type="dxa"/>
          </w:tcPr>
          <w:p w14:paraId="70D3F72F" w14:textId="7EC024F4" w:rsidR="00E27E47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  <w:tr w:rsidR="00BE06F8" w:rsidRPr="001773BA" w14:paraId="29AFA198" w14:textId="77777777" w:rsidTr="00130462">
        <w:trPr>
          <w:trHeight w:val="270"/>
        </w:trPr>
        <w:tc>
          <w:tcPr>
            <w:tcW w:w="3989" w:type="dxa"/>
            <w:vAlign w:val="bottom"/>
          </w:tcPr>
          <w:p w14:paraId="48B80445" w14:textId="00D8CCDF" w:rsidR="00BE06F8" w:rsidRPr="001773BA" w:rsidRDefault="00BE06F8" w:rsidP="00BE06F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ผลกระทบทางภาษีของ</w:t>
            </w:r>
          </w:p>
        </w:tc>
        <w:tc>
          <w:tcPr>
            <w:tcW w:w="1368" w:type="dxa"/>
          </w:tcPr>
          <w:p w14:paraId="5688A6A1" w14:textId="77777777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6D46FA" w14:textId="77777777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48D284" w14:textId="77777777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EC0E8CB" w14:textId="77777777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47" w:rsidRPr="001773BA" w14:paraId="0AB3F040" w14:textId="77777777" w:rsidTr="00130462">
        <w:trPr>
          <w:trHeight w:val="270"/>
        </w:trPr>
        <w:tc>
          <w:tcPr>
            <w:tcW w:w="3989" w:type="dxa"/>
            <w:vAlign w:val="bottom"/>
          </w:tcPr>
          <w:p w14:paraId="68EE42F5" w14:textId="4F9A7C57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ค่าใช้จ่ายที่ถือเป็นรายจ่ายทางภาษีไม่ได้</w:t>
            </w:r>
          </w:p>
        </w:tc>
        <w:tc>
          <w:tcPr>
            <w:tcW w:w="1368" w:type="dxa"/>
          </w:tcPr>
          <w:p w14:paraId="178BAC30" w14:textId="7A420894" w:rsidR="00E27E47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368" w:type="dxa"/>
          </w:tcPr>
          <w:p w14:paraId="64597897" w14:textId="7F37A681" w:rsidR="00E27E47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68" w:type="dxa"/>
          </w:tcPr>
          <w:p w14:paraId="577419D0" w14:textId="1AC4F1FD" w:rsidR="00E27E47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368" w:type="dxa"/>
          </w:tcPr>
          <w:p w14:paraId="1C0F1C0D" w14:textId="3C042AFD" w:rsidR="00E27E47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E27E47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E27E47" w:rsidRPr="001773BA" w14:paraId="762BFD29" w14:textId="77777777" w:rsidTr="00130462">
        <w:trPr>
          <w:trHeight w:val="270"/>
        </w:trPr>
        <w:tc>
          <w:tcPr>
            <w:tcW w:w="3989" w:type="dxa"/>
            <w:vAlign w:val="bottom"/>
          </w:tcPr>
          <w:p w14:paraId="34146C57" w14:textId="132349D2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368" w:type="dxa"/>
          </w:tcPr>
          <w:p w14:paraId="0E8D1C13" w14:textId="16C6CB96" w:rsidR="00E27E47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67ACFE8" w14:textId="369A859A" w:rsidR="00E27E47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086CA4D" w14:textId="5E026BED" w:rsidR="00E27E47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E0BCFB5" w14:textId="7AE0D713" w:rsidR="00E27E47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06F8" w:rsidRPr="001773BA" w14:paraId="1B48EFD3" w14:textId="77777777" w:rsidTr="00130462">
        <w:trPr>
          <w:trHeight w:val="270"/>
        </w:trPr>
        <w:tc>
          <w:tcPr>
            <w:tcW w:w="3989" w:type="dxa"/>
            <w:vAlign w:val="bottom"/>
          </w:tcPr>
          <w:p w14:paraId="7FF66C74" w14:textId="77777777" w:rsidR="00BE06F8" w:rsidRPr="001773BA" w:rsidRDefault="00BE06F8" w:rsidP="00BE06F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368" w:type="dxa"/>
          </w:tcPr>
          <w:p w14:paraId="2BAB9A26" w14:textId="282B5E5C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456EF5" w14:textId="77777777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FBE8DF7" w14:textId="771E24A7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58F202" w14:textId="77777777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06F8" w:rsidRPr="001773BA" w14:paraId="405472FC" w14:textId="77777777" w:rsidTr="00130462">
        <w:trPr>
          <w:trHeight w:val="270"/>
        </w:trPr>
        <w:tc>
          <w:tcPr>
            <w:tcW w:w="3989" w:type="dxa"/>
            <w:vAlign w:val="bottom"/>
          </w:tcPr>
          <w:p w14:paraId="582534DD" w14:textId="77777777" w:rsidR="00BE06F8" w:rsidRPr="001773BA" w:rsidRDefault="00BE06F8" w:rsidP="00BE06F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14:paraId="2669D981" w14:textId="7C851C49" w:rsidR="00BE06F8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5C9EDD3" w14:textId="0B1EA798" w:rsidR="00BE06F8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</w:tcPr>
          <w:p w14:paraId="6EB587D3" w14:textId="199B26EA" w:rsidR="00BE06F8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5289121" w14:textId="1285957D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E06F8" w:rsidRPr="001773BA" w14:paraId="67A4E3C1" w14:textId="77777777" w:rsidTr="00130462">
        <w:trPr>
          <w:trHeight w:val="270"/>
        </w:trPr>
        <w:tc>
          <w:tcPr>
            <w:tcW w:w="3989" w:type="dxa"/>
            <w:vAlign w:val="bottom"/>
          </w:tcPr>
          <w:p w14:paraId="5EBFF34A" w14:textId="113EA0B9" w:rsidR="00BE06F8" w:rsidRPr="001773BA" w:rsidRDefault="00BE06F8" w:rsidP="00BE06F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การรับรู้ภาษีเงินได้รอการตัดบัญชี</w:t>
            </w:r>
          </w:p>
        </w:tc>
        <w:tc>
          <w:tcPr>
            <w:tcW w:w="1368" w:type="dxa"/>
          </w:tcPr>
          <w:p w14:paraId="04E54BA8" w14:textId="6BD5BB4A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94237A" w14:textId="75855506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21E90C" w14:textId="29D7E5BC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F6303A" w14:textId="1E6C0086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47" w:rsidRPr="001773BA" w14:paraId="57CA0673" w14:textId="77777777" w:rsidTr="002D6D76">
        <w:trPr>
          <w:trHeight w:val="270"/>
        </w:trPr>
        <w:tc>
          <w:tcPr>
            <w:tcW w:w="3989" w:type="dxa"/>
            <w:vAlign w:val="bottom"/>
          </w:tcPr>
          <w:p w14:paraId="5637B1FE" w14:textId="761FD56D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ที่ผ่านมาซึ่งยังไม่รับรู้</w:t>
            </w:r>
          </w:p>
        </w:tc>
        <w:tc>
          <w:tcPr>
            <w:tcW w:w="1368" w:type="dxa"/>
          </w:tcPr>
          <w:p w14:paraId="31B44B45" w14:textId="7030A55D" w:rsidR="00E27E47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CB8626A" w14:textId="2FCDD77C" w:rsidR="00E27E47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78A4803B" w14:textId="113B924B" w:rsidR="00E27E47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9D83DDC" w14:textId="07DF4B4E" w:rsidR="00E27E47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27E47" w:rsidRPr="001773BA" w14:paraId="3E03E738" w14:textId="77777777" w:rsidTr="007F65B3">
        <w:trPr>
          <w:trHeight w:val="270"/>
        </w:trPr>
        <w:tc>
          <w:tcPr>
            <w:tcW w:w="3989" w:type="dxa"/>
            <w:vAlign w:val="bottom"/>
          </w:tcPr>
          <w:p w14:paraId="2E54A05D" w14:textId="0A82D275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</w:t>
            </w:r>
          </w:p>
        </w:tc>
        <w:tc>
          <w:tcPr>
            <w:tcW w:w="1368" w:type="dxa"/>
          </w:tcPr>
          <w:p w14:paraId="7F98D517" w14:textId="7BCBE5E2" w:rsidR="00E27E47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33D43C" w14:textId="6C57B51C" w:rsidR="00E27E47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61C575" w14:textId="6E9885F3" w:rsidR="00E27E47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E0F42B" w14:textId="00AC572A" w:rsidR="00E27E47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47" w:rsidRPr="001773BA" w14:paraId="05AD0C72" w14:textId="77777777" w:rsidTr="00130462">
        <w:trPr>
          <w:trHeight w:val="270"/>
        </w:trPr>
        <w:tc>
          <w:tcPr>
            <w:tcW w:w="3989" w:type="dxa"/>
            <w:vAlign w:val="bottom"/>
          </w:tcPr>
          <w:p w14:paraId="10CBFB33" w14:textId="0DB1D1B4" w:rsidR="00E27E47" w:rsidRPr="001773BA" w:rsidRDefault="00E27E47" w:rsidP="00E27E4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ที่ผ่านมาซึ่งยังไม่รับรู้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707EAF" w14:textId="636C7A30" w:rsidR="00E27E47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B8F165" w14:textId="5309A4DA" w:rsidR="00E27E47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115FE0" w14:textId="622BB7D7" w:rsidR="00E27E47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97BFFD" w14:textId="62689A2F" w:rsidR="00E27E47" w:rsidRPr="001773BA" w:rsidRDefault="00E27E4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71C95" w:rsidRPr="001773BA" w14:paraId="50C6E438" w14:textId="77777777" w:rsidTr="00130462">
        <w:trPr>
          <w:trHeight w:val="270"/>
        </w:trPr>
        <w:tc>
          <w:tcPr>
            <w:tcW w:w="3989" w:type="dxa"/>
            <w:vAlign w:val="bottom"/>
          </w:tcPr>
          <w:p w14:paraId="62A16B85" w14:textId="77777777" w:rsidR="00971C95" w:rsidRPr="001773BA" w:rsidRDefault="00971C95" w:rsidP="00971C9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6C6C6" w14:textId="27744F93" w:rsidR="00971C95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484A1" w14:textId="69711AA3" w:rsidR="00971C95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0E123" w14:textId="337E9917" w:rsidR="00971C95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9F4F4" w14:textId="64936116" w:rsidR="00971C95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</w:tbl>
    <w:p w14:paraId="26D6DA44" w14:textId="5EBCDB0C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5CA0E9B7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7973701C" w14:textId="0070F6C8" w:rsidR="00A45C70" w:rsidRPr="001773BA" w:rsidRDefault="00F27EF7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A45C7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2C3305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A45C7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</w:tr>
    </w:tbl>
    <w:p w14:paraId="243301F3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DE9367" w14:textId="662CEDFF" w:rsidR="00A45C70" w:rsidRPr="001773BA" w:rsidRDefault="002C3305" w:rsidP="00A45C70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กำไร</w:t>
      </w:r>
      <w:r w:rsidR="00A45C70" w:rsidRPr="001773BA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ต่อหุ้นขั้นพื้นฐานคำนวณโดยการหาร</w:t>
      </w:r>
      <w:r w:rsidRPr="001773BA">
        <w:rPr>
          <w:rFonts w:ascii="Browallia New" w:hAnsi="Browallia New" w:cs="Browallia New"/>
          <w:sz w:val="26"/>
          <w:szCs w:val="26"/>
          <w:cs/>
        </w:rPr>
        <w:t>กำไร</w:t>
      </w:r>
      <w:r w:rsidR="00A45C70" w:rsidRPr="001773BA">
        <w:rPr>
          <w:rFonts w:ascii="Browallia New" w:hAnsi="Browallia New" w:cs="Browallia New"/>
          <w:sz w:val="26"/>
          <w:szCs w:val="26"/>
          <w:cs/>
        </w:rPr>
        <w:t>สุทธิสำหรับปีที่เป็นของผู้ถือหุ้นสามัญของบริษัทใหญ่ด้วยจำนวนหุ้นสามัญถัวเฉลี่ยถ่วงน้ำหนักที่</w:t>
      </w:r>
      <w:r w:rsidR="00D7592E" w:rsidRPr="001773BA">
        <w:rPr>
          <w:rFonts w:ascii="Browallia New" w:hAnsi="Browallia New" w:cs="Browallia New"/>
          <w:sz w:val="26"/>
          <w:szCs w:val="26"/>
          <w:cs/>
        </w:rPr>
        <w:t>ถือโดยผู้ถือหุ้น</w:t>
      </w:r>
      <w:r w:rsidR="00A45C70" w:rsidRPr="001773BA">
        <w:rPr>
          <w:rFonts w:ascii="Browallia New" w:hAnsi="Browallia New" w:cs="Browallia New"/>
          <w:sz w:val="26"/>
          <w:szCs w:val="26"/>
          <w:cs/>
        </w:rPr>
        <w:t>ในระหว่างปี</w:t>
      </w:r>
    </w:p>
    <w:p w14:paraId="1CC9C53D" w14:textId="77777777" w:rsidR="00A45C70" w:rsidRPr="001773BA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1773BA" w14:paraId="601351E6" w14:textId="77777777" w:rsidTr="00660A2B">
        <w:tc>
          <w:tcPr>
            <w:tcW w:w="3989" w:type="dxa"/>
            <w:vAlign w:val="bottom"/>
          </w:tcPr>
          <w:p w14:paraId="03A08171" w14:textId="77777777" w:rsidR="00A45C70" w:rsidRPr="001773BA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F927C15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1AEF5A9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1773BA" w14:paraId="2373F587" w14:textId="77777777" w:rsidTr="00660A2B">
        <w:tc>
          <w:tcPr>
            <w:tcW w:w="3989" w:type="dxa"/>
            <w:vAlign w:val="bottom"/>
          </w:tcPr>
          <w:p w14:paraId="6039C7FC" w14:textId="77777777" w:rsidR="00A45C70" w:rsidRPr="001773BA" w:rsidRDefault="00A45C70" w:rsidP="00B04547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9E9D0" w14:textId="14BA4CD6" w:rsidR="00A45C70" w:rsidRPr="001773BA" w:rsidRDefault="00A45C70" w:rsidP="00B04547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B8D2E" w14:textId="26B8B355" w:rsidR="00A45C70" w:rsidRPr="001773BA" w:rsidRDefault="00A45C70" w:rsidP="00B04547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E06F8" w:rsidRPr="001773BA" w14:paraId="585980EB" w14:textId="77777777" w:rsidTr="00660A2B">
        <w:tc>
          <w:tcPr>
            <w:tcW w:w="3989" w:type="dxa"/>
            <w:vAlign w:val="bottom"/>
          </w:tcPr>
          <w:p w14:paraId="329F1163" w14:textId="77777777" w:rsidR="00BE06F8" w:rsidRPr="001773BA" w:rsidRDefault="00BE06F8" w:rsidP="00BE06F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AD889" w14:textId="151C468A" w:rsidR="00BE06F8" w:rsidRPr="001773BA" w:rsidRDefault="00BE06F8" w:rsidP="00BE06F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1C3E0" w14:textId="1EE96BE7" w:rsidR="00BE06F8" w:rsidRPr="001773BA" w:rsidRDefault="00BE06F8" w:rsidP="00BE06F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46CD8" w14:textId="195300D9" w:rsidR="00BE06F8" w:rsidRPr="001773BA" w:rsidRDefault="00BE06F8" w:rsidP="00BE06F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0A011" w14:textId="741C96BC" w:rsidR="00BE06F8" w:rsidRPr="001773BA" w:rsidRDefault="00BE06F8" w:rsidP="00BE06F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E06F8" w:rsidRPr="001773BA" w14:paraId="2B51A456" w14:textId="77777777" w:rsidTr="00660A2B">
        <w:trPr>
          <w:trHeight w:val="62"/>
        </w:trPr>
        <w:tc>
          <w:tcPr>
            <w:tcW w:w="3989" w:type="dxa"/>
            <w:vAlign w:val="bottom"/>
          </w:tcPr>
          <w:p w14:paraId="7CB3A1EA" w14:textId="77777777" w:rsidR="00BE06F8" w:rsidRPr="001773BA" w:rsidRDefault="00BE06F8" w:rsidP="00BE06F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579974" w14:textId="77777777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A6ABF7" w14:textId="77777777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FFEBF" w14:textId="77777777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7C9AF6" w14:textId="77777777" w:rsidR="00BE06F8" w:rsidRPr="001773BA" w:rsidRDefault="00BE06F8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06F8" w:rsidRPr="001773BA" w14:paraId="248BD462" w14:textId="77777777" w:rsidTr="00660A2B">
        <w:trPr>
          <w:trHeight w:val="297"/>
        </w:trPr>
        <w:tc>
          <w:tcPr>
            <w:tcW w:w="3989" w:type="dxa"/>
            <w:vAlign w:val="bottom"/>
          </w:tcPr>
          <w:p w14:paraId="761A5054" w14:textId="319D0AAD" w:rsidR="00BE06F8" w:rsidRPr="001773BA" w:rsidRDefault="00BE06F8" w:rsidP="00BE06F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กำไรที่เป็นของผู้ถือหุ้น</w:t>
            </w:r>
            <w:r w:rsidRPr="001773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ของบริษัทใหญ่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368" w:type="dxa"/>
            <w:vAlign w:val="center"/>
          </w:tcPr>
          <w:p w14:paraId="6A88A597" w14:textId="66E27580" w:rsidR="00BE06F8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8" w:type="dxa"/>
            <w:vAlign w:val="center"/>
          </w:tcPr>
          <w:p w14:paraId="17459475" w14:textId="7B2CB3FD" w:rsidR="00BE06F8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BE06F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BE06F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68" w:type="dxa"/>
            <w:vAlign w:val="center"/>
          </w:tcPr>
          <w:p w14:paraId="635D16FB" w14:textId="4D4CA590" w:rsidR="00BE06F8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8" w:type="dxa"/>
            <w:vAlign w:val="center"/>
          </w:tcPr>
          <w:p w14:paraId="05478A28" w14:textId="48780DB1" w:rsidR="00BE06F8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BE06F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BE06F8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971C95" w:rsidRPr="001773BA" w14:paraId="0920E190" w14:textId="77777777" w:rsidTr="00660A2B">
        <w:tc>
          <w:tcPr>
            <w:tcW w:w="3989" w:type="dxa"/>
            <w:vAlign w:val="bottom"/>
          </w:tcPr>
          <w:p w14:paraId="4A23902F" w14:textId="5ED6EC52" w:rsidR="00971C95" w:rsidRPr="001773BA" w:rsidRDefault="00971C95" w:rsidP="00971C9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vAlign w:val="center"/>
          </w:tcPr>
          <w:p w14:paraId="515F46BF" w14:textId="7468B287" w:rsidR="00971C95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center"/>
          </w:tcPr>
          <w:p w14:paraId="4F29E7E6" w14:textId="62E4C683" w:rsidR="00971C95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center"/>
          </w:tcPr>
          <w:p w14:paraId="15B24C95" w14:textId="12E479FE" w:rsidR="00971C95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center"/>
          </w:tcPr>
          <w:p w14:paraId="7430A46D" w14:textId="4EE8738F" w:rsidR="00971C95" w:rsidRPr="001773BA" w:rsidRDefault="00F27EF7" w:rsidP="00660A2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971C95" w:rsidRPr="001773BA" w14:paraId="06FD1F2F" w14:textId="77777777" w:rsidTr="00660A2B">
        <w:tc>
          <w:tcPr>
            <w:tcW w:w="3989" w:type="dxa"/>
            <w:vAlign w:val="center"/>
          </w:tcPr>
          <w:p w14:paraId="4D79FD72" w14:textId="0FACCF06" w:rsidR="00971C95" w:rsidRPr="001773BA" w:rsidRDefault="00971C95" w:rsidP="00971C9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vAlign w:val="bottom"/>
          </w:tcPr>
          <w:p w14:paraId="5BFCD7BA" w14:textId="141987A2" w:rsidR="00971C95" w:rsidRPr="001773BA" w:rsidRDefault="00660A2B" w:rsidP="00660A2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vAlign w:val="bottom"/>
          </w:tcPr>
          <w:p w14:paraId="0DECE832" w14:textId="5148776F" w:rsidR="00971C95" w:rsidRPr="001773BA" w:rsidRDefault="00660A2B" w:rsidP="00660A2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368" w:type="dxa"/>
            <w:vAlign w:val="bottom"/>
          </w:tcPr>
          <w:p w14:paraId="54946FAC" w14:textId="46B62887" w:rsidR="00971C95" w:rsidRPr="001773BA" w:rsidRDefault="00660A2B" w:rsidP="00660A2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vAlign w:val="bottom"/>
          </w:tcPr>
          <w:p w14:paraId="5D8D0B73" w14:textId="4CFF8F1D" w:rsidR="00971C95" w:rsidRPr="001773BA" w:rsidRDefault="00660A2B" w:rsidP="00660A2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</w:tbl>
    <w:p w14:paraId="37A210D6" w14:textId="77777777" w:rsidR="00A45C70" w:rsidRPr="001773BA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5F6CB583" w14:textId="6FA9BB29" w:rsidR="00A45C70" w:rsidRPr="001773BA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F27EF7" w:rsidRPr="001773BA">
        <w:rPr>
          <w:rFonts w:ascii="Browallia New" w:hAnsi="Browallia New" w:cs="Browallia New"/>
          <w:sz w:val="26"/>
          <w:szCs w:val="26"/>
        </w:rPr>
        <w:t>31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2568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2567</w:t>
      </w:r>
      <w:r w:rsidR="00BE06F8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กลุ่มกิจการไม่มีหุ้นสามัญเทียบเท่าปรับลด</w:t>
      </w:r>
    </w:p>
    <w:p w14:paraId="687C3F46" w14:textId="0E2C434A" w:rsidR="00A45C70" w:rsidRPr="001773BA" w:rsidRDefault="00532C06" w:rsidP="00A45C70">
      <w:pPr>
        <w:pStyle w:val="BodyTextIndent2"/>
        <w:ind w:left="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1773BA">
        <w:rPr>
          <w:rFonts w:ascii="Browallia New" w:hAnsi="Browallia New" w:cs="Browallia New"/>
          <w:spacing w:val="-12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3282ED16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019454B9" w14:textId="6E04D0DC" w:rsidR="00A45C70" w:rsidRPr="001773BA" w:rsidRDefault="00F27EF7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</w:t>
            </w:r>
            <w:r w:rsidR="00A45C7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3CE4174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B1EA06" w14:textId="79F6CE70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ถูกควบคุมโดยบริษัทไม่ว่าจะเป็นโดยทางตรง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</w:t>
      </w:r>
      <w:r w:rsidRPr="001773BA">
        <w:rPr>
          <w:rFonts w:ascii="Browallia New" w:hAnsi="Browallia New" w:cs="Browallia New"/>
          <w:sz w:val="26"/>
          <w:szCs w:val="26"/>
          <w:cs/>
        </w:rPr>
        <w:t>เดียวกัน นอกจากนี้บุคคลหรือกิจการที่เกี่ยวข้องกันยังหมายรวมถึงบริษัทร่วม 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</w:t>
      </w:r>
      <w:r w:rsidR="0092368C" w:rsidRPr="001773BA">
        <w:rPr>
          <w:rFonts w:ascii="Browallia New" w:hAnsi="Browallia New" w:cs="Browallia New"/>
          <w:sz w:val="26"/>
          <w:szCs w:val="26"/>
        </w:rPr>
        <w:br/>
      </w:r>
      <w:r w:rsidRPr="001773BA">
        <w:rPr>
          <w:rFonts w:ascii="Browallia New" w:hAnsi="Browallia New" w:cs="Browallia New"/>
          <w:sz w:val="26"/>
          <w:szCs w:val="26"/>
          <w:cs/>
        </w:rPr>
        <w:t>ที่ใกล้ชิดกับบุคคลดังกล่าว และกิจการที่เกี่ยวข้องกับบุคคลเหล่านั้น</w:t>
      </w:r>
    </w:p>
    <w:p w14:paraId="166BD979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82C302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6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1773BA">
        <w:rPr>
          <w:rFonts w:ascii="Browallia New" w:hAnsi="Browallia New" w:cs="Browallia New"/>
          <w:sz w:val="26"/>
          <w:szCs w:val="26"/>
          <w:cs/>
        </w:rPr>
        <w:t>มากกว่ารูปแบบทางกฎหมาย</w:t>
      </w:r>
    </w:p>
    <w:p w14:paraId="2D800B94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48FD2A" w14:textId="6A73A1D2" w:rsidR="00A45C70" w:rsidRPr="001773BA" w:rsidRDefault="00A45C70" w:rsidP="00A45C7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บริษัทถูกถือหุ้นโดย 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t>Mandarin Oriental Holdings B.V.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กลุ่มตระกูลจรณะจิตต์และบริษัท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เจ้าพระยา ดีเวลอปเมนต์ จำกัด ในสัดส่วน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br/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42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และร้อยละ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จำนวนหุ้นที่เหลือร้อยละ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ถือโดยบุคคลทั่วไป </w:t>
      </w:r>
    </w:p>
    <w:p w14:paraId="1F250A47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B080D59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8"/>
          <w:sz w:val="26"/>
          <w:szCs w:val="26"/>
          <w:cs/>
        </w:rPr>
        <w:t>ในระหว่างปี กลุ่มกิจการได้ดำเนินการค้าตามปกติกับกิจการที่เกี่ยวข้องกัน โดยที่บริษัทได้คิดราคาซื้อขายสินค้าและบริการกับกิจการ</w:t>
      </w:r>
      <w:r w:rsidRPr="001773BA">
        <w:rPr>
          <w:rFonts w:ascii="Browallia New" w:hAnsi="Browallia New" w:cs="Browallia New"/>
          <w:spacing w:val="-8"/>
          <w:sz w:val="26"/>
          <w:szCs w:val="26"/>
        </w:rPr>
        <w:br/>
      </w:r>
      <w:r w:rsidRPr="001773BA">
        <w:rPr>
          <w:rFonts w:ascii="Browallia New" w:hAnsi="Browallia New" w:cs="Browallia New"/>
          <w:spacing w:val="-8"/>
          <w:sz w:val="26"/>
          <w:szCs w:val="26"/>
          <w:cs/>
        </w:rPr>
        <w:t>ที่เกี่ยวข้องกัน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ตามวิธีราคาทุนบวกกำไรส่วนเพิ่ม</w:t>
      </w:r>
    </w:p>
    <w:p w14:paraId="7E042714" w14:textId="531E1EE3" w:rsidR="00B04547" w:rsidRPr="001773BA" w:rsidRDefault="00B04547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510FE7" w14:textId="0FA543C2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กลุ่มกิจการมีรายการกับกิจการที่เกี่ยวข้องกันสำหรับปีสิ้นสุดวันที่ </w:t>
      </w:r>
      <w:r w:rsidR="00F27EF7" w:rsidRPr="001773BA">
        <w:rPr>
          <w:rFonts w:ascii="Browallia New" w:hAnsi="Browallia New" w:cs="Browallia New"/>
          <w:sz w:val="26"/>
          <w:szCs w:val="26"/>
        </w:rPr>
        <w:t>31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ธันวาคม ดังนี้</w:t>
      </w:r>
    </w:p>
    <w:p w14:paraId="4BDBB808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2FDDB4" w14:textId="77777777" w:rsidR="00A45C70" w:rsidRPr="001773BA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ab/>
      </w: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รายได้จากการขายสินค้าและให้บริการ</w:t>
      </w:r>
    </w:p>
    <w:p w14:paraId="12591138" w14:textId="77777777" w:rsidR="00A45C70" w:rsidRPr="001773BA" w:rsidRDefault="00A45C7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130462" w:rsidRPr="001773BA" w14:paraId="53FA2C70" w14:textId="77777777" w:rsidTr="0014445A">
        <w:trPr>
          <w:cantSplit/>
        </w:trPr>
        <w:tc>
          <w:tcPr>
            <w:tcW w:w="3528" w:type="dxa"/>
            <w:vAlign w:val="bottom"/>
          </w:tcPr>
          <w:p w14:paraId="7DF6481D" w14:textId="77777777" w:rsidR="00A45C70" w:rsidRPr="001773BA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C397845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3C7D318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06F8" w:rsidRPr="001773BA" w14:paraId="4022210A" w14:textId="77777777" w:rsidTr="0014445A">
        <w:tc>
          <w:tcPr>
            <w:tcW w:w="3528" w:type="dxa"/>
            <w:vAlign w:val="bottom"/>
          </w:tcPr>
          <w:p w14:paraId="3F87B41B" w14:textId="77777777" w:rsidR="00BE06F8" w:rsidRPr="001773BA" w:rsidRDefault="00BE06F8" w:rsidP="00BE06F8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54D78" w14:textId="3F29D63A" w:rsidR="00BE06F8" w:rsidRPr="001773BA" w:rsidRDefault="00BE06F8" w:rsidP="00BE06F8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9D061" w14:textId="4B554BE0" w:rsidR="00BE06F8" w:rsidRPr="001773BA" w:rsidRDefault="00BE06F8" w:rsidP="00BE06F8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C06A2" w14:textId="491F46C6" w:rsidR="00BE06F8" w:rsidRPr="001773BA" w:rsidRDefault="00BE06F8" w:rsidP="00BE06F8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7562F" w14:textId="717899AB" w:rsidR="00BE06F8" w:rsidRPr="001773BA" w:rsidRDefault="00BE06F8" w:rsidP="00BE06F8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E06F8" w:rsidRPr="001773BA" w14:paraId="4211CD3C" w14:textId="77777777" w:rsidTr="00130462">
        <w:tc>
          <w:tcPr>
            <w:tcW w:w="3528" w:type="dxa"/>
            <w:vAlign w:val="bottom"/>
          </w:tcPr>
          <w:p w14:paraId="785A5FE9" w14:textId="77777777" w:rsidR="00BE06F8" w:rsidRPr="001773BA" w:rsidRDefault="00BE06F8" w:rsidP="00BE06F8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1E6156" w14:textId="6D4D2354" w:rsidR="00BE06F8" w:rsidRPr="001773BA" w:rsidRDefault="00BE06F8" w:rsidP="00BE06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88E51A" w14:textId="77777777" w:rsidR="00BE06F8" w:rsidRPr="001773BA" w:rsidRDefault="00BE06F8" w:rsidP="00BE06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C9ED83" w14:textId="77777777" w:rsidR="00BE06F8" w:rsidRPr="001773BA" w:rsidRDefault="00BE06F8" w:rsidP="00BE06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A996FA" w14:textId="77777777" w:rsidR="00BE06F8" w:rsidRPr="001773BA" w:rsidRDefault="00BE06F8" w:rsidP="00BE06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06F8" w:rsidRPr="001773BA" w14:paraId="7EBC43D0" w14:textId="77777777" w:rsidTr="00130462">
        <w:tc>
          <w:tcPr>
            <w:tcW w:w="3528" w:type="dxa"/>
          </w:tcPr>
          <w:p w14:paraId="3FFB5D86" w14:textId="77777777" w:rsidR="00BE06F8" w:rsidRPr="001773BA" w:rsidRDefault="00BE06F8" w:rsidP="00BE06F8">
            <w:pPr>
              <w:pStyle w:val="Header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3FB8A5" w14:textId="77777777" w:rsidR="00BE06F8" w:rsidRPr="001773BA" w:rsidRDefault="00BE06F8" w:rsidP="00BE06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9B590D" w14:textId="77777777" w:rsidR="00BE06F8" w:rsidRPr="001773BA" w:rsidRDefault="00BE06F8" w:rsidP="00BE06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B409A9" w14:textId="77777777" w:rsidR="00BE06F8" w:rsidRPr="001773BA" w:rsidRDefault="00BE06F8" w:rsidP="00BE06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E36C3E" w14:textId="77777777" w:rsidR="00BE06F8" w:rsidRPr="001773BA" w:rsidRDefault="00BE06F8" w:rsidP="00BE06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E06F8" w:rsidRPr="001773BA" w14:paraId="23065626" w14:textId="77777777" w:rsidTr="00130462">
        <w:tc>
          <w:tcPr>
            <w:tcW w:w="3528" w:type="dxa"/>
          </w:tcPr>
          <w:p w14:paraId="178272BC" w14:textId="77777777" w:rsidR="00BE06F8" w:rsidRPr="001773BA" w:rsidRDefault="00BE06F8" w:rsidP="00BE06F8">
            <w:pPr>
              <w:pStyle w:val="Header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</w:tcPr>
          <w:p w14:paraId="027846A1" w14:textId="77777777" w:rsidR="00BE06F8" w:rsidRPr="001773BA" w:rsidRDefault="00BE06F8" w:rsidP="00BE06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B3A4808" w14:textId="77777777" w:rsidR="00BE06F8" w:rsidRPr="001773BA" w:rsidRDefault="00BE06F8" w:rsidP="00BE06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5EA47ED" w14:textId="77777777" w:rsidR="00BE06F8" w:rsidRPr="001773BA" w:rsidRDefault="00BE06F8" w:rsidP="00BE06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7D64AF4" w14:textId="77777777" w:rsidR="00BE06F8" w:rsidRPr="001773BA" w:rsidRDefault="00BE06F8" w:rsidP="00BE06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E06F8" w:rsidRPr="001773BA" w14:paraId="7AF04441" w14:textId="77777777" w:rsidTr="00130462">
        <w:tc>
          <w:tcPr>
            <w:tcW w:w="3528" w:type="dxa"/>
          </w:tcPr>
          <w:p w14:paraId="4523ABAC" w14:textId="77777777" w:rsidR="00BE06F8" w:rsidRPr="001773BA" w:rsidRDefault="00BE06F8" w:rsidP="00BE06F8">
            <w:pPr>
              <w:pStyle w:val="Header"/>
              <w:ind w:left="255" w:right="-1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และให้บริการกับ</w:t>
            </w:r>
          </w:p>
        </w:tc>
        <w:tc>
          <w:tcPr>
            <w:tcW w:w="1440" w:type="dxa"/>
          </w:tcPr>
          <w:p w14:paraId="047DC459" w14:textId="77777777" w:rsidR="00BE06F8" w:rsidRPr="001773BA" w:rsidRDefault="00BE06F8" w:rsidP="00BE06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7E23C28" w14:textId="77777777" w:rsidR="00BE06F8" w:rsidRPr="001773BA" w:rsidRDefault="00BE06F8" w:rsidP="00BE06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D2AC2B7" w14:textId="77777777" w:rsidR="00BE06F8" w:rsidRPr="001773BA" w:rsidRDefault="00BE06F8" w:rsidP="00BE06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C7CCDCF" w14:textId="77777777" w:rsidR="00BE06F8" w:rsidRPr="001773BA" w:rsidRDefault="00BE06F8" w:rsidP="00BE06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71C95" w:rsidRPr="001773BA" w14:paraId="6FD0CF22" w14:textId="77777777" w:rsidTr="00130462">
        <w:tc>
          <w:tcPr>
            <w:tcW w:w="3528" w:type="dxa"/>
          </w:tcPr>
          <w:p w14:paraId="20E39EFB" w14:textId="153EAA93" w:rsidR="00971C95" w:rsidRPr="001773BA" w:rsidRDefault="00971C95" w:rsidP="00971C95">
            <w:pPr>
              <w:pStyle w:val="Header"/>
              <w:ind w:left="255" w:right="-1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</w:tcPr>
          <w:p w14:paraId="5756B589" w14:textId="44C4D631" w:rsidR="00971C95" w:rsidRPr="001773BA" w:rsidRDefault="00971C95" w:rsidP="00971C9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47F2502" w14:textId="30C88A14" w:rsidR="00971C95" w:rsidRPr="001773BA" w:rsidRDefault="00971C95" w:rsidP="00971C9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CBB8835" w14:textId="4DD2C49F" w:rsidR="00971C95" w:rsidRPr="001773BA" w:rsidRDefault="00F27EF7" w:rsidP="00660A2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116521DD" w14:textId="5BC49210" w:rsidR="00971C95" w:rsidRPr="001773BA" w:rsidRDefault="00F27EF7" w:rsidP="00971C9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71C95" w:rsidRPr="001773BA" w14:paraId="3B740147" w14:textId="77777777" w:rsidTr="00130462">
        <w:tc>
          <w:tcPr>
            <w:tcW w:w="3528" w:type="dxa"/>
          </w:tcPr>
          <w:p w14:paraId="6E776B72" w14:textId="66349460" w:rsidR="00971C95" w:rsidRPr="001773BA" w:rsidRDefault="00971C95" w:rsidP="00971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61DBBD" w14:textId="249B6182" w:rsidR="00971C95" w:rsidRPr="001773BA" w:rsidRDefault="00F27EF7" w:rsidP="00971C9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37CE15" w14:textId="79811A2D" w:rsidR="00971C95" w:rsidRPr="001773BA" w:rsidRDefault="00F27EF7" w:rsidP="00971C9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E9CF2D" w14:textId="151CB275" w:rsidR="00971C95" w:rsidRPr="001773BA" w:rsidRDefault="00F27EF7" w:rsidP="00660A2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BDB921" w14:textId="793A23C3" w:rsidR="00971C95" w:rsidRPr="001773BA" w:rsidRDefault="00F27EF7" w:rsidP="00971C9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971C95" w:rsidRPr="001773BA" w14:paraId="4A12D04B" w14:textId="77777777" w:rsidTr="00130462">
        <w:trPr>
          <w:trHeight w:val="62"/>
        </w:trPr>
        <w:tc>
          <w:tcPr>
            <w:tcW w:w="3528" w:type="dxa"/>
          </w:tcPr>
          <w:p w14:paraId="6283FAB6" w14:textId="77777777" w:rsidR="00971C95" w:rsidRPr="001773BA" w:rsidRDefault="00971C95" w:rsidP="00971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35F660" w14:textId="01B6AD4F" w:rsidR="00971C95" w:rsidRPr="001773BA" w:rsidRDefault="00F27EF7" w:rsidP="00971C9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39B983" w14:textId="72A2E6FC" w:rsidR="00971C95" w:rsidRPr="001773BA" w:rsidRDefault="00F27EF7" w:rsidP="00971C9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8E9B26" w14:textId="78AC4EFF" w:rsidR="00971C95" w:rsidRPr="001773BA" w:rsidRDefault="00F27EF7" w:rsidP="00660A2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E2E25C" w14:textId="4EAB0565" w:rsidR="00971C95" w:rsidRPr="001773BA" w:rsidRDefault="00F27EF7" w:rsidP="00971C9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</w:tbl>
    <w:p w14:paraId="4ECDA43D" w14:textId="61D16BB4" w:rsidR="00532C06" w:rsidRPr="001773BA" w:rsidRDefault="00532C06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AE03B7" w14:textId="77777777" w:rsidR="00A45C70" w:rsidRPr="001773BA" w:rsidRDefault="00532C06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</w:rPr>
        <w:br w:type="page"/>
      </w:r>
    </w:p>
    <w:p w14:paraId="42228D94" w14:textId="77777777" w:rsidR="00A45C70" w:rsidRPr="001773BA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1773BA">
        <w:rPr>
          <w:rFonts w:ascii="Browallia New" w:hAnsi="Browallia New" w:cs="Browallia New"/>
          <w:b/>
          <w:bCs/>
          <w:sz w:val="26"/>
          <w:szCs w:val="26"/>
        </w:rPr>
        <w:tab/>
      </w: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การซื้อสินค้าและบริการ</w:t>
      </w:r>
    </w:p>
    <w:p w14:paraId="429E434D" w14:textId="77777777" w:rsidR="00A45C70" w:rsidRPr="001773BA" w:rsidRDefault="00A45C70" w:rsidP="00A45C7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130462" w:rsidRPr="001773BA" w14:paraId="0703B387" w14:textId="77777777" w:rsidTr="0014445A">
        <w:trPr>
          <w:cantSplit/>
        </w:trPr>
        <w:tc>
          <w:tcPr>
            <w:tcW w:w="3528" w:type="dxa"/>
            <w:vAlign w:val="bottom"/>
          </w:tcPr>
          <w:p w14:paraId="4C88C753" w14:textId="77777777" w:rsidR="00A45C70" w:rsidRPr="001773BA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65399A3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039DDED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06F8" w:rsidRPr="001773BA" w14:paraId="131F6FA3" w14:textId="77777777" w:rsidTr="0014445A">
        <w:tc>
          <w:tcPr>
            <w:tcW w:w="3528" w:type="dxa"/>
            <w:vAlign w:val="bottom"/>
          </w:tcPr>
          <w:p w14:paraId="340B0122" w14:textId="77777777" w:rsidR="00BE06F8" w:rsidRPr="001773BA" w:rsidRDefault="00BE06F8" w:rsidP="00BE06F8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74CF2" w14:textId="3B43C187" w:rsidR="00BE06F8" w:rsidRPr="001773BA" w:rsidRDefault="00BE06F8" w:rsidP="00BE06F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8FA05A" w14:textId="60E2D6E1" w:rsidR="00BE06F8" w:rsidRPr="001773BA" w:rsidRDefault="00BE06F8" w:rsidP="00BE06F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77EA1" w14:textId="6CC3524C" w:rsidR="00BE06F8" w:rsidRPr="001773BA" w:rsidRDefault="00BE06F8" w:rsidP="00BE06F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1A979" w14:textId="197AA921" w:rsidR="00BE06F8" w:rsidRPr="001773BA" w:rsidRDefault="00BE06F8" w:rsidP="00BE06F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E06F8" w:rsidRPr="001773BA" w14:paraId="67341706" w14:textId="77777777" w:rsidTr="00130462">
        <w:tc>
          <w:tcPr>
            <w:tcW w:w="3528" w:type="dxa"/>
            <w:vAlign w:val="bottom"/>
          </w:tcPr>
          <w:p w14:paraId="380A812E" w14:textId="77777777" w:rsidR="00BE06F8" w:rsidRPr="001773BA" w:rsidRDefault="00BE06F8" w:rsidP="00BE06F8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0A87B3" w14:textId="77777777" w:rsidR="00BE06F8" w:rsidRPr="001773BA" w:rsidRDefault="00BE06F8" w:rsidP="00BE06F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04842A" w14:textId="77777777" w:rsidR="00BE06F8" w:rsidRPr="001773BA" w:rsidRDefault="00BE06F8" w:rsidP="00BE06F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F2A8F" w14:textId="77777777" w:rsidR="00BE06F8" w:rsidRPr="001773BA" w:rsidRDefault="00BE06F8" w:rsidP="00BE06F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20679F" w14:textId="77777777" w:rsidR="00BE06F8" w:rsidRPr="001773BA" w:rsidRDefault="00BE06F8" w:rsidP="00BE06F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06F8" w:rsidRPr="001773BA" w14:paraId="7B34CC0A" w14:textId="77777777" w:rsidTr="00130462">
        <w:tc>
          <w:tcPr>
            <w:tcW w:w="3528" w:type="dxa"/>
          </w:tcPr>
          <w:p w14:paraId="54644055" w14:textId="77777777" w:rsidR="00BE06F8" w:rsidRPr="001773BA" w:rsidRDefault="00BE06F8" w:rsidP="00BE06F8">
            <w:pPr>
              <w:pStyle w:val="Header"/>
              <w:ind w:left="25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04E016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15725A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D0AFAE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F0568B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E06F8" w:rsidRPr="001773BA" w14:paraId="2FF0253A" w14:textId="77777777" w:rsidTr="00130462">
        <w:tc>
          <w:tcPr>
            <w:tcW w:w="3528" w:type="dxa"/>
          </w:tcPr>
          <w:p w14:paraId="338488A8" w14:textId="77777777" w:rsidR="00BE06F8" w:rsidRPr="001773BA" w:rsidRDefault="00BE06F8" w:rsidP="00BE06F8">
            <w:pPr>
              <w:pStyle w:val="Header"/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การซื้อสินค้าและบริการจาก</w:t>
            </w:r>
          </w:p>
        </w:tc>
        <w:tc>
          <w:tcPr>
            <w:tcW w:w="1440" w:type="dxa"/>
          </w:tcPr>
          <w:p w14:paraId="7E7B5398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C42E1C2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CDBACEA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28553E3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71C95" w:rsidRPr="001773BA" w14:paraId="18A0AEAA" w14:textId="77777777" w:rsidTr="00130462">
        <w:tc>
          <w:tcPr>
            <w:tcW w:w="3528" w:type="dxa"/>
          </w:tcPr>
          <w:p w14:paraId="2AD0DBEB" w14:textId="77777777" w:rsidR="00971C95" w:rsidRPr="001773BA" w:rsidRDefault="00971C95" w:rsidP="00971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</w:tcPr>
          <w:p w14:paraId="2991828A" w14:textId="2A7124E3" w:rsidR="00971C95" w:rsidRPr="001773BA" w:rsidRDefault="00971C95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E49BC80" w14:textId="65578B15" w:rsidR="00971C95" w:rsidRPr="001773BA" w:rsidRDefault="00971C95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DD16891" w14:textId="54862596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</w:tcPr>
          <w:p w14:paraId="65A57C5B" w14:textId="01D7B83F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971C95" w:rsidRPr="001773BA" w14:paraId="3B1394B4" w14:textId="77777777" w:rsidTr="00130462">
        <w:tc>
          <w:tcPr>
            <w:tcW w:w="3528" w:type="dxa"/>
          </w:tcPr>
          <w:p w14:paraId="6759700B" w14:textId="77777777" w:rsidR="00971C95" w:rsidRPr="001773BA" w:rsidRDefault="00971C95" w:rsidP="00971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2C505A" w14:textId="5F6112A2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137E49" w14:textId="796E913B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E09E71" w14:textId="0AFA4A66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2B52C9" w14:textId="3C1893B4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971C95" w:rsidRPr="001773BA" w14:paraId="64BDC0C9" w14:textId="77777777" w:rsidTr="00130462">
        <w:tc>
          <w:tcPr>
            <w:tcW w:w="3528" w:type="dxa"/>
          </w:tcPr>
          <w:p w14:paraId="793C9341" w14:textId="77777777" w:rsidR="00971C95" w:rsidRPr="001773BA" w:rsidRDefault="00971C95" w:rsidP="00971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EA2AF6" w14:textId="4C2B60DF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7EED11" w14:textId="4EB49D57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598CE0" w14:textId="3A441A6F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7E5634" w14:textId="165BC2B1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532C06" w:rsidRPr="001773BA" w14:paraId="03576068" w14:textId="77777777" w:rsidTr="00532C06">
        <w:tc>
          <w:tcPr>
            <w:tcW w:w="3528" w:type="dxa"/>
          </w:tcPr>
          <w:p w14:paraId="2002630F" w14:textId="77777777" w:rsidR="00532C06" w:rsidRPr="001773BA" w:rsidRDefault="00532C06" w:rsidP="00BE0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9EFB76" w14:textId="77777777" w:rsidR="00532C06" w:rsidRPr="001773BA" w:rsidRDefault="00532C06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219C81" w14:textId="77777777" w:rsidR="00532C06" w:rsidRPr="001773BA" w:rsidRDefault="00532C06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7DFB5F" w14:textId="77777777" w:rsidR="00532C06" w:rsidRPr="001773BA" w:rsidRDefault="00532C06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2144C0" w14:textId="77777777" w:rsidR="00532C06" w:rsidRPr="001773BA" w:rsidRDefault="00532C06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E06F8" w:rsidRPr="001773BA" w14:paraId="075F0562" w14:textId="77777777" w:rsidTr="00532C06">
        <w:tc>
          <w:tcPr>
            <w:tcW w:w="3528" w:type="dxa"/>
          </w:tcPr>
          <w:p w14:paraId="0B1E941D" w14:textId="24808CB7" w:rsidR="00BE06F8" w:rsidRPr="001773BA" w:rsidRDefault="00BE06F8" w:rsidP="00BE0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2F24D99A" w14:textId="59EFD432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BCC436" w14:textId="1BBDC308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C0083B" w14:textId="1C664DA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08BD9D" w14:textId="011BA3C4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1C95" w:rsidRPr="001773BA" w14:paraId="64A3F5DA" w14:textId="77777777" w:rsidTr="00130462">
        <w:tc>
          <w:tcPr>
            <w:tcW w:w="3528" w:type="dxa"/>
          </w:tcPr>
          <w:p w14:paraId="635E2FCE" w14:textId="65A57A92" w:rsidR="00971C95" w:rsidRPr="001773BA" w:rsidRDefault="00971C95" w:rsidP="00971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5CDC4F" w14:textId="1A02770A" w:rsidR="00971C95" w:rsidRPr="001773BA" w:rsidRDefault="00971C95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7CA0D0" w14:textId="52E65DE8" w:rsidR="00971C95" w:rsidRPr="001773BA" w:rsidRDefault="00971C95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320470" w14:textId="618C3C6A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E0EAFF" w14:textId="581C88D2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971C95" w:rsidRPr="001773BA" w14:paraId="0D5F8E99" w14:textId="77777777" w:rsidTr="00130462">
        <w:tc>
          <w:tcPr>
            <w:tcW w:w="3528" w:type="dxa"/>
          </w:tcPr>
          <w:p w14:paraId="5A6515F3" w14:textId="34BEF08D" w:rsidR="00971C95" w:rsidRPr="001773BA" w:rsidRDefault="00971C95" w:rsidP="00971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07E32A" w14:textId="0E647FEB" w:rsidR="00971C95" w:rsidRPr="001773BA" w:rsidRDefault="00971C95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A2C4F0" w14:textId="1945C2D7" w:rsidR="00971C95" w:rsidRPr="001773BA" w:rsidRDefault="00971C95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69D645" w14:textId="20547C68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4DFFEA" w14:textId="48C3EC04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</w:tbl>
    <w:p w14:paraId="6B0B5192" w14:textId="3A1DCBA2" w:rsidR="00A45C70" w:rsidRPr="001773BA" w:rsidRDefault="00A45C70" w:rsidP="00A45C7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D3B403A" w14:textId="77777777" w:rsidR="00A45C70" w:rsidRPr="001773BA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ยอดค้างชำระที่เกิดจากการซื้อขายสินค้าและบริการ</w:t>
      </w:r>
    </w:p>
    <w:p w14:paraId="751BD565" w14:textId="29AE24A6" w:rsidR="00A45C70" w:rsidRPr="001773BA" w:rsidRDefault="00A45C70" w:rsidP="00532C0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130462" w:rsidRPr="001773BA" w14:paraId="10CB515D" w14:textId="77777777" w:rsidTr="0014445A">
        <w:trPr>
          <w:cantSplit/>
        </w:trPr>
        <w:tc>
          <w:tcPr>
            <w:tcW w:w="3528" w:type="dxa"/>
            <w:vAlign w:val="bottom"/>
          </w:tcPr>
          <w:p w14:paraId="47D68C36" w14:textId="77777777" w:rsidR="00A45C70" w:rsidRPr="001773BA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CCDCBA9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E0AD647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06F8" w:rsidRPr="001773BA" w14:paraId="70CE07BA" w14:textId="77777777" w:rsidTr="0014445A">
        <w:tc>
          <w:tcPr>
            <w:tcW w:w="3528" w:type="dxa"/>
            <w:vAlign w:val="bottom"/>
          </w:tcPr>
          <w:p w14:paraId="62FD2204" w14:textId="77777777" w:rsidR="00BE06F8" w:rsidRPr="001773BA" w:rsidRDefault="00BE06F8" w:rsidP="00BE06F8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0EED5D" w14:textId="42C46874" w:rsidR="00BE06F8" w:rsidRPr="001773BA" w:rsidRDefault="00BE06F8" w:rsidP="00BE06F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4D090" w14:textId="4B678789" w:rsidR="00BE06F8" w:rsidRPr="001773BA" w:rsidRDefault="00BE06F8" w:rsidP="00BE06F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B224F8" w14:textId="789412D7" w:rsidR="00BE06F8" w:rsidRPr="001773BA" w:rsidRDefault="00BE06F8" w:rsidP="00BE06F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40ECEC" w14:textId="470BA96E" w:rsidR="00BE06F8" w:rsidRPr="001773BA" w:rsidRDefault="00BE06F8" w:rsidP="00BE06F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E06F8" w:rsidRPr="001773BA" w14:paraId="6D31D673" w14:textId="77777777" w:rsidTr="00130462">
        <w:tc>
          <w:tcPr>
            <w:tcW w:w="3528" w:type="dxa"/>
            <w:vAlign w:val="bottom"/>
          </w:tcPr>
          <w:p w14:paraId="2B0B5D4A" w14:textId="77777777" w:rsidR="00BE06F8" w:rsidRPr="001773BA" w:rsidRDefault="00BE06F8" w:rsidP="00BE06F8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0696F4" w14:textId="77777777" w:rsidR="00BE06F8" w:rsidRPr="001773BA" w:rsidRDefault="00BE06F8" w:rsidP="00BE06F8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D9FBE4" w14:textId="77777777" w:rsidR="00BE06F8" w:rsidRPr="001773BA" w:rsidRDefault="00BE06F8" w:rsidP="00BE06F8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10702" w14:textId="77777777" w:rsidR="00BE06F8" w:rsidRPr="001773BA" w:rsidRDefault="00BE06F8" w:rsidP="00BE06F8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96C5E0" w14:textId="77777777" w:rsidR="00BE06F8" w:rsidRPr="001773BA" w:rsidRDefault="00BE06F8" w:rsidP="00BE06F8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06F8" w:rsidRPr="001773BA" w14:paraId="77E0094A" w14:textId="77777777" w:rsidTr="00130462">
        <w:tc>
          <w:tcPr>
            <w:tcW w:w="3528" w:type="dxa"/>
          </w:tcPr>
          <w:p w14:paraId="2BFCDCD6" w14:textId="77777777" w:rsidR="00BE06F8" w:rsidRPr="001773BA" w:rsidRDefault="00BE06F8" w:rsidP="00BE0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B0CD3E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BE92A5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0CBCF3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B99D9A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E06F8" w:rsidRPr="001773BA" w14:paraId="14153536" w14:textId="77777777" w:rsidTr="00130462">
        <w:tc>
          <w:tcPr>
            <w:tcW w:w="3528" w:type="dxa"/>
          </w:tcPr>
          <w:p w14:paraId="68D14EE5" w14:textId="6ECCE6D3" w:rsidR="00BE06F8" w:rsidRPr="001773BA" w:rsidRDefault="00BE06F8" w:rsidP="00BE0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40CCA080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5362B44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A267E3D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1C595EC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71C95" w:rsidRPr="001773BA" w14:paraId="44E6CE2E" w14:textId="77777777" w:rsidTr="00130462">
        <w:tc>
          <w:tcPr>
            <w:tcW w:w="3528" w:type="dxa"/>
          </w:tcPr>
          <w:p w14:paraId="68F4BFCF" w14:textId="5C267E50" w:rsidR="00971C95" w:rsidRPr="001773BA" w:rsidRDefault="00971C95" w:rsidP="00971C9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6F5705" w14:textId="1D847550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6A2719" w14:textId="4FF3FFDF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6A9A1C" w14:textId="6066639F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A70E93" w14:textId="0F4F56EB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971C95" w:rsidRPr="001773BA" w14:paraId="0C3FF19C" w14:textId="77777777" w:rsidTr="00130462">
        <w:tc>
          <w:tcPr>
            <w:tcW w:w="3528" w:type="dxa"/>
          </w:tcPr>
          <w:p w14:paraId="5C58979E" w14:textId="7634E46C" w:rsidR="00971C95" w:rsidRPr="001773BA" w:rsidRDefault="00971C95" w:rsidP="00971C95">
            <w:pPr>
              <w:tabs>
                <w:tab w:val="left" w:pos="42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D6589" w14:textId="0FB62191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0A24" w14:textId="5ED5BA7E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AEAF6" w14:textId="7E510852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497CA" w14:textId="15BAC405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BE06F8" w:rsidRPr="001773BA" w14:paraId="712EE6C9" w14:textId="77777777" w:rsidTr="00130462">
        <w:tc>
          <w:tcPr>
            <w:tcW w:w="3528" w:type="dxa"/>
          </w:tcPr>
          <w:p w14:paraId="3ED6ED3A" w14:textId="77777777" w:rsidR="00BE06F8" w:rsidRPr="001773BA" w:rsidRDefault="00BE06F8" w:rsidP="00BE0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578F01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5F765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C0DC51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D10EBA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E06F8" w:rsidRPr="001773BA" w14:paraId="715C3975" w14:textId="77777777" w:rsidTr="00130462">
        <w:tc>
          <w:tcPr>
            <w:tcW w:w="3528" w:type="dxa"/>
          </w:tcPr>
          <w:p w14:paraId="073B13EA" w14:textId="4096D0B2" w:rsidR="00BE06F8" w:rsidRPr="001773BA" w:rsidRDefault="00BE06F8" w:rsidP="00BE0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440" w:type="dxa"/>
          </w:tcPr>
          <w:p w14:paraId="00779CF4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7CCDED0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98C7E72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DDBB92F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71C95" w:rsidRPr="001773BA" w14:paraId="152585DF" w14:textId="77777777" w:rsidTr="00130462">
        <w:tc>
          <w:tcPr>
            <w:tcW w:w="3528" w:type="dxa"/>
          </w:tcPr>
          <w:p w14:paraId="0CA70E1F" w14:textId="77777777" w:rsidR="00971C95" w:rsidRPr="001773BA" w:rsidRDefault="00971C95" w:rsidP="00971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</w:tcPr>
          <w:p w14:paraId="7FD579E6" w14:textId="3F454041" w:rsidR="00971C95" w:rsidRPr="001773BA" w:rsidRDefault="00971C95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BB26710" w14:textId="24CD64CC" w:rsidR="00971C95" w:rsidRPr="001773BA" w:rsidRDefault="00971C95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628AA0D" w14:textId="431B41A0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440" w:type="dxa"/>
          </w:tcPr>
          <w:p w14:paraId="21109B60" w14:textId="3F866B8A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971C95" w:rsidRPr="001773BA" w14:paraId="27C2D112" w14:textId="77777777" w:rsidTr="00130462">
        <w:tc>
          <w:tcPr>
            <w:tcW w:w="3528" w:type="dxa"/>
          </w:tcPr>
          <w:p w14:paraId="5B8D873D" w14:textId="77777777" w:rsidR="00971C95" w:rsidRPr="001773BA" w:rsidRDefault="00971C95" w:rsidP="00971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8A1716" w14:textId="34C87613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A47E5C" w14:textId="601910FA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906151" w14:textId="3F109798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F24EB8" w14:textId="5A5D32F6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971C95" w:rsidRPr="001773BA" w14:paraId="37CDA932" w14:textId="77777777" w:rsidTr="00163F1A">
        <w:tc>
          <w:tcPr>
            <w:tcW w:w="3528" w:type="dxa"/>
          </w:tcPr>
          <w:p w14:paraId="77DB6C6A" w14:textId="77777777" w:rsidR="00971C95" w:rsidRPr="001773BA" w:rsidRDefault="00971C95" w:rsidP="00971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DB0649" w14:textId="2A04042E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CE806" w14:textId="6C19C349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AE0F4A" w14:textId="6DCF6E3D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8D4CF2" w14:textId="40B82BCE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971C95" w:rsidRPr="001773BA" w14:paraId="130836C2" w14:textId="77777777" w:rsidTr="00163F1A">
        <w:tc>
          <w:tcPr>
            <w:tcW w:w="3528" w:type="dxa"/>
          </w:tcPr>
          <w:p w14:paraId="69A62780" w14:textId="42A00BD0" w:rsidR="00971C95" w:rsidRPr="001773BA" w:rsidRDefault="00971C95" w:rsidP="00971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  <w:r w:rsidRPr="001773B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4640FA" w14:textId="0C022609" w:rsidR="00971C95" w:rsidRPr="001773BA" w:rsidRDefault="00971C95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378ABD" w14:textId="7316DF0C" w:rsidR="00971C95" w:rsidRPr="001773BA" w:rsidRDefault="00971C95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25F49" w14:textId="19960D7C" w:rsidR="00971C95" w:rsidRPr="001773BA" w:rsidRDefault="00971C95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E3948" w14:textId="251970FC" w:rsidR="00971C95" w:rsidRPr="001773BA" w:rsidRDefault="00971C95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F7" w:rsidRPr="001773BA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1C95" w:rsidRPr="001773BA" w14:paraId="76A94C73" w14:textId="77777777" w:rsidTr="00163F1A">
        <w:tc>
          <w:tcPr>
            <w:tcW w:w="3528" w:type="dxa"/>
          </w:tcPr>
          <w:p w14:paraId="3D295B69" w14:textId="77777777" w:rsidR="00971C95" w:rsidRPr="001773BA" w:rsidRDefault="00971C95" w:rsidP="00971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4A80D" w14:textId="1C82A4E4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003EB" w14:textId="2E4D2E10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31853" w14:textId="775BED4F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90CB5" w14:textId="085662BE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BE06F8" w:rsidRPr="001773BA" w14:paraId="47FC513F" w14:textId="77777777" w:rsidTr="00130462">
        <w:tc>
          <w:tcPr>
            <w:tcW w:w="3528" w:type="dxa"/>
          </w:tcPr>
          <w:p w14:paraId="57E6C9AB" w14:textId="77777777" w:rsidR="00BE06F8" w:rsidRPr="001773BA" w:rsidRDefault="00BE06F8" w:rsidP="00BE0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D3828E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446ED6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5CB4C6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78FF023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E06F8" w:rsidRPr="001773BA" w14:paraId="4D969007" w14:textId="77777777" w:rsidTr="00130462">
        <w:tc>
          <w:tcPr>
            <w:tcW w:w="3528" w:type="dxa"/>
          </w:tcPr>
          <w:p w14:paraId="35C5B242" w14:textId="77777777" w:rsidR="00BE06F8" w:rsidRPr="001773BA" w:rsidRDefault="00BE06F8" w:rsidP="00BE0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เจ้าหนี้บริษัทที่เกี่ยวข้องกัน</w:t>
            </w:r>
          </w:p>
        </w:tc>
        <w:tc>
          <w:tcPr>
            <w:tcW w:w="1440" w:type="dxa"/>
            <w:vAlign w:val="center"/>
          </w:tcPr>
          <w:p w14:paraId="7C5455AE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A67EDE5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01E436F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40DB99C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1C95" w:rsidRPr="001773BA" w14:paraId="3EC721B9" w14:textId="77777777" w:rsidTr="00130462">
        <w:tc>
          <w:tcPr>
            <w:tcW w:w="3528" w:type="dxa"/>
          </w:tcPr>
          <w:p w14:paraId="24204E36" w14:textId="77777777" w:rsidR="00971C95" w:rsidRPr="001773BA" w:rsidRDefault="00971C95" w:rsidP="00971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6653627" w14:textId="543A03C2" w:rsidR="00971C95" w:rsidRPr="001773BA" w:rsidRDefault="00971C95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3DB230C" w14:textId="51176D8D" w:rsidR="00971C95" w:rsidRPr="001773BA" w:rsidRDefault="00971C95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DC7BFF" w14:textId="23019D44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440" w:type="dxa"/>
            <w:vAlign w:val="bottom"/>
          </w:tcPr>
          <w:p w14:paraId="7D8DAA31" w14:textId="04B31AB8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</w:tr>
      <w:tr w:rsidR="00971C95" w:rsidRPr="001773BA" w14:paraId="7DA8D878" w14:textId="77777777" w:rsidTr="00971C95">
        <w:tc>
          <w:tcPr>
            <w:tcW w:w="3528" w:type="dxa"/>
          </w:tcPr>
          <w:p w14:paraId="78657CDC" w14:textId="77777777" w:rsidR="00971C95" w:rsidRPr="001773BA" w:rsidRDefault="00971C95" w:rsidP="00971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740F23" w14:textId="648C4FE0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759E70" w14:textId="1D0E9C9B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4BF7AC" w14:textId="09CBD201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6931D1" w14:textId="4B91741A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971C95" w:rsidRPr="001773BA" w14:paraId="77FAC80D" w14:textId="77777777" w:rsidTr="00971C95">
        <w:tc>
          <w:tcPr>
            <w:tcW w:w="3528" w:type="dxa"/>
          </w:tcPr>
          <w:p w14:paraId="5185609D" w14:textId="77777777" w:rsidR="00971C95" w:rsidRPr="001773BA" w:rsidRDefault="00971C95" w:rsidP="00971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84BF8" w14:textId="4BCBC307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70FE7" w14:textId="328CE01A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A1491" w14:textId="464B984D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3DE0F" w14:textId="7CC4AFC7" w:rsidR="00971C95" w:rsidRPr="001773BA" w:rsidRDefault="00F27EF7" w:rsidP="00971C9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971C95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971C95" w:rsidRPr="001773BA" w14:paraId="3C337CB9" w14:textId="77777777" w:rsidTr="00CA4346">
        <w:tc>
          <w:tcPr>
            <w:tcW w:w="3528" w:type="dxa"/>
          </w:tcPr>
          <w:p w14:paraId="5F6E9218" w14:textId="77777777" w:rsidR="00971C95" w:rsidRPr="001773BA" w:rsidRDefault="00971C95" w:rsidP="00BE0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E7858D" w14:textId="77777777" w:rsidR="00971C95" w:rsidRPr="001773BA" w:rsidRDefault="00971C95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FB3C1A" w14:textId="77777777" w:rsidR="00971C95" w:rsidRPr="001773BA" w:rsidRDefault="00971C95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3D8F08" w14:textId="77777777" w:rsidR="00971C95" w:rsidRPr="001773BA" w:rsidRDefault="00971C95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A4FABB" w14:textId="77777777" w:rsidR="00971C95" w:rsidRPr="001773BA" w:rsidRDefault="00971C95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A4346" w:rsidRPr="001773BA" w14:paraId="6741629D" w14:textId="77777777" w:rsidTr="00CA4346">
        <w:tc>
          <w:tcPr>
            <w:tcW w:w="3528" w:type="dxa"/>
          </w:tcPr>
          <w:p w14:paraId="2F6902A7" w14:textId="05DF5D17" w:rsidR="00CA4346" w:rsidRPr="001773BA" w:rsidRDefault="00CA4346" w:rsidP="00BE0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440" w:type="dxa"/>
          </w:tcPr>
          <w:p w14:paraId="6A978C0B" w14:textId="77777777" w:rsidR="00CA4346" w:rsidRPr="001773BA" w:rsidRDefault="00CA4346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E477DC" w14:textId="77777777" w:rsidR="00CA4346" w:rsidRPr="001773BA" w:rsidRDefault="00CA4346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D7020C" w14:textId="77777777" w:rsidR="00CA4346" w:rsidRPr="001773BA" w:rsidRDefault="00CA4346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765901" w14:textId="77777777" w:rsidR="00CA4346" w:rsidRPr="001773BA" w:rsidRDefault="00CA4346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4346" w:rsidRPr="001773BA" w14:paraId="7FA1CCB6" w14:textId="77777777" w:rsidTr="00163F1A">
        <w:tc>
          <w:tcPr>
            <w:tcW w:w="3528" w:type="dxa"/>
          </w:tcPr>
          <w:p w14:paraId="29635AB0" w14:textId="2D99FED2" w:rsidR="00CA4346" w:rsidRPr="001773BA" w:rsidRDefault="00CA4346" w:rsidP="00CA43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639AE807" w14:textId="1385B359" w:rsidR="00CA4346" w:rsidRPr="001773BA" w:rsidRDefault="00F27EF7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vAlign w:val="bottom"/>
          </w:tcPr>
          <w:p w14:paraId="48C4496E" w14:textId="5AEEDF1C" w:rsidR="00CA4346" w:rsidRPr="001773BA" w:rsidRDefault="00CA4346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D41E897" w14:textId="6AA6DDDF" w:rsidR="00CA4346" w:rsidRPr="001773BA" w:rsidRDefault="00F27EF7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vAlign w:val="bottom"/>
          </w:tcPr>
          <w:p w14:paraId="5484A459" w14:textId="1970352E" w:rsidR="00CA4346" w:rsidRPr="001773BA" w:rsidRDefault="00CA4346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4346" w:rsidRPr="001773BA" w14:paraId="1310ED93" w14:textId="77777777" w:rsidTr="00163F1A">
        <w:tc>
          <w:tcPr>
            <w:tcW w:w="3528" w:type="dxa"/>
          </w:tcPr>
          <w:p w14:paraId="5F4F3AED" w14:textId="77777777" w:rsidR="00CA4346" w:rsidRPr="001773BA" w:rsidRDefault="00CA4346" w:rsidP="00CA43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9483A4" w14:textId="2FA197EC" w:rsidR="00CA4346" w:rsidRPr="001773BA" w:rsidRDefault="00F27EF7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B19D9" w14:textId="019879AE" w:rsidR="00CA4346" w:rsidRPr="001773BA" w:rsidRDefault="00CA4346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B69A2" w14:textId="7C7C61FB" w:rsidR="00CA4346" w:rsidRPr="001773BA" w:rsidRDefault="00F27EF7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C0307D" w14:textId="5287C24A" w:rsidR="00CA4346" w:rsidRPr="001773BA" w:rsidRDefault="00CA4346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1C95" w:rsidRPr="001773BA" w14:paraId="7F8FC9B5" w14:textId="77777777" w:rsidTr="00971C95">
        <w:tc>
          <w:tcPr>
            <w:tcW w:w="3528" w:type="dxa"/>
          </w:tcPr>
          <w:p w14:paraId="4BCAD73A" w14:textId="77777777" w:rsidR="00971C95" w:rsidRPr="001773BA" w:rsidRDefault="00971C95" w:rsidP="00BE0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AF9F2B" w14:textId="77777777" w:rsidR="00971C95" w:rsidRPr="001773BA" w:rsidRDefault="00971C95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79F8F5" w14:textId="77777777" w:rsidR="00971C95" w:rsidRPr="001773BA" w:rsidRDefault="00971C95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509BA9" w14:textId="77777777" w:rsidR="00971C95" w:rsidRPr="001773BA" w:rsidRDefault="00971C95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704EE7" w14:textId="77777777" w:rsidR="00971C95" w:rsidRPr="001773BA" w:rsidRDefault="00971C95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E06F8" w:rsidRPr="001773BA" w14:paraId="334655C6" w14:textId="77777777" w:rsidTr="00971C95">
        <w:tc>
          <w:tcPr>
            <w:tcW w:w="3528" w:type="dxa"/>
          </w:tcPr>
          <w:p w14:paraId="67C64133" w14:textId="0FEAE3B6" w:rsidR="00BE06F8" w:rsidRPr="001773BA" w:rsidRDefault="00BE06F8" w:rsidP="00BE0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3BC03FC8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5BB7F7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AD768B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A976FB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4346" w:rsidRPr="001773BA" w14:paraId="15B3B761" w14:textId="77777777" w:rsidTr="00163F1A">
        <w:tc>
          <w:tcPr>
            <w:tcW w:w="3528" w:type="dxa"/>
          </w:tcPr>
          <w:p w14:paraId="2C55578F" w14:textId="77777777" w:rsidR="00CA4346" w:rsidRPr="001773BA" w:rsidRDefault="00CA4346" w:rsidP="00CA43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0CDF7D" w14:textId="6AAE2F24" w:rsidR="00CA4346" w:rsidRPr="001773BA" w:rsidRDefault="00CA4346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E6B6BF" w14:textId="2F0E503F" w:rsidR="00CA4346" w:rsidRPr="001773BA" w:rsidRDefault="00CA4346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FD8C49" w14:textId="062D7074" w:rsidR="00CA4346" w:rsidRPr="001773BA" w:rsidRDefault="00F27EF7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FBB0A0" w14:textId="444135D3" w:rsidR="00CA4346" w:rsidRPr="001773BA" w:rsidRDefault="00F27EF7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CA4346" w:rsidRPr="001773BA" w14:paraId="374EC192" w14:textId="77777777" w:rsidTr="00163F1A">
        <w:tc>
          <w:tcPr>
            <w:tcW w:w="3528" w:type="dxa"/>
          </w:tcPr>
          <w:p w14:paraId="2A8EC221" w14:textId="3FADFA5B" w:rsidR="00CA4346" w:rsidRPr="001773BA" w:rsidRDefault="00CA4346" w:rsidP="00CA43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A472D" w14:textId="1A62F10E" w:rsidR="00CA4346" w:rsidRPr="001773BA" w:rsidRDefault="00CA4346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9655D" w14:textId="72D29707" w:rsidR="00CA4346" w:rsidRPr="001773BA" w:rsidRDefault="00CA4346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2565B" w14:textId="2AED5736" w:rsidR="00CA4346" w:rsidRPr="001773BA" w:rsidRDefault="00F27EF7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7DC64" w14:textId="07585114" w:rsidR="00CA4346" w:rsidRPr="001773BA" w:rsidRDefault="00F27EF7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</w:tbl>
    <w:p w14:paraId="749113AB" w14:textId="77777777" w:rsidR="00874FC1" w:rsidRPr="001773BA" w:rsidRDefault="00763E59" w:rsidP="00AF38D7">
      <w:pPr>
        <w:jc w:val="both"/>
        <w:rPr>
          <w:rFonts w:ascii="Browallia New" w:hAnsi="Browallia New" w:cs="Browallia New"/>
          <w:spacing w:val="-2"/>
          <w:sz w:val="26"/>
          <w:szCs w:val="26"/>
        </w:rPr>
      </w:pPr>
      <w:r w:rsidRPr="001773BA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3952C542" w14:textId="65D9EE1F" w:rsidR="00A45C70" w:rsidRPr="001773BA" w:rsidRDefault="00A45C70" w:rsidP="00E24A6F">
      <w:pPr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Pr="001773BA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ค่าตอบแทนผู้บริหารสำคัญ</w:t>
      </w:r>
    </w:p>
    <w:p w14:paraId="37664FB7" w14:textId="77777777" w:rsidR="00A45C70" w:rsidRPr="001773BA" w:rsidRDefault="00A45C7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0CF80B" w14:textId="77777777" w:rsidR="00A45C70" w:rsidRPr="001773BA" w:rsidRDefault="00A45C7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ค่าตอบแทนกรรมการและผู้บริหารเป็นเงินเดือน ผลประโยชน์อื่น และค่าตอบแทนอื่น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ๆ</w:t>
      </w:r>
    </w:p>
    <w:p w14:paraId="6B94B2A8" w14:textId="77777777" w:rsidR="00A45C70" w:rsidRPr="001773BA" w:rsidRDefault="00A45C7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130462" w:rsidRPr="001773BA" w14:paraId="69FB469A" w14:textId="77777777" w:rsidTr="0014445A">
        <w:trPr>
          <w:trHeight w:val="243"/>
        </w:trPr>
        <w:tc>
          <w:tcPr>
            <w:tcW w:w="3528" w:type="dxa"/>
            <w:vAlign w:val="bottom"/>
          </w:tcPr>
          <w:p w14:paraId="4296D031" w14:textId="77777777" w:rsidR="00A45C70" w:rsidRPr="001773BA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BDB6B4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F16D522" w14:textId="77777777" w:rsidR="00A45C70" w:rsidRPr="001773BA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06F8" w:rsidRPr="001773BA" w14:paraId="37CFBDF5" w14:textId="77777777" w:rsidTr="0014445A">
        <w:tc>
          <w:tcPr>
            <w:tcW w:w="3528" w:type="dxa"/>
            <w:vAlign w:val="bottom"/>
          </w:tcPr>
          <w:p w14:paraId="67D06632" w14:textId="77777777" w:rsidR="00BE06F8" w:rsidRPr="001773BA" w:rsidRDefault="00BE06F8" w:rsidP="00BE06F8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ED8DB7" w14:textId="2A53DA5F" w:rsidR="00BE06F8" w:rsidRPr="001773BA" w:rsidRDefault="00BE06F8" w:rsidP="00BE06F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62817D" w14:textId="3CDA4D9E" w:rsidR="00BE06F8" w:rsidRPr="001773BA" w:rsidRDefault="00BE06F8" w:rsidP="00BE06F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E9AB7" w14:textId="40349671" w:rsidR="00BE06F8" w:rsidRPr="001773BA" w:rsidRDefault="00BE06F8" w:rsidP="00BE06F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520D2A" w14:textId="46853CA9" w:rsidR="00BE06F8" w:rsidRPr="001773BA" w:rsidRDefault="00BE06F8" w:rsidP="00BE06F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27EF7"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E06F8" w:rsidRPr="001773BA" w14:paraId="17E42994" w14:textId="77777777" w:rsidTr="00130462">
        <w:tc>
          <w:tcPr>
            <w:tcW w:w="3528" w:type="dxa"/>
            <w:vAlign w:val="bottom"/>
          </w:tcPr>
          <w:p w14:paraId="37B7253B" w14:textId="77777777" w:rsidR="00BE06F8" w:rsidRPr="001773BA" w:rsidRDefault="00BE06F8" w:rsidP="00BE06F8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C0CB2" w14:textId="77777777" w:rsidR="00BE06F8" w:rsidRPr="001773BA" w:rsidRDefault="00BE06F8" w:rsidP="00BE06F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1FCE59" w14:textId="77777777" w:rsidR="00BE06F8" w:rsidRPr="001773BA" w:rsidRDefault="00BE06F8" w:rsidP="00BE06F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3C0353" w14:textId="77777777" w:rsidR="00BE06F8" w:rsidRPr="001773BA" w:rsidRDefault="00BE06F8" w:rsidP="00BE06F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585C92" w14:textId="77777777" w:rsidR="00BE06F8" w:rsidRPr="001773BA" w:rsidRDefault="00BE06F8" w:rsidP="00BE06F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06F8" w:rsidRPr="001773BA" w14:paraId="2E81A9C8" w14:textId="77777777" w:rsidTr="00130462">
        <w:tc>
          <w:tcPr>
            <w:tcW w:w="3528" w:type="dxa"/>
            <w:vAlign w:val="bottom"/>
          </w:tcPr>
          <w:p w14:paraId="271BD2C2" w14:textId="77777777" w:rsidR="00BE06F8" w:rsidRPr="001773BA" w:rsidRDefault="00BE06F8" w:rsidP="00BE06F8">
            <w:pPr>
              <w:pStyle w:val="Header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711498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300D4C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7ADCAC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7097F0" w14:textId="77777777" w:rsidR="00BE06F8" w:rsidRPr="001773BA" w:rsidRDefault="00BE06F8" w:rsidP="00BE06F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A4346" w:rsidRPr="001773BA" w14:paraId="1977004C" w14:textId="77777777" w:rsidTr="00130462">
        <w:tc>
          <w:tcPr>
            <w:tcW w:w="3528" w:type="dxa"/>
            <w:vAlign w:val="bottom"/>
          </w:tcPr>
          <w:p w14:paraId="3F5B1E18" w14:textId="267E896C" w:rsidR="00CA4346" w:rsidRPr="001773BA" w:rsidRDefault="00CA4346" w:rsidP="00CA4346">
            <w:pPr>
              <w:pStyle w:val="Header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259E60A7" w14:textId="34457863" w:rsidR="00CA4346" w:rsidRPr="001773BA" w:rsidRDefault="00F27EF7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440" w:type="dxa"/>
          </w:tcPr>
          <w:p w14:paraId="47EEA9A7" w14:textId="264628A1" w:rsidR="00CA4346" w:rsidRPr="001773BA" w:rsidRDefault="00F27EF7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440" w:type="dxa"/>
          </w:tcPr>
          <w:p w14:paraId="29EF5458" w14:textId="02594829" w:rsidR="00CA4346" w:rsidRPr="001773BA" w:rsidRDefault="00F27EF7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440" w:type="dxa"/>
          </w:tcPr>
          <w:p w14:paraId="5D83844A" w14:textId="48DC8B23" w:rsidR="00CA4346" w:rsidRPr="001773BA" w:rsidRDefault="00F27EF7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</w:tr>
      <w:tr w:rsidR="00CA4346" w:rsidRPr="001773BA" w14:paraId="7036E726" w14:textId="77777777" w:rsidTr="00130462">
        <w:tc>
          <w:tcPr>
            <w:tcW w:w="3528" w:type="dxa"/>
            <w:vAlign w:val="bottom"/>
          </w:tcPr>
          <w:p w14:paraId="05532F4A" w14:textId="77777777" w:rsidR="00CA4346" w:rsidRPr="001773BA" w:rsidRDefault="00CA4346" w:rsidP="00CA4346">
            <w:pPr>
              <w:pStyle w:val="Header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349EEE4" w14:textId="34E6897A" w:rsidR="00CA4346" w:rsidRPr="001773BA" w:rsidRDefault="00F27EF7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440" w:type="dxa"/>
          </w:tcPr>
          <w:p w14:paraId="265E85D5" w14:textId="237E997A" w:rsidR="00CA4346" w:rsidRPr="001773BA" w:rsidRDefault="00F27EF7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40" w:type="dxa"/>
          </w:tcPr>
          <w:p w14:paraId="13411087" w14:textId="034AD2F9" w:rsidR="00CA4346" w:rsidRPr="001773BA" w:rsidRDefault="00F27EF7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440" w:type="dxa"/>
          </w:tcPr>
          <w:p w14:paraId="4223BDD8" w14:textId="0FF7A683" w:rsidR="00CA4346" w:rsidRPr="001773BA" w:rsidRDefault="00F27EF7" w:rsidP="00CA43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73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CA4346" w:rsidRPr="001773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73B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</w:tbl>
    <w:p w14:paraId="054E9B4A" w14:textId="77777777" w:rsidR="00A45C70" w:rsidRPr="001773BA" w:rsidRDefault="00A45C7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A80A60" w14:textId="77777777" w:rsidR="00A45C70" w:rsidRPr="001773BA" w:rsidRDefault="00A45C7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>บริษัทแสดงค่าตอบแทนของกรรมการเป็นส่วนหนึ่งของค่าใช้จ่ายในการบริหาร</w:t>
      </w:r>
    </w:p>
    <w:p w14:paraId="50A2C9F5" w14:textId="0C4E805C" w:rsidR="002F47AD" w:rsidRPr="001773BA" w:rsidRDefault="002F47AD" w:rsidP="002F47A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4F2A7C58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4A7D9784" w14:textId="1DD53C32" w:rsidR="00A45C70" w:rsidRPr="001773BA" w:rsidRDefault="00F27EF7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45C7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2BF10A32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20EBEA" w14:textId="5E716438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27EF7" w:rsidRPr="001773BA">
        <w:rPr>
          <w:rFonts w:ascii="Browallia New" w:hAnsi="Browallia New" w:cs="Browallia New"/>
          <w:sz w:val="26"/>
          <w:szCs w:val="26"/>
        </w:rPr>
        <w:t>31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2568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กลุ่มกิจการและบริษัทมีภาระผูกพันดังนี้</w:t>
      </w:r>
    </w:p>
    <w:p w14:paraId="5F076259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54D137" w14:textId="4327C207" w:rsidR="00A45C70" w:rsidRPr="001773BA" w:rsidRDefault="00A45C70" w:rsidP="00A45C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t>)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ab/>
        <w:t>บริษัทได้ทำสัญญาบริหาร</w:t>
      </w:r>
      <w:r w:rsidR="00D7592E" w:rsidRPr="001773BA">
        <w:rPr>
          <w:rFonts w:ascii="Browallia New" w:hAnsi="Browallia New" w:cs="Browallia New"/>
          <w:spacing w:val="-4"/>
          <w:sz w:val="26"/>
          <w:szCs w:val="26"/>
          <w:cs/>
        </w:rPr>
        <w:t>จัดการ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และการใช้เครื่องหมายการค้ากับกลุ่มกิจการในเครือในต่างประเทศมีกำหนดระยะเวลา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br/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เริ่มตั้งแต่ปี 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2531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โดยบริษัทมีสิทธิต่ออายุสัญญาได้อีก </w:t>
      </w:r>
      <w:r w:rsidR="00F27EF7" w:rsidRPr="001773BA">
        <w:rPr>
          <w:rFonts w:ascii="Browallia New" w:hAnsi="Browallia New" w:cs="Browallia New"/>
          <w:sz w:val="26"/>
          <w:szCs w:val="26"/>
        </w:rPr>
        <w:t>2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ช่วง ช่วงละ </w:t>
      </w:r>
      <w:r w:rsidR="00F27EF7" w:rsidRPr="001773BA">
        <w:rPr>
          <w:rFonts w:ascii="Browallia New" w:hAnsi="Browallia New" w:cs="Browallia New"/>
          <w:sz w:val="26"/>
          <w:szCs w:val="26"/>
        </w:rPr>
        <w:t>10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ต่อมาบริษัทได้ใช้สิทธิต่ออายุสัญญาอีก</w:t>
      </w:r>
      <w:r w:rsidR="00385160" w:rsidRPr="001773BA">
        <w:rPr>
          <w:rFonts w:ascii="Browallia New" w:hAnsi="Browallia New" w:cs="Browallia New"/>
          <w:sz w:val="26"/>
          <w:szCs w:val="26"/>
        </w:rPr>
        <w:br/>
      </w:r>
      <w:r w:rsidR="00F27EF7" w:rsidRPr="001773BA">
        <w:rPr>
          <w:rFonts w:ascii="Browallia New" w:hAnsi="Browallia New" w:cs="Browallia New"/>
          <w:sz w:val="26"/>
          <w:szCs w:val="26"/>
        </w:rPr>
        <w:t>2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ช่วง ช่วงละ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10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D7592E" w:rsidRPr="001773BA">
        <w:rPr>
          <w:rFonts w:ascii="Browallia New" w:hAnsi="Browallia New" w:cs="Browallia New"/>
          <w:sz w:val="26"/>
          <w:szCs w:val="26"/>
          <w:cs/>
        </w:rPr>
        <w:t>และในปี</w:t>
      </w:r>
      <w:r w:rsidR="00C833B3"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592E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2561</w:t>
      </w:r>
      <w:r w:rsidR="00D7592E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D7592E" w:rsidRPr="001773BA">
        <w:rPr>
          <w:rFonts w:ascii="Browallia New" w:hAnsi="Browallia New" w:cs="Browallia New"/>
          <w:sz w:val="26"/>
          <w:szCs w:val="26"/>
          <w:cs/>
        </w:rPr>
        <w:t xml:space="preserve">บริษัทได้ต่ออายุสัญญาอีก </w:t>
      </w:r>
      <w:r w:rsidR="00F27EF7" w:rsidRPr="001773BA">
        <w:rPr>
          <w:rFonts w:ascii="Browallia New" w:hAnsi="Browallia New" w:cs="Browallia New"/>
          <w:sz w:val="26"/>
          <w:szCs w:val="26"/>
        </w:rPr>
        <w:t>2</w:t>
      </w:r>
      <w:r w:rsidR="00D7592E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D7592E" w:rsidRPr="001773BA">
        <w:rPr>
          <w:rFonts w:ascii="Browallia New" w:hAnsi="Browallia New" w:cs="Browallia New"/>
          <w:sz w:val="26"/>
          <w:szCs w:val="26"/>
          <w:cs/>
        </w:rPr>
        <w:t xml:space="preserve">ช่วง ช่วงละ </w:t>
      </w:r>
      <w:r w:rsidR="00F27EF7" w:rsidRPr="001773BA">
        <w:rPr>
          <w:rFonts w:ascii="Browallia New" w:hAnsi="Browallia New" w:cs="Browallia New"/>
          <w:sz w:val="26"/>
          <w:szCs w:val="26"/>
        </w:rPr>
        <w:t>10</w:t>
      </w:r>
      <w:r w:rsidR="00D7592E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D7592E" w:rsidRPr="001773BA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1773BA">
        <w:rPr>
          <w:rFonts w:ascii="Browallia New" w:hAnsi="Browallia New" w:cs="Browallia New"/>
          <w:sz w:val="26"/>
          <w:szCs w:val="26"/>
          <w:cs/>
        </w:rPr>
        <w:t>โดยที่กลุ่มกิจการในเครือจะให้</w:t>
      </w:r>
      <w:r w:rsidR="00F96C52" w:rsidRPr="001773BA">
        <w:rPr>
          <w:rFonts w:ascii="Browallia New" w:hAnsi="Browallia New" w:cs="Browallia New"/>
          <w:sz w:val="26"/>
          <w:szCs w:val="26"/>
        </w:rPr>
        <w:br/>
      </w:r>
      <w:r w:rsidRPr="001773BA">
        <w:rPr>
          <w:rFonts w:ascii="Browallia New" w:hAnsi="Browallia New" w:cs="Browallia New"/>
          <w:sz w:val="26"/>
          <w:szCs w:val="26"/>
          <w:cs/>
        </w:rPr>
        <w:t>ความช่วยเหลือในด้านการบริหารโรงแรมแก่</w:t>
      </w:r>
      <w:r w:rsidR="00023A50" w:rsidRPr="001773B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และอนุญาตให้</w:t>
      </w:r>
      <w:r w:rsidR="00023A50" w:rsidRPr="001773B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1773BA">
        <w:rPr>
          <w:rFonts w:ascii="Browallia New" w:hAnsi="Browallia New" w:cs="Browallia New"/>
          <w:sz w:val="26"/>
          <w:szCs w:val="26"/>
          <w:cs/>
        </w:rPr>
        <w:t>ใช้เครื่องหมายการค้า โดย</w:t>
      </w:r>
      <w:r w:rsidR="00023A50" w:rsidRPr="001773B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1773BA">
        <w:rPr>
          <w:rFonts w:ascii="Browallia New" w:hAnsi="Browallia New" w:cs="Browallia New"/>
          <w:sz w:val="26"/>
          <w:szCs w:val="26"/>
          <w:cs/>
        </w:rPr>
        <w:t>จะต้องจ่ายค่าธรรมเนียมคิดตามอัตราที่ระบุไว้ในสัญญาดังกล่าว ซึ่งเป็นไปตามปกติธุรกิจ</w:t>
      </w:r>
    </w:p>
    <w:p w14:paraId="05EAFF81" w14:textId="77777777" w:rsidR="00A45C70" w:rsidRPr="001773BA" w:rsidRDefault="00A45C7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58A725" w14:textId="46CC7BFA" w:rsidR="00A45C70" w:rsidRPr="001773BA" w:rsidRDefault="00A45C70" w:rsidP="00A45C70">
      <w:pPr>
        <w:tabs>
          <w:tab w:val="left" w:pos="93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>ข</w:t>
      </w:r>
      <w:r w:rsidRPr="001773BA">
        <w:rPr>
          <w:rFonts w:ascii="Browallia New" w:hAnsi="Browallia New" w:cs="Browallia New"/>
          <w:spacing w:val="-4"/>
          <w:sz w:val="26"/>
          <w:szCs w:val="26"/>
        </w:rPr>
        <w:t>)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1773BA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กลุ่มกิจการและบริษัทมีภาระผูกพันเกี่ยวกับรายจ่ายฝ่ายทุนและการก่อสร้างเป็นจำนวนเงินประมาณ</w:t>
      </w:r>
      <w:r w:rsidR="006C232A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131</w:t>
      </w:r>
      <w:r w:rsidR="00CA4346" w:rsidRPr="001773BA">
        <w:rPr>
          <w:rFonts w:ascii="Browallia New" w:hAnsi="Browallia New" w:cs="Browallia New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71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CA4346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131</w:t>
      </w:r>
      <w:r w:rsidR="00CA4346" w:rsidRPr="001773BA">
        <w:rPr>
          <w:rFonts w:ascii="Browallia New" w:hAnsi="Browallia New" w:cs="Browallia New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71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2567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</w:rPr>
        <w:t>: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136</w:t>
      </w:r>
      <w:r w:rsidR="00BE06F8" w:rsidRPr="001773BA">
        <w:rPr>
          <w:rFonts w:ascii="Browallia New" w:hAnsi="Browallia New" w:cs="Browallia New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71</w:t>
      </w:r>
      <w:r w:rsidR="00BE06F8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BE06F8" w:rsidRPr="001773BA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BE06F8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136</w:t>
      </w:r>
      <w:r w:rsidR="00BE06F8" w:rsidRPr="001773BA">
        <w:rPr>
          <w:rFonts w:ascii="Browallia New" w:hAnsi="Browallia New" w:cs="Browallia New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71</w:t>
      </w:r>
      <w:r w:rsidR="00BE06F8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BE06F8" w:rsidRPr="001773BA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  <w:r w:rsidRPr="001773BA">
        <w:rPr>
          <w:rFonts w:ascii="Browallia New" w:hAnsi="Browallia New" w:cs="Browallia New"/>
          <w:sz w:val="26"/>
          <w:szCs w:val="26"/>
          <w:cs/>
        </w:rPr>
        <w:t>)</w:t>
      </w:r>
    </w:p>
    <w:p w14:paraId="5B483EB3" w14:textId="77777777" w:rsidR="00A45C70" w:rsidRPr="001773BA" w:rsidRDefault="00A45C70" w:rsidP="00B83EF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1773BA" w14:paraId="22A37D89" w14:textId="77777777" w:rsidTr="00130462">
        <w:trPr>
          <w:trHeight w:val="386"/>
        </w:trPr>
        <w:tc>
          <w:tcPr>
            <w:tcW w:w="9461" w:type="dxa"/>
            <w:vAlign w:val="center"/>
          </w:tcPr>
          <w:p w14:paraId="7D9A4705" w14:textId="209EC138" w:rsidR="00A45C70" w:rsidRPr="001773BA" w:rsidRDefault="00F27EF7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2" w:name="_Hlk187936201"/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45C70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หนังสือค้ำประกันธนาคาร</w:t>
            </w:r>
          </w:p>
        </w:tc>
      </w:tr>
      <w:bookmarkEnd w:id="22"/>
    </w:tbl>
    <w:p w14:paraId="7513A7D7" w14:textId="77777777" w:rsidR="00A45C70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3E1B17" w14:textId="43933085" w:rsidR="00562808" w:rsidRPr="001773BA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691C24"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1773B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มียอดคงเหลือของหนังสือค้ำประกันที่ออกโดยธนาคารในนามของกลุ่มกิจการและบริษัทเป็นจำนวนเงิน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D71CE8" w:rsidRPr="001773BA">
        <w:rPr>
          <w:rFonts w:ascii="Browallia New" w:hAnsi="Browallia New" w:cs="Browallia New"/>
          <w:sz w:val="26"/>
          <w:szCs w:val="26"/>
          <w:cs/>
        </w:rPr>
        <w:br/>
      </w:r>
      <w:r w:rsidR="00F27EF7" w:rsidRPr="001773BA">
        <w:rPr>
          <w:rFonts w:ascii="Browallia New" w:hAnsi="Browallia New" w:cs="Browallia New"/>
          <w:sz w:val="26"/>
          <w:szCs w:val="26"/>
        </w:rPr>
        <w:t>8</w:t>
      </w:r>
      <w:r w:rsidR="00CA4346" w:rsidRPr="001773BA">
        <w:rPr>
          <w:rFonts w:ascii="Browallia New" w:hAnsi="Browallia New" w:cs="Browallia New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10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6C232A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7</w:t>
      </w:r>
      <w:r w:rsidR="00CA4346" w:rsidRPr="001773BA">
        <w:rPr>
          <w:rFonts w:ascii="Browallia New" w:hAnsi="Browallia New" w:cs="Browallia New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30</w:t>
      </w:r>
      <w:r w:rsidR="00B83EFD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  <w:r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  <w:cs/>
        </w:rPr>
        <w:t>และเพื่อภาระผูกพันทางปฏิบัติบางประการตามปกติธุรกิจ (</w:t>
      </w:r>
      <w:r w:rsidR="00691C24" w:rsidRPr="001773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7EF7" w:rsidRPr="001773BA">
        <w:rPr>
          <w:rFonts w:ascii="Browallia New" w:hAnsi="Browallia New" w:cs="Browallia New"/>
          <w:sz w:val="26"/>
          <w:szCs w:val="26"/>
        </w:rPr>
        <w:t>2567</w:t>
      </w:r>
      <w:r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773BA">
        <w:rPr>
          <w:rFonts w:ascii="Browallia New" w:hAnsi="Browallia New" w:cs="Browallia New"/>
          <w:sz w:val="26"/>
          <w:szCs w:val="26"/>
        </w:rPr>
        <w:t>:</w:t>
      </w:r>
      <w:r w:rsidR="00A526FE" w:rsidRPr="001773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8</w:t>
      </w:r>
      <w:r w:rsidR="002801C7" w:rsidRPr="001773BA">
        <w:rPr>
          <w:rFonts w:ascii="Browallia New" w:hAnsi="Browallia New" w:cs="Browallia New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10</w:t>
      </w:r>
      <w:r w:rsidR="002801C7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2801C7" w:rsidRPr="001773BA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2801C7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F27EF7" w:rsidRPr="001773BA">
        <w:rPr>
          <w:rFonts w:ascii="Browallia New" w:hAnsi="Browallia New" w:cs="Browallia New"/>
          <w:sz w:val="26"/>
          <w:szCs w:val="26"/>
        </w:rPr>
        <w:t>7</w:t>
      </w:r>
      <w:r w:rsidR="002801C7" w:rsidRPr="001773BA">
        <w:rPr>
          <w:rFonts w:ascii="Browallia New" w:hAnsi="Browallia New" w:cs="Browallia New"/>
          <w:sz w:val="26"/>
          <w:szCs w:val="26"/>
        </w:rPr>
        <w:t>.</w:t>
      </w:r>
      <w:r w:rsidR="00F27EF7" w:rsidRPr="001773BA">
        <w:rPr>
          <w:rFonts w:ascii="Browallia New" w:hAnsi="Browallia New" w:cs="Browallia New"/>
          <w:sz w:val="26"/>
          <w:szCs w:val="26"/>
        </w:rPr>
        <w:t>30</w:t>
      </w:r>
      <w:r w:rsidR="002801C7" w:rsidRPr="001773BA">
        <w:rPr>
          <w:rFonts w:ascii="Browallia New" w:hAnsi="Browallia New" w:cs="Browallia New"/>
          <w:sz w:val="26"/>
          <w:szCs w:val="26"/>
        </w:rPr>
        <w:t xml:space="preserve"> </w:t>
      </w:r>
      <w:r w:rsidR="002801C7" w:rsidRPr="001773BA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  <w:r w:rsidRPr="001773BA">
        <w:rPr>
          <w:rFonts w:ascii="Browallia New" w:hAnsi="Browallia New" w:cs="Browallia New"/>
          <w:sz w:val="26"/>
          <w:szCs w:val="26"/>
          <w:cs/>
        </w:rPr>
        <w:t>)</w:t>
      </w:r>
      <w:bookmarkEnd w:id="0"/>
    </w:p>
    <w:p w14:paraId="7C46E176" w14:textId="77777777" w:rsidR="00EB1D13" w:rsidRPr="001773BA" w:rsidRDefault="00EB1D13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1D13" w:rsidRPr="001773BA" w14:paraId="4C20CB94" w14:textId="77777777" w:rsidTr="00A854E0">
        <w:trPr>
          <w:trHeight w:val="386"/>
        </w:trPr>
        <w:tc>
          <w:tcPr>
            <w:tcW w:w="9461" w:type="dxa"/>
            <w:vAlign w:val="center"/>
          </w:tcPr>
          <w:p w14:paraId="7A2DDA68" w14:textId="7036C1C2" w:rsidR="00EB1D13" w:rsidRPr="001773BA" w:rsidRDefault="00F27EF7" w:rsidP="00A854E0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="00EB1D13" w:rsidRPr="001773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04BD53AF" w14:textId="77777777" w:rsidR="00EB1D13" w:rsidRPr="001773BA" w:rsidRDefault="00EB1D13" w:rsidP="00EB1D1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400BCE" w14:textId="52A9FA91" w:rsidR="00EB1D13" w:rsidRPr="00D7225B" w:rsidRDefault="00EB1D13" w:rsidP="00EB1D13">
      <w:pPr>
        <w:pStyle w:val="a1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773B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27EF7" w:rsidRPr="001773BA">
        <w:rPr>
          <w:rFonts w:ascii="Browallia New" w:hAnsi="Browallia New" w:cs="Browallia New"/>
          <w:color w:val="000000"/>
          <w:sz w:val="26"/>
          <w:szCs w:val="26"/>
        </w:rPr>
        <w:t>16</w:t>
      </w:r>
      <w:r w:rsidR="00CA4346" w:rsidRPr="001773B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B7E3A" w:rsidRPr="001773BA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F27EF7" w:rsidRPr="001773BA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1773BA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บริษัทได้ชำระคืนเงินกู้ยืมระยะ</w:t>
      </w:r>
      <w:r w:rsidR="00CA4346" w:rsidRPr="001773BA">
        <w:rPr>
          <w:rFonts w:ascii="Browallia New" w:hAnsi="Browallia New" w:cs="Browallia New"/>
          <w:color w:val="000000"/>
          <w:sz w:val="26"/>
          <w:szCs w:val="26"/>
          <w:cs/>
        </w:rPr>
        <w:t>สั้น</w:t>
      </w:r>
      <w:r w:rsidRPr="001773BA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จากสถาบันการเงินจำนวน </w:t>
      </w:r>
      <w:r w:rsidR="00F27EF7" w:rsidRPr="001773BA">
        <w:rPr>
          <w:rFonts w:ascii="Browallia New" w:hAnsi="Browallia New" w:cs="Browallia New"/>
          <w:color w:val="000000"/>
          <w:sz w:val="26"/>
          <w:szCs w:val="26"/>
        </w:rPr>
        <w:t>100</w:t>
      </w:r>
      <w:r w:rsidRPr="001773B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D7225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B7B8D0D" w14:textId="77777777" w:rsidR="00872623" w:rsidRPr="00D7225B" w:rsidRDefault="00872623" w:rsidP="00EB1D13">
      <w:pPr>
        <w:pStyle w:val="a1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0AEC53" w14:textId="77777777" w:rsidR="00872623" w:rsidRPr="00D7225B" w:rsidRDefault="00872623" w:rsidP="00EB1D13">
      <w:pPr>
        <w:pStyle w:val="a1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sectPr w:rsidR="00872623" w:rsidRPr="00D7225B" w:rsidSect="000420B8">
      <w:headerReference w:type="default" r:id="rId10"/>
      <w:pgSz w:w="11909" w:h="16834" w:code="9"/>
      <w:pgMar w:top="1440" w:right="720" w:bottom="720" w:left="1729" w:header="709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18E6A" w14:textId="77777777" w:rsidR="00C42450" w:rsidRDefault="00C42450">
      <w:r>
        <w:separator/>
      </w:r>
    </w:p>
  </w:endnote>
  <w:endnote w:type="continuationSeparator" w:id="0">
    <w:p w14:paraId="06574916" w14:textId="77777777" w:rsidR="00C42450" w:rsidRDefault="00C42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F9753" w14:textId="4400079D" w:rsidR="00B17D3F" w:rsidRPr="00CF4521" w:rsidRDefault="00B17D3F" w:rsidP="00F767B0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CF452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CF452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CF452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="00552E4A" w:rsidRPr="00552E4A">
      <w:rPr>
        <w:rStyle w:val="PageNumber"/>
        <w:rFonts w:ascii="Browallia New" w:hAnsi="Browallia New" w:cs="Browallia New"/>
        <w:noProof/>
        <w:sz w:val="26"/>
        <w:szCs w:val="26"/>
      </w:rPr>
      <w:t>6</w:t>
    </w:r>
    <w:r w:rsidRPr="00CF452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7BE4E" w14:textId="77777777" w:rsidR="00C42450" w:rsidRDefault="00C42450">
      <w:r>
        <w:separator/>
      </w:r>
    </w:p>
  </w:footnote>
  <w:footnote w:type="continuationSeparator" w:id="0">
    <w:p w14:paraId="38E0B9AF" w14:textId="77777777" w:rsidR="00C42450" w:rsidRDefault="00C42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0CC3" w14:textId="77777777" w:rsidR="00B17D3F" w:rsidRPr="009B292F" w:rsidRDefault="00B17D3F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9B292F">
      <w:rPr>
        <w:rFonts w:ascii="Browallia New" w:hAnsi="Browallia New" w:cs="Browallia New"/>
        <w:b/>
        <w:bCs/>
        <w:sz w:val="26"/>
        <w:szCs w:val="26"/>
      </w:rPr>
      <w:t>(</w:t>
    </w:r>
    <w:r w:rsidRPr="009B292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9B292F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5DEB4C0F" w14:textId="77777777" w:rsidR="00B17D3F" w:rsidRPr="009B292F" w:rsidRDefault="00B17D3F">
    <w:pPr>
      <w:ind w:right="-259"/>
      <w:rPr>
        <w:rFonts w:ascii="Browallia New" w:hAnsi="Browallia New" w:cs="Browallia New"/>
        <w:b/>
        <w:bCs/>
        <w:sz w:val="26"/>
        <w:szCs w:val="26"/>
        <w:cs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6D1D6A2" w14:textId="018D7A0F" w:rsidR="00B17D3F" w:rsidRPr="009B292F" w:rsidRDefault="00B17D3F" w:rsidP="00F767B0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1A0235" w:rsidRPr="001A0235">
      <w:rPr>
        <w:rFonts w:ascii="Browallia New" w:hAnsi="Browallia New" w:cs="Browallia New"/>
        <w:b/>
        <w:bCs/>
        <w:sz w:val="26"/>
        <w:szCs w:val="26"/>
      </w:rPr>
      <w:t>31</w:t>
    </w:r>
    <w:r w:rsidRPr="009B292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691C24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1A0235" w:rsidRPr="001A0235">
      <w:rPr>
        <w:rFonts w:ascii="Browallia New" w:hAnsi="Browallia New" w:cs="Browallia New"/>
        <w:b/>
        <w:bCs/>
        <w:sz w:val="26"/>
        <w:szCs w:val="26"/>
      </w:rPr>
      <w:t>256</w:t>
    </w:r>
    <w:r w:rsidR="00381EE4">
      <w:rPr>
        <w:rFonts w:ascii="Browallia New" w:hAnsi="Browallia New" w:cs="Browallia New"/>
        <w:b/>
        <w:bCs/>
        <w:sz w:val="26"/>
        <w:szCs w:val="26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7550" w14:textId="77777777" w:rsidR="00B17D3F" w:rsidRPr="009B292F" w:rsidRDefault="00B17D3F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9B292F">
      <w:rPr>
        <w:rFonts w:ascii="Browallia New" w:hAnsi="Browallia New" w:cs="Browallia New"/>
        <w:b/>
        <w:bCs/>
        <w:sz w:val="26"/>
        <w:szCs w:val="26"/>
      </w:rPr>
      <w:t>(</w:t>
    </w:r>
    <w:r w:rsidRPr="009B292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9B292F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2AB16FE1" w14:textId="77777777" w:rsidR="00B17D3F" w:rsidRPr="009B292F" w:rsidRDefault="00B17D3F">
    <w:pPr>
      <w:ind w:right="-259"/>
      <w:rPr>
        <w:rFonts w:ascii="Browallia New" w:hAnsi="Browallia New" w:cs="Browallia New"/>
        <w:b/>
        <w:bCs/>
        <w:sz w:val="26"/>
        <w:szCs w:val="26"/>
        <w:cs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41DE147" w14:textId="5B1B0DF7" w:rsidR="00B17D3F" w:rsidRPr="009B292F" w:rsidRDefault="00B17D3F" w:rsidP="00F767B0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92462B" w:rsidRPr="0092462B">
      <w:rPr>
        <w:rFonts w:ascii="Browallia New" w:hAnsi="Browallia New" w:cs="Browallia New"/>
        <w:b/>
        <w:bCs/>
        <w:sz w:val="26"/>
        <w:szCs w:val="26"/>
      </w:rPr>
      <w:t>31</w:t>
    </w:r>
    <w:r w:rsidRPr="009B292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691C24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92462B" w:rsidRPr="0092462B">
      <w:rPr>
        <w:rFonts w:ascii="Browallia New" w:hAnsi="Browallia New" w:cs="Browallia New"/>
        <w:b/>
        <w:bCs/>
        <w:sz w:val="26"/>
        <w:szCs w:val="26"/>
      </w:rPr>
      <w:t>256</w:t>
    </w:r>
    <w:r w:rsidR="00381EE4">
      <w:rPr>
        <w:rFonts w:ascii="Browallia New" w:hAnsi="Browallia New" w:cs="Browallia New"/>
        <w:b/>
        <w:bCs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" w15:restartNumberingAfterBreak="0">
    <w:nsid w:val="1DF163A9"/>
    <w:multiLevelType w:val="hybridMultilevel"/>
    <w:tmpl w:val="4ADADC66"/>
    <w:lvl w:ilvl="0" w:tplc="D74AF2A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E955E72"/>
    <w:multiLevelType w:val="hybridMultilevel"/>
    <w:tmpl w:val="5FF476E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B0C7C"/>
    <w:multiLevelType w:val="hybridMultilevel"/>
    <w:tmpl w:val="AEDA78BC"/>
    <w:lvl w:ilvl="0" w:tplc="9B06CD2C"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  <w:sz w:val="20"/>
        <w:szCs w:val="20"/>
      </w:rPr>
    </w:lvl>
    <w:lvl w:ilvl="1" w:tplc="2BD2A4A6">
      <w:numFmt w:val="bullet"/>
      <w:lvlText w:val="•"/>
      <w:lvlJc w:val="left"/>
      <w:pPr>
        <w:ind w:left="3225" w:hanging="705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48072C7"/>
    <w:multiLevelType w:val="hybridMultilevel"/>
    <w:tmpl w:val="5D643D94"/>
    <w:lvl w:ilvl="0" w:tplc="618E1D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73CBA"/>
    <w:multiLevelType w:val="hybridMultilevel"/>
    <w:tmpl w:val="3954AD10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BBAD8C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3656B1"/>
    <w:multiLevelType w:val="hybridMultilevel"/>
    <w:tmpl w:val="54362C48"/>
    <w:lvl w:ilvl="0" w:tplc="18FCE99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E0249"/>
    <w:multiLevelType w:val="hybridMultilevel"/>
    <w:tmpl w:val="8D186C30"/>
    <w:lvl w:ilvl="0" w:tplc="C4B293D0">
      <w:start w:val="1"/>
      <w:numFmt w:val="thaiLetters"/>
      <w:lvlText w:val="%1)"/>
      <w:lvlJc w:val="left"/>
      <w:pPr>
        <w:ind w:left="106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2" w15:restartNumberingAfterBreak="0">
    <w:nsid w:val="4B1D55E0"/>
    <w:multiLevelType w:val="hybridMultilevel"/>
    <w:tmpl w:val="8174B26C"/>
    <w:lvl w:ilvl="0" w:tplc="4B0CA15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2E562C9"/>
    <w:multiLevelType w:val="hybridMultilevel"/>
    <w:tmpl w:val="C5BAFEE4"/>
    <w:lvl w:ilvl="0" w:tplc="06B22F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05A4C"/>
    <w:multiLevelType w:val="hybridMultilevel"/>
    <w:tmpl w:val="26362F12"/>
    <w:lvl w:ilvl="0" w:tplc="CC94CCCC">
      <w:start w:val="1"/>
      <w:numFmt w:val="thaiLetters"/>
      <w:lvlText w:val="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6" w15:restartNumberingAfterBreak="0">
    <w:nsid w:val="59560841"/>
    <w:multiLevelType w:val="hybridMultilevel"/>
    <w:tmpl w:val="0C44100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48483FB2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E842CE4"/>
    <w:multiLevelType w:val="hybridMultilevel"/>
    <w:tmpl w:val="078608B4"/>
    <w:lvl w:ilvl="0" w:tplc="1A72D160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A87DE5"/>
    <w:multiLevelType w:val="hybridMultilevel"/>
    <w:tmpl w:val="F9FE4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E85950"/>
    <w:multiLevelType w:val="hybridMultilevel"/>
    <w:tmpl w:val="86A4E46C"/>
    <w:lvl w:ilvl="0" w:tplc="906C2A52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653926"/>
    <w:multiLevelType w:val="hybridMultilevel"/>
    <w:tmpl w:val="D376CFFC"/>
    <w:lvl w:ilvl="0" w:tplc="A70E4486">
      <w:start w:val="1"/>
      <w:numFmt w:val="thaiLetters"/>
      <w:lvlText w:val="%1)"/>
      <w:lvlJc w:val="left"/>
      <w:pPr>
        <w:ind w:left="927" w:hanging="360"/>
      </w:pPr>
      <w:rPr>
        <w:rFonts w:ascii="Browallia New" w:eastAsia="Arial Unicode MS" w:hAnsi="Browallia New" w:cs="Browallia New" w:hint="default"/>
        <w:b/>
        <w:bCs/>
        <w:color w:val="auto"/>
        <w:sz w:val="26"/>
        <w:szCs w:val="26"/>
        <w:lang w:val="en-US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C8E1B3E"/>
    <w:multiLevelType w:val="hybridMultilevel"/>
    <w:tmpl w:val="C6DC8D30"/>
    <w:lvl w:ilvl="0" w:tplc="D9006E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511804">
    <w:abstractNumId w:val="13"/>
  </w:num>
  <w:num w:numId="2" w16cid:durableId="1983195675">
    <w:abstractNumId w:val="8"/>
  </w:num>
  <w:num w:numId="3" w16cid:durableId="837380071">
    <w:abstractNumId w:val="12"/>
  </w:num>
  <w:num w:numId="4" w16cid:durableId="524901357">
    <w:abstractNumId w:val="17"/>
  </w:num>
  <w:num w:numId="5" w16cid:durableId="456947794">
    <w:abstractNumId w:val="19"/>
  </w:num>
  <w:num w:numId="6" w16cid:durableId="2058551338">
    <w:abstractNumId w:val="16"/>
  </w:num>
  <w:num w:numId="7" w16cid:durableId="76441902">
    <w:abstractNumId w:val="5"/>
  </w:num>
  <w:num w:numId="8" w16cid:durableId="2067335426">
    <w:abstractNumId w:val="3"/>
  </w:num>
  <w:num w:numId="9" w16cid:durableId="1373724985">
    <w:abstractNumId w:val="0"/>
  </w:num>
  <w:num w:numId="10" w16cid:durableId="1280603579">
    <w:abstractNumId w:val="10"/>
  </w:num>
  <w:num w:numId="11" w16cid:durableId="250050526">
    <w:abstractNumId w:val="14"/>
  </w:num>
  <w:num w:numId="12" w16cid:durableId="39207603">
    <w:abstractNumId w:val="1"/>
  </w:num>
  <w:num w:numId="13" w16cid:durableId="1903520908">
    <w:abstractNumId w:val="21"/>
  </w:num>
  <w:num w:numId="14" w16cid:durableId="1659646572">
    <w:abstractNumId w:val="6"/>
  </w:num>
  <w:num w:numId="15" w16cid:durableId="860705272">
    <w:abstractNumId w:val="7"/>
  </w:num>
  <w:num w:numId="16" w16cid:durableId="1249195275">
    <w:abstractNumId w:val="22"/>
  </w:num>
  <w:num w:numId="17" w16cid:durableId="1156915150">
    <w:abstractNumId w:val="20"/>
  </w:num>
  <w:num w:numId="18" w16cid:durableId="1849254021">
    <w:abstractNumId w:val="9"/>
  </w:num>
  <w:num w:numId="19" w16cid:durableId="1316568976">
    <w:abstractNumId w:val="4"/>
  </w:num>
  <w:num w:numId="20" w16cid:durableId="1027370440">
    <w:abstractNumId w:val="15"/>
  </w:num>
  <w:num w:numId="21" w16cid:durableId="316737504">
    <w:abstractNumId w:val="11"/>
  </w:num>
  <w:num w:numId="22" w16cid:durableId="442267675">
    <w:abstractNumId w:val="18"/>
  </w:num>
  <w:num w:numId="23" w16cid:durableId="2108116821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6C13"/>
    <w:rsid w:val="000001AB"/>
    <w:rsid w:val="00000679"/>
    <w:rsid w:val="00000939"/>
    <w:rsid w:val="0000192F"/>
    <w:rsid w:val="00001BE6"/>
    <w:rsid w:val="000029EB"/>
    <w:rsid w:val="00002E2F"/>
    <w:rsid w:val="00002F3D"/>
    <w:rsid w:val="0000372B"/>
    <w:rsid w:val="00003D71"/>
    <w:rsid w:val="0000403C"/>
    <w:rsid w:val="000044CA"/>
    <w:rsid w:val="0000494F"/>
    <w:rsid w:val="0000519C"/>
    <w:rsid w:val="000066B8"/>
    <w:rsid w:val="00006F4D"/>
    <w:rsid w:val="000076FF"/>
    <w:rsid w:val="0000797D"/>
    <w:rsid w:val="00007BED"/>
    <w:rsid w:val="00010152"/>
    <w:rsid w:val="000101F8"/>
    <w:rsid w:val="0001033C"/>
    <w:rsid w:val="0001041E"/>
    <w:rsid w:val="00010424"/>
    <w:rsid w:val="000104DC"/>
    <w:rsid w:val="0001092A"/>
    <w:rsid w:val="00010AF0"/>
    <w:rsid w:val="000128B9"/>
    <w:rsid w:val="000130AF"/>
    <w:rsid w:val="00014071"/>
    <w:rsid w:val="0001476F"/>
    <w:rsid w:val="0001489E"/>
    <w:rsid w:val="00014E3B"/>
    <w:rsid w:val="0001529E"/>
    <w:rsid w:val="00016142"/>
    <w:rsid w:val="00016592"/>
    <w:rsid w:val="00016A41"/>
    <w:rsid w:val="00016F81"/>
    <w:rsid w:val="00017AF5"/>
    <w:rsid w:val="00017B2B"/>
    <w:rsid w:val="00020C96"/>
    <w:rsid w:val="00021147"/>
    <w:rsid w:val="00021A3C"/>
    <w:rsid w:val="00022952"/>
    <w:rsid w:val="00022AAA"/>
    <w:rsid w:val="0002302D"/>
    <w:rsid w:val="000235BB"/>
    <w:rsid w:val="00023675"/>
    <w:rsid w:val="00023A50"/>
    <w:rsid w:val="00024410"/>
    <w:rsid w:val="000250C5"/>
    <w:rsid w:val="00025104"/>
    <w:rsid w:val="0002523D"/>
    <w:rsid w:val="0002562A"/>
    <w:rsid w:val="000261B4"/>
    <w:rsid w:val="000262F2"/>
    <w:rsid w:val="000269E5"/>
    <w:rsid w:val="000275C0"/>
    <w:rsid w:val="000277DC"/>
    <w:rsid w:val="00027948"/>
    <w:rsid w:val="00027B00"/>
    <w:rsid w:val="00027EA8"/>
    <w:rsid w:val="000307A3"/>
    <w:rsid w:val="000309F9"/>
    <w:rsid w:val="000318FE"/>
    <w:rsid w:val="00031AEE"/>
    <w:rsid w:val="00031BB6"/>
    <w:rsid w:val="0003323D"/>
    <w:rsid w:val="00033B09"/>
    <w:rsid w:val="00033C51"/>
    <w:rsid w:val="00033D96"/>
    <w:rsid w:val="00034227"/>
    <w:rsid w:val="00035347"/>
    <w:rsid w:val="00035EA0"/>
    <w:rsid w:val="00035FB2"/>
    <w:rsid w:val="000362AA"/>
    <w:rsid w:val="00036B51"/>
    <w:rsid w:val="0003734A"/>
    <w:rsid w:val="000375E9"/>
    <w:rsid w:val="000379C3"/>
    <w:rsid w:val="00040762"/>
    <w:rsid w:val="00040CCF"/>
    <w:rsid w:val="00040E0A"/>
    <w:rsid w:val="000411E5"/>
    <w:rsid w:val="00041742"/>
    <w:rsid w:val="000420B8"/>
    <w:rsid w:val="00042318"/>
    <w:rsid w:val="000426D6"/>
    <w:rsid w:val="000428F5"/>
    <w:rsid w:val="00042E03"/>
    <w:rsid w:val="0004320E"/>
    <w:rsid w:val="00043AF8"/>
    <w:rsid w:val="00044441"/>
    <w:rsid w:val="00044B00"/>
    <w:rsid w:val="00044EBE"/>
    <w:rsid w:val="00045436"/>
    <w:rsid w:val="00045ED8"/>
    <w:rsid w:val="0004610C"/>
    <w:rsid w:val="000467C1"/>
    <w:rsid w:val="00046E0E"/>
    <w:rsid w:val="000475B1"/>
    <w:rsid w:val="0004788A"/>
    <w:rsid w:val="00047F28"/>
    <w:rsid w:val="00047FE6"/>
    <w:rsid w:val="00050D0A"/>
    <w:rsid w:val="00051414"/>
    <w:rsid w:val="00051519"/>
    <w:rsid w:val="00051737"/>
    <w:rsid w:val="0005174D"/>
    <w:rsid w:val="0005197D"/>
    <w:rsid w:val="000524E2"/>
    <w:rsid w:val="00052641"/>
    <w:rsid w:val="0005324E"/>
    <w:rsid w:val="00053496"/>
    <w:rsid w:val="000534C1"/>
    <w:rsid w:val="0005370F"/>
    <w:rsid w:val="000537EF"/>
    <w:rsid w:val="00053A4C"/>
    <w:rsid w:val="00054448"/>
    <w:rsid w:val="00054F0C"/>
    <w:rsid w:val="00055949"/>
    <w:rsid w:val="00055AE7"/>
    <w:rsid w:val="00055C5A"/>
    <w:rsid w:val="00056290"/>
    <w:rsid w:val="00056531"/>
    <w:rsid w:val="00057144"/>
    <w:rsid w:val="0005742B"/>
    <w:rsid w:val="000574CD"/>
    <w:rsid w:val="00057508"/>
    <w:rsid w:val="00057514"/>
    <w:rsid w:val="000579F3"/>
    <w:rsid w:val="00061687"/>
    <w:rsid w:val="00061CAF"/>
    <w:rsid w:val="00062295"/>
    <w:rsid w:val="00062BD0"/>
    <w:rsid w:val="00063F88"/>
    <w:rsid w:val="0006473C"/>
    <w:rsid w:val="00064E84"/>
    <w:rsid w:val="00064FC3"/>
    <w:rsid w:val="00065C5B"/>
    <w:rsid w:val="000661AD"/>
    <w:rsid w:val="00066529"/>
    <w:rsid w:val="00066554"/>
    <w:rsid w:val="00066C27"/>
    <w:rsid w:val="000674AB"/>
    <w:rsid w:val="00070592"/>
    <w:rsid w:val="000719C1"/>
    <w:rsid w:val="0007396C"/>
    <w:rsid w:val="00073C56"/>
    <w:rsid w:val="0007435F"/>
    <w:rsid w:val="000748FC"/>
    <w:rsid w:val="0007505A"/>
    <w:rsid w:val="00075759"/>
    <w:rsid w:val="000757F0"/>
    <w:rsid w:val="00075B5B"/>
    <w:rsid w:val="000760B5"/>
    <w:rsid w:val="0007657C"/>
    <w:rsid w:val="00076C58"/>
    <w:rsid w:val="00077220"/>
    <w:rsid w:val="00077F27"/>
    <w:rsid w:val="000804ED"/>
    <w:rsid w:val="00080D7F"/>
    <w:rsid w:val="00080DFF"/>
    <w:rsid w:val="00081204"/>
    <w:rsid w:val="00081409"/>
    <w:rsid w:val="0008152E"/>
    <w:rsid w:val="0008226D"/>
    <w:rsid w:val="0008245B"/>
    <w:rsid w:val="00082814"/>
    <w:rsid w:val="000832D7"/>
    <w:rsid w:val="00083326"/>
    <w:rsid w:val="000833C9"/>
    <w:rsid w:val="00084507"/>
    <w:rsid w:val="000849E0"/>
    <w:rsid w:val="000854B8"/>
    <w:rsid w:val="000861EA"/>
    <w:rsid w:val="00087352"/>
    <w:rsid w:val="000908DD"/>
    <w:rsid w:val="00090E7D"/>
    <w:rsid w:val="00091D16"/>
    <w:rsid w:val="0009298D"/>
    <w:rsid w:val="0009318A"/>
    <w:rsid w:val="00093659"/>
    <w:rsid w:val="00093B48"/>
    <w:rsid w:val="00093DC7"/>
    <w:rsid w:val="000941FD"/>
    <w:rsid w:val="000943E2"/>
    <w:rsid w:val="00094502"/>
    <w:rsid w:val="00094ABC"/>
    <w:rsid w:val="00094B1A"/>
    <w:rsid w:val="00094C99"/>
    <w:rsid w:val="000950C9"/>
    <w:rsid w:val="000952DA"/>
    <w:rsid w:val="0009547A"/>
    <w:rsid w:val="00095DCF"/>
    <w:rsid w:val="0009624A"/>
    <w:rsid w:val="0009666A"/>
    <w:rsid w:val="0009685A"/>
    <w:rsid w:val="0009711C"/>
    <w:rsid w:val="000973F6"/>
    <w:rsid w:val="000A0349"/>
    <w:rsid w:val="000A04C4"/>
    <w:rsid w:val="000A1074"/>
    <w:rsid w:val="000A26C6"/>
    <w:rsid w:val="000A29F8"/>
    <w:rsid w:val="000A2BE6"/>
    <w:rsid w:val="000A3736"/>
    <w:rsid w:val="000A3CBD"/>
    <w:rsid w:val="000A40B2"/>
    <w:rsid w:val="000A48F0"/>
    <w:rsid w:val="000A50BC"/>
    <w:rsid w:val="000A53A1"/>
    <w:rsid w:val="000A54E1"/>
    <w:rsid w:val="000A5EDF"/>
    <w:rsid w:val="000A6D62"/>
    <w:rsid w:val="000A6E53"/>
    <w:rsid w:val="000A702D"/>
    <w:rsid w:val="000A709C"/>
    <w:rsid w:val="000A7503"/>
    <w:rsid w:val="000A7512"/>
    <w:rsid w:val="000B0455"/>
    <w:rsid w:val="000B04A1"/>
    <w:rsid w:val="000B1627"/>
    <w:rsid w:val="000B193E"/>
    <w:rsid w:val="000B1C22"/>
    <w:rsid w:val="000B3494"/>
    <w:rsid w:val="000B3669"/>
    <w:rsid w:val="000B3C7C"/>
    <w:rsid w:val="000B4093"/>
    <w:rsid w:val="000B40B4"/>
    <w:rsid w:val="000B4395"/>
    <w:rsid w:val="000B4A2F"/>
    <w:rsid w:val="000B4C06"/>
    <w:rsid w:val="000B5F3D"/>
    <w:rsid w:val="000B605E"/>
    <w:rsid w:val="000B7905"/>
    <w:rsid w:val="000B7DE7"/>
    <w:rsid w:val="000C0ED8"/>
    <w:rsid w:val="000C1074"/>
    <w:rsid w:val="000C139A"/>
    <w:rsid w:val="000C16C6"/>
    <w:rsid w:val="000C25AF"/>
    <w:rsid w:val="000C26DA"/>
    <w:rsid w:val="000C2B7B"/>
    <w:rsid w:val="000C2F11"/>
    <w:rsid w:val="000C37A7"/>
    <w:rsid w:val="000C3DB4"/>
    <w:rsid w:val="000C4339"/>
    <w:rsid w:val="000C4EEE"/>
    <w:rsid w:val="000C5545"/>
    <w:rsid w:val="000C5EFB"/>
    <w:rsid w:val="000C6ECC"/>
    <w:rsid w:val="000C7652"/>
    <w:rsid w:val="000D004C"/>
    <w:rsid w:val="000D060A"/>
    <w:rsid w:val="000D0AD9"/>
    <w:rsid w:val="000D15F8"/>
    <w:rsid w:val="000D180D"/>
    <w:rsid w:val="000D1BAE"/>
    <w:rsid w:val="000D1C62"/>
    <w:rsid w:val="000D1CDC"/>
    <w:rsid w:val="000D306C"/>
    <w:rsid w:val="000D34A4"/>
    <w:rsid w:val="000D3C98"/>
    <w:rsid w:val="000D3C9F"/>
    <w:rsid w:val="000D480E"/>
    <w:rsid w:val="000D4CEA"/>
    <w:rsid w:val="000D5005"/>
    <w:rsid w:val="000D515A"/>
    <w:rsid w:val="000D54E3"/>
    <w:rsid w:val="000D5827"/>
    <w:rsid w:val="000D5C43"/>
    <w:rsid w:val="000D6420"/>
    <w:rsid w:val="000D665F"/>
    <w:rsid w:val="000D7775"/>
    <w:rsid w:val="000D7A94"/>
    <w:rsid w:val="000D7E1C"/>
    <w:rsid w:val="000E0BD7"/>
    <w:rsid w:val="000E13F6"/>
    <w:rsid w:val="000E1A62"/>
    <w:rsid w:val="000E1A89"/>
    <w:rsid w:val="000E25B4"/>
    <w:rsid w:val="000E360D"/>
    <w:rsid w:val="000E47F9"/>
    <w:rsid w:val="000E4941"/>
    <w:rsid w:val="000E4AA1"/>
    <w:rsid w:val="000E4FB0"/>
    <w:rsid w:val="000E4FBC"/>
    <w:rsid w:val="000E55C6"/>
    <w:rsid w:val="000E5C5D"/>
    <w:rsid w:val="000E5EE7"/>
    <w:rsid w:val="000E687A"/>
    <w:rsid w:val="000E6D1E"/>
    <w:rsid w:val="000E6F64"/>
    <w:rsid w:val="000E7800"/>
    <w:rsid w:val="000F0117"/>
    <w:rsid w:val="000F0267"/>
    <w:rsid w:val="000F060E"/>
    <w:rsid w:val="000F0CF6"/>
    <w:rsid w:val="000F203B"/>
    <w:rsid w:val="000F22FF"/>
    <w:rsid w:val="000F233D"/>
    <w:rsid w:val="000F25E3"/>
    <w:rsid w:val="000F265F"/>
    <w:rsid w:val="000F3771"/>
    <w:rsid w:val="000F388D"/>
    <w:rsid w:val="000F3D17"/>
    <w:rsid w:val="000F3E04"/>
    <w:rsid w:val="000F4434"/>
    <w:rsid w:val="000F4E39"/>
    <w:rsid w:val="000F5038"/>
    <w:rsid w:val="000F5401"/>
    <w:rsid w:val="000F59D0"/>
    <w:rsid w:val="000F5EFC"/>
    <w:rsid w:val="000F68D5"/>
    <w:rsid w:val="000F6AC2"/>
    <w:rsid w:val="000F6D55"/>
    <w:rsid w:val="000F6E8B"/>
    <w:rsid w:val="000F70D6"/>
    <w:rsid w:val="000F7CD1"/>
    <w:rsid w:val="0010129C"/>
    <w:rsid w:val="00101595"/>
    <w:rsid w:val="00101AF5"/>
    <w:rsid w:val="00101BC9"/>
    <w:rsid w:val="00101F14"/>
    <w:rsid w:val="0010230A"/>
    <w:rsid w:val="001027E9"/>
    <w:rsid w:val="00102B6F"/>
    <w:rsid w:val="00102DD2"/>
    <w:rsid w:val="00102E9A"/>
    <w:rsid w:val="00102FB5"/>
    <w:rsid w:val="00103154"/>
    <w:rsid w:val="0010318C"/>
    <w:rsid w:val="00103A7F"/>
    <w:rsid w:val="00103FBC"/>
    <w:rsid w:val="00104034"/>
    <w:rsid w:val="0010466E"/>
    <w:rsid w:val="0010469B"/>
    <w:rsid w:val="00105B16"/>
    <w:rsid w:val="00105C11"/>
    <w:rsid w:val="00105CB0"/>
    <w:rsid w:val="00106031"/>
    <w:rsid w:val="00106EA2"/>
    <w:rsid w:val="00106F7F"/>
    <w:rsid w:val="00107CFB"/>
    <w:rsid w:val="001101DF"/>
    <w:rsid w:val="00112A6F"/>
    <w:rsid w:val="00112C5C"/>
    <w:rsid w:val="00113437"/>
    <w:rsid w:val="001146CA"/>
    <w:rsid w:val="00114801"/>
    <w:rsid w:val="0011625F"/>
    <w:rsid w:val="00116714"/>
    <w:rsid w:val="00116C27"/>
    <w:rsid w:val="001171D3"/>
    <w:rsid w:val="00117614"/>
    <w:rsid w:val="001176AC"/>
    <w:rsid w:val="00117960"/>
    <w:rsid w:val="00117CFD"/>
    <w:rsid w:val="00120679"/>
    <w:rsid w:val="00120EA3"/>
    <w:rsid w:val="00122097"/>
    <w:rsid w:val="00122137"/>
    <w:rsid w:val="0012267D"/>
    <w:rsid w:val="00123637"/>
    <w:rsid w:val="0012370D"/>
    <w:rsid w:val="001239D3"/>
    <w:rsid w:val="00123A1D"/>
    <w:rsid w:val="00123E7F"/>
    <w:rsid w:val="0012433E"/>
    <w:rsid w:val="001246EF"/>
    <w:rsid w:val="00124AE3"/>
    <w:rsid w:val="00125238"/>
    <w:rsid w:val="0012527F"/>
    <w:rsid w:val="00125381"/>
    <w:rsid w:val="00125959"/>
    <w:rsid w:val="00126028"/>
    <w:rsid w:val="0012610F"/>
    <w:rsid w:val="0012634C"/>
    <w:rsid w:val="00127461"/>
    <w:rsid w:val="00130462"/>
    <w:rsid w:val="00130746"/>
    <w:rsid w:val="00130B41"/>
    <w:rsid w:val="00131826"/>
    <w:rsid w:val="00131A01"/>
    <w:rsid w:val="00131D39"/>
    <w:rsid w:val="001324A8"/>
    <w:rsid w:val="00134C3B"/>
    <w:rsid w:val="00136191"/>
    <w:rsid w:val="001361DE"/>
    <w:rsid w:val="00136543"/>
    <w:rsid w:val="00136578"/>
    <w:rsid w:val="00136A9E"/>
    <w:rsid w:val="0013778F"/>
    <w:rsid w:val="00137E3D"/>
    <w:rsid w:val="001400B0"/>
    <w:rsid w:val="0014085C"/>
    <w:rsid w:val="00140DAC"/>
    <w:rsid w:val="00141220"/>
    <w:rsid w:val="0014166C"/>
    <w:rsid w:val="001418EA"/>
    <w:rsid w:val="00141FB2"/>
    <w:rsid w:val="00142193"/>
    <w:rsid w:val="00142533"/>
    <w:rsid w:val="0014254E"/>
    <w:rsid w:val="001427D0"/>
    <w:rsid w:val="001429C4"/>
    <w:rsid w:val="00142ABA"/>
    <w:rsid w:val="00142CB9"/>
    <w:rsid w:val="00143E9C"/>
    <w:rsid w:val="00144302"/>
    <w:rsid w:val="0014445A"/>
    <w:rsid w:val="001448C1"/>
    <w:rsid w:val="00144BA9"/>
    <w:rsid w:val="00144C5E"/>
    <w:rsid w:val="00144D34"/>
    <w:rsid w:val="00144D60"/>
    <w:rsid w:val="0014521C"/>
    <w:rsid w:val="0014553D"/>
    <w:rsid w:val="00146267"/>
    <w:rsid w:val="00146ABD"/>
    <w:rsid w:val="001474E0"/>
    <w:rsid w:val="0015082E"/>
    <w:rsid w:val="00150F99"/>
    <w:rsid w:val="00151A87"/>
    <w:rsid w:val="00152A4C"/>
    <w:rsid w:val="00153B1F"/>
    <w:rsid w:val="0015427E"/>
    <w:rsid w:val="001548F5"/>
    <w:rsid w:val="00154991"/>
    <w:rsid w:val="00154DF5"/>
    <w:rsid w:val="0015560E"/>
    <w:rsid w:val="0015565F"/>
    <w:rsid w:val="00155A53"/>
    <w:rsid w:val="00155CCF"/>
    <w:rsid w:val="00155D50"/>
    <w:rsid w:val="0015618C"/>
    <w:rsid w:val="00156225"/>
    <w:rsid w:val="0015622B"/>
    <w:rsid w:val="00156B93"/>
    <w:rsid w:val="001570D3"/>
    <w:rsid w:val="0015716F"/>
    <w:rsid w:val="0015734B"/>
    <w:rsid w:val="001574AA"/>
    <w:rsid w:val="00157B6F"/>
    <w:rsid w:val="00160476"/>
    <w:rsid w:val="00160493"/>
    <w:rsid w:val="00160DFC"/>
    <w:rsid w:val="00160E84"/>
    <w:rsid w:val="00162874"/>
    <w:rsid w:val="00163C0C"/>
    <w:rsid w:val="00163F1A"/>
    <w:rsid w:val="00164D13"/>
    <w:rsid w:val="00165795"/>
    <w:rsid w:val="0016644E"/>
    <w:rsid w:val="00166A40"/>
    <w:rsid w:val="00166C38"/>
    <w:rsid w:val="00166DDE"/>
    <w:rsid w:val="00166EA3"/>
    <w:rsid w:val="0016709B"/>
    <w:rsid w:val="00170755"/>
    <w:rsid w:val="00170A2E"/>
    <w:rsid w:val="00170A92"/>
    <w:rsid w:val="00170B68"/>
    <w:rsid w:val="001716B4"/>
    <w:rsid w:val="001718C7"/>
    <w:rsid w:val="00171FCF"/>
    <w:rsid w:val="00171FDE"/>
    <w:rsid w:val="00172937"/>
    <w:rsid w:val="00173A9E"/>
    <w:rsid w:val="00173AB8"/>
    <w:rsid w:val="00173D1D"/>
    <w:rsid w:val="00173EC5"/>
    <w:rsid w:val="00174168"/>
    <w:rsid w:val="001743F8"/>
    <w:rsid w:val="00174D76"/>
    <w:rsid w:val="00174DB4"/>
    <w:rsid w:val="00175153"/>
    <w:rsid w:val="00175302"/>
    <w:rsid w:val="00175493"/>
    <w:rsid w:val="001756E4"/>
    <w:rsid w:val="001767C0"/>
    <w:rsid w:val="00176E79"/>
    <w:rsid w:val="00176F42"/>
    <w:rsid w:val="001773BA"/>
    <w:rsid w:val="00177B7C"/>
    <w:rsid w:val="00177D68"/>
    <w:rsid w:val="00180848"/>
    <w:rsid w:val="00180BD8"/>
    <w:rsid w:val="001810B1"/>
    <w:rsid w:val="00181423"/>
    <w:rsid w:val="001817BD"/>
    <w:rsid w:val="001825FA"/>
    <w:rsid w:val="00182D1C"/>
    <w:rsid w:val="00183020"/>
    <w:rsid w:val="00183758"/>
    <w:rsid w:val="00183FF2"/>
    <w:rsid w:val="00185E1C"/>
    <w:rsid w:val="00186446"/>
    <w:rsid w:val="001867D1"/>
    <w:rsid w:val="00186A37"/>
    <w:rsid w:val="00186B3F"/>
    <w:rsid w:val="00186C13"/>
    <w:rsid w:val="001875F0"/>
    <w:rsid w:val="00187CB7"/>
    <w:rsid w:val="001903E3"/>
    <w:rsid w:val="00190B55"/>
    <w:rsid w:val="00190F0C"/>
    <w:rsid w:val="00190F7E"/>
    <w:rsid w:val="001913F5"/>
    <w:rsid w:val="00191669"/>
    <w:rsid w:val="00192482"/>
    <w:rsid w:val="0019262E"/>
    <w:rsid w:val="001928D1"/>
    <w:rsid w:val="00192903"/>
    <w:rsid w:val="00192AD5"/>
    <w:rsid w:val="001933EB"/>
    <w:rsid w:val="001951D2"/>
    <w:rsid w:val="00195AB0"/>
    <w:rsid w:val="00195E60"/>
    <w:rsid w:val="00196649"/>
    <w:rsid w:val="00197009"/>
    <w:rsid w:val="001973D8"/>
    <w:rsid w:val="0019786D"/>
    <w:rsid w:val="001A00B5"/>
    <w:rsid w:val="001A0235"/>
    <w:rsid w:val="001A0A03"/>
    <w:rsid w:val="001A0BAE"/>
    <w:rsid w:val="001A20BA"/>
    <w:rsid w:val="001A27F1"/>
    <w:rsid w:val="001A2A0C"/>
    <w:rsid w:val="001A395F"/>
    <w:rsid w:val="001A3D0B"/>
    <w:rsid w:val="001A4176"/>
    <w:rsid w:val="001A4EAA"/>
    <w:rsid w:val="001A5641"/>
    <w:rsid w:val="001A6053"/>
    <w:rsid w:val="001A6207"/>
    <w:rsid w:val="001A633D"/>
    <w:rsid w:val="001A63D0"/>
    <w:rsid w:val="001A7032"/>
    <w:rsid w:val="001A745E"/>
    <w:rsid w:val="001A7592"/>
    <w:rsid w:val="001A7DC6"/>
    <w:rsid w:val="001A7E99"/>
    <w:rsid w:val="001A7EA9"/>
    <w:rsid w:val="001B0546"/>
    <w:rsid w:val="001B07A9"/>
    <w:rsid w:val="001B0B42"/>
    <w:rsid w:val="001B149D"/>
    <w:rsid w:val="001B15BC"/>
    <w:rsid w:val="001B25B3"/>
    <w:rsid w:val="001B32C7"/>
    <w:rsid w:val="001B3F3A"/>
    <w:rsid w:val="001B57F8"/>
    <w:rsid w:val="001B5BB0"/>
    <w:rsid w:val="001B5D9A"/>
    <w:rsid w:val="001B66FA"/>
    <w:rsid w:val="001B6B89"/>
    <w:rsid w:val="001B6DAF"/>
    <w:rsid w:val="001B70B4"/>
    <w:rsid w:val="001B71CE"/>
    <w:rsid w:val="001B77DB"/>
    <w:rsid w:val="001B79E1"/>
    <w:rsid w:val="001B7B1D"/>
    <w:rsid w:val="001C0085"/>
    <w:rsid w:val="001C0653"/>
    <w:rsid w:val="001C07FF"/>
    <w:rsid w:val="001C0F4C"/>
    <w:rsid w:val="001C1A13"/>
    <w:rsid w:val="001C1CEF"/>
    <w:rsid w:val="001C266A"/>
    <w:rsid w:val="001C2F4E"/>
    <w:rsid w:val="001C3A33"/>
    <w:rsid w:val="001C3A7B"/>
    <w:rsid w:val="001C3F1C"/>
    <w:rsid w:val="001C4B1D"/>
    <w:rsid w:val="001C55B2"/>
    <w:rsid w:val="001C5841"/>
    <w:rsid w:val="001C5A06"/>
    <w:rsid w:val="001C5BC8"/>
    <w:rsid w:val="001C6A0C"/>
    <w:rsid w:val="001C777D"/>
    <w:rsid w:val="001C7995"/>
    <w:rsid w:val="001D0092"/>
    <w:rsid w:val="001D02DF"/>
    <w:rsid w:val="001D137C"/>
    <w:rsid w:val="001D1641"/>
    <w:rsid w:val="001D1B78"/>
    <w:rsid w:val="001D1B85"/>
    <w:rsid w:val="001D2115"/>
    <w:rsid w:val="001D27C6"/>
    <w:rsid w:val="001D2B8C"/>
    <w:rsid w:val="001D2CFD"/>
    <w:rsid w:val="001D32AE"/>
    <w:rsid w:val="001D42FC"/>
    <w:rsid w:val="001D4BE9"/>
    <w:rsid w:val="001D50AE"/>
    <w:rsid w:val="001D52A5"/>
    <w:rsid w:val="001D5BE4"/>
    <w:rsid w:val="001D5DEF"/>
    <w:rsid w:val="001D6CFF"/>
    <w:rsid w:val="001D6D74"/>
    <w:rsid w:val="001D74F0"/>
    <w:rsid w:val="001D7C4D"/>
    <w:rsid w:val="001D7CDA"/>
    <w:rsid w:val="001D7E33"/>
    <w:rsid w:val="001E060B"/>
    <w:rsid w:val="001E061D"/>
    <w:rsid w:val="001E101B"/>
    <w:rsid w:val="001E1174"/>
    <w:rsid w:val="001E2056"/>
    <w:rsid w:val="001E2D7D"/>
    <w:rsid w:val="001E35A1"/>
    <w:rsid w:val="001E3974"/>
    <w:rsid w:val="001E3F04"/>
    <w:rsid w:val="001E4393"/>
    <w:rsid w:val="001E43E1"/>
    <w:rsid w:val="001E4BF8"/>
    <w:rsid w:val="001E50C7"/>
    <w:rsid w:val="001E51AF"/>
    <w:rsid w:val="001E5474"/>
    <w:rsid w:val="001E5AF4"/>
    <w:rsid w:val="001E5C74"/>
    <w:rsid w:val="001E5EC7"/>
    <w:rsid w:val="001E642C"/>
    <w:rsid w:val="001E65D7"/>
    <w:rsid w:val="001E67CE"/>
    <w:rsid w:val="001E7DBF"/>
    <w:rsid w:val="001F0614"/>
    <w:rsid w:val="001F066D"/>
    <w:rsid w:val="001F1594"/>
    <w:rsid w:val="001F1A75"/>
    <w:rsid w:val="001F2BBA"/>
    <w:rsid w:val="001F3132"/>
    <w:rsid w:val="001F3DA7"/>
    <w:rsid w:val="001F42E4"/>
    <w:rsid w:val="001F43B5"/>
    <w:rsid w:val="001F5129"/>
    <w:rsid w:val="001F5812"/>
    <w:rsid w:val="001F5F5D"/>
    <w:rsid w:val="001F61C6"/>
    <w:rsid w:val="001F6426"/>
    <w:rsid w:val="001F67D0"/>
    <w:rsid w:val="001F6C25"/>
    <w:rsid w:val="001F6FAE"/>
    <w:rsid w:val="001F734A"/>
    <w:rsid w:val="001F7607"/>
    <w:rsid w:val="001F7C0B"/>
    <w:rsid w:val="002000A3"/>
    <w:rsid w:val="0020049C"/>
    <w:rsid w:val="0020082C"/>
    <w:rsid w:val="002008DA"/>
    <w:rsid w:val="002010B7"/>
    <w:rsid w:val="002016F1"/>
    <w:rsid w:val="00201788"/>
    <w:rsid w:val="002024D4"/>
    <w:rsid w:val="00202567"/>
    <w:rsid w:val="00202665"/>
    <w:rsid w:val="00202D3C"/>
    <w:rsid w:val="00202F3A"/>
    <w:rsid w:val="0020372F"/>
    <w:rsid w:val="00204490"/>
    <w:rsid w:val="00204C5B"/>
    <w:rsid w:val="00204F0B"/>
    <w:rsid w:val="002051FF"/>
    <w:rsid w:val="002064C6"/>
    <w:rsid w:val="00206663"/>
    <w:rsid w:val="002077E2"/>
    <w:rsid w:val="00207B46"/>
    <w:rsid w:val="00210444"/>
    <w:rsid w:val="00210868"/>
    <w:rsid w:val="00211DEC"/>
    <w:rsid w:val="00211E8F"/>
    <w:rsid w:val="0021231B"/>
    <w:rsid w:val="00212574"/>
    <w:rsid w:val="00212BAF"/>
    <w:rsid w:val="00212C05"/>
    <w:rsid w:val="002133D6"/>
    <w:rsid w:val="00213645"/>
    <w:rsid w:val="00214718"/>
    <w:rsid w:val="00214ACA"/>
    <w:rsid w:val="00215581"/>
    <w:rsid w:val="002158C6"/>
    <w:rsid w:val="00215DA0"/>
    <w:rsid w:val="0021625D"/>
    <w:rsid w:val="00217195"/>
    <w:rsid w:val="00217590"/>
    <w:rsid w:val="00217719"/>
    <w:rsid w:val="00217E38"/>
    <w:rsid w:val="002205F7"/>
    <w:rsid w:val="00220834"/>
    <w:rsid w:val="0022089B"/>
    <w:rsid w:val="00220B7F"/>
    <w:rsid w:val="00220BB2"/>
    <w:rsid w:val="00220CCB"/>
    <w:rsid w:val="00221C41"/>
    <w:rsid w:val="0022273F"/>
    <w:rsid w:val="00222ED2"/>
    <w:rsid w:val="0022348B"/>
    <w:rsid w:val="0022355F"/>
    <w:rsid w:val="00223BFB"/>
    <w:rsid w:val="002244FA"/>
    <w:rsid w:val="00224502"/>
    <w:rsid w:val="00224E17"/>
    <w:rsid w:val="00225B1A"/>
    <w:rsid w:val="00225CE7"/>
    <w:rsid w:val="00225DD5"/>
    <w:rsid w:val="00226090"/>
    <w:rsid w:val="002260E0"/>
    <w:rsid w:val="0022662B"/>
    <w:rsid w:val="0022698B"/>
    <w:rsid w:val="0022709C"/>
    <w:rsid w:val="002277BC"/>
    <w:rsid w:val="002279B2"/>
    <w:rsid w:val="00230307"/>
    <w:rsid w:val="00230CAB"/>
    <w:rsid w:val="002310EE"/>
    <w:rsid w:val="00231391"/>
    <w:rsid w:val="00231836"/>
    <w:rsid w:val="00232529"/>
    <w:rsid w:val="00232AC6"/>
    <w:rsid w:val="002334DC"/>
    <w:rsid w:val="0023361F"/>
    <w:rsid w:val="00233F0A"/>
    <w:rsid w:val="00233F0B"/>
    <w:rsid w:val="0023410C"/>
    <w:rsid w:val="0023460E"/>
    <w:rsid w:val="00234669"/>
    <w:rsid w:val="0023487A"/>
    <w:rsid w:val="00235208"/>
    <w:rsid w:val="002354AC"/>
    <w:rsid w:val="002367D6"/>
    <w:rsid w:val="00236846"/>
    <w:rsid w:val="00237497"/>
    <w:rsid w:val="00237B3D"/>
    <w:rsid w:val="00240B22"/>
    <w:rsid w:val="002411B8"/>
    <w:rsid w:val="00241F6C"/>
    <w:rsid w:val="002428E4"/>
    <w:rsid w:val="00242A25"/>
    <w:rsid w:val="00243110"/>
    <w:rsid w:val="0024423F"/>
    <w:rsid w:val="002455FE"/>
    <w:rsid w:val="0024567B"/>
    <w:rsid w:val="00245808"/>
    <w:rsid w:val="00245F33"/>
    <w:rsid w:val="002460AD"/>
    <w:rsid w:val="0024721D"/>
    <w:rsid w:val="0025030C"/>
    <w:rsid w:val="002507F4"/>
    <w:rsid w:val="00250A52"/>
    <w:rsid w:val="00250AD2"/>
    <w:rsid w:val="002510E1"/>
    <w:rsid w:val="00251ADA"/>
    <w:rsid w:val="00252E6C"/>
    <w:rsid w:val="00253141"/>
    <w:rsid w:val="00254498"/>
    <w:rsid w:val="00255E53"/>
    <w:rsid w:val="002572D3"/>
    <w:rsid w:val="00257805"/>
    <w:rsid w:val="002578CB"/>
    <w:rsid w:val="002606B7"/>
    <w:rsid w:val="002608CA"/>
    <w:rsid w:val="00260A33"/>
    <w:rsid w:val="00260F18"/>
    <w:rsid w:val="0026150A"/>
    <w:rsid w:val="0026245B"/>
    <w:rsid w:val="00262A8A"/>
    <w:rsid w:val="00262ABE"/>
    <w:rsid w:val="00262DB7"/>
    <w:rsid w:val="00262FF3"/>
    <w:rsid w:val="00263355"/>
    <w:rsid w:val="00263734"/>
    <w:rsid w:val="0026391A"/>
    <w:rsid w:val="002643E2"/>
    <w:rsid w:val="002644B8"/>
    <w:rsid w:val="00264E4E"/>
    <w:rsid w:val="002651C8"/>
    <w:rsid w:val="00265545"/>
    <w:rsid w:val="00266545"/>
    <w:rsid w:val="00266736"/>
    <w:rsid w:val="00266804"/>
    <w:rsid w:val="00266C0B"/>
    <w:rsid w:val="00267AF8"/>
    <w:rsid w:val="00267BA9"/>
    <w:rsid w:val="00267C3C"/>
    <w:rsid w:val="00270229"/>
    <w:rsid w:val="0027037D"/>
    <w:rsid w:val="002721AF"/>
    <w:rsid w:val="00272741"/>
    <w:rsid w:val="00273160"/>
    <w:rsid w:val="002738F8"/>
    <w:rsid w:val="00273C6E"/>
    <w:rsid w:val="002749DB"/>
    <w:rsid w:val="00275686"/>
    <w:rsid w:val="002758C8"/>
    <w:rsid w:val="00276549"/>
    <w:rsid w:val="00277FCB"/>
    <w:rsid w:val="002801C7"/>
    <w:rsid w:val="00281125"/>
    <w:rsid w:val="002815B8"/>
    <w:rsid w:val="00281896"/>
    <w:rsid w:val="00282DCB"/>
    <w:rsid w:val="00282DED"/>
    <w:rsid w:val="0028380E"/>
    <w:rsid w:val="00283EDD"/>
    <w:rsid w:val="00284473"/>
    <w:rsid w:val="00284A05"/>
    <w:rsid w:val="002854D5"/>
    <w:rsid w:val="00285C4E"/>
    <w:rsid w:val="002868D0"/>
    <w:rsid w:val="0028718B"/>
    <w:rsid w:val="0028725D"/>
    <w:rsid w:val="002873B2"/>
    <w:rsid w:val="002879CA"/>
    <w:rsid w:val="002905DA"/>
    <w:rsid w:val="0029111F"/>
    <w:rsid w:val="00292256"/>
    <w:rsid w:val="00292999"/>
    <w:rsid w:val="00292A25"/>
    <w:rsid w:val="00292D5E"/>
    <w:rsid w:val="002940B6"/>
    <w:rsid w:val="00294362"/>
    <w:rsid w:val="00294C0D"/>
    <w:rsid w:val="002950D9"/>
    <w:rsid w:val="00295958"/>
    <w:rsid w:val="002961B1"/>
    <w:rsid w:val="0029636F"/>
    <w:rsid w:val="00296D41"/>
    <w:rsid w:val="00297026"/>
    <w:rsid w:val="002976F3"/>
    <w:rsid w:val="00297831"/>
    <w:rsid w:val="00297DA2"/>
    <w:rsid w:val="002A0C62"/>
    <w:rsid w:val="002A0DFF"/>
    <w:rsid w:val="002A0F57"/>
    <w:rsid w:val="002A1B0F"/>
    <w:rsid w:val="002A1ECA"/>
    <w:rsid w:val="002A21FA"/>
    <w:rsid w:val="002A24EC"/>
    <w:rsid w:val="002A33D3"/>
    <w:rsid w:val="002A3487"/>
    <w:rsid w:val="002A3640"/>
    <w:rsid w:val="002A3B13"/>
    <w:rsid w:val="002A3F41"/>
    <w:rsid w:val="002A47C9"/>
    <w:rsid w:val="002A494A"/>
    <w:rsid w:val="002A54FB"/>
    <w:rsid w:val="002A5D6D"/>
    <w:rsid w:val="002A60D3"/>
    <w:rsid w:val="002A6213"/>
    <w:rsid w:val="002A62B8"/>
    <w:rsid w:val="002A6453"/>
    <w:rsid w:val="002A7037"/>
    <w:rsid w:val="002B04B4"/>
    <w:rsid w:val="002B05C8"/>
    <w:rsid w:val="002B1C78"/>
    <w:rsid w:val="002B1DFC"/>
    <w:rsid w:val="002B26C5"/>
    <w:rsid w:val="002B2ABA"/>
    <w:rsid w:val="002B2C98"/>
    <w:rsid w:val="002B3113"/>
    <w:rsid w:val="002B39A2"/>
    <w:rsid w:val="002B3F78"/>
    <w:rsid w:val="002B405B"/>
    <w:rsid w:val="002B4B48"/>
    <w:rsid w:val="002B5CB2"/>
    <w:rsid w:val="002B6650"/>
    <w:rsid w:val="002B6B1C"/>
    <w:rsid w:val="002B6B7B"/>
    <w:rsid w:val="002C0915"/>
    <w:rsid w:val="002C0AE3"/>
    <w:rsid w:val="002C0AE9"/>
    <w:rsid w:val="002C1645"/>
    <w:rsid w:val="002C1D04"/>
    <w:rsid w:val="002C266F"/>
    <w:rsid w:val="002C2C1C"/>
    <w:rsid w:val="002C3305"/>
    <w:rsid w:val="002C3555"/>
    <w:rsid w:val="002C35D4"/>
    <w:rsid w:val="002C3DB2"/>
    <w:rsid w:val="002C4C14"/>
    <w:rsid w:val="002C5020"/>
    <w:rsid w:val="002C5722"/>
    <w:rsid w:val="002C5A28"/>
    <w:rsid w:val="002C60C4"/>
    <w:rsid w:val="002C65AC"/>
    <w:rsid w:val="002C6A63"/>
    <w:rsid w:val="002C74EE"/>
    <w:rsid w:val="002C752F"/>
    <w:rsid w:val="002D017F"/>
    <w:rsid w:val="002D0C0A"/>
    <w:rsid w:val="002D12B4"/>
    <w:rsid w:val="002D137C"/>
    <w:rsid w:val="002D1F76"/>
    <w:rsid w:val="002D1F83"/>
    <w:rsid w:val="002D25DB"/>
    <w:rsid w:val="002D2682"/>
    <w:rsid w:val="002D2F6D"/>
    <w:rsid w:val="002D2F86"/>
    <w:rsid w:val="002D39D8"/>
    <w:rsid w:val="002D3AED"/>
    <w:rsid w:val="002D3F3B"/>
    <w:rsid w:val="002D419F"/>
    <w:rsid w:val="002D5855"/>
    <w:rsid w:val="002D589E"/>
    <w:rsid w:val="002D63B2"/>
    <w:rsid w:val="002D6700"/>
    <w:rsid w:val="002D6744"/>
    <w:rsid w:val="002D6D76"/>
    <w:rsid w:val="002D7159"/>
    <w:rsid w:val="002D725A"/>
    <w:rsid w:val="002D72D0"/>
    <w:rsid w:val="002E1C0E"/>
    <w:rsid w:val="002E1EE0"/>
    <w:rsid w:val="002E1FA2"/>
    <w:rsid w:val="002E2619"/>
    <w:rsid w:val="002E2691"/>
    <w:rsid w:val="002E3737"/>
    <w:rsid w:val="002E3ACC"/>
    <w:rsid w:val="002E4F77"/>
    <w:rsid w:val="002E52BF"/>
    <w:rsid w:val="002E5655"/>
    <w:rsid w:val="002E5CA4"/>
    <w:rsid w:val="002E60E7"/>
    <w:rsid w:val="002E7A3A"/>
    <w:rsid w:val="002E7BAA"/>
    <w:rsid w:val="002E7F74"/>
    <w:rsid w:val="002F044D"/>
    <w:rsid w:val="002F0975"/>
    <w:rsid w:val="002F0C0F"/>
    <w:rsid w:val="002F0EB6"/>
    <w:rsid w:val="002F1616"/>
    <w:rsid w:val="002F28C5"/>
    <w:rsid w:val="002F2AA3"/>
    <w:rsid w:val="002F2E93"/>
    <w:rsid w:val="002F324B"/>
    <w:rsid w:val="002F3AB2"/>
    <w:rsid w:val="002F3F3A"/>
    <w:rsid w:val="002F47AD"/>
    <w:rsid w:val="002F4D8D"/>
    <w:rsid w:val="002F4F28"/>
    <w:rsid w:val="002F4FF7"/>
    <w:rsid w:val="002F62C0"/>
    <w:rsid w:val="002F6D5C"/>
    <w:rsid w:val="002F70E9"/>
    <w:rsid w:val="002F7791"/>
    <w:rsid w:val="002F795A"/>
    <w:rsid w:val="002F7B23"/>
    <w:rsid w:val="002F7E74"/>
    <w:rsid w:val="00300571"/>
    <w:rsid w:val="003005E7"/>
    <w:rsid w:val="0030068A"/>
    <w:rsid w:val="003012AB"/>
    <w:rsid w:val="00301708"/>
    <w:rsid w:val="00301B1F"/>
    <w:rsid w:val="00301C9C"/>
    <w:rsid w:val="00302685"/>
    <w:rsid w:val="0030277A"/>
    <w:rsid w:val="003028EF"/>
    <w:rsid w:val="00302DE5"/>
    <w:rsid w:val="003030DB"/>
    <w:rsid w:val="0030352F"/>
    <w:rsid w:val="003037A0"/>
    <w:rsid w:val="0030429B"/>
    <w:rsid w:val="00304384"/>
    <w:rsid w:val="0030522D"/>
    <w:rsid w:val="003052F6"/>
    <w:rsid w:val="00305F8D"/>
    <w:rsid w:val="00306855"/>
    <w:rsid w:val="00306CFA"/>
    <w:rsid w:val="003073E5"/>
    <w:rsid w:val="003077E7"/>
    <w:rsid w:val="00307CA6"/>
    <w:rsid w:val="00307D6F"/>
    <w:rsid w:val="0031048A"/>
    <w:rsid w:val="00311526"/>
    <w:rsid w:val="00311EDC"/>
    <w:rsid w:val="0031225A"/>
    <w:rsid w:val="00312D92"/>
    <w:rsid w:val="00313DE5"/>
    <w:rsid w:val="00313FF1"/>
    <w:rsid w:val="00314609"/>
    <w:rsid w:val="003148A8"/>
    <w:rsid w:val="0031490E"/>
    <w:rsid w:val="0031509F"/>
    <w:rsid w:val="0031560D"/>
    <w:rsid w:val="00315C21"/>
    <w:rsid w:val="003160A8"/>
    <w:rsid w:val="0031613C"/>
    <w:rsid w:val="003162E5"/>
    <w:rsid w:val="00316E25"/>
    <w:rsid w:val="00316E31"/>
    <w:rsid w:val="003173D6"/>
    <w:rsid w:val="00320BFC"/>
    <w:rsid w:val="00321C5D"/>
    <w:rsid w:val="00321CAF"/>
    <w:rsid w:val="00322126"/>
    <w:rsid w:val="0032380A"/>
    <w:rsid w:val="003238BE"/>
    <w:rsid w:val="003238CA"/>
    <w:rsid w:val="00323F27"/>
    <w:rsid w:val="00324A15"/>
    <w:rsid w:val="00325001"/>
    <w:rsid w:val="0032594E"/>
    <w:rsid w:val="00325BDD"/>
    <w:rsid w:val="00325E8D"/>
    <w:rsid w:val="00325F49"/>
    <w:rsid w:val="00326779"/>
    <w:rsid w:val="00326B3D"/>
    <w:rsid w:val="00327A5C"/>
    <w:rsid w:val="00327F76"/>
    <w:rsid w:val="00327FE6"/>
    <w:rsid w:val="0033115A"/>
    <w:rsid w:val="00331431"/>
    <w:rsid w:val="0033297F"/>
    <w:rsid w:val="0033300A"/>
    <w:rsid w:val="003333A7"/>
    <w:rsid w:val="0033360D"/>
    <w:rsid w:val="00333A4A"/>
    <w:rsid w:val="00334177"/>
    <w:rsid w:val="00334B18"/>
    <w:rsid w:val="00334C74"/>
    <w:rsid w:val="00335B4B"/>
    <w:rsid w:val="00336B4D"/>
    <w:rsid w:val="00336BD7"/>
    <w:rsid w:val="00336EE1"/>
    <w:rsid w:val="00337043"/>
    <w:rsid w:val="00337EED"/>
    <w:rsid w:val="00340785"/>
    <w:rsid w:val="00340B34"/>
    <w:rsid w:val="00340B43"/>
    <w:rsid w:val="00340D85"/>
    <w:rsid w:val="0034109A"/>
    <w:rsid w:val="00341158"/>
    <w:rsid w:val="003423DE"/>
    <w:rsid w:val="00342C0B"/>
    <w:rsid w:val="00342F76"/>
    <w:rsid w:val="0034304D"/>
    <w:rsid w:val="0034307D"/>
    <w:rsid w:val="003432C4"/>
    <w:rsid w:val="00343BF3"/>
    <w:rsid w:val="0034404F"/>
    <w:rsid w:val="00344648"/>
    <w:rsid w:val="003446EE"/>
    <w:rsid w:val="003449DE"/>
    <w:rsid w:val="0034504F"/>
    <w:rsid w:val="00345212"/>
    <w:rsid w:val="00347597"/>
    <w:rsid w:val="00347A42"/>
    <w:rsid w:val="003503D4"/>
    <w:rsid w:val="00350507"/>
    <w:rsid w:val="0035124F"/>
    <w:rsid w:val="003514EA"/>
    <w:rsid w:val="00352CE8"/>
    <w:rsid w:val="0035330E"/>
    <w:rsid w:val="00353537"/>
    <w:rsid w:val="0035409F"/>
    <w:rsid w:val="00354C36"/>
    <w:rsid w:val="00354F01"/>
    <w:rsid w:val="00354F39"/>
    <w:rsid w:val="00355CDE"/>
    <w:rsid w:val="003561F1"/>
    <w:rsid w:val="003577BD"/>
    <w:rsid w:val="003600AF"/>
    <w:rsid w:val="0036015E"/>
    <w:rsid w:val="00360ACD"/>
    <w:rsid w:val="00361449"/>
    <w:rsid w:val="00362887"/>
    <w:rsid w:val="00362B7C"/>
    <w:rsid w:val="0036310D"/>
    <w:rsid w:val="003631C2"/>
    <w:rsid w:val="00363F0C"/>
    <w:rsid w:val="00364060"/>
    <w:rsid w:val="00364CAB"/>
    <w:rsid w:val="00364FD3"/>
    <w:rsid w:val="00365386"/>
    <w:rsid w:val="00365D1B"/>
    <w:rsid w:val="00365D6A"/>
    <w:rsid w:val="0036636F"/>
    <w:rsid w:val="00366379"/>
    <w:rsid w:val="00366601"/>
    <w:rsid w:val="003666DF"/>
    <w:rsid w:val="00366A31"/>
    <w:rsid w:val="00366A48"/>
    <w:rsid w:val="00366EB7"/>
    <w:rsid w:val="003704E3"/>
    <w:rsid w:val="00370AF7"/>
    <w:rsid w:val="00370DCD"/>
    <w:rsid w:val="00371235"/>
    <w:rsid w:val="00371CDA"/>
    <w:rsid w:val="00372635"/>
    <w:rsid w:val="00372B49"/>
    <w:rsid w:val="00372E73"/>
    <w:rsid w:val="003735B1"/>
    <w:rsid w:val="00374066"/>
    <w:rsid w:val="00374218"/>
    <w:rsid w:val="00374549"/>
    <w:rsid w:val="00374A26"/>
    <w:rsid w:val="00375EF6"/>
    <w:rsid w:val="00377832"/>
    <w:rsid w:val="0037785C"/>
    <w:rsid w:val="00380F1F"/>
    <w:rsid w:val="00381587"/>
    <w:rsid w:val="003816BA"/>
    <w:rsid w:val="00381B26"/>
    <w:rsid w:val="00381D6A"/>
    <w:rsid w:val="00381EE4"/>
    <w:rsid w:val="00382593"/>
    <w:rsid w:val="00382E56"/>
    <w:rsid w:val="00382FA9"/>
    <w:rsid w:val="00383DB4"/>
    <w:rsid w:val="00384AE1"/>
    <w:rsid w:val="00385160"/>
    <w:rsid w:val="00385682"/>
    <w:rsid w:val="00386052"/>
    <w:rsid w:val="0038705E"/>
    <w:rsid w:val="003870DB"/>
    <w:rsid w:val="0038714E"/>
    <w:rsid w:val="00390581"/>
    <w:rsid w:val="00390848"/>
    <w:rsid w:val="003908CC"/>
    <w:rsid w:val="00390AD5"/>
    <w:rsid w:val="0039129C"/>
    <w:rsid w:val="003914DF"/>
    <w:rsid w:val="0039152A"/>
    <w:rsid w:val="00391CE6"/>
    <w:rsid w:val="0039231A"/>
    <w:rsid w:val="00392504"/>
    <w:rsid w:val="00392523"/>
    <w:rsid w:val="0039281B"/>
    <w:rsid w:val="00392CDC"/>
    <w:rsid w:val="00392FA7"/>
    <w:rsid w:val="0039325D"/>
    <w:rsid w:val="00393A76"/>
    <w:rsid w:val="00393C38"/>
    <w:rsid w:val="00393F0C"/>
    <w:rsid w:val="00394206"/>
    <w:rsid w:val="00394668"/>
    <w:rsid w:val="00394A7A"/>
    <w:rsid w:val="00394E11"/>
    <w:rsid w:val="00395194"/>
    <w:rsid w:val="003959EA"/>
    <w:rsid w:val="00395FB4"/>
    <w:rsid w:val="00396ADE"/>
    <w:rsid w:val="00396EEE"/>
    <w:rsid w:val="00397A96"/>
    <w:rsid w:val="003A0D2C"/>
    <w:rsid w:val="003A11D6"/>
    <w:rsid w:val="003A124F"/>
    <w:rsid w:val="003A14A2"/>
    <w:rsid w:val="003A168F"/>
    <w:rsid w:val="003A1858"/>
    <w:rsid w:val="003A2CAF"/>
    <w:rsid w:val="003A3822"/>
    <w:rsid w:val="003A3900"/>
    <w:rsid w:val="003A3E07"/>
    <w:rsid w:val="003A41E7"/>
    <w:rsid w:val="003A44C8"/>
    <w:rsid w:val="003A4C72"/>
    <w:rsid w:val="003A5140"/>
    <w:rsid w:val="003A5BDA"/>
    <w:rsid w:val="003A5CDC"/>
    <w:rsid w:val="003A64F8"/>
    <w:rsid w:val="003A74E5"/>
    <w:rsid w:val="003B20B1"/>
    <w:rsid w:val="003B2D22"/>
    <w:rsid w:val="003B3134"/>
    <w:rsid w:val="003B33AC"/>
    <w:rsid w:val="003B345C"/>
    <w:rsid w:val="003B4E30"/>
    <w:rsid w:val="003B5A0F"/>
    <w:rsid w:val="003B5E53"/>
    <w:rsid w:val="003B5F90"/>
    <w:rsid w:val="003B655F"/>
    <w:rsid w:val="003B7C61"/>
    <w:rsid w:val="003B7F4F"/>
    <w:rsid w:val="003C0720"/>
    <w:rsid w:val="003C0DFC"/>
    <w:rsid w:val="003C0F81"/>
    <w:rsid w:val="003C1096"/>
    <w:rsid w:val="003C19F2"/>
    <w:rsid w:val="003C219D"/>
    <w:rsid w:val="003C2724"/>
    <w:rsid w:val="003C3006"/>
    <w:rsid w:val="003C3397"/>
    <w:rsid w:val="003C37B9"/>
    <w:rsid w:val="003C3921"/>
    <w:rsid w:val="003C3FA4"/>
    <w:rsid w:val="003C45D9"/>
    <w:rsid w:val="003C55C8"/>
    <w:rsid w:val="003C689F"/>
    <w:rsid w:val="003C68EB"/>
    <w:rsid w:val="003C7B2E"/>
    <w:rsid w:val="003C7BE2"/>
    <w:rsid w:val="003D0140"/>
    <w:rsid w:val="003D021D"/>
    <w:rsid w:val="003D06AF"/>
    <w:rsid w:val="003D0EA7"/>
    <w:rsid w:val="003D2313"/>
    <w:rsid w:val="003D27D0"/>
    <w:rsid w:val="003D2CAA"/>
    <w:rsid w:val="003D4630"/>
    <w:rsid w:val="003D465A"/>
    <w:rsid w:val="003D4F44"/>
    <w:rsid w:val="003D5104"/>
    <w:rsid w:val="003D581A"/>
    <w:rsid w:val="003D63C9"/>
    <w:rsid w:val="003D688F"/>
    <w:rsid w:val="003D6A42"/>
    <w:rsid w:val="003D78D8"/>
    <w:rsid w:val="003D7917"/>
    <w:rsid w:val="003D7C61"/>
    <w:rsid w:val="003D7F0C"/>
    <w:rsid w:val="003E0759"/>
    <w:rsid w:val="003E0B5C"/>
    <w:rsid w:val="003E110D"/>
    <w:rsid w:val="003E1266"/>
    <w:rsid w:val="003E1694"/>
    <w:rsid w:val="003E18F0"/>
    <w:rsid w:val="003E195E"/>
    <w:rsid w:val="003E1C6F"/>
    <w:rsid w:val="003E204D"/>
    <w:rsid w:val="003E23BF"/>
    <w:rsid w:val="003E240A"/>
    <w:rsid w:val="003E2A37"/>
    <w:rsid w:val="003E2B05"/>
    <w:rsid w:val="003E3229"/>
    <w:rsid w:val="003E37F3"/>
    <w:rsid w:val="003E3E5E"/>
    <w:rsid w:val="003E4A4D"/>
    <w:rsid w:val="003E4C2F"/>
    <w:rsid w:val="003E558F"/>
    <w:rsid w:val="003E64BF"/>
    <w:rsid w:val="003E6968"/>
    <w:rsid w:val="003E6AB5"/>
    <w:rsid w:val="003E70A6"/>
    <w:rsid w:val="003E738C"/>
    <w:rsid w:val="003E7819"/>
    <w:rsid w:val="003F1947"/>
    <w:rsid w:val="003F19E1"/>
    <w:rsid w:val="003F1EFD"/>
    <w:rsid w:val="003F2372"/>
    <w:rsid w:val="003F2B97"/>
    <w:rsid w:val="003F3040"/>
    <w:rsid w:val="003F330B"/>
    <w:rsid w:val="003F33A6"/>
    <w:rsid w:val="003F4AD7"/>
    <w:rsid w:val="003F5E45"/>
    <w:rsid w:val="003F5E46"/>
    <w:rsid w:val="003F600F"/>
    <w:rsid w:val="003F62AE"/>
    <w:rsid w:val="003F62BC"/>
    <w:rsid w:val="003F7CD9"/>
    <w:rsid w:val="004001D1"/>
    <w:rsid w:val="004002D3"/>
    <w:rsid w:val="004003A1"/>
    <w:rsid w:val="004006E8"/>
    <w:rsid w:val="004012B4"/>
    <w:rsid w:val="0040157A"/>
    <w:rsid w:val="004016E2"/>
    <w:rsid w:val="00401B59"/>
    <w:rsid w:val="00402480"/>
    <w:rsid w:val="0040255F"/>
    <w:rsid w:val="00402D51"/>
    <w:rsid w:val="00403923"/>
    <w:rsid w:val="00403EAB"/>
    <w:rsid w:val="004042EA"/>
    <w:rsid w:val="00404CB5"/>
    <w:rsid w:val="00404EAA"/>
    <w:rsid w:val="004060D5"/>
    <w:rsid w:val="00406CC5"/>
    <w:rsid w:val="00406F84"/>
    <w:rsid w:val="004073FF"/>
    <w:rsid w:val="004074F2"/>
    <w:rsid w:val="004075FC"/>
    <w:rsid w:val="00407727"/>
    <w:rsid w:val="00407C0D"/>
    <w:rsid w:val="0041036A"/>
    <w:rsid w:val="00410C09"/>
    <w:rsid w:val="00411065"/>
    <w:rsid w:val="00411724"/>
    <w:rsid w:val="00411871"/>
    <w:rsid w:val="00412ADF"/>
    <w:rsid w:val="004130CE"/>
    <w:rsid w:val="00413282"/>
    <w:rsid w:val="004134D2"/>
    <w:rsid w:val="00413542"/>
    <w:rsid w:val="0041408B"/>
    <w:rsid w:val="004140F7"/>
    <w:rsid w:val="00414625"/>
    <w:rsid w:val="00414C1C"/>
    <w:rsid w:val="00414D0A"/>
    <w:rsid w:val="004151C6"/>
    <w:rsid w:val="0041531F"/>
    <w:rsid w:val="00415709"/>
    <w:rsid w:val="00415811"/>
    <w:rsid w:val="00417321"/>
    <w:rsid w:val="00417AB7"/>
    <w:rsid w:val="00417AEE"/>
    <w:rsid w:val="00417DEA"/>
    <w:rsid w:val="0042063C"/>
    <w:rsid w:val="004208ED"/>
    <w:rsid w:val="00421379"/>
    <w:rsid w:val="00421C61"/>
    <w:rsid w:val="00421E10"/>
    <w:rsid w:val="00422266"/>
    <w:rsid w:val="0042232E"/>
    <w:rsid w:val="00423286"/>
    <w:rsid w:val="00423B7B"/>
    <w:rsid w:val="00424527"/>
    <w:rsid w:val="00424982"/>
    <w:rsid w:val="00424A26"/>
    <w:rsid w:val="00424AC0"/>
    <w:rsid w:val="00425181"/>
    <w:rsid w:val="00425277"/>
    <w:rsid w:val="00425423"/>
    <w:rsid w:val="00425903"/>
    <w:rsid w:val="0042786A"/>
    <w:rsid w:val="00430724"/>
    <w:rsid w:val="00430977"/>
    <w:rsid w:val="00430EB8"/>
    <w:rsid w:val="0043144D"/>
    <w:rsid w:val="0043185B"/>
    <w:rsid w:val="00431F4F"/>
    <w:rsid w:val="004320AE"/>
    <w:rsid w:val="004321B1"/>
    <w:rsid w:val="004321BA"/>
    <w:rsid w:val="004339A2"/>
    <w:rsid w:val="00434891"/>
    <w:rsid w:val="004348A4"/>
    <w:rsid w:val="00434E94"/>
    <w:rsid w:val="00436A2F"/>
    <w:rsid w:val="00436A89"/>
    <w:rsid w:val="0043753F"/>
    <w:rsid w:val="0044000E"/>
    <w:rsid w:val="00440167"/>
    <w:rsid w:val="00440872"/>
    <w:rsid w:val="0044194E"/>
    <w:rsid w:val="00441A9A"/>
    <w:rsid w:val="00442151"/>
    <w:rsid w:val="00442B36"/>
    <w:rsid w:val="00442BE7"/>
    <w:rsid w:val="00442D64"/>
    <w:rsid w:val="0044328A"/>
    <w:rsid w:val="00443D38"/>
    <w:rsid w:val="0044415C"/>
    <w:rsid w:val="004445C1"/>
    <w:rsid w:val="00444B02"/>
    <w:rsid w:val="004457C6"/>
    <w:rsid w:val="0044598D"/>
    <w:rsid w:val="00446606"/>
    <w:rsid w:val="004468ED"/>
    <w:rsid w:val="00446F79"/>
    <w:rsid w:val="004474BC"/>
    <w:rsid w:val="00447738"/>
    <w:rsid w:val="0044786D"/>
    <w:rsid w:val="00447A55"/>
    <w:rsid w:val="00447BE0"/>
    <w:rsid w:val="00450381"/>
    <w:rsid w:val="004513A2"/>
    <w:rsid w:val="00451581"/>
    <w:rsid w:val="00451EE9"/>
    <w:rsid w:val="004523B5"/>
    <w:rsid w:val="0045244E"/>
    <w:rsid w:val="00452795"/>
    <w:rsid w:val="00452BF8"/>
    <w:rsid w:val="004531D8"/>
    <w:rsid w:val="004532E6"/>
    <w:rsid w:val="00453332"/>
    <w:rsid w:val="00453378"/>
    <w:rsid w:val="00453B50"/>
    <w:rsid w:val="00453C76"/>
    <w:rsid w:val="00453E70"/>
    <w:rsid w:val="00454769"/>
    <w:rsid w:val="00454E4C"/>
    <w:rsid w:val="004551DF"/>
    <w:rsid w:val="00455455"/>
    <w:rsid w:val="0045590A"/>
    <w:rsid w:val="004565FD"/>
    <w:rsid w:val="00460317"/>
    <w:rsid w:val="004610C4"/>
    <w:rsid w:val="004613E9"/>
    <w:rsid w:val="0046192B"/>
    <w:rsid w:val="004623F1"/>
    <w:rsid w:val="004629BA"/>
    <w:rsid w:val="00463016"/>
    <w:rsid w:val="004635C1"/>
    <w:rsid w:val="00463CCC"/>
    <w:rsid w:val="0046453C"/>
    <w:rsid w:val="0046478D"/>
    <w:rsid w:val="00464906"/>
    <w:rsid w:val="00464DBC"/>
    <w:rsid w:val="0046525D"/>
    <w:rsid w:val="00465269"/>
    <w:rsid w:val="0046602D"/>
    <w:rsid w:val="004662CB"/>
    <w:rsid w:val="0046634F"/>
    <w:rsid w:val="004667C1"/>
    <w:rsid w:val="00466F2D"/>
    <w:rsid w:val="00467521"/>
    <w:rsid w:val="004676D6"/>
    <w:rsid w:val="00467AE7"/>
    <w:rsid w:val="00467EF5"/>
    <w:rsid w:val="00470A22"/>
    <w:rsid w:val="00470C0B"/>
    <w:rsid w:val="00470F08"/>
    <w:rsid w:val="00471443"/>
    <w:rsid w:val="00471459"/>
    <w:rsid w:val="004718E5"/>
    <w:rsid w:val="00471F84"/>
    <w:rsid w:val="00472398"/>
    <w:rsid w:val="00472C6D"/>
    <w:rsid w:val="004738EB"/>
    <w:rsid w:val="00473B5D"/>
    <w:rsid w:val="00473D7F"/>
    <w:rsid w:val="00474007"/>
    <w:rsid w:val="00474891"/>
    <w:rsid w:val="00474C49"/>
    <w:rsid w:val="00474F8D"/>
    <w:rsid w:val="00475556"/>
    <w:rsid w:val="00475960"/>
    <w:rsid w:val="00475D4A"/>
    <w:rsid w:val="00476D9F"/>
    <w:rsid w:val="0047725F"/>
    <w:rsid w:val="0048027F"/>
    <w:rsid w:val="00480551"/>
    <w:rsid w:val="00480ADA"/>
    <w:rsid w:val="00480D71"/>
    <w:rsid w:val="0048110A"/>
    <w:rsid w:val="004811A2"/>
    <w:rsid w:val="004814F5"/>
    <w:rsid w:val="00481A17"/>
    <w:rsid w:val="004820FB"/>
    <w:rsid w:val="00482CAE"/>
    <w:rsid w:val="00483198"/>
    <w:rsid w:val="004837E6"/>
    <w:rsid w:val="00483800"/>
    <w:rsid w:val="00483B85"/>
    <w:rsid w:val="00484909"/>
    <w:rsid w:val="00484AF1"/>
    <w:rsid w:val="00484E6B"/>
    <w:rsid w:val="00485237"/>
    <w:rsid w:val="00486168"/>
    <w:rsid w:val="00486246"/>
    <w:rsid w:val="00486BDA"/>
    <w:rsid w:val="00486DEF"/>
    <w:rsid w:val="004874DA"/>
    <w:rsid w:val="00487E01"/>
    <w:rsid w:val="00490097"/>
    <w:rsid w:val="004904C1"/>
    <w:rsid w:val="00490663"/>
    <w:rsid w:val="0049080A"/>
    <w:rsid w:val="00490DDC"/>
    <w:rsid w:val="00491034"/>
    <w:rsid w:val="00491207"/>
    <w:rsid w:val="004918FC"/>
    <w:rsid w:val="00491E4F"/>
    <w:rsid w:val="00492202"/>
    <w:rsid w:val="00492585"/>
    <w:rsid w:val="00492EBD"/>
    <w:rsid w:val="004930AE"/>
    <w:rsid w:val="004933B2"/>
    <w:rsid w:val="004933D7"/>
    <w:rsid w:val="00493770"/>
    <w:rsid w:val="00493CD1"/>
    <w:rsid w:val="0049536B"/>
    <w:rsid w:val="004958D6"/>
    <w:rsid w:val="00495C79"/>
    <w:rsid w:val="00496110"/>
    <w:rsid w:val="00497A66"/>
    <w:rsid w:val="00497D98"/>
    <w:rsid w:val="004A0913"/>
    <w:rsid w:val="004A0DA7"/>
    <w:rsid w:val="004A10BB"/>
    <w:rsid w:val="004A1661"/>
    <w:rsid w:val="004A1B3D"/>
    <w:rsid w:val="004A1D52"/>
    <w:rsid w:val="004A2BA1"/>
    <w:rsid w:val="004A2DC5"/>
    <w:rsid w:val="004A302E"/>
    <w:rsid w:val="004A34DD"/>
    <w:rsid w:val="004A3EB9"/>
    <w:rsid w:val="004A44BB"/>
    <w:rsid w:val="004A5F8F"/>
    <w:rsid w:val="004A5FA1"/>
    <w:rsid w:val="004A6554"/>
    <w:rsid w:val="004A6BB7"/>
    <w:rsid w:val="004A70D0"/>
    <w:rsid w:val="004A761D"/>
    <w:rsid w:val="004A7DD7"/>
    <w:rsid w:val="004B0142"/>
    <w:rsid w:val="004B070E"/>
    <w:rsid w:val="004B0DB8"/>
    <w:rsid w:val="004B12C7"/>
    <w:rsid w:val="004B1594"/>
    <w:rsid w:val="004B1A6E"/>
    <w:rsid w:val="004B24BB"/>
    <w:rsid w:val="004B2562"/>
    <w:rsid w:val="004B2AA0"/>
    <w:rsid w:val="004B3B00"/>
    <w:rsid w:val="004B4004"/>
    <w:rsid w:val="004B4E60"/>
    <w:rsid w:val="004B4EE3"/>
    <w:rsid w:val="004B4EE9"/>
    <w:rsid w:val="004B5AC4"/>
    <w:rsid w:val="004B5F52"/>
    <w:rsid w:val="004B6384"/>
    <w:rsid w:val="004B6D5A"/>
    <w:rsid w:val="004B71B5"/>
    <w:rsid w:val="004C0897"/>
    <w:rsid w:val="004C0C86"/>
    <w:rsid w:val="004C1014"/>
    <w:rsid w:val="004C1B98"/>
    <w:rsid w:val="004C1CD8"/>
    <w:rsid w:val="004C1ED9"/>
    <w:rsid w:val="004C2A18"/>
    <w:rsid w:val="004C2BAB"/>
    <w:rsid w:val="004C302E"/>
    <w:rsid w:val="004C39C0"/>
    <w:rsid w:val="004C3BDC"/>
    <w:rsid w:val="004C3C79"/>
    <w:rsid w:val="004C3FB5"/>
    <w:rsid w:val="004C4979"/>
    <w:rsid w:val="004C49D1"/>
    <w:rsid w:val="004C51FE"/>
    <w:rsid w:val="004C5262"/>
    <w:rsid w:val="004C5D30"/>
    <w:rsid w:val="004C644D"/>
    <w:rsid w:val="004C7596"/>
    <w:rsid w:val="004D02EE"/>
    <w:rsid w:val="004D1012"/>
    <w:rsid w:val="004D12EF"/>
    <w:rsid w:val="004D1AC1"/>
    <w:rsid w:val="004D2917"/>
    <w:rsid w:val="004D2921"/>
    <w:rsid w:val="004D2D23"/>
    <w:rsid w:val="004D3349"/>
    <w:rsid w:val="004D3A9F"/>
    <w:rsid w:val="004D3B25"/>
    <w:rsid w:val="004D4317"/>
    <w:rsid w:val="004D4D29"/>
    <w:rsid w:val="004D508F"/>
    <w:rsid w:val="004D50DC"/>
    <w:rsid w:val="004D57A8"/>
    <w:rsid w:val="004D5870"/>
    <w:rsid w:val="004D597C"/>
    <w:rsid w:val="004D60AB"/>
    <w:rsid w:val="004D61AE"/>
    <w:rsid w:val="004D6518"/>
    <w:rsid w:val="004D666B"/>
    <w:rsid w:val="004D6EF5"/>
    <w:rsid w:val="004D7607"/>
    <w:rsid w:val="004D766A"/>
    <w:rsid w:val="004D7D40"/>
    <w:rsid w:val="004E06F5"/>
    <w:rsid w:val="004E0B76"/>
    <w:rsid w:val="004E0B90"/>
    <w:rsid w:val="004E0D67"/>
    <w:rsid w:val="004E1666"/>
    <w:rsid w:val="004E174E"/>
    <w:rsid w:val="004E196C"/>
    <w:rsid w:val="004E1CDD"/>
    <w:rsid w:val="004E246D"/>
    <w:rsid w:val="004E2E22"/>
    <w:rsid w:val="004E2EA9"/>
    <w:rsid w:val="004E3222"/>
    <w:rsid w:val="004E36B9"/>
    <w:rsid w:val="004E3CD3"/>
    <w:rsid w:val="004E5552"/>
    <w:rsid w:val="004E58E1"/>
    <w:rsid w:val="004E6B10"/>
    <w:rsid w:val="004E6E51"/>
    <w:rsid w:val="004F0199"/>
    <w:rsid w:val="004F01AE"/>
    <w:rsid w:val="004F046F"/>
    <w:rsid w:val="004F04C6"/>
    <w:rsid w:val="004F182D"/>
    <w:rsid w:val="004F2217"/>
    <w:rsid w:val="004F258D"/>
    <w:rsid w:val="004F266C"/>
    <w:rsid w:val="004F3F95"/>
    <w:rsid w:val="004F40D0"/>
    <w:rsid w:val="004F414A"/>
    <w:rsid w:val="004F433F"/>
    <w:rsid w:val="004F505C"/>
    <w:rsid w:val="004F6E4F"/>
    <w:rsid w:val="004F6F14"/>
    <w:rsid w:val="004F76CD"/>
    <w:rsid w:val="004F778C"/>
    <w:rsid w:val="004F7ECB"/>
    <w:rsid w:val="004F7F12"/>
    <w:rsid w:val="005003D5"/>
    <w:rsid w:val="00500B7D"/>
    <w:rsid w:val="00500D22"/>
    <w:rsid w:val="00501475"/>
    <w:rsid w:val="005018EF"/>
    <w:rsid w:val="00501C72"/>
    <w:rsid w:val="00502FC5"/>
    <w:rsid w:val="00503113"/>
    <w:rsid w:val="00503732"/>
    <w:rsid w:val="00503CA5"/>
    <w:rsid w:val="00503DDE"/>
    <w:rsid w:val="00503E9B"/>
    <w:rsid w:val="00506334"/>
    <w:rsid w:val="00506B32"/>
    <w:rsid w:val="00506C2D"/>
    <w:rsid w:val="00506D39"/>
    <w:rsid w:val="00507FEA"/>
    <w:rsid w:val="0051065E"/>
    <w:rsid w:val="00510E05"/>
    <w:rsid w:val="00512012"/>
    <w:rsid w:val="00512DB4"/>
    <w:rsid w:val="00513D5D"/>
    <w:rsid w:val="0051424B"/>
    <w:rsid w:val="00514BEE"/>
    <w:rsid w:val="00514C9C"/>
    <w:rsid w:val="00514E62"/>
    <w:rsid w:val="00514EB6"/>
    <w:rsid w:val="005152A2"/>
    <w:rsid w:val="00515457"/>
    <w:rsid w:val="00515DBA"/>
    <w:rsid w:val="00517A9F"/>
    <w:rsid w:val="00517BB0"/>
    <w:rsid w:val="005203D4"/>
    <w:rsid w:val="00521592"/>
    <w:rsid w:val="0052195D"/>
    <w:rsid w:val="00521C77"/>
    <w:rsid w:val="00522498"/>
    <w:rsid w:val="00522A60"/>
    <w:rsid w:val="00522B13"/>
    <w:rsid w:val="00522E9C"/>
    <w:rsid w:val="00522EBC"/>
    <w:rsid w:val="005232F1"/>
    <w:rsid w:val="00523866"/>
    <w:rsid w:val="00523A30"/>
    <w:rsid w:val="00524900"/>
    <w:rsid w:val="00524C40"/>
    <w:rsid w:val="0052504F"/>
    <w:rsid w:val="00525654"/>
    <w:rsid w:val="00525D48"/>
    <w:rsid w:val="00525E73"/>
    <w:rsid w:val="00525F33"/>
    <w:rsid w:val="00526656"/>
    <w:rsid w:val="005272BF"/>
    <w:rsid w:val="00527312"/>
    <w:rsid w:val="005273AD"/>
    <w:rsid w:val="0052741F"/>
    <w:rsid w:val="005278A4"/>
    <w:rsid w:val="005300A6"/>
    <w:rsid w:val="00530C0E"/>
    <w:rsid w:val="00530F1C"/>
    <w:rsid w:val="005310DD"/>
    <w:rsid w:val="005315A4"/>
    <w:rsid w:val="0053172C"/>
    <w:rsid w:val="0053198E"/>
    <w:rsid w:val="005324AF"/>
    <w:rsid w:val="00532C06"/>
    <w:rsid w:val="00533A26"/>
    <w:rsid w:val="00533F8D"/>
    <w:rsid w:val="00534A8A"/>
    <w:rsid w:val="00534BCB"/>
    <w:rsid w:val="00535672"/>
    <w:rsid w:val="00535D80"/>
    <w:rsid w:val="005365B2"/>
    <w:rsid w:val="0053678C"/>
    <w:rsid w:val="00537106"/>
    <w:rsid w:val="00537473"/>
    <w:rsid w:val="005376A5"/>
    <w:rsid w:val="005407A6"/>
    <w:rsid w:val="00540E13"/>
    <w:rsid w:val="005413B3"/>
    <w:rsid w:val="005427E3"/>
    <w:rsid w:val="005429B4"/>
    <w:rsid w:val="00543D71"/>
    <w:rsid w:val="005444E5"/>
    <w:rsid w:val="00544717"/>
    <w:rsid w:val="005447B6"/>
    <w:rsid w:val="00546AF3"/>
    <w:rsid w:val="00546E75"/>
    <w:rsid w:val="005474BC"/>
    <w:rsid w:val="0054752C"/>
    <w:rsid w:val="005478DF"/>
    <w:rsid w:val="00547915"/>
    <w:rsid w:val="00547AA6"/>
    <w:rsid w:val="005500AE"/>
    <w:rsid w:val="00550735"/>
    <w:rsid w:val="0055102A"/>
    <w:rsid w:val="00551124"/>
    <w:rsid w:val="005525D8"/>
    <w:rsid w:val="00552D35"/>
    <w:rsid w:val="00552E4A"/>
    <w:rsid w:val="00553388"/>
    <w:rsid w:val="005536FF"/>
    <w:rsid w:val="005537A5"/>
    <w:rsid w:val="0055460B"/>
    <w:rsid w:val="0055509E"/>
    <w:rsid w:val="00555CA5"/>
    <w:rsid w:val="00555E4B"/>
    <w:rsid w:val="00555F14"/>
    <w:rsid w:val="005570FC"/>
    <w:rsid w:val="00560C3F"/>
    <w:rsid w:val="00562638"/>
    <w:rsid w:val="00562808"/>
    <w:rsid w:val="005628E9"/>
    <w:rsid w:val="00562BE4"/>
    <w:rsid w:val="0056359A"/>
    <w:rsid w:val="0056463D"/>
    <w:rsid w:val="00564A5C"/>
    <w:rsid w:val="00564BDB"/>
    <w:rsid w:val="00565321"/>
    <w:rsid w:val="0056765F"/>
    <w:rsid w:val="00567D5A"/>
    <w:rsid w:val="00567FA6"/>
    <w:rsid w:val="0057021A"/>
    <w:rsid w:val="005702B8"/>
    <w:rsid w:val="005703AF"/>
    <w:rsid w:val="00570AE8"/>
    <w:rsid w:val="0057146B"/>
    <w:rsid w:val="005715DB"/>
    <w:rsid w:val="00571C7F"/>
    <w:rsid w:val="00571D16"/>
    <w:rsid w:val="00571ECA"/>
    <w:rsid w:val="00571F9C"/>
    <w:rsid w:val="00572447"/>
    <w:rsid w:val="00572649"/>
    <w:rsid w:val="005727B9"/>
    <w:rsid w:val="00572AAD"/>
    <w:rsid w:val="00572B42"/>
    <w:rsid w:val="00573B59"/>
    <w:rsid w:val="0057580B"/>
    <w:rsid w:val="005777C0"/>
    <w:rsid w:val="005779EC"/>
    <w:rsid w:val="00577AB4"/>
    <w:rsid w:val="00577BF2"/>
    <w:rsid w:val="00581690"/>
    <w:rsid w:val="0058197B"/>
    <w:rsid w:val="00581DB2"/>
    <w:rsid w:val="005824B0"/>
    <w:rsid w:val="005826B3"/>
    <w:rsid w:val="00582973"/>
    <w:rsid w:val="0058311D"/>
    <w:rsid w:val="00583B71"/>
    <w:rsid w:val="00583DA0"/>
    <w:rsid w:val="005847CC"/>
    <w:rsid w:val="00585CC5"/>
    <w:rsid w:val="00586174"/>
    <w:rsid w:val="00586254"/>
    <w:rsid w:val="005863F5"/>
    <w:rsid w:val="005864CA"/>
    <w:rsid w:val="00586FCF"/>
    <w:rsid w:val="0058725E"/>
    <w:rsid w:val="00590A62"/>
    <w:rsid w:val="00590B7B"/>
    <w:rsid w:val="00590BF8"/>
    <w:rsid w:val="00590FBD"/>
    <w:rsid w:val="00591249"/>
    <w:rsid w:val="005929F2"/>
    <w:rsid w:val="0059338D"/>
    <w:rsid w:val="00593404"/>
    <w:rsid w:val="00594106"/>
    <w:rsid w:val="00594728"/>
    <w:rsid w:val="00594E91"/>
    <w:rsid w:val="005960A8"/>
    <w:rsid w:val="005962E8"/>
    <w:rsid w:val="0059641F"/>
    <w:rsid w:val="00596ED6"/>
    <w:rsid w:val="00596F3E"/>
    <w:rsid w:val="00597512"/>
    <w:rsid w:val="005975FE"/>
    <w:rsid w:val="005979D6"/>
    <w:rsid w:val="00597A76"/>
    <w:rsid w:val="00597E3B"/>
    <w:rsid w:val="005A0094"/>
    <w:rsid w:val="005A044C"/>
    <w:rsid w:val="005A0685"/>
    <w:rsid w:val="005A0B31"/>
    <w:rsid w:val="005A1097"/>
    <w:rsid w:val="005A14ED"/>
    <w:rsid w:val="005A233B"/>
    <w:rsid w:val="005A25D9"/>
    <w:rsid w:val="005A32B0"/>
    <w:rsid w:val="005A35ED"/>
    <w:rsid w:val="005A3A43"/>
    <w:rsid w:val="005A3B4E"/>
    <w:rsid w:val="005A416A"/>
    <w:rsid w:val="005A54FB"/>
    <w:rsid w:val="005A5502"/>
    <w:rsid w:val="005A6CA0"/>
    <w:rsid w:val="005A7358"/>
    <w:rsid w:val="005A748B"/>
    <w:rsid w:val="005A7CA1"/>
    <w:rsid w:val="005B11FE"/>
    <w:rsid w:val="005B154F"/>
    <w:rsid w:val="005B20F8"/>
    <w:rsid w:val="005B24B0"/>
    <w:rsid w:val="005B277E"/>
    <w:rsid w:val="005B2A7C"/>
    <w:rsid w:val="005B3A05"/>
    <w:rsid w:val="005B3C53"/>
    <w:rsid w:val="005B3E64"/>
    <w:rsid w:val="005B4C33"/>
    <w:rsid w:val="005B507C"/>
    <w:rsid w:val="005B529F"/>
    <w:rsid w:val="005B5465"/>
    <w:rsid w:val="005B54E3"/>
    <w:rsid w:val="005B5FAC"/>
    <w:rsid w:val="005B6255"/>
    <w:rsid w:val="005B6AC5"/>
    <w:rsid w:val="005B6B07"/>
    <w:rsid w:val="005B6D7D"/>
    <w:rsid w:val="005B730A"/>
    <w:rsid w:val="005B7466"/>
    <w:rsid w:val="005B7664"/>
    <w:rsid w:val="005B79E9"/>
    <w:rsid w:val="005C0F80"/>
    <w:rsid w:val="005C1735"/>
    <w:rsid w:val="005C1A9F"/>
    <w:rsid w:val="005C1DA1"/>
    <w:rsid w:val="005C2669"/>
    <w:rsid w:val="005C2700"/>
    <w:rsid w:val="005C2D62"/>
    <w:rsid w:val="005C368A"/>
    <w:rsid w:val="005C388B"/>
    <w:rsid w:val="005C399C"/>
    <w:rsid w:val="005C3B32"/>
    <w:rsid w:val="005C3EA9"/>
    <w:rsid w:val="005C4573"/>
    <w:rsid w:val="005C4C4F"/>
    <w:rsid w:val="005C4D6B"/>
    <w:rsid w:val="005C5630"/>
    <w:rsid w:val="005C56F7"/>
    <w:rsid w:val="005C5D40"/>
    <w:rsid w:val="005C5E02"/>
    <w:rsid w:val="005C5FE1"/>
    <w:rsid w:val="005C696C"/>
    <w:rsid w:val="005C6C37"/>
    <w:rsid w:val="005C6F0F"/>
    <w:rsid w:val="005C7BE4"/>
    <w:rsid w:val="005C7CC7"/>
    <w:rsid w:val="005C7E13"/>
    <w:rsid w:val="005D1002"/>
    <w:rsid w:val="005D13CA"/>
    <w:rsid w:val="005D1B1A"/>
    <w:rsid w:val="005D1D91"/>
    <w:rsid w:val="005D214C"/>
    <w:rsid w:val="005D248F"/>
    <w:rsid w:val="005D25DA"/>
    <w:rsid w:val="005D280D"/>
    <w:rsid w:val="005D2819"/>
    <w:rsid w:val="005D3C54"/>
    <w:rsid w:val="005D42CD"/>
    <w:rsid w:val="005D46A9"/>
    <w:rsid w:val="005D47BC"/>
    <w:rsid w:val="005D5084"/>
    <w:rsid w:val="005D52CF"/>
    <w:rsid w:val="005D53D0"/>
    <w:rsid w:val="005D540C"/>
    <w:rsid w:val="005D5DA1"/>
    <w:rsid w:val="005D62AF"/>
    <w:rsid w:val="005D6AE4"/>
    <w:rsid w:val="005E0319"/>
    <w:rsid w:val="005E04BF"/>
    <w:rsid w:val="005E0B45"/>
    <w:rsid w:val="005E1A93"/>
    <w:rsid w:val="005E2C21"/>
    <w:rsid w:val="005E2DD3"/>
    <w:rsid w:val="005E2EA8"/>
    <w:rsid w:val="005E350B"/>
    <w:rsid w:val="005E39E0"/>
    <w:rsid w:val="005E3BC5"/>
    <w:rsid w:val="005E3FB4"/>
    <w:rsid w:val="005E405D"/>
    <w:rsid w:val="005E45E1"/>
    <w:rsid w:val="005E4640"/>
    <w:rsid w:val="005E5445"/>
    <w:rsid w:val="005E6341"/>
    <w:rsid w:val="005E6CDC"/>
    <w:rsid w:val="005E7229"/>
    <w:rsid w:val="005E731F"/>
    <w:rsid w:val="005E7A12"/>
    <w:rsid w:val="005F08D8"/>
    <w:rsid w:val="005F144F"/>
    <w:rsid w:val="005F14E1"/>
    <w:rsid w:val="005F1E0D"/>
    <w:rsid w:val="005F1FFB"/>
    <w:rsid w:val="005F2160"/>
    <w:rsid w:val="005F23B2"/>
    <w:rsid w:val="005F23CB"/>
    <w:rsid w:val="005F2583"/>
    <w:rsid w:val="005F26B4"/>
    <w:rsid w:val="005F3239"/>
    <w:rsid w:val="005F3509"/>
    <w:rsid w:val="005F3D20"/>
    <w:rsid w:val="005F4031"/>
    <w:rsid w:val="005F4833"/>
    <w:rsid w:val="005F4E86"/>
    <w:rsid w:val="005F5F4B"/>
    <w:rsid w:val="005F600E"/>
    <w:rsid w:val="005F6560"/>
    <w:rsid w:val="005F6ED9"/>
    <w:rsid w:val="005F7183"/>
    <w:rsid w:val="005F7FC8"/>
    <w:rsid w:val="006009A9"/>
    <w:rsid w:val="00601818"/>
    <w:rsid w:val="00601F11"/>
    <w:rsid w:val="006021DE"/>
    <w:rsid w:val="006025A8"/>
    <w:rsid w:val="00602E42"/>
    <w:rsid w:val="0060364B"/>
    <w:rsid w:val="00604397"/>
    <w:rsid w:val="006045C9"/>
    <w:rsid w:val="006050F9"/>
    <w:rsid w:val="00606572"/>
    <w:rsid w:val="00606882"/>
    <w:rsid w:val="0060751A"/>
    <w:rsid w:val="0060782A"/>
    <w:rsid w:val="00607858"/>
    <w:rsid w:val="00611818"/>
    <w:rsid w:val="00611B9C"/>
    <w:rsid w:val="00612638"/>
    <w:rsid w:val="00612874"/>
    <w:rsid w:val="00612AAB"/>
    <w:rsid w:val="006132C8"/>
    <w:rsid w:val="00613B3A"/>
    <w:rsid w:val="00613BBD"/>
    <w:rsid w:val="00613DD0"/>
    <w:rsid w:val="006148B5"/>
    <w:rsid w:val="00614D33"/>
    <w:rsid w:val="00614D65"/>
    <w:rsid w:val="00614E5E"/>
    <w:rsid w:val="006152C9"/>
    <w:rsid w:val="00615FFB"/>
    <w:rsid w:val="0061601E"/>
    <w:rsid w:val="006169A1"/>
    <w:rsid w:val="00620FC8"/>
    <w:rsid w:val="00621189"/>
    <w:rsid w:val="006215A0"/>
    <w:rsid w:val="00621998"/>
    <w:rsid w:val="00621C98"/>
    <w:rsid w:val="00621EB6"/>
    <w:rsid w:val="0062238F"/>
    <w:rsid w:val="00622CE3"/>
    <w:rsid w:val="00623BC9"/>
    <w:rsid w:val="00624047"/>
    <w:rsid w:val="006252CA"/>
    <w:rsid w:val="00625581"/>
    <w:rsid w:val="0062561B"/>
    <w:rsid w:val="006258EF"/>
    <w:rsid w:val="00625AE5"/>
    <w:rsid w:val="00625FC1"/>
    <w:rsid w:val="0062627E"/>
    <w:rsid w:val="006269EC"/>
    <w:rsid w:val="00626CC5"/>
    <w:rsid w:val="00627952"/>
    <w:rsid w:val="00627D7C"/>
    <w:rsid w:val="006302E0"/>
    <w:rsid w:val="006308AC"/>
    <w:rsid w:val="006309E5"/>
    <w:rsid w:val="00630A4C"/>
    <w:rsid w:val="00631453"/>
    <w:rsid w:val="00633A68"/>
    <w:rsid w:val="00633E7B"/>
    <w:rsid w:val="006342B9"/>
    <w:rsid w:val="00635DFD"/>
    <w:rsid w:val="00635FCE"/>
    <w:rsid w:val="006369EF"/>
    <w:rsid w:val="00636D54"/>
    <w:rsid w:val="00637F6F"/>
    <w:rsid w:val="00640D7E"/>
    <w:rsid w:val="0064108E"/>
    <w:rsid w:val="00642876"/>
    <w:rsid w:val="006436F4"/>
    <w:rsid w:val="00643731"/>
    <w:rsid w:val="00643A12"/>
    <w:rsid w:val="00643EED"/>
    <w:rsid w:val="006446B2"/>
    <w:rsid w:val="006451FE"/>
    <w:rsid w:val="00645E56"/>
    <w:rsid w:val="0064643B"/>
    <w:rsid w:val="006466BE"/>
    <w:rsid w:val="006467A3"/>
    <w:rsid w:val="006469C0"/>
    <w:rsid w:val="00646E7A"/>
    <w:rsid w:val="00646ECE"/>
    <w:rsid w:val="00647136"/>
    <w:rsid w:val="00650055"/>
    <w:rsid w:val="00650369"/>
    <w:rsid w:val="006506CC"/>
    <w:rsid w:val="0065084A"/>
    <w:rsid w:val="006508A5"/>
    <w:rsid w:val="00651212"/>
    <w:rsid w:val="006512BB"/>
    <w:rsid w:val="00651C94"/>
    <w:rsid w:val="00651FEA"/>
    <w:rsid w:val="00652980"/>
    <w:rsid w:val="00652D2F"/>
    <w:rsid w:val="00653356"/>
    <w:rsid w:val="0065339A"/>
    <w:rsid w:val="006533E6"/>
    <w:rsid w:val="00653521"/>
    <w:rsid w:val="00653615"/>
    <w:rsid w:val="00653B33"/>
    <w:rsid w:val="00653E74"/>
    <w:rsid w:val="00654394"/>
    <w:rsid w:val="006546DA"/>
    <w:rsid w:val="00654994"/>
    <w:rsid w:val="00654CD0"/>
    <w:rsid w:val="00655815"/>
    <w:rsid w:val="00655818"/>
    <w:rsid w:val="00655899"/>
    <w:rsid w:val="00655B31"/>
    <w:rsid w:val="006560C2"/>
    <w:rsid w:val="00657078"/>
    <w:rsid w:val="00657456"/>
    <w:rsid w:val="0065767D"/>
    <w:rsid w:val="0065775E"/>
    <w:rsid w:val="006577E6"/>
    <w:rsid w:val="00657C56"/>
    <w:rsid w:val="00657DF1"/>
    <w:rsid w:val="0066014E"/>
    <w:rsid w:val="006601B5"/>
    <w:rsid w:val="00660405"/>
    <w:rsid w:val="00660A2B"/>
    <w:rsid w:val="00660D14"/>
    <w:rsid w:val="00660DF0"/>
    <w:rsid w:val="00661032"/>
    <w:rsid w:val="0066122D"/>
    <w:rsid w:val="006614E9"/>
    <w:rsid w:val="00661556"/>
    <w:rsid w:val="00661ADC"/>
    <w:rsid w:val="00661E00"/>
    <w:rsid w:val="006626F8"/>
    <w:rsid w:val="0066283F"/>
    <w:rsid w:val="00662A61"/>
    <w:rsid w:val="00662AAD"/>
    <w:rsid w:val="006634E9"/>
    <w:rsid w:val="006651ED"/>
    <w:rsid w:val="006654FC"/>
    <w:rsid w:val="006658A5"/>
    <w:rsid w:val="00665F95"/>
    <w:rsid w:val="00666095"/>
    <w:rsid w:val="006663C8"/>
    <w:rsid w:val="006664B4"/>
    <w:rsid w:val="006664BB"/>
    <w:rsid w:val="0066653D"/>
    <w:rsid w:val="0066773D"/>
    <w:rsid w:val="0066782B"/>
    <w:rsid w:val="00667D74"/>
    <w:rsid w:val="00667F6B"/>
    <w:rsid w:val="006704B2"/>
    <w:rsid w:val="00670D6F"/>
    <w:rsid w:val="0067190C"/>
    <w:rsid w:val="00671A01"/>
    <w:rsid w:val="00671E52"/>
    <w:rsid w:val="00672600"/>
    <w:rsid w:val="00672C9E"/>
    <w:rsid w:val="00672D19"/>
    <w:rsid w:val="00673EE7"/>
    <w:rsid w:val="0067410A"/>
    <w:rsid w:val="006757B7"/>
    <w:rsid w:val="006759FF"/>
    <w:rsid w:val="00675A2D"/>
    <w:rsid w:val="00675EFC"/>
    <w:rsid w:val="00675F26"/>
    <w:rsid w:val="00676A13"/>
    <w:rsid w:val="0067734E"/>
    <w:rsid w:val="006773D2"/>
    <w:rsid w:val="00677DCE"/>
    <w:rsid w:val="006802C4"/>
    <w:rsid w:val="0068283A"/>
    <w:rsid w:val="00683E90"/>
    <w:rsid w:val="006847C6"/>
    <w:rsid w:val="00684A3B"/>
    <w:rsid w:val="00685182"/>
    <w:rsid w:val="00685249"/>
    <w:rsid w:val="006852B7"/>
    <w:rsid w:val="006856E4"/>
    <w:rsid w:val="00687B53"/>
    <w:rsid w:val="00687F43"/>
    <w:rsid w:val="0069096A"/>
    <w:rsid w:val="00690C03"/>
    <w:rsid w:val="00690D81"/>
    <w:rsid w:val="00691139"/>
    <w:rsid w:val="0069130C"/>
    <w:rsid w:val="0069130D"/>
    <w:rsid w:val="006918FA"/>
    <w:rsid w:val="00691C24"/>
    <w:rsid w:val="00691F56"/>
    <w:rsid w:val="00692923"/>
    <w:rsid w:val="00692F9E"/>
    <w:rsid w:val="00693A5C"/>
    <w:rsid w:val="00693D3C"/>
    <w:rsid w:val="00694941"/>
    <w:rsid w:val="00694AE8"/>
    <w:rsid w:val="00695748"/>
    <w:rsid w:val="0069579E"/>
    <w:rsid w:val="00695D0B"/>
    <w:rsid w:val="00696035"/>
    <w:rsid w:val="006961AD"/>
    <w:rsid w:val="0069634C"/>
    <w:rsid w:val="006967D1"/>
    <w:rsid w:val="006971BF"/>
    <w:rsid w:val="00697964"/>
    <w:rsid w:val="00697C39"/>
    <w:rsid w:val="006A0B90"/>
    <w:rsid w:val="006A0F96"/>
    <w:rsid w:val="006A1575"/>
    <w:rsid w:val="006A1937"/>
    <w:rsid w:val="006A225C"/>
    <w:rsid w:val="006A2C9D"/>
    <w:rsid w:val="006A3080"/>
    <w:rsid w:val="006A3097"/>
    <w:rsid w:val="006A4163"/>
    <w:rsid w:val="006A4A29"/>
    <w:rsid w:val="006A545F"/>
    <w:rsid w:val="006A546A"/>
    <w:rsid w:val="006A556E"/>
    <w:rsid w:val="006A55D7"/>
    <w:rsid w:val="006A6C5B"/>
    <w:rsid w:val="006A794C"/>
    <w:rsid w:val="006A7E88"/>
    <w:rsid w:val="006B1373"/>
    <w:rsid w:val="006B1480"/>
    <w:rsid w:val="006B1678"/>
    <w:rsid w:val="006B17CD"/>
    <w:rsid w:val="006B25E5"/>
    <w:rsid w:val="006B3C7D"/>
    <w:rsid w:val="006B3E0D"/>
    <w:rsid w:val="006B4279"/>
    <w:rsid w:val="006B4543"/>
    <w:rsid w:val="006B4F67"/>
    <w:rsid w:val="006B4F80"/>
    <w:rsid w:val="006B4FC9"/>
    <w:rsid w:val="006B53CF"/>
    <w:rsid w:val="006B5A16"/>
    <w:rsid w:val="006B5C54"/>
    <w:rsid w:val="006B63BE"/>
    <w:rsid w:val="006B6449"/>
    <w:rsid w:val="006B65BC"/>
    <w:rsid w:val="006C0560"/>
    <w:rsid w:val="006C0776"/>
    <w:rsid w:val="006C0FCE"/>
    <w:rsid w:val="006C1312"/>
    <w:rsid w:val="006C19DD"/>
    <w:rsid w:val="006C1C40"/>
    <w:rsid w:val="006C2217"/>
    <w:rsid w:val="006C232A"/>
    <w:rsid w:val="006C3054"/>
    <w:rsid w:val="006C4833"/>
    <w:rsid w:val="006C51F4"/>
    <w:rsid w:val="006C54C3"/>
    <w:rsid w:val="006C580B"/>
    <w:rsid w:val="006C5C26"/>
    <w:rsid w:val="006C5C83"/>
    <w:rsid w:val="006C656E"/>
    <w:rsid w:val="006C7965"/>
    <w:rsid w:val="006D0704"/>
    <w:rsid w:val="006D0ACC"/>
    <w:rsid w:val="006D1309"/>
    <w:rsid w:val="006D1435"/>
    <w:rsid w:val="006D160E"/>
    <w:rsid w:val="006D1D46"/>
    <w:rsid w:val="006D1F41"/>
    <w:rsid w:val="006D3461"/>
    <w:rsid w:val="006D3BFD"/>
    <w:rsid w:val="006D43BD"/>
    <w:rsid w:val="006D4935"/>
    <w:rsid w:val="006D4C85"/>
    <w:rsid w:val="006D561F"/>
    <w:rsid w:val="006D5A8A"/>
    <w:rsid w:val="006D5B85"/>
    <w:rsid w:val="006D5D82"/>
    <w:rsid w:val="006D5D94"/>
    <w:rsid w:val="006D698F"/>
    <w:rsid w:val="006D7256"/>
    <w:rsid w:val="006D726A"/>
    <w:rsid w:val="006D72F4"/>
    <w:rsid w:val="006D739C"/>
    <w:rsid w:val="006D7892"/>
    <w:rsid w:val="006E0E47"/>
    <w:rsid w:val="006E0E8F"/>
    <w:rsid w:val="006E13EC"/>
    <w:rsid w:val="006E1A4A"/>
    <w:rsid w:val="006E2D39"/>
    <w:rsid w:val="006E32DC"/>
    <w:rsid w:val="006E33B6"/>
    <w:rsid w:val="006E3487"/>
    <w:rsid w:val="006E37E7"/>
    <w:rsid w:val="006E3BE1"/>
    <w:rsid w:val="006E3CAD"/>
    <w:rsid w:val="006E3DD8"/>
    <w:rsid w:val="006E479C"/>
    <w:rsid w:val="006E5E1D"/>
    <w:rsid w:val="006E5F40"/>
    <w:rsid w:val="006E6017"/>
    <w:rsid w:val="006E63AD"/>
    <w:rsid w:val="006E649C"/>
    <w:rsid w:val="006E64C5"/>
    <w:rsid w:val="006E6EBA"/>
    <w:rsid w:val="006E74C2"/>
    <w:rsid w:val="006E7567"/>
    <w:rsid w:val="006F04AD"/>
    <w:rsid w:val="006F10BA"/>
    <w:rsid w:val="006F19A4"/>
    <w:rsid w:val="006F1B59"/>
    <w:rsid w:val="006F1D78"/>
    <w:rsid w:val="006F2064"/>
    <w:rsid w:val="006F2A96"/>
    <w:rsid w:val="006F2C0D"/>
    <w:rsid w:val="006F2D76"/>
    <w:rsid w:val="006F305E"/>
    <w:rsid w:val="006F3F63"/>
    <w:rsid w:val="006F3FB0"/>
    <w:rsid w:val="006F41AA"/>
    <w:rsid w:val="006F4879"/>
    <w:rsid w:val="006F4EBB"/>
    <w:rsid w:val="006F53FC"/>
    <w:rsid w:val="006F547D"/>
    <w:rsid w:val="006F5696"/>
    <w:rsid w:val="006F6941"/>
    <w:rsid w:val="006F6B03"/>
    <w:rsid w:val="006F6B54"/>
    <w:rsid w:val="006F6E58"/>
    <w:rsid w:val="006F7607"/>
    <w:rsid w:val="006F7DBC"/>
    <w:rsid w:val="0070001F"/>
    <w:rsid w:val="00700492"/>
    <w:rsid w:val="00700C4B"/>
    <w:rsid w:val="007010ED"/>
    <w:rsid w:val="00701E94"/>
    <w:rsid w:val="00702472"/>
    <w:rsid w:val="007028B5"/>
    <w:rsid w:val="00702C77"/>
    <w:rsid w:val="00703169"/>
    <w:rsid w:val="00704162"/>
    <w:rsid w:val="007042BC"/>
    <w:rsid w:val="0070497F"/>
    <w:rsid w:val="00704AC3"/>
    <w:rsid w:val="00704DEC"/>
    <w:rsid w:val="00705CA2"/>
    <w:rsid w:val="00706C55"/>
    <w:rsid w:val="007070A9"/>
    <w:rsid w:val="007073D7"/>
    <w:rsid w:val="007079AD"/>
    <w:rsid w:val="00707CFD"/>
    <w:rsid w:val="00710C7D"/>
    <w:rsid w:val="00711AD4"/>
    <w:rsid w:val="007123FB"/>
    <w:rsid w:val="00712845"/>
    <w:rsid w:val="00712A9E"/>
    <w:rsid w:val="0071318F"/>
    <w:rsid w:val="00713260"/>
    <w:rsid w:val="007133B9"/>
    <w:rsid w:val="00713F65"/>
    <w:rsid w:val="007141EA"/>
    <w:rsid w:val="0071421C"/>
    <w:rsid w:val="0071476B"/>
    <w:rsid w:val="00715DF4"/>
    <w:rsid w:val="00716B01"/>
    <w:rsid w:val="00716C4E"/>
    <w:rsid w:val="00716EAA"/>
    <w:rsid w:val="007173FC"/>
    <w:rsid w:val="00717559"/>
    <w:rsid w:val="00717AB3"/>
    <w:rsid w:val="00720353"/>
    <w:rsid w:val="00720A55"/>
    <w:rsid w:val="00721584"/>
    <w:rsid w:val="0072183D"/>
    <w:rsid w:val="007219D0"/>
    <w:rsid w:val="00721F4F"/>
    <w:rsid w:val="007228DC"/>
    <w:rsid w:val="00724A0F"/>
    <w:rsid w:val="00724EFC"/>
    <w:rsid w:val="00725917"/>
    <w:rsid w:val="00726522"/>
    <w:rsid w:val="007265F2"/>
    <w:rsid w:val="007269E8"/>
    <w:rsid w:val="00727310"/>
    <w:rsid w:val="00727FCC"/>
    <w:rsid w:val="007301E3"/>
    <w:rsid w:val="00730636"/>
    <w:rsid w:val="00730BC9"/>
    <w:rsid w:val="007316C7"/>
    <w:rsid w:val="00731B88"/>
    <w:rsid w:val="00731D31"/>
    <w:rsid w:val="00733205"/>
    <w:rsid w:val="00733A8F"/>
    <w:rsid w:val="00733D32"/>
    <w:rsid w:val="007348CA"/>
    <w:rsid w:val="00734DB7"/>
    <w:rsid w:val="00735573"/>
    <w:rsid w:val="007357E7"/>
    <w:rsid w:val="007358F3"/>
    <w:rsid w:val="00735EC5"/>
    <w:rsid w:val="00736A44"/>
    <w:rsid w:val="0073707A"/>
    <w:rsid w:val="007370D8"/>
    <w:rsid w:val="007379EE"/>
    <w:rsid w:val="00737ADF"/>
    <w:rsid w:val="00737E47"/>
    <w:rsid w:val="0074008B"/>
    <w:rsid w:val="00740609"/>
    <w:rsid w:val="00740C1E"/>
    <w:rsid w:val="007417A5"/>
    <w:rsid w:val="0074227B"/>
    <w:rsid w:val="00742518"/>
    <w:rsid w:val="007425B8"/>
    <w:rsid w:val="0074286D"/>
    <w:rsid w:val="00742BDD"/>
    <w:rsid w:val="00742E6E"/>
    <w:rsid w:val="00742EF4"/>
    <w:rsid w:val="007432FF"/>
    <w:rsid w:val="00743AED"/>
    <w:rsid w:val="00743EBC"/>
    <w:rsid w:val="007440F5"/>
    <w:rsid w:val="007452DB"/>
    <w:rsid w:val="00745976"/>
    <w:rsid w:val="00745D4E"/>
    <w:rsid w:val="00745DAB"/>
    <w:rsid w:val="00745FA3"/>
    <w:rsid w:val="00746849"/>
    <w:rsid w:val="007469C2"/>
    <w:rsid w:val="00746E3C"/>
    <w:rsid w:val="00747000"/>
    <w:rsid w:val="00747C4F"/>
    <w:rsid w:val="007507AD"/>
    <w:rsid w:val="007513A2"/>
    <w:rsid w:val="0075187C"/>
    <w:rsid w:val="00751B7A"/>
    <w:rsid w:val="0075206E"/>
    <w:rsid w:val="007520A0"/>
    <w:rsid w:val="0075247C"/>
    <w:rsid w:val="00752B1D"/>
    <w:rsid w:val="00752E7E"/>
    <w:rsid w:val="00754D01"/>
    <w:rsid w:val="0075519F"/>
    <w:rsid w:val="007563BF"/>
    <w:rsid w:val="0075688F"/>
    <w:rsid w:val="00757325"/>
    <w:rsid w:val="007573BB"/>
    <w:rsid w:val="0075750E"/>
    <w:rsid w:val="00757821"/>
    <w:rsid w:val="007578FB"/>
    <w:rsid w:val="00757AE2"/>
    <w:rsid w:val="00757EF5"/>
    <w:rsid w:val="00760447"/>
    <w:rsid w:val="0076087C"/>
    <w:rsid w:val="00760ECE"/>
    <w:rsid w:val="00761414"/>
    <w:rsid w:val="00761835"/>
    <w:rsid w:val="00761DD2"/>
    <w:rsid w:val="00761F77"/>
    <w:rsid w:val="00762038"/>
    <w:rsid w:val="00762736"/>
    <w:rsid w:val="007628C5"/>
    <w:rsid w:val="00763E59"/>
    <w:rsid w:val="00764044"/>
    <w:rsid w:val="00764153"/>
    <w:rsid w:val="00765235"/>
    <w:rsid w:val="0076538A"/>
    <w:rsid w:val="007655F1"/>
    <w:rsid w:val="00765D8C"/>
    <w:rsid w:val="00766347"/>
    <w:rsid w:val="00766600"/>
    <w:rsid w:val="007668A4"/>
    <w:rsid w:val="00767AE0"/>
    <w:rsid w:val="00767C0D"/>
    <w:rsid w:val="00767F53"/>
    <w:rsid w:val="00770CDB"/>
    <w:rsid w:val="007712A6"/>
    <w:rsid w:val="00771437"/>
    <w:rsid w:val="00771655"/>
    <w:rsid w:val="007718A9"/>
    <w:rsid w:val="00772351"/>
    <w:rsid w:val="00772376"/>
    <w:rsid w:val="007735D0"/>
    <w:rsid w:val="00773F65"/>
    <w:rsid w:val="00774765"/>
    <w:rsid w:val="00774FAC"/>
    <w:rsid w:val="00775091"/>
    <w:rsid w:val="0077562E"/>
    <w:rsid w:val="00775803"/>
    <w:rsid w:val="00775828"/>
    <w:rsid w:val="00775D60"/>
    <w:rsid w:val="00775DBA"/>
    <w:rsid w:val="00776753"/>
    <w:rsid w:val="00776AD3"/>
    <w:rsid w:val="00777AC4"/>
    <w:rsid w:val="00777D02"/>
    <w:rsid w:val="007803E8"/>
    <w:rsid w:val="00780509"/>
    <w:rsid w:val="0078053E"/>
    <w:rsid w:val="00781317"/>
    <w:rsid w:val="007813FB"/>
    <w:rsid w:val="00781628"/>
    <w:rsid w:val="00781C5C"/>
    <w:rsid w:val="00781F28"/>
    <w:rsid w:val="007826CE"/>
    <w:rsid w:val="00783E1A"/>
    <w:rsid w:val="007843F1"/>
    <w:rsid w:val="00784FD6"/>
    <w:rsid w:val="0078542F"/>
    <w:rsid w:val="00785B82"/>
    <w:rsid w:val="00785BEB"/>
    <w:rsid w:val="00785BED"/>
    <w:rsid w:val="00785C0C"/>
    <w:rsid w:val="007878A0"/>
    <w:rsid w:val="00787A10"/>
    <w:rsid w:val="00790920"/>
    <w:rsid w:val="00790ABC"/>
    <w:rsid w:val="00790FEE"/>
    <w:rsid w:val="007910A7"/>
    <w:rsid w:val="007910AD"/>
    <w:rsid w:val="00791FA9"/>
    <w:rsid w:val="00792C3B"/>
    <w:rsid w:val="00793187"/>
    <w:rsid w:val="007935AD"/>
    <w:rsid w:val="00793B57"/>
    <w:rsid w:val="00793D36"/>
    <w:rsid w:val="0079410F"/>
    <w:rsid w:val="00794B52"/>
    <w:rsid w:val="00794D73"/>
    <w:rsid w:val="00794DB5"/>
    <w:rsid w:val="00794E0C"/>
    <w:rsid w:val="007963D6"/>
    <w:rsid w:val="007963DB"/>
    <w:rsid w:val="007967E6"/>
    <w:rsid w:val="00796832"/>
    <w:rsid w:val="00796EF9"/>
    <w:rsid w:val="00797C6F"/>
    <w:rsid w:val="00797D04"/>
    <w:rsid w:val="007A0A75"/>
    <w:rsid w:val="007A0A76"/>
    <w:rsid w:val="007A0FC2"/>
    <w:rsid w:val="007A1D99"/>
    <w:rsid w:val="007A2596"/>
    <w:rsid w:val="007A2810"/>
    <w:rsid w:val="007A28F1"/>
    <w:rsid w:val="007A2BEE"/>
    <w:rsid w:val="007A2CC5"/>
    <w:rsid w:val="007A310B"/>
    <w:rsid w:val="007A38E8"/>
    <w:rsid w:val="007A4E00"/>
    <w:rsid w:val="007A4E0F"/>
    <w:rsid w:val="007A57E3"/>
    <w:rsid w:val="007A58F7"/>
    <w:rsid w:val="007A5CA8"/>
    <w:rsid w:val="007A6984"/>
    <w:rsid w:val="007A7DEF"/>
    <w:rsid w:val="007B06CF"/>
    <w:rsid w:val="007B0835"/>
    <w:rsid w:val="007B0DC2"/>
    <w:rsid w:val="007B1869"/>
    <w:rsid w:val="007B20A4"/>
    <w:rsid w:val="007B2134"/>
    <w:rsid w:val="007B245C"/>
    <w:rsid w:val="007B4ACC"/>
    <w:rsid w:val="007B52E2"/>
    <w:rsid w:val="007B5492"/>
    <w:rsid w:val="007B6E35"/>
    <w:rsid w:val="007B6FCB"/>
    <w:rsid w:val="007B7B42"/>
    <w:rsid w:val="007C00A9"/>
    <w:rsid w:val="007C06A5"/>
    <w:rsid w:val="007C0824"/>
    <w:rsid w:val="007C131F"/>
    <w:rsid w:val="007C2311"/>
    <w:rsid w:val="007C25D1"/>
    <w:rsid w:val="007C3043"/>
    <w:rsid w:val="007C31D7"/>
    <w:rsid w:val="007C3928"/>
    <w:rsid w:val="007C4346"/>
    <w:rsid w:val="007C4E5A"/>
    <w:rsid w:val="007C5028"/>
    <w:rsid w:val="007C50C1"/>
    <w:rsid w:val="007C5AB6"/>
    <w:rsid w:val="007C612A"/>
    <w:rsid w:val="007C71C0"/>
    <w:rsid w:val="007C7354"/>
    <w:rsid w:val="007C7473"/>
    <w:rsid w:val="007C764B"/>
    <w:rsid w:val="007C7EBC"/>
    <w:rsid w:val="007C7F9C"/>
    <w:rsid w:val="007D0E07"/>
    <w:rsid w:val="007D10F7"/>
    <w:rsid w:val="007D1224"/>
    <w:rsid w:val="007D1832"/>
    <w:rsid w:val="007D1E19"/>
    <w:rsid w:val="007D1FDC"/>
    <w:rsid w:val="007D2A90"/>
    <w:rsid w:val="007D3A1E"/>
    <w:rsid w:val="007D3AF3"/>
    <w:rsid w:val="007D50C3"/>
    <w:rsid w:val="007D5661"/>
    <w:rsid w:val="007D5663"/>
    <w:rsid w:val="007D5F59"/>
    <w:rsid w:val="007D6011"/>
    <w:rsid w:val="007D6157"/>
    <w:rsid w:val="007D65DA"/>
    <w:rsid w:val="007D677A"/>
    <w:rsid w:val="007D67BB"/>
    <w:rsid w:val="007D6B39"/>
    <w:rsid w:val="007D6F19"/>
    <w:rsid w:val="007D7F48"/>
    <w:rsid w:val="007E036C"/>
    <w:rsid w:val="007E0E68"/>
    <w:rsid w:val="007E1132"/>
    <w:rsid w:val="007E1185"/>
    <w:rsid w:val="007E12F1"/>
    <w:rsid w:val="007E1A5D"/>
    <w:rsid w:val="007E1CDD"/>
    <w:rsid w:val="007E1D65"/>
    <w:rsid w:val="007E22C3"/>
    <w:rsid w:val="007E2A58"/>
    <w:rsid w:val="007E2F66"/>
    <w:rsid w:val="007E3263"/>
    <w:rsid w:val="007E4A38"/>
    <w:rsid w:val="007E4C15"/>
    <w:rsid w:val="007E51DB"/>
    <w:rsid w:val="007E53DD"/>
    <w:rsid w:val="007E5468"/>
    <w:rsid w:val="007E547C"/>
    <w:rsid w:val="007E5989"/>
    <w:rsid w:val="007E60B3"/>
    <w:rsid w:val="007E73A9"/>
    <w:rsid w:val="007E784B"/>
    <w:rsid w:val="007E7A84"/>
    <w:rsid w:val="007E7D28"/>
    <w:rsid w:val="007E7E68"/>
    <w:rsid w:val="007F235C"/>
    <w:rsid w:val="007F2669"/>
    <w:rsid w:val="007F315B"/>
    <w:rsid w:val="007F473B"/>
    <w:rsid w:val="007F48FD"/>
    <w:rsid w:val="007F5036"/>
    <w:rsid w:val="007F5452"/>
    <w:rsid w:val="007F64EE"/>
    <w:rsid w:val="007F65B3"/>
    <w:rsid w:val="008002AF"/>
    <w:rsid w:val="00800ABE"/>
    <w:rsid w:val="008017C6"/>
    <w:rsid w:val="00802059"/>
    <w:rsid w:val="008021F4"/>
    <w:rsid w:val="00802E64"/>
    <w:rsid w:val="00803CD6"/>
    <w:rsid w:val="008048CB"/>
    <w:rsid w:val="00805D77"/>
    <w:rsid w:val="00805E3C"/>
    <w:rsid w:val="008065EC"/>
    <w:rsid w:val="0080769F"/>
    <w:rsid w:val="008104BA"/>
    <w:rsid w:val="0081052E"/>
    <w:rsid w:val="008115DE"/>
    <w:rsid w:val="00811DC3"/>
    <w:rsid w:val="00811F52"/>
    <w:rsid w:val="00812038"/>
    <w:rsid w:val="00812984"/>
    <w:rsid w:val="008129C3"/>
    <w:rsid w:val="008130C0"/>
    <w:rsid w:val="00813913"/>
    <w:rsid w:val="00813CE5"/>
    <w:rsid w:val="00813DA4"/>
    <w:rsid w:val="00814C15"/>
    <w:rsid w:val="00815001"/>
    <w:rsid w:val="0081539A"/>
    <w:rsid w:val="00815525"/>
    <w:rsid w:val="0081572B"/>
    <w:rsid w:val="00816253"/>
    <w:rsid w:val="00817E36"/>
    <w:rsid w:val="00817F84"/>
    <w:rsid w:val="008222B6"/>
    <w:rsid w:val="008229C6"/>
    <w:rsid w:val="00822AE2"/>
    <w:rsid w:val="00822B8F"/>
    <w:rsid w:val="00822F49"/>
    <w:rsid w:val="00822F64"/>
    <w:rsid w:val="00823368"/>
    <w:rsid w:val="008239C6"/>
    <w:rsid w:val="008242BD"/>
    <w:rsid w:val="0082436B"/>
    <w:rsid w:val="00824616"/>
    <w:rsid w:val="00824AF8"/>
    <w:rsid w:val="00824E1B"/>
    <w:rsid w:val="00825024"/>
    <w:rsid w:val="00825302"/>
    <w:rsid w:val="0082543D"/>
    <w:rsid w:val="00825726"/>
    <w:rsid w:val="00825E14"/>
    <w:rsid w:val="008262AF"/>
    <w:rsid w:val="00826632"/>
    <w:rsid w:val="008268D0"/>
    <w:rsid w:val="00826FA4"/>
    <w:rsid w:val="0082707C"/>
    <w:rsid w:val="0082762F"/>
    <w:rsid w:val="0082770B"/>
    <w:rsid w:val="00827AE1"/>
    <w:rsid w:val="00827AF0"/>
    <w:rsid w:val="00827C02"/>
    <w:rsid w:val="00830433"/>
    <w:rsid w:val="0083145F"/>
    <w:rsid w:val="0083179E"/>
    <w:rsid w:val="00831D3A"/>
    <w:rsid w:val="008334E9"/>
    <w:rsid w:val="00833B75"/>
    <w:rsid w:val="00833E06"/>
    <w:rsid w:val="0083405B"/>
    <w:rsid w:val="0083487F"/>
    <w:rsid w:val="00834CD7"/>
    <w:rsid w:val="00834D0A"/>
    <w:rsid w:val="0083604C"/>
    <w:rsid w:val="008361BD"/>
    <w:rsid w:val="0083635A"/>
    <w:rsid w:val="00836D3D"/>
    <w:rsid w:val="00836DA2"/>
    <w:rsid w:val="008376E9"/>
    <w:rsid w:val="00840EEC"/>
    <w:rsid w:val="00840F08"/>
    <w:rsid w:val="008412BD"/>
    <w:rsid w:val="00841792"/>
    <w:rsid w:val="00841C03"/>
    <w:rsid w:val="00841C50"/>
    <w:rsid w:val="00842C06"/>
    <w:rsid w:val="00843215"/>
    <w:rsid w:val="0084354F"/>
    <w:rsid w:val="00843689"/>
    <w:rsid w:val="00845251"/>
    <w:rsid w:val="0084597B"/>
    <w:rsid w:val="00847B0B"/>
    <w:rsid w:val="0085042A"/>
    <w:rsid w:val="00851977"/>
    <w:rsid w:val="00851E58"/>
    <w:rsid w:val="00852665"/>
    <w:rsid w:val="00852735"/>
    <w:rsid w:val="00852C90"/>
    <w:rsid w:val="00852FFD"/>
    <w:rsid w:val="00853DC4"/>
    <w:rsid w:val="0085423B"/>
    <w:rsid w:val="008548A8"/>
    <w:rsid w:val="00854A55"/>
    <w:rsid w:val="008554FE"/>
    <w:rsid w:val="008558A1"/>
    <w:rsid w:val="00856A7F"/>
    <w:rsid w:val="00857176"/>
    <w:rsid w:val="00857912"/>
    <w:rsid w:val="00857AA6"/>
    <w:rsid w:val="00857CA4"/>
    <w:rsid w:val="00857DE2"/>
    <w:rsid w:val="0086083C"/>
    <w:rsid w:val="0086108A"/>
    <w:rsid w:val="00861546"/>
    <w:rsid w:val="00861B07"/>
    <w:rsid w:val="00862168"/>
    <w:rsid w:val="008626E1"/>
    <w:rsid w:val="0086279F"/>
    <w:rsid w:val="00862927"/>
    <w:rsid w:val="00864A17"/>
    <w:rsid w:val="00864E8D"/>
    <w:rsid w:val="0086504E"/>
    <w:rsid w:val="00865CB0"/>
    <w:rsid w:val="008666BC"/>
    <w:rsid w:val="00866CD2"/>
    <w:rsid w:val="008673DB"/>
    <w:rsid w:val="008677A8"/>
    <w:rsid w:val="0086793A"/>
    <w:rsid w:val="00867C57"/>
    <w:rsid w:val="00867EEB"/>
    <w:rsid w:val="00867F12"/>
    <w:rsid w:val="00870770"/>
    <w:rsid w:val="00870EDD"/>
    <w:rsid w:val="00871734"/>
    <w:rsid w:val="0087176B"/>
    <w:rsid w:val="00871817"/>
    <w:rsid w:val="00872623"/>
    <w:rsid w:val="0087282C"/>
    <w:rsid w:val="00872A6C"/>
    <w:rsid w:val="00872F6E"/>
    <w:rsid w:val="008731A7"/>
    <w:rsid w:val="00874117"/>
    <w:rsid w:val="00874FC1"/>
    <w:rsid w:val="00875365"/>
    <w:rsid w:val="0087652B"/>
    <w:rsid w:val="00876C4C"/>
    <w:rsid w:val="00876C4D"/>
    <w:rsid w:val="00877265"/>
    <w:rsid w:val="0088033B"/>
    <w:rsid w:val="0088056F"/>
    <w:rsid w:val="0088086A"/>
    <w:rsid w:val="008809D6"/>
    <w:rsid w:val="00880B44"/>
    <w:rsid w:val="00880B6D"/>
    <w:rsid w:val="00880E88"/>
    <w:rsid w:val="00881E57"/>
    <w:rsid w:val="0088211D"/>
    <w:rsid w:val="00882F82"/>
    <w:rsid w:val="008836A1"/>
    <w:rsid w:val="00883F45"/>
    <w:rsid w:val="00884342"/>
    <w:rsid w:val="00885559"/>
    <w:rsid w:val="00886DFE"/>
    <w:rsid w:val="00886F8C"/>
    <w:rsid w:val="00887DAA"/>
    <w:rsid w:val="00890350"/>
    <w:rsid w:val="0089079F"/>
    <w:rsid w:val="00890C0F"/>
    <w:rsid w:val="00891303"/>
    <w:rsid w:val="008918F6"/>
    <w:rsid w:val="00891C84"/>
    <w:rsid w:val="00891E85"/>
    <w:rsid w:val="00892287"/>
    <w:rsid w:val="008926B8"/>
    <w:rsid w:val="00892A10"/>
    <w:rsid w:val="00892C0F"/>
    <w:rsid w:val="00892FFE"/>
    <w:rsid w:val="00893516"/>
    <w:rsid w:val="008936F0"/>
    <w:rsid w:val="00893787"/>
    <w:rsid w:val="00893A68"/>
    <w:rsid w:val="0089409E"/>
    <w:rsid w:val="00894C94"/>
    <w:rsid w:val="00894D9C"/>
    <w:rsid w:val="008957DF"/>
    <w:rsid w:val="00896346"/>
    <w:rsid w:val="00896F4F"/>
    <w:rsid w:val="0089759A"/>
    <w:rsid w:val="00897669"/>
    <w:rsid w:val="00897672"/>
    <w:rsid w:val="008978C9"/>
    <w:rsid w:val="008A00D4"/>
    <w:rsid w:val="008A08A0"/>
    <w:rsid w:val="008A0E61"/>
    <w:rsid w:val="008A143F"/>
    <w:rsid w:val="008A1B6A"/>
    <w:rsid w:val="008A1E9E"/>
    <w:rsid w:val="008A24E4"/>
    <w:rsid w:val="008A274F"/>
    <w:rsid w:val="008A38F2"/>
    <w:rsid w:val="008A463E"/>
    <w:rsid w:val="008A585D"/>
    <w:rsid w:val="008A6289"/>
    <w:rsid w:val="008A643F"/>
    <w:rsid w:val="008A6490"/>
    <w:rsid w:val="008A66E8"/>
    <w:rsid w:val="008A6903"/>
    <w:rsid w:val="008A6AAF"/>
    <w:rsid w:val="008A78EF"/>
    <w:rsid w:val="008A7DA3"/>
    <w:rsid w:val="008B03B0"/>
    <w:rsid w:val="008B0636"/>
    <w:rsid w:val="008B0A93"/>
    <w:rsid w:val="008B0D1D"/>
    <w:rsid w:val="008B2074"/>
    <w:rsid w:val="008B21B8"/>
    <w:rsid w:val="008B2AD5"/>
    <w:rsid w:val="008B2DB8"/>
    <w:rsid w:val="008B3C5D"/>
    <w:rsid w:val="008B3DFC"/>
    <w:rsid w:val="008B48CF"/>
    <w:rsid w:val="008B59FE"/>
    <w:rsid w:val="008B605C"/>
    <w:rsid w:val="008B6291"/>
    <w:rsid w:val="008B6544"/>
    <w:rsid w:val="008B6AC0"/>
    <w:rsid w:val="008B70CC"/>
    <w:rsid w:val="008B72FC"/>
    <w:rsid w:val="008B7B99"/>
    <w:rsid w:val="008B7FF6"/>
    <w:rsid w:val="008C0481"/>
    <w:rsid w:val="008C150D"/>
    <w:rsid w:val="008C1D8D"/>
    <w:rsid w:val="008C1F2F"/>
    <w:rsid w:val="008C205E"/>
    <w:rsid w:val="008C21DD"/>
    <w:rsid w:val="008C2FAB"/>
    <w:rsid w:val="008C322F"/>
    <w:rsid w:val="008C3D3F"/>
    <w:rsid w:val="008C3DD7"/>
    <w:rsid w:val="008C565A"/>
    <w:rsid w:val="008C59C7"/>
    <w:rsid w:val="008C638B"/>
    <w:rsid w:val="008C65E9"/>
    <w:rsid w:val="008C68B5"/>
    <w:rsid w:val="008C6D40"/>
    <w:rsid w:val="008C6EA0"/>
    <w:rsid w:val="008D03F1"/>
    <w:rsid w:val="008D0610"/>
    <w:rsid w:val="008D0C00"/>
    <w:rsid w:val="008D0FBE"/>
    <w:rsid w:val="008D18E9"/>
    <w:rsid w:val="008D1DD1"/>
    <w:rsid w:val="008D2075"/>
    <w:rsid w:val="008D26FA"/>
    <w:rsid w:val="008D3954"/>
    <w:rsid w:val="008D421E"/>
    <w:rsid w:val="008D44BB"/>
    <w:rsid w:val="008D4813"/>
    <w:rsid w:val="008D53E1"/>
    <w:rsid w:val="008D5526"/>
    <w:rsid w:val="008D5894"/>
    <w:rsid w:val="008D5DBC"/>
    <w:rsid w:val="008D6CDB"/>
    <w:rsid w:val="008D6E7F"/>
    <w:rsid w:val="008D747F"/>
    <w:rsid w:val="008D7A96"/>
    <w:rsid w:val="008E010C"/>
    <w:rsid w:val="008E0146"/>
    <w:rsid w:val="008E086B"/>
    <w:rsid w:val="008E0D47"/>
    <w:rsid w:val="008E0FAC"/>
    <w:rsid w:val="008E148B"/>
    <w:rsid w:val="008E175F"/>
    <w:rsid w:val="008E1A79"/>
    <w:rsid w:val="008E1CFC"/>
    <w:rsid w:val="008E2CB3"/>
    <w:rsid w:val="008E348A"/>
    <w:rsid w:val="008E35A7"/>
    <w:rsid w:val="008E36EA"/>
    <w:rsid w:val="008E4CD3"/>
    <w:rsid w:val="008E5EE2"/>
    <w:rsid w:val="008E6052"/>
    <w:rsid w:val="008E6210"/>
    <w:rsid w:val="008E6DF7"/>
    <w:rsid w:val="008E763E"/>
    <w:rsid w:val="008E7E24"/>
    <w:rsid w:val="008F02C4"/>
    <w:rsid w:val="008F0B69"/>
    <w:rsid w:val="008F1070"/>
    <w:rsid w:val="008F114D"/>
    <w:rsid w:val="008F122E"/>
    <w:rsid w:val="008F14D8"/>
    <w:rsid w:val="008F1EEF"/>
    <w:rsid w:val="008F255A"/>
    <w:rsid w:val="008F2CFD"/>
    <w:rsid w:val="008F3128"/>
    <w:rsid w:val="008F38D4"/>
    <w:rsid w:val="008F445D"/>
    <w:rsid w:val="008F4705"/>
    <w:rsid w:val="008F4B01"/>
    <w:rsid w:val="008F5081"/>
    <w:rsid w:val="008F528E"/>
    <w:rsid w:val="008F542E"/>
    <w:rsid w:val="008F5AB6"/>
    <w:rsid w:val="008F5B68"/>
    <w:rsid w:val="008F5C62"/>
    <w:rsid w:val="008F5CA4"/>
    <w:rsid w:val="008F5FC1"/>
    <w:rsid w:val="008F61D8"/>
    <w:rsid w:val="008F675D"/>
    <w:rsid w:val="008F6DC7"/>
    <w:rsid w:val="008F6E89"/>
    <w:rsid w:val="008F6F4D"/>
    <w:rsid w:val="008F72D2"/>
    <w:rsid w:val="008F7D77"/>
    <w:rsid w:val="008F7E0E"/>
    <w:rsid w:val="00900154"/>
    <w:rsid w:val="009002C8"/>
    <w:rsid w:val="009015C3"/>
    <w:rsid w:val="0090199E"/>
    <w:rsid w:val="00901BD3"/>
    <w:rsid w:val="00902037"/>
    <w:rsid w:val="0090212F"/>
    <w:rsid w:val="00903364"/>
    <w:rsid w:val="0090375C"/>
    <w:rsid w:val="00903992"/>
    <w:rsid w:val="009039E0"/>
    <w:rsid w:val="00903BC5"/>
    <w:rsid w:val="00903CAC"/>
    <w:rsid w:val="009040C8"/>
    <w:rsid w:val="00904946"/>
    <w:rsid w:val="00904AE5"/>
    <w:rsid w:val="009056ED"/>
    <w:rsid w:val="009058B8"/>
    <w:rsid w:val="00905AEA"/>
    <w:rsid w:val="00905F49"/>
    <w:rsid w:val="00905FE3"/>
    <w:rsid w:val="00906A1A"/>
    <w:rsid w:val="009072EA"/>
    <w:rsid w:val="00907429"/>
    <w:rsid w:val="00907541"/>
    <w:rsid w:val="00907724"/>
    <w:rsid w:val="00907CCD"/>
    <w:rsid w:val="00910037"/>
    <w:rsid w:val="0091091A"/>
    <w:rsid w:val="00910D7B"/>
    <w:rsid w:val="009112A1"/>
    <w:rsid w:val="00911DD5"/>
    <w:rsid w:val="00912742"/>
    <w:rsid w:val="009129F0"/>
    <w:rsid w:val="00912A4C"/>
    <w:rsid w:val="00913148"/>
    <w:rsid w:val="009135B0"/>
    <w:rsid w:val="0091410E"/>
    <w:rsid w:val="0091440F"/>
    <w:rsid w:val="009152EC"/>
    <w:rsid w:val="00915310"/>
    <w:rsid w:val="00915F60"/>
    <w:rsid w:val="00916130"/>
    <w:rsid w:val="00916718"/>
    <w:rsid w:val="0091695C"/>
    <w:rsid w:val="00916B89"/>
    <w:rsid w:val="00916F65"/>
    <w:rsid w:val="00917E23"/>
    <w:rsid w:val="00917E64"/>
    <w:rsid w:val="009202C2"/>
    <w:rsid w:val="00920B15"/>
    <w:rsid w:val="009221EA"/>
    <w:rsid w:val="009223C9"/>
    <w:rsid w:val="009225B7"/>
    <w:rsid w:val="00922EBD"/>
    <w:rsid w:val="009231A0"/>
    <w:rsid w:val="0092368C"/>
    <w:rsid w:val="00923D09"/>
    <w:rsid w:val="0092462B"/>
    <w:rsid w:val="00925C6F"/>
    <w:rsid w:val="0092611C"/>
    <w:rsid w:val="00926963"/>
    <w:rsid w:val="00926EF7"/>
    <w:rsid w:val="0092720E"/>
    <w:rsid w:val="00927FB0"/>
    <w:rsid w:val="009309AB"/>
    <w:rsid w:val="0093117C"/>
    <w:rsid w:val="00931CB6"/>
    <w:rsid w:val="00932AF7"/>
    <w:rsid w:val="00932C59"/>
    <w:rsid w:val="00933268"/>
    <w:rsid w:val="009337CB"/>
    <w:rsid w:val="009339FD"/>
    <w:rsid w:val="00933A86"/>
    <w:rsid w:val="00934AFD"/>
    <w:rsid w:val="0093576A"/>
    <w:rsid w:val="00935CE8"/>
    <w:rsid w:val="00935CF1"/>
    <w:rsid w:val="00935CFD"/>
    <w:rsid w:val="009365BC"/>
    <w:rsid w:val="00936BAA"/>
    <w:rsid w:val="00936CDE"/>
    <w:rsid w:val="00936ED8"/>
    <w:rsid w:val="0093722D"/>
    <w:rsid w:val="00937739"/>
    <w:rsid w:val="00940006"/>
    <w:rsid w:val="00940996"/>
    <w:rsid w:val="00940B7D"/>
    <w:rsid w:val="00940C9E"/>
    <w:rsid w:val="00940EB8"/>
    <w:rsid w:val="00941422"/>
    <w:rsid w:val="00941446"/>
    <w:rsid w:val="00941ECC"/>
    <w:rsid w:val="0094273A"/>
    <w:rsid w:val="009428F0"/>
    <w:rsid w:val="009430AF"/>
    <w:rsid w:val="00943151"/>
    <w:rsid w:val="0094376C"/>
    <w:rsid w:val="00943782"/>
    <w:rsid w:val="009439B4"/>
    <w:rsid w:val="009445A1"/>
    <w:rsid w:val="00944DA2"/>
    <w:rsid w:val="00945195"/>
    <w:rsid w:val="00945868"/>
    <w:rsid w:val="00945AA8"/>
    <w:rsid w:val="00945EED"/>
    <w:rsid w:val="009460C9"/>
    <w:rsid w:val="009465F2"/>
    <w:rsid w:val="00946BA7"/>
    <w:rsid w:val="00947B67"/>
    <w:rsid w:val="00947E6F"/>
    <w:rsid w:val="00947FC6"/>
    <w:rsid w:val="00950493"/>
    <w:rsid w:val="009507B2"/>
    <w:rsid w:val="00950890"/>
    <w:rsid w:val="009517EB"/>
    <w:rsid w:val="00951893"/>
    <w:rsid w:val="00954E66"/>
    <w:rsid w:val="00955AAA"/>
    <w:rsid w:val="00955AAE"/>
    <w:rsid w:val="009566FC"/>
    <w:rsid w:val="009567B7"/>
    <w:rsid w:val="00956865"/>
    <w:rsid w:val="00956989"/>
    <w:rsid w:val="00956D02"/>
    <w:rsid w:val="0095743B"/>
    <w:rsid w:val="00960A45"/>
    <w:rsid w:val="00960BE6"/>
    <w:rsid w:val="009611D3"/>
    <w:rsid w:val="00961211"/>
    <w:rsid w:val="0096139E"/>
    <w:rsid w:val="009614DC"/>
    <w:rsid w:val="0096190C"/>
    <w:rsid w:val="00961F48"/>
    <w:rsid w:val="00964209"/>
    <w:rsid w:val="00965176"/>
    <w:rsid w:val="009651CA"/>
    <w:rsid w:val="00965290"/>
    <w:rsid w:val="00965B0E"/>
    <w:rsid w:val="009663F1"/>
    <w:rsid w:val="00966D49"/>
    <w:rsid w:val="00967203"/>
    <w:rsid w:val="00967458"/>
    <w:rsid w:val="009675EA"/>
    <w:rsid w:val="00967C52"/>
    <w:rsid w:val="009703DC"/>
    <w:rsid w:val="00970479"/>
    <w:rsid w:val="00970730"/>
    <w:rsid w:val="00971195"/>
    <w:rsid w:val="0097154D"/>
    <w:rsid w:val="009716C4"/>
    <w:rsid w:val="00971C95"/>
    <w:rsid w:val="009730AC"/>
    <w:rsid w:val="00973567"/>
    <w:rsid w:val="009738C1"/>
    <w:rsid w:val="00973E94"/>
    <w:rsid w:val="009742BF"/>
    <w:rsid w:val="009745E3"/>
    <w:rsid w:val="00975254"/>
    <w:rsid w:val="0097575D"/>
    <w:rsid w:val="00975B02"/>
    <w:rsid w:val="00975D8B"/>
    <w:rsid w:val="00975E5A"/>
    <w:rsid w:val="009763A5"/>
    <w:rsid w:val="00976722"/>
    <w:rsid w:val="00976CE7"/>
    <w:rsid w:val="00977D29"/>
    <w:rsid w:val="00977E9E"/>
    <w:rsid w:val="00980DC0"/>
    <w:rsid w:val="00981110"/>
    <w:rsid w:val="00981523"/>
    <w:rsid w:val="00981846"/>
    <w:rsid w:val="00981E57"/>
    <w:rsid w:val="0098257E"/>
    <w:rsid w:val="009825FF"/>
    <w:rsid w:val="00983208"/>
    <w:rsid w:val="0098381E"/>
    <w:rsid w:val="00983F0F"/>
    <w:rsid w:val="009848DF"/>
    <w:rsid w:val="00984D00"/>
    <w:rsid w:val="00984DE4"/>
    <w:rsid w:val="00984F2D"/>
    <w:rsid w:val="009852B3"/>
    <w:rsid w:val="0098642F"/>
    <w:rsid w:val="009864B5"/>
    <w:rsid w:val="0098768C"/>
    <w:rsid w:val="00990045"/>
    <w:rsid w:val="00990C6B"/>
    <w:rsid w:val="00990D28"/>
    <w:rsid w:val="0099110D"/>
    <w:rsid w:val="00991E3D"/>
    <w:rsid w:val="009924D0"/>
    <w:rsid w:val="00993217"/>
    <w:rsid w:val="00993B1D"/>
    <w:rsid w:val="00993DA8"/>
    <w:rsid w:val="00993F7E"/>
    <w:rsid w:val="009949BD"/>
    <w:rsid w:val="00995779"/>
    <w:rsid w:val="00995B03"/>
    <w:rsid w:val="00995E6D"/>
    <w:rsid w:val="00995F9E"/>
    <w:rsid w:val="00996722"/>
    <w:rsid w:val="00996BE5"/>
    <w:rsid w:val="0099759A"/>
    <w:rsid w:val="0099788B"/>
    <w:rsid w:val="009A0186"/>
    <w:rsid w:val="009A04B4"/>
    <w:rsid w:val="009A0927"/>
    <w:rsid w:val="009A0E8E"/>
    <w:rsid w:val="009A1CED"/>
    <w:rsid w:val="009A22FD"/>
    <w:rsid w:val="009A2C05"/>
    <w:rsid w:val="009A3F5C"/>
    <w:rsid w:val="009A439E"/>
    <w:rsid w:val="009A5604"/>
    <w:rsid w:val="009A59BC"/>
    <w:rsid w:val="009A5E11"/>
    <w:rsid w:val="009A673D"/>
    <w:rsid w:val="009A6A2D"/>
    <w:rsid w:val="009A6B21"/>
    <w:rsid w:val="009A6BA3"/>
    <w:rsid w:val="009A6BC7"/>
    <w:rsid w:val="009A6C5E"/>
    <w:rsid w:val="009A6CF3"/>
    <w:rsid w:val="009A70C3"/>
    <w:rsid w:val="009A75FD"/>
    <w:rsid w:val="009A7E72"/>
    <w:rsid w:val="009B0010"/>
    <w:rsid w:val="009B1E8B"/>
    <w:rsid w:val="009B1F52"/>
    <w:rsid w:val="009B284C"/>
    <w:rsid w:val="009B292F"/>
    <w:rsid w:val="009B3467"/>
    <w:rsid w:val="009B3A80"/>
    <w:rsid w:val="009B3F7A"/>
    <w:rsid w:val="009B51BD"/>
    <w:rsid w:val="009B52F4"/>
    <w:rsid w:val="009B545F"/>
    <w:rsid w:val="009B55D0"/>
    <w:rsid w:val="009B6052"/>
    <w:rsid w:val="009B647D"/>
    <w:rsid w:val="009B6492"/>
    <w:rsid w:val="009B663A"/>
    <w:rsid w:val="009B672C"/>
    <w:rsid w:val="009B6924"/>
    <w:rsid w:val="009B6C24"/>
    <w:rsid w:val="009B6F48"/>
    <w:rsid w:val="009B78A2"/>
    <w:rsid w:val="009C013E"/>
    <w:rsid w:val="009C08C7"/>
    <w:rsid w:val="009C0CCC"/>
    <w:rsid w:val="009C0DB1"/>
    <w:rsid w:val="009C0E59"/>
    <w:rsid w:val="009C1268"/>
    <w:rsid w:val="009C1EAA"/>
    <w:rsid w:val="009C2ABE"/>
    <w:rsid w:val="009C307B"/>
    <w:rsid w:val="009C341C"/>
    <w:rsid w:val="009C3436"/>
    <w:rsid w:val="009C34D4"/>
    <w:rsid w:val="009C3C31"/>
    <w:rsid w:val="009C4079"/>
    <w:rsid w:val="009C4501"/>
    <w:rsid w:val="009C5F49"/>
    <w:rsid w:val="009C63BB"/>
    <w:rsid w:val="009C6778"/>
    <w:rsid w:val="009C6A59"/>
    <w:rsid w:val="009C733E"/>
    <w:rsid w:val="009C79E6"/>
    <w:rsid w:val="009C79FE"/>
    <w:rsid w:val="009C7A7B"/>
    <w:rsid w:val="009D0589"/>
    <w:rsid w:val="009D0B13"/>
    <w:rsid w:val="009D1085"/>
    <w:rsid w:val="009D15B8"/>
    <w:rsid w:val="009D1E54"/>
    <w:rsid w:val="009D207A"/>
    <w:rsid w:val="009D2151"/>
    <w:rsid w:val="009D2351"/>
    <w:rsid w:val="009D2599"/>
    <w:rsid w:val="009D2C01"/>
    <w:rsid w:val="009D2F8D"/>
    <w:rsid w:val="009D356A"/>
    <w:rsid w:val="009D43C9"/>
    <w:rsid w:val="009D45FD"/>
    <w:rsid w:val="009D4635"/>
    <w:rsid w:val="009D4D5C"/>
    <w:rsid w:val="009D4F8B"/>
    <w:rsid w:val="009D625C"/>
    <w:rsid w:val="009D6416"/>
    <w:rsid w:val="009D68CF"/>
    <w:rsid w:val="009D6DA1"/>
    <w:rsid w:val="009D70E7"/>
    <w:rsid w:val="009D7445"/>
    <w:rsid w:val="009D7C68"/>
    <w:rsid w:val="009D7D2C"/>
    <w:rsid w:val="009D7EDB"/>
    <w:rsid w:val="009E037F"/>
    <w:rsid w:val="009E04F2"/>
    <w:rsid w:val="009E0943"/>
    <w:rsid w:val="009E0E12"/>
    <w:rsid w:val="009E1125"/>
    <w:rsid w:val="009E175D"/>
    <w:rsid w:val="009E19A8"/>
    <w:rsid w:val="009E3376"/>
    <w:rsid w:val="009E368A"/>
    <w:rsid w:val="009E39A2"/>
    <w:rsid w:val="009E3B92"/>
    <w:rsid w:val="009E3C31"/>
    <w:rsid w:val="009E3D62"/>
    <w:rsid w:val="009E3F1D"/>
    <w:rsid w:val="009E412D"/>
    <w:rsid w:val="009E4817"/>
    <w:rsid w:val="009E4C57"/>
    <w:rsid w:val="009E500E"/>
    <w:rsid w:val="009E5209"/>
    <w:rsid w:val="009E584F"/>
    <w:rsid w:val="009E6844"/>
    <w:rsid w:val="009E699E"/>
    <w:rsid w:val="009E747C"/>
    <w:rsid w:val="009E7C7A"/>
    <w:rsid w:val="009E7D42"/>
    <w:rsid w:val="009F0425"/>
    <w:rsid w:val="009F0EEB"/>
    <w:rsid w:val="009F18C5"/>
    <w:rsid w:val="009F1F41"/>
    <w:rsid w:val="009F22EA"/>
    <w:rsid w:val="009F239E"/>
    <w:rsid w:val="009F31BD"/>
    <w:rsid w:val="009F3B44"/>
    <w:rsid w:val="009F41E2"/>
    <w:rsid w:val="009F436D"/>
    <w:rsid w:val="009F5CCD"/>
    <w:rsid w:val="009F5DE6"/>
    <w:rsid w:val="009F7724"/>
    <w:rsid w:val="009F7955"/>
    <w:rsid w:val="009F79E8"/>
    <w:rsid w:val="00A0078B"/>
    <w:rsid w:val="00A017DC"/>
    <w:rsid w:val="00A0184A"/>
    <w:rsid w:val="00A01C1D"/>
    <w:rsid w:val="00A024A4"/>
    <w:rsid w:val="00A02DA6"/>
    <w:rsid w:val="00A037A6"/>
    <w:rsid w:val="00A03926"/>
    <w:rsid w:val="00A03A66"/>
    <w:rsid w:val="00A042BF"/>
    <w:rsid w:val="00A04D97"/>
    <w:rsid w:val="00A05479"/>
    <w:rsid w:val="00A0580F"/>
    <w:rsid w:val="00A058DD"/>
    <w:rsid w:val="00A072BB"/>
    <w:rsid w:val="00A07492"/>
    <w:rsid w:val="00A07D43"/>
    <w:rsid w:val="00A10513"/>
    <w:rsid w:val="00A10540"/>
    <w:rsid w:val="00A1122D"/>
    <w:rsid w:val="00A1163F"/>
    <w:rsid w:val="00A11784"/>
    <w:rsid w:val="00A11969"/>
    <w:rsid w:val="00A119EB"/>
    <w:rsid w:val="00A11B3A"/>
    <w:rsid w:val="00A12B44"/>
    <w:rsid w:val="00A12BC0"/>
    <w:rsid w:val="00A12C4C"/>
    <w:rsid w:val="00A12F4D"/>
    <w:rsid w:val="00A12FD7"/>
    <w:rsid w:val="00A133C8"/>
    <w:rsid w:val="00A1351D"/>
    <w:rsid w:val="00A13DDC"/>
    <w:rsid w:val="00A14261"/>
    <w:rsid w:val="00A14FF6"/>
    <w:rsid w:val="00A1510F"/>
    <w:rsid w:val="00A1522A"/>
    <w:rsid w:val="00A152AE"/>
    <w:rsid w:val="00A156AB"/>
    <w:rsid w:val="00A15C8D"/>
    <w:rsid w:val="00A162F3"/>
    <w:rsid w:val="00A17898"/>
    <w:rsid w:val="00A179B0"/>
    <w:rsid w:val="00A17C6B"/>
    <w:rsid w:val="00A20CC5"/>
    <w:rsid w:val="00A23060"/>
    <w:rsid w:val="00A25053"/>
    <w:rsid w:val="00A25541"/>
    <w:rsid w:val="00A26978"/>
    <w:rsid w:val="00A26C9C"/>
    <w:rsid w:val="00A26D3A"/>
    <w:rsid w:val="00A27289"/>
    <w:rsid w:val="00A27729"/>
    <w:rsid w:val="00A30299"/>
    <w:rsid w:val="00A30534"/>
    <w:rsid w:val="00A3069E"/>
    <w:rsid w:val="00A31F71"/>
    <w:rsid w:val="00A33318"/>
    <w:rsid w:val="00A33531"/>
    <w:rsid w:val="00A336F0"/>
    <w:rsid w:val="00A34673"/>
    <w:rsid w:val="00A35273"/>
    <w:rsid w:val="00A360BF"/>
    <w:rsid w:val="00A3708C"/>
    <w:rsid w:val="00A37521"/>
    <w:rsid w:val="00A375AB"/>
    <w:rsid w:val="00A377DD"/>
    <w:rsid w:val="00A37A11"/>
    <w:rsid w:val="00A400CE"/>
    <w:rsid w:val="00A40CDB"/>
    <w:rsid w:val="00A40EF7"/>
    <w:rsid w:val="00A41394"/>
    <w:rsid w:val="00A41AFF"/>
    <w:rsid w:val="00A41EA4"/>
    <w:rsid w:val="00A42514"/>
    <w:rsid w:val="00A43286"/>
    <w:rsid w:val="00A43298"/>
    <w:rsid w:val="00A43CBF"/>
    <w:rsid w:val="00A43E53"/>
    <w:rsid w:val="00A43E6B"/>
    <w:rsid w:val="00A448EC"/>
    <w:rsid w:val="00A44B31"/>
    <w:rsid w:val="00A459FC"/>
    <w:rsid w:val="00A45C70"/>
    <w:rsid w:val="00A45D34"/>
    <w:rsid w:val="00A45E6D"/>
    <w:rsid w:val="00A460F8"/>
    <w:rsid w:val="00A463DB"/>
    <w:rsid w:val="00A46B16"/>
    <w:rsid w:val="00A46C59"/>
    <w:rsid w:val="00A4782C"/>
    <w:rsid w:val="00A47C78"/>
    <w:rsid w:val="00A47E09"/>
    <w:rsid w:val="00A524C0"/>
    <w:rsid w:val="00A526FE"/>
    <w:rsid w:val="00A53326"/>
    <w:rsid w:val="00A53E93"/>
    <w:rsid w:val="00A54FC9"/>
    <w:rsid w:val="00A554ED"/>
    <w:rsid w:val="00A55930"/>
    <w:rsid w:val="00A56672"/>
    <w:rsid w:val="00A5671C"/>
    <w:rsid w:val="00A56781"/>
    <w:rsid w:val="00A569A7"/>
    <w:rsid w:val="00A56ACE"/>
    <w:rsid w:val="00A56FB9"/>
    <w:rsid w:val="00A575DF"/>
    <w:rsid w:val="00A57653"/>
    <w:rsid w:val="00A603E9"/>
    <w:rsid w:val="00A61084"/>
    <w:rsid w:val="00A622DD"/>
    <w:rsid w:val="00A6282B"/>
    <w:rsid w:val="00A63440"/>
    <w:rsid w:val="00A63699"/>
    <w:rsid w:val="00A636EC"/>
    <w:rsid w:val="00A65461"/>
    <w:rsid w:val="00A654A7"/>
    <w:rsid w:val="00A654A9"/>
    <w:rsid w:val="00A65803"/>
    <w:rsid w:val="00A67155"/>
    <w:rsid w:val="00A67D7F"/>
    <w:rsid w:val="00A708CB"/>
    <w:rsid w:val="00A711A9"/>
    <w:rsid w:val="00A717AE"/>
    <w:rsid w:val="00A7200B"/>
    <w:rsid w:val="00A73221"/>
    <w:rsid w:val="00A73DAF"/>
    <w:rsid w:val="00A74074"/>
    <w:rsid w:val="00A74574"/>
    <w:rsid w:val="00A75066"/>
    <w:rsid w:val="00A7551C"/>
    <w:rsid w:val="00A76176"/>
    <w:rsid w:val="00A764DA"/>
    <w:rsid w:val="00A7656E"/>
    <w:rsid w:val="00A76626"/>
    <w:rsid w:val="00A76BEE"/>
    <w:rsid w:val="00A7764C"/>
    <w:rsid w:val="00A77945"/>
    <w:rsid w:val="00A77C91"/>
    <w:rsid w:val="00A8051E"/>
    <w:rsid w:val="00A80642"/>
    <w:rsid w:val="00A80FC1"/>
    <w:rsid w:val="00A81D03"/>
    <w:rsid w:val="00A825D6"/>
    <w:rsid w:val="00A8275E"/>
    <w:rsid w:val="00A82AD2"/>
    <w:rsid w:val="00A82C29"/>
    <w:rsid w:val="00A83326"/>
    <w:rsid w:val="00A83DD5"/>
    <w:rsid w:val="00A83F29"/>
    <w:rsid w:val="00A843F7"/>
    <w:rsid w:val="00A8466C"/>
    <w:rsid w:val="00A84CC4"/>
    <w:rsid w:val="00A852FC"/>
    <w:rsid w:val="00A854E0"/>
    <w:rsid w:val="00A8698F"/>
    <w:rsid w:val="00A86FBA"/>
    <w:rsid w:val="00A875D8"/>
    <w:rsid w:val="00A878F2"/>
    <w:rsid w:val="00A87E18"/>
    <w:rsid w:val="00A9047A"/>
    <w:rsid w:val="00A91877"/>
    <w:rsid w:val="00A9191E"/>
    <w:rsid w:val="00A9227E"/>
    <w:rsid w:val="00A932F7"/>
    <w:rsid w:val="00A93C4F"/>
    <w:rsid w:val="00A94384"/>
    <w:rsid w:val="00A9484D"/>
    <w:rsid w:val="00A96014"/>
    <w:rsid w:val="00A964AB"/>
    <w:rsid w:val="00A96A50"/>
    <w:rsid w:val="00A97117"/>
    <w:rsid w:val="00A9761D"/>
    <w:rsid w:val="00A976EE"/>
    <w:rsid w:val="00A9785E"/>
    <w:rsid w:val="00A97C42"/>
    <w:rsid w:val="00AA10FD"/>
    <w:rsid w:val="00AA1576"/>
    <w:rsid w:val="00AA1E7B"/>
    <w:rsid w:val="00AA28EE"/>
    <w:rsid w:val="00AA29DC"/>
    <w:rsid w:val="00AA3F16"/>
    <w:rsid w:val="00AA3FF3"/>
    <w:rsid w:val="00AA418A"/>
    <w:rsid w:val="00AA4665"/>
    <w:rsid w:val="00AA4A99"/>
    <w:rsid w:val="00AA531E"/>
    <w:rsid w:val="00AA5AAA"/>
    <w:rsid w:val="00AA5C1D"/>
    <w:rsid w:val="00AA5C3F"/>
    <w:rsid w:val="00AA5DC7"/>
    <w:rsid w:val="00AA687E"/>
    <w:rsid w:val="00AA6997"/>
    <w:rsid w:val="00AA69E7"/>
    <w:rsid w:val="00AA76D5"/>
    <w:rsid w:val="00AA7951"/>
    <w:rsid w:val="00AA7AAC"/>
    <w:rsid w:val="00AB0137"/>
    <w:rsid w:val="00AB0912"/>
    <w:rsid w:val="00AB0D9E"/>
    <w:rsid w:val="00AB0F3A"/>
    <w:rsid w:val="00AB1656"/>
    <w:rsid w:val="00AB2AB9"/>
    <w:rsid w:val="00AB2B65"/>
    <w:rsid w:val="00AB36CB"/>
    <w:rsid w:val="00AB38A8"/>
    <w:rsid w:val="00AB3C3C"/>
    <w:rsid w:val="00AB3D02"/>
    <w:rsid w:val="00AB42B3"/>
    <w:rsid w:val="00AB54B5"/>
    <w:rsid w:val="00AB5E29"/>
    <w:rsid w:val="00AB630A"/>
    <w:rsid w:val="00AB7975"/>
    <w:rsid w:val="00AB7BE6"/>
    <w:rsid w:val="00AC0772"/>
    <w:rsid w:val="00AC079A"/>
    <w:rsid w:val="00AC0ACB"/>
    <w:rsid w:val="00AC1753"/>
    <w:rsid w:val="00AC2BD7"/>
    <w:rsid w:val="00AC2D72"/>
    <w:rsid w:val="00AC2E13"/>
    <w:rsid w:val="00AC3762"/>
    <w:rsid w:val="00AC39C8"/>
    <w:rsid w:val="00AC4BC7"/>
    <w:rsid w:val="00AC52CD"/>
    <w:rsid w:val="00AC5639"/>
    <w:rsid w:val="00AC5BE5"/>
    <w:rsid w:val="00AC5F48"/>
    <w:rsid w:val="00AC619E"/>
    <w:rsid w:val="00AC6E7C"/>
    <w:rsid w:val="00AC704E"/>
    <w:rsid w:val="00AC71A6"/>
    <w:rsid w:val="00AC7395"/>
    <w:rsid w:val="00AC76C6"/>
    <w:rsid w:val="00AD00CD"/>
    <w:rsid w:val="00AD037B"/>
    <w:rsid w:val="00AD063A"/>
    <w:rsid w:val="00AD0B4B"/>
    <w:rsid w:val="00AD149A"/>
    <w:rsid w:val="00AD239A"/>
    <w:rsid w:val="00AD258F"/>
    <w:rsid w:val="00AD2732"/>
    <w:rsid w:val="00AD2A7B"/>
    <w:rsid w:val="00AD2CCE"/>
    <w:rsid w:val="00AD2E52"/>
    <w:rsid w:val="00AD352A"/>
    <w:rsid w:val="00AD418E"/>
    <w:rsid w:val="00AD4C69"/>
    <w:rsid w:val="00AD4CF1"/>
    <w:rsid w:val="00AD4D8D"/>
    <w:rsid w:val="00AD4F9F"/>
    <w:rsid w:val="00AD5311"/>
    <w:rsid w:val="00AD55A4"/>
    <w:rsid w:val="00AD59EB"/>
    <w:rsid w:val="00AD5C7A"/>
    <w:rsid w:val="00AD5D40"/>
    <w:rsid w:val="00AD5F7A"/>
    <w:rsid w:val="00AD6D6D"/>
    <w:rsid w:val="00AD7152"/>
    <w:rsid w:val="00AD7684"/>
    <w:rsid w:val="00AD7AD5"/>
    <w:rsid w:val="00AE0111"/>
    <w:rsid w:val="00AE20B3"/>
    <w:rsid w:val="00AE2CDD"/>
    <w:rsid w:val="00AE2F19"/>
    <w:rsid w:val="00AE30D4"/>
    <w:rsid w:val="00AE321E"/>
    <w:rsid w:val="00AE3357"/>
    <w:rsid w:val="00AE3D4B"/>
    <w:rsid w:val="00AE3E08"/>
    <w:rsid w:val="00AE48E7"/>
    <w:rsid w:val="00AE5254"/>
    <w:rsid w:val="00AE5350"/>
    <w:rsid w:val="00AE5581"/>
    <w:rsid w:val="00AE6243"/>
    <w:rsid w:val="00AE640A"/>
    <w:rsid w:val="00AE6BDC"/>
    <w:rsid w:val="00AE75DA"/>
    <w:rsid w:val="00AE7E75"/>
    <w:rsid w:val="00AF0E1C"/>
    <w:rsid w:val="00AF0F46"/>
    <w:rsid w:val="00AF1B78"/>
    <w:rsid w:val="00AF1BD2"/>
    <w:rsid w:val="00AF1BF6"/>
    <w:rsid w:val="00AF1CD0"/>
    <w:rsid w:val="00AF2FE9"/>
    <w:rsid w:val="00AF38D7"/>
    <w:rsid w:val="00AF3C16"/>
    <w:rsid w:val="00AF3F79"/>
    <w:rsid w:val="00AF490F"/>
    <w:rsid w:val="00AF4A66"/>
    <w:rsid w:val="00AF4AFC"/>
    <w:rsid w:val="00AF502C"/>
    <w:rsid w:val="00AF5065"/>
    <w:rsid w:val="00AF5958"/>
    <w:rsid w:val="00AF5E25"/>
    <w:rsid w:val="00AF6A2A"/>
    <w:rsid w:val="00AF6A32"/>
    <w:rsid w:val="00B008C8"/>
    <w:rsid w:val="00B0096C"/>
    <w:rsid w:val="00B015E0"/>
    <w:rsid w:val="00B01C41"/>
    <w:rsid w:val="00B027C2"/>
    <w:rsid w:val="00B028C8"/>
    <w:rsid w:val="00B03662"/>
    <w:rsid w:val="00B03954"/>
    <w:rsid w:val="00B03E4F"/>
    <w:rsid w:val="00B0417A"/>
    <w:rsid w:val="00B04346"/>
    <w:rsid w:val="00B04547"/>
    <w:rsid w:val="00B0477A"/>
    <w:rsid w:val="00B04ABE"/>
    <w:rsid w:val="00B04E6B"/>
    <w:rsid w:val="00B057A0"/>
    <w:rsid w:val="00B05967"/>
    <w:rsid w:val="00B06E1E"/>
    <w:rsid w:val="00B0712F"/>
    <w:rsid w:val="00B0734B"/>
    <w:rsid w:val="00B07C5C"/>
    <w:rsid w:val="00B07C9D"/>
    <w:rsid w:val="00B115E4"/>
    <w:rsid w:val="00B11990"/>
    <w:rsid w:val="00B11C45"/>
    <w:rsid w:val="00B124DD"/>
    <w:rsid w:val="00B12F91"/>
    <w:rsid w:val="00B138DA"/>
    <w:rsid w:val="00B14068"/>
    <w:rsid w:val="00B14246"/>
    <w:rsid w:val="00B14CEA"/>
    <w:rsid w:val="00B155F5"/>
    <w:rsid w:val="00B15EAB"/>
    <w:rsid w:val="00B16910"/>
    <w:rsid w:val="00B16AC8"/>
    <w:rsid w:val="00B16DF4"/>
    <w:rsid w:val="00B17356"/>
    <w:rsid w:val="00B17D3F"/>
    <w:rsid w:val="00B17F34"/>
    <w:rsid w:val="00B20264"/>
    <w:rsid w:val="00B203A0"/>
    <w:rsid w:val="00B20B69"/>
    <w:rsid w:val="00B21137"/>
    <w:rsid w:val="00B21B43"/>
    <w:rsid w:val="00B2232F"/>
    <w:rsid w:val="00B23697"/>
    <w:rsid w:val="00B23BC5"/>
    <w:rsid w:val="00B23D9D"/>
    <w:rsid w:val="00B23E4E"/>
    <w:rsid w:val="00B2438C"/>
    <w:rsid w:val="00B24752"/>
    <w:rsid w:val="00B24FF9"/>
    <w:rsid w:val="00B25943"/>
    <w:rsid w:val="00B25D76"/>
    <w:rsid w:val="00B25E04"/>
    <w:rsid w:val="00B26AA8"/>
    <w:rsid w:val="00B272D9"/>
    <w:rsid w:val="00B2744A"/>
    <w:rsid w:val="00B27A5C"/>
    <w:rsid w:val="00B27C6D"/>
    <w:rsid w:val="00B30D19"/>
    <w:rsid w:val="00B30EDD"/>
    <w:rsid w:val="00B311D5"/>
    <w:rsid w:val="00B3147E"/>
    <w:rsid w:val="00B322B5"/>
    <w:rsid w:val="00B32739"/>
    <w:rsid w:val="00B327F7"/>
    <w:rsid w:val="00B3299E"/>
    <w:rsid w:val="00B33E94"/>
    <w:rsid w:val="00B342BF"/>
    <w:rsid w:val="00B34632"/>
    <w:rsid w:val="00B348CB"/>
    <w:rsid w:val="00B34956"/>
    <w:rsid w:val="00B34A8B"/>
    <w:rsid w:val="00B34B09"/>
    <w:rsid w:val="00B34DD3"/>
    <w:rsid w:val="00B3587D"/>
    <w:rsid w:val="00B35BDD"/>
    <w:rsid w:val="00B35CD4"/>
    <w:rsid w:val="00B35FB5"/>
    <w:rsid w:val="00B360E8"/>
    <w:rsid w:val="00B37444"/>
    <w:rsid w:val="00B376E3"/>
    <w:rsid w:val="00B37C01"/>
    <w:rsid w:val="00B401BE"/>
    <w:rsid w:val="00B4029D"/>
    <w:rsid w:val="00B40E63"/>
    <w:rsid w:val="00B41F8A"/>
    <w:rsid w:val="00B42309"/>
    <w:rsid w:val="00B42FF0"/>
    <w:rsid w:val="00B43072"/>
    <w:rsid w:val="00B4380C"/>
    <w:rsid w:val="00B44564"/>
    <w:rsid w:val="00B44691"/>
    <w:rsid w:val="00B458A0"/>
    <w:rsid w:val="00B459D6"/>
    <w:rsid w:val="00B459FD"/>
    <w:rsid w:val="00B45E7D"/>
    <w:rsid w:val="00B46FFA"/>
    <w:rsid w:val="00B47265"/>
    <w:rsid w:val="00B501F0"/>
    <w:rsid w:val="00B5030B"/>
    <w:rsid w:val="00B51EB3"/>
    <w:rsid w:val="00B5222E"/>
    <w:rsid w:val="00B52411"/>
    <w:rsid w:val="00B53D3F"/>
    <w:rsid w:val="00B55296"/>
    <w:rsid w:val="00B56444"/>
    <w:rsid w:val="00B564BD"/>
    <w:rsid w:val="00B567B1"/>
    <w:rsid w:val="00B56AC3"/>
    <w:rsid w:val="00B56CCB"/>
    <w:rsid w:val="00B57547"/>
    <w:rsid w:val="00B57DD9"/>
    <w:rsid w:val="00B6074B"/>
    <w:rsid w:val="00B60A47"/>
    <w:rsid w:val="00B60D14"/>
    <w:rsid w:val="00B61001"/>
    <w:rsid w:val="00B61898"/>
    <w:rsid w:val="00B629A4"/>
    <w:rsid w:val="00B62B7C"/>
    <w:rsid w:val="00B62C52"/>
    <w:rsid w:val="00B6315A"/>
    <w:rsid w:val="00B633AA"/>
    <w:rsid w:val="00B6410D"/>
    <w:rsid w:val="00B64232"/>
    <w:rsid w:val="00B6451A"/>
    <w:rsid w:val="00B6458B"/>
    <w:rsid w:val="00B64F9E"/>
    <w:rsid w:val="00B65847"/>
    <w:rsid w:val="00B65BCF"/>
    <w:rsid w:val="00B662F8"/>
    <w:rsid w:val="00B6690B"/>
    <w:rsid w:val="00B66B10"/>
    <w:rsid w:val="00B66EC4"/>
    <w:rsid w:val="00B66F32"/>
    <w:rsid w:val="00B6779A"/>
    <w:rsid w:val="00B67DA3"/>
    <w:rsid w:val="00B67E46"/>
    <w:rsid w:val="00B67F9E"/>
    <w:rsid w:val="00B70478"/>
    <w:rsid w:val="00B70991"/>
    <w:rsid w:val="00B70C2B"/>
    <w:rsid w:val="00B719E2"/>
    <w:rsid w:val="00B73938"/>
    <w:rsid w:val="00B73D32"/>
    <w:rsid w:val="00B7433D"/>
    <w:rsid w:val="00B7434F"/>
    <w:rsid w:val="00B747F4"/>
    <w:rsid w:val="00B7498E"/>
    <w:rsid w:val="00B74B44"/>
    <w:rsid w:val="00B74E31"/>
    <w:rsid w:val="00B7661C"/>
    <w:rsid w:val="00B76833"/>
    <w:rsid w:val="00B770DA"/>
    <w:rsid w:val="00B77961"/>
    <w:rsid w:val="00B77B19"/>
    <w:rsid w:val="00B80017"/>
    <w:rsid w:val="00B802A2"/>
    <w:rsid w:val="00B807A7"/>
    <w:rsid w:val="00B808C5"/>
    <w:rsid w:val="00B808CC"/>
    <w:rsid w:val="00B8096E"/>
    <w:rsid w:val="00B809AE"/>
    <w:rsid w:val="00B80DDB"/>
    <w:rsid w:val="00B80FA0"/>
    <w:rsid w:val="00B812A4"/>
    <w:rsid w:val="00B81A8F"/>
    <w:rsid w:val="00B81EAC"/>
    <w:rsid w:val="00B81F71"/>
    <w:rsid w:val="00B82C25"/>
    <w:rsid w:val="00B832F2"/>
    <w:rsid w:val="00B83C05"/>
    <w:rsid w:val="00B83EFD"/>
    <w:rsid w:val="00B84696"/>
    <w:rsid w:val="00B847A5"/>
    <w:rsid w:val="00B85276"/>
    <w:rsid w:val="00B852A5"/>
    <w:rsid w:val="00B857E9"/>
    <w:rsid w:val="00B858D9"/>
    <w:rsid w:val="00B86F78"/>
    <w:rsid w:val="00B87519"/>
    <w:rsid w:val="00B87F99"/>
    <w:rsid w:val="00B9070C"/>
    <w:rsid w:val="00B9074A"/>
    <w:rsid w:val="00B90BDE"/>
    <w:rsid w:val="00B90FBD"/>
    <w:rsid w:val="00B910B1"/>
    <w:rsid w:val="00B919A2"/>
    <w:rsid w:val="00B91A23"/>
    <w:rsid w:val="00B91A4C"/>
    <w:rsid w:val="00B91B6A"/>
    <w:rsid w:val="00B933F7"/>
    <w:rsid w:val="00B95735"/>
    <w:rsid w:val="00B95B03"/>
    <w:rsid w:val="00B95BF0"/>
    <w:rsid w:val="00B961FF"/>
    <w:rsid w:val="00B96228"/>
    <w:rsid w:val="00B9640A"/>
    <w:rsid w:val="00B96B0D"/>
    <w:rsid w:val="00B96C16"/>
    <w:rsid w:val="00B96E6E"/>
    <w:rsid w:val="00B9762C"/>
    <w:rsid w:val="00B97A2E"/>
    <w:rsid w:val="00B97D82"/>
    <w:rsid w:val="00BA02CC"/>
    <w:rsid w:val="00BA0B62"/>
    <w:rsid w:val="00BA0BB9"/>
    <w:rsid w:val="00BA1B6F"/>
    <w:rsid w:val="00BA1DD8"/>
    <w:rsid w:val="00BA251B"/>
    <w:rsid w:val="00BA28B5"/>
    <w:rsid w:val="00BA2F00"/>
    <w:rsid w:val="00BA3642"/>
    <w:rsid w:val="00BA3D2C"/>
    <w:rsid w:val="00BA417F"/>
    <w:rsid w:val="00BA4352"/>
    <w:rsid w:val="00BA44F0"/>
    <w:rsid w:val="00BA55A4"/>
    <w:rsid w:val="00BA6042"/>
    <w:rsid w:val="00BA61E3"/>
    <w:rsid w:val="00BA623B"/>
    <w:rsid w:val="00BA6316"/>
    <w:rsid w:val="00BA7291"/>
    <w:rsid w:val="00BA72E8"/>
    <w:rsid w:val="00BA78BD"/>
    <w:rsid w:val="00BB0465"/>
    <w:rsid w:val="00BB057E"/>
    <w:rsid w:val="00BB0794"/>
    <w:rsid w:val="00BB079C"/>
    <w:rsid w:val="00BB09E6"/>
    <w:rsid w:val="00BB0C36"/>
    <w:rsid w:val="00BB0D1E"/>
    <w:rsid w:val="00BB1294"/>
    <w:rsid w:val="00BB208B"/>
    <w:rsid w:val="00BB2344"/>
    <w:rsid w:val="00BB245D"/>
    <w:rsid w:val="00BB253E"/>
    <w:rsid w:val="00BB2D71"/>
    <w:rsid w:val="00BB3187"/>
    <w:rsid w:val="00BB40D4"/>
    <w:rsid w:val="00BB4F91"/>
    <w:rsid w:val="00BB5098"/>
    <w:rsid w:val="00BB5A8A"/>
    <w:rsid w:val="00BB62A8"/>
    <w:rsid w:val="00BB6C36"/>
    <w:rsid w:val="00BB7C5B"/>
    <w:rsid w:val="00BC018F"/>
    <w:rsid w:val="00BC0535"/>
    <w:rsid w:val="00BC0CED"/>
    <w:rsid w:val="00BC0EAD"/>
    <w:rsid w:val="00BC1809"/>
    <w:rsid w:val="00BC1BAF"/>
    <w:rsid w:val="00BC1E6D"/>
    <w:rsid w:val="00BC2CEC"/>
    <w:rsid w:val="00BC3373"/>
    <w:rsid w:val="00BC39A1"/>
    <w:rsid w:val="00BC477F"/>
    <w:rsid w:val="00BC6B61"/>
    <w:rsid w:val="00BC6BC4"/>
    <w:rsid w:val="00BC7853"/>
    <w:rsid w:val="00BC7F9B"/>
    <w:rsid w:val="00BD01C0"/>
    <w:rsid w:val="00BD09DD"/>
    <w:rsid w:val="00BD0C5A"/>
    <w:rsid w:val="00BD10E0"/>
    <w:rsid w:val="00BD13B3"/>
    <w:rsid w:val="00BD16BA"/>
    <w:rsid w:val="00BD18A8"/>
    <w:rsid w:val="00BD1928"/>
    <w:rsid w:val="00BD24EF"/>
    <w:rsid w:val="00BD2584"/>
    <w:rsid w:val="00BD28D1"/>
    <w:rsid w:val="00BD2FBC"/>
    <w:rsid w:val="00BD4213"/>
    <w:rsid w:val="00BD4235"/>
    <w:rsid w:val="00BD4426"/>
    <w:rsid w:val="00BD4692"/>
    <w:rsid w:val="00BD4A1B"/>
    <w:rsid w:val="00BD4FD9"/>
    <w:rsid w:val="00BD50E3"/>
    <w:rsid w:val="00BD6176"/>
    <w:rsid w:val="00BD62BE"/>
    <w:rsid w:val="00BD679B"/>
    <w:rsid w:val="00BD68DF"/>
    <w:rsid w:val="00BD7F63"/>
    <w:rsid w:val="00BE01D8"/>
    <w:rsid w:val="00BE0416"/>
    <w:rsid w:val="00BE06F8"/>
    <w:rsid w:val="00BE104F"/>
    <w:rsid w:val="00BE134C"/>
    <w:rsid w:val="00BE145E"/>
    <w:rsid w:val="00BE1AA9"/>
    <w:rsid w:val="00BE2036"/>
    <w:rsid w:val="00BE262D"/>
    <w:rsid w:val="00BE2665"/>
    <w:rsid w:val="00BE2CED"/>
    <w:rsid w:val="00BE31F4"/>
    <w:rsid w:val="00BE3783"/>
    <w:rsid w:val="00BE3B2A"/>
    <w:rsid w:val="00BE4011"/>
    <w:rsid w:val="00BE4150"/>
    <w:rsid w:val="00BE474C"/>
    <w:rsid w:val="00BE502B"/>
    <w:rsid w:val="00BE51AF"/>
    <w:rsid w:val="00BE62DC"/>
    <w:rsid w:val="00BE6B23"/>
    <w:rsid w:val="00BE7F36"/>
    <w:rsid w:val="00BF117D"/>
    <w:rsid w:val="00BF1C7D"/>
    <w:rsid w:val="00BF1FC0"/>
    <w:rsid w:val="00BF20CF"/>
    <w:rsid w:val="00BF29B2"/>
    <w:rsid w:val="00BF2A2A"/>
    <w:rsid w:val="00BF2CE1"/>
    <w:rsid w:val="00BF34C0"/>
    <w:rsid w:val="00BF3AC6"/>
    <w:rsid w:val="00BF3FC3"/>
    <w:rsid w:val="00BF4643"/>
    <w:rsid w:val="00BF4C33"/>
    <w:rsid w:val="00BF50E0"/>
    <w:rsid w:val="00BF65E7"/>
    <w:rsid w:val="00BF6933"/>
    <w:rsid w:val="00BF6A17"/>
    <w:rsid w:val="00BF7C6D"/>
    <w:rsid w:val="00C000FC"/>
    <w:rsid w:val="00C016C7"/>
    <w:rsid w:val="00C01D91"/>
    <w:rsid w:val="00C0209D"/>
    <w:rsid w:val="00C0225B"/>
    <w:rsid w:val="00C04823"/>
    <w:rsid w:val="00C05229"/>
    <w:rsid w:val="00C05498"/>
    <w:rsid w:val="00C056B9"/>
    <w:rsid w:val="00C0589A"/>
    <w:rsid w:val="00C05FE3"/>
    <w:rsid w:val="00C06192"/>
    <w:rsid w:val="00C062AA"/>
    <w:rsid w:val="00C065CC"/>
    <w:rsid w:val="00C06FAA"/>
    <w:rsid w:val="00C0702E"/>
    <w:rsid w:val="00C072DE"/>
    <w:rsid w:val="00C075BA"/>
    <w:rsid w:val="00C07880"/>
    <w:rsid w:val="00C07911"/>
    <w:rsid w:val="00C11049"/>
    <w:rsid w:val="00C11189"/>
    <w:rsid w:val="00C11A86"/>
    <w:rsid w:val="00C1245C"/>
    <w:rsid w:val="00C130CC"/>
    <w:rsid w:val="00C13347"/>
    <w:rsid w:val="00C13E75"/>
    <w:rsid w:val="00C1465E"/>
    <w:rsid w:val="00C14982"/>
    <w:rsid w:val="00C14FC2"/>
    <w:rsid w:val="00C15889"/>
    <w:rsid w:val="00C1734C"/>
    <w:rsid w:val="00C17430"/>
    <w:rsid w:val="00C17C72"/>
    <w:rsid w:val="00C17DFE"/>
    <w:rsid w:val="00C17E68"/>
    <w:rsid w:val="00C20437"/>
    <w:rsid w:val="00C20CCD"/>
    <w:rsid w:val="00C20F51"/>
    <w:rsid w:val="00C21D8A"/>
    <w:rsid w:val="00C22169"/>
    <w:rsid w:val="00C2287C"/>
    <w:rsid w:val="00C229DC"/>
    <w:rsid w:val="00C22AE5"/>
    <w:rsid w:val="00C232B9"/>
    <w:rsid w:val="00C23427"/>
    <w:rsid w:val="00C23B5C"/>
    <w:rsid w:val="00C241E0"/>
    <w:rsid w:val="00C24623"/>
    <w:rsid w:val="00C24B25"/>
    <w:rsid w:val="00C256FB"/>
    <w:rsid w:val="00C2606D"/>
    <w:rsid w:val="00C26A05"/>
    <w:rsid w:val="00C27202"/>
    <w:rsid w:val="00C27E47"/>
    <w:rsid w:val="00C30F35"/>
    <w:rsid w:val="00C3102F"/>
    <w:rsid w:val="00C315FD"/>
    <w:rsid w:val="00C31986"/>
    <w:rsid w:val="00C31EE4"/>
    <w:rsid w:val="00C33820"/>
    <w:rsid w:val="00C338E6"/>
    <w:rsid w:val="00C344FE"/>
    <w:rsid w:val="00C34615"/>
    <w:rsid w:val="00C34783"/>
    <w:rsid w:val="00C34E16"/>
    <w:rsid w:val="00C35D40"/>
    <w:rsid w:val="00C35E7A"/>
    <w:rsid w:val="00C35EE5"/>
    <w:rsid w:val="00C3715C"/>
    <w:rsid w:val="00C3732E"/>
    <w:rsid w:val="00C37736"/>
    <w:rsid w:val="00C403D3"/>
    <w:rsid w:val="00C40532"/>
    <w:rsid w:val="00C40823"/>
    <w:rsid w:val="00C41257"/>
    <w:rsid w:val="00C413F7"/>
    <w:rsid w:val="00C41E42"/>
    <w:rsid w:val="00C42450"/>
    <w:rsid w:val="00C42718"/>
    <w:rsid w:val="00C42E05"/>
    <w:rsid w:val="00C42EA1"/>
    <w:rsid w:val="00C430E5"/>
    <w:rsid w:val="00C433D2"/>
    <w:rsid w:val="00C43CB2"/>
    <w:rsid w:val="00C43EA3"/>
    <w:rsid w:val="00C440A3"/>
    <w:rsid w:val="00C4544F"/>
    <w:rsid w:val="00C467EB"/>
    <w:rsid w:val="00C46AAF"/>
    <w:rsid w:val="00C46B3E"/>
    <w:rsid w:val="00C46D7C"/>
    <w:rsid w:val="00C46E58"/>
    <w:rsid w:val="00C47028"/>
    <w:rsid w:val="00C47A5D"/>
    <w:rsid w:val="00C50943"/>
    <w:rsid w:val="00C50F77"/>
    <w:rsid w:val="00C51091"/>
    <w:rsid w:val="00C51287"/>
    <w:rsid w:val="00C5128C"/>
    <w:rsid w:val="00C522AE"/>
    <w:rsid w:val="00C52444"/>
    <w:rsid w:val="00C52C6D"/>
    <w:rsid w:val="00C5332B"/>
    <w:rsid w:val="00C5447E"/>
    <w:rsid w:val="00C54BB0"/>
    <w:rsid w:val="00C55024"/>
    <w:rsid w:val="00C5508D"/>
    <w:rsid w:val="00C55E6E"/>
    <w:rsid w:val="00C55F2F"/>
    <w:rsid w:val="00C55F30"/>
    <w:rsid w:val="00C56283"/>
    <w:rsid w:val="00C5691D"/>
    <w:rsid w:val="00C56E44"/>
    <w:rsid w:val="00C56FA9"/>
    <w:rsid w:val="00C601D7"/>
    <w:rsid w:val="00C61452"/>
    <w:rsid w:val="00C61600"/>
    <w:rsid w:val="00C621FA"/>
    <w:rsid w:val="00C627EC"/>
    <w:rsid w:val="00C62ADB"/>
    <w:rsid w:val="00C62DDB"/>
    <w:rsid w:val="00C62FF3"/>
    <w:rsid w:val="00C63842"/>
    <w:rsid w:val="00C63B01"/>
    <w:rsid w:val="00C63F88"/>
    <w:rsid w:val="00C64149"/>
    <w:rsid w:val="00C64A48"/>
    <w:rsid w:val="00C65AFA"/>
    <w:rsid w:val="00C65C16"/>
    <w:rsid w:val="00C65C27"/>
    <w:rsid w:val="00C6608C"/>
    <w:rsid w:val="00C66149"/>
    <w:rsid w:val="00C6661C"/>
    <w:rsid w:val="00C66772"/>
    <w:rsid w:val="00C66E10"/>
    <w:rsid w:val="00C67301"/>
    <w:rsid w:val="00C6759A"/>
    <w:rsid w:val="00C6797C"/>
    <w:rsid w:val="00C67A09"/>
    <w:rsid w:val="00C67B26"/>
    <w:rsid w:val="00C70202"/>
    <w:rsid w:val="00C71D78"/>
    <w:rsid w:val="00C734A6"/>
    <w:rsid w:val="00C73E38"/>
    <w:rsid w:val="00C74CAB"/>
    <w:rsid w:val="00C758B6"/>
    <w:rsid w:val="00C759F5"/>
    <w:rsid w:val="00C75F0F"/>
    <w:rsid w:val="00C77A81"/>
    <w:rsid w:val="00C80886"/>
    <w:rsid w:val="00C811B2"/>
    <w:rsid w:val="00C813B9"/>
    <w:rsid w:val="00C813C9"/>
    <w:rsid w:val="00C81E13"/>
    <w:rsid w:val="00C82293"/>
    <w:rsid w:val="00C822F6"/>
    <w:rsid w:val="00C828FB"/>
    <w:rsid w:val="00C83211"/>
    <w:rsid w:val="00C833B3"/>
    <w:rsid w:val="00C83425"/>
    <w:rsid w:val="00C8345D"/>
    <w:rsid w:val="00C83666"/>
    <w:rsid w:val="00C838CD"/>
    <w:rsid w:val="00C8392D"/>
    <w:rsid w:val="00C842F1"/>
    <w:rsid w:val="00C843C9"/>
    <w:rsid w:val="00C847EA"/>
    <w:rsid w:val="00C85762"/>
    <w:rsid w:val="00C85D86"/>
    <w:rsid w:val="00C862C1"/>
    <w:rsid w:val="00C86DCB"/>
    <w:rsid w:val="00C879DF"/>
    <w:rsid w:val="00C9012E"/>
    <w:rsid w:val="00C92056"/>
    <w:rsid w:val="00C92653"/>
    <w:rsid w:val="00C92A35"/>
    <w:rsid w:val="00C930A2"/>
    <w:rsid w:val="00C93102"/>
    <w:rsid w:val="00C94318"/>
    <w:rsid w:val="00C94CD7"/>
    <w:rsid w:val="00C951FC"/>
    <w:rsid w:val="00C952A2"/>
    <w:rsid w:val="00C9728B"/>
    <w:rsid w:val="00C976B1"/>
    <w:rsid w:val="00C97F18"/>
    <w:rsid w:val="00CA0425"/>
    <w:rsid w:val="00CA0E9C"/>
    <w:rsid w:val="00CA0F4C"/>
    <w:rsid w:val="00CA118D"/>
    <w:rsid w:val="00CA13D9"/>
    <w:rsid w:val="00CA209C"/>
    <w:rsid w:val="00CA2127"/>
    <w:rsid w:val="00CA245C"/>
    <w:rsid w:val="00CA25EE"/>
    <w:rsid w:val="00CA26F3"/>
    <w:rsid w:val="00CA33F8"/>
    <w:rsid w:val="00CA37EF"/>
    <w:rsid w:val="00CA3943"/>
    <w:rsid w:val="00CA3C00"/>
    <w:rsid w:val="00CA3F8C"/>
    <w:rsid w:val="00CA40D2"/>
    <w:rsid w:val="00CA41FD"/>
    <w:rsid w:val="00CA4346"/>
    <w:rsid w:val="00CA4A8C"/>
    <w:rsid w:val="00CA5FAB"/>
    <w:rsid w:val="00CA6285"/>
    <w:rsid w:val="00CA62A9"/>
    <w:rsid w:val="00CA6393"/>
    <w:rsid w:val="00CA695E"/>
    <w:rsid w:val="00CA7F3E"/>
    <w:rsid w:val="00CB015B"/>
    <w:rsid w:val="00CB04E4"/>
    <w:rsid w:val="00CB0ADD"/>
    <w:rsid w:val="00CB1409"/>
    <w:rsid w:val="00CB1CA6"/>
    <w:rsid w:val="00CB2017"/>
    <w:rsid w:val="00CB2E0B"/>
    <w:rsid w:val="00CB3883"/>
    <w:rsid w:val="00CB39DC"/>
    <w:rsid w:val="00CB3C52"/>
    <w:rsid w:val="00CB403D"/>
    <w:rsid w:val="00CB43C8"/>
    <w:rsid w:val="00CB50BE"/>
    <w:rsid w:val="00CB56C8"/>
    <w:rsid w:val="00CB56E5"/>
    <w:rsid w:val="00CB5BA7"/>
    <w:rsid w:val="00CB5BC8"/>
    <w:rsid w:val="00CB5EFC"/>
    <w:rsid w:val="00CB63D3"/>
    <w:rsid w:val="00CB6553"/>
    <w:rsid w:val="00CB6616"/>
    <w:rsid w:val="00CB6870"/>
    <w:rsid w:val="00CB6B19"/>
    <w:rsid w:val="00CB79C9"/>
    <w:rsid w:val="00CB7E3A"/>
    <w:rsid w:val="00CC035A"/>
    <w:rsid w:val="00CC109C"/>
    <w:rsid w:val="00CC1424"/>
    <w:rsid w:val="00CC190B"/>
    <w:rsid w:val="00CC26CB"/>
    <w:rsid w:val="00CC2864"/>
    <w:rsid w:val="00CC3816"/>
    <w:rsid w:val="00CC3942"/>
    <w:rsid w:val="00CC420D"/>
    <w:rsid w:val="00CC4A91"/>
    <w:rsid w:val="00CC55CB"/>
    <w:rsid w:val="00CC5E4A"/>
    <w:rsid w:val="00CC61E5"/>
    <w:rsid w:val="00CC622A"/>
    <w:rsid w:val="00CC6BBA"/>
    <w:rsid w:val="00CC6EEE"/>
    <w:rsid w:val="00CD01CA"/>
    <w:rsid w:val="00CD07EB"/>
    <w:rsid w:val="00CD09E6"/>
    <w:rsid w:val="00CD0AC4"/>
    <w:rsid w:val="00CD1326"/>
    <w:rsid w:val="00CD1BBC"/>
    <w:rsid w:val="00CD207E"/>
    <w:rsid w:val="00CD21D0"/>
    <w:rsid w:val="00CD24FF"/>
    <w:rsid w:val="00CD35DB"/>
    <w:rsid w:val="00CD3A3A"/>
    <w:rsid w:val="00CD427B"/>
    <w:rsid w:val="00CD4AB6"/>
    <w:rsid w:val="00CD4C6E"/>
    <w:rsid w:val="00CD4D03"/>
    <w:rsid w:val="00CD6063"/>
    <w:rsid w:val="00CD6141"/>
    <w:rsid w:val="00CD62CF"/>
    <w:rsid w:val="00CD667F"/>
    <w:rsid w:val="00CD7D6A"/>
    <w:rsid w:val="00CE0CAC"/>
    <w:rsid w:val="00CE21DE"/>
    <w:rsid w:val="00CE2285"/>
    <w:rsid w:val="00CE36FA"/>
    <w:rsid w:val="00CE37DA"/>
    <w:rsid w:val="00CE3995"/>
    <w:rsid w:val="00CE3CA0"/>
    <w:rsid w:val="00CE3DE8"/>
    <w:rsid w:val="00CE409F"/>
    <w:rsid w:val="00CE43DD"/>
    <w:rsid w:val="00CE452A"/>
    <w:rsid w:val="00CE519F"/>
    <w:rsid w:val="00CE548D"/>
    <w:rsid w:val="00CE5536"/>
    <w:rsid w:val="00CE5977"/>
    <w:rsid w:val="00CE5CDF"/>
    <w:rsid w:val="00CE6146"/>
    <w:rsid w:val="00CE6244"/>
    <w:rsid w:val="00CE62FB"/>
    <w:rsid w:val="00CE642E"/>
    <w:rsid w:val="00CE6822"/>
    <w:rsid w:val="00CE6A5A"/>
    <w:rsid w:val="00CE72B9"/>
    <w:rsid w:val="00CE7BAC"/>
    <w:rsid w:val="00CF02C4"/>
    <w:rsid w:val="00CF147D"/>
    <w:rsid w:val="00CF164E"/>
    <w:rsid w:val="00CF2D8D"/>
    <w:rsid w:val="00CF36F3"/>
    <w:rsid w:val="00CF3A0A"/>
    <w:rsid w:val="00CF3F95"/>
    <w:rsid w:val="00CF439E"/>
    <w:rsid w:val="00CF4521"/>
    <w:rsid w:val="00CF491D"/>
    <w:rsid w:val="00CF5996"/>
    <w:rsid w:val="00CF5D20"/>
    <w:rsid w:val="00CF6DBF"/>
    <w:rsid w:val="00CF719A"/>
    <w:rsid w:val="00CF71A7"/>
    <w:rsid w:val="00CF73B0"/>
    <w:rsid w:val="00CF7963"/>
    <w:rsid w:val="00CF7BC7"/>
    <w:rsid w:val="00D00016"/>
    <w:rsid w:val="00D007DB"/>
    <w:rsid w:val="00D00B4C"/>
    <w:rsid w:val="00D010A2"/>
    <w:rsid w:val="00D01A45"/>
    <w:rsid w:val="00D03AA1"/>
    <w:rsid w:val="00D03F2C"/>
    <w:rsid w:val="00D04528"/>
    <w:rsid w:val="00D05C07"/>
    <w:rsid w:val="00D05C9E"/>
    <w:rsid w:val="00D0636F"/>
    <w:rsid w:val="00D068A0"/>
    <w:rsid w:val="00D06CB1"/>
    <w:rsid w:val="00D072AC"/>
    <w:rsid w:val="00D07CEB"/>
    <w:rsid w:val="00D10259"/>
    <w:rsid w:val="00D10811"/>
    <w:rsid w:val="00D10F86"/>
    <w:rsid w:val="00D11B84"/>
    <w:rsid w:val="00D11D13"/>
    <w:rsid w:val="00D121A7"/>
    <w:rsid w:val="00D123B9"/>
    <w:rsid w:val="00D125CF"/>
    <w:rsid w:val="00D12689"/>
    <w:rsid w:val="00D126B0"/>
    <w:rsid w:val="00D129B4"/>
    <w:rsid w:val="00D12E60"/>
    <w:rsid w:val="00D13333"/>
    <w:rsid w:val="00D136ED"/>
    <w:rsid w:val="00D138A7"/>
    <w:rsid w:val="00D1470B"/>
    <w:rsid w:val="00D150EF"/>
    <w:rsid w:val="00D15537"/>
    <w:rsid w:val="00D155EC"/>
    <w:rsid w:val="00D156AF"/>
    <w:rsid w:val="00D15B1F"/>
    <w:rsid w:val="00D15C2A"/>
    <w:rsid w:val="00D15EEC"/>
    <w:rsid w:val="00D1608F"/>
    <w:rsid w:val="00D1613A"/>
    <w:rsid w:val="00D16144"/>
    <w:rsid w:val="00D165F9"/>
    <w:rsid w:val="00D16E31"/>
    <w:rsid w:val="00D16E40"/>
    <w:rsid w:val="00D1735C"/>
    <w:rsid w:val="00D17AA1"/>
    <w:rsid w:val="00D17EB2"/>
    <w:rsid w:val="00D2002E"/>
    <w:rsid w:val="00D201F2"/>
    <w:rsid w:val="00D20DCA"/>
    <w:rsid w:val="00D20DE2"/>
    <w:rsid w:val="00D211E4"/>
    <w:rsid w:val="00D21983"/>
    <w:rsid w:val="00D22530"/>
    <w:rsid w:val="00D22DBB"/>
    <w:rsid w:val="00D239F4"/>
    <w:rsid w:val="00D24E2C"/>
    <w:rsid w:val="00D25BC2"/>
    <w:rsid w:val="00D26106"/>
    <w:rsid w:val="00D2615D"/>
    <w:rsid w:val="00D2641F"/>
    <w:rsid w:val="00D26F3B"/>
    <w:rsid w:val="00D271F1"/>
    <w:rsid w:val="00D274D4"/>
    <w:rsid w:val="00D27DB5"/>
    <w:rsid w:val="00D306CD"/>
    <w:rsid w:val="00D309F2"/>
    <w:rsid w:val="00D31085"/>
    <w:rsid w:val="00D31418"/>
    <w:rsid w:val="00D31980"/>
    <w:rsid w:val="00D31D5D"/>
    <w:rsid w:val="00D31EDF"/>
    <w:rsid w:val="00D321E8"/>
    <w:rsid w:val="00D3260E"/>
    <w:rsid w:val="00D3298B"/>
    <w:rsid w:val="00D32F02"/>
    <w:rsid w:val="00D32F96"/>
    <w:rsid w:val="00D33612"/>
    <w:rsid w:val="00D33831"/>
    <w:rsid w:val="00D338A5"/>
    <w:rsid w:val="00D33B6C"/>
    <w:rsid w:val="00D33C3C"/>
    <w:rsid w:val="00D33E2E"/>
    <w:rsid w:val="00D33ED8"/>
    <w:rsid w:val="00D3454E"/>
    <w:rsid w:val="00D3560F"/>
    <w:rsid w:val="00D3635A"/>
    <w:rsid w:val="00D3660A"/>
    <w:rsid w:val="00D36D87"/>
    <w:rsid w:val="00D3711B"/>
    <w:rsid w:val="00D3731E"/>
    <w:rsid w:val="00D37A38"/>
    <w:rsid w:val="00D37D0A"/>
    <w:rsid w:val="00D405A4"/>
    <w:rsid w:val="00D411AD"/>
    <w:rsid w:val="00D41B14"/>
    <w:rsid w:val="00D41D39"/>
    <w:rsid w:val="00D42A3A"/>
    <w:rsid w:val="00D43001"/>
    <w:rsid w:val="00D4355D"/>
    <w:rsid w:val="00D43984"/>
    <w:rsid w:val="00D4407D"/>
    <w:rsid w:val="00D442C7"/>
    <w:rsid w:val="00D443E1"/>
    <w:rsid w:val="00D453AF"/>
    <w:rsid w:val="00D454CC"/>
    <w:rsid w:val="00D46255"/>
    <w:rsid w:val="00D46780"/>
    <w:rsid w:val="00D46853"/>
    <w:rsid w:val="00D477A4"/>
    <w:rsid w:val="00D47C3A"/>
    <w:rsid w:val="00D47EE2"/>
    <w:rsid w:val="00D50654"/>
    <w:rsid w:val="00D5196C"/>
    <w:rsid w:val="00D51B08"/>
    <w:rsid w:val="00D52292"/>
    <w:rsid w:val="00D5250A"/>
    <w:rsid w:val="00D5260D"/>
    <w:rsid w:val="00D52EA3"/>
    <w:rsid w:val="00D5347F"/>
    <w:rsid w:val="00D53A02"/>
    <w:rsid w:val="00D53B33"/>
    <w:rsid w:val="00D5403B"/>
    <w:rsid w:val="00D54305"/>
    <w:rsid w:val="00D54818"/>
    <w:rsid w:val="00D548D3"/>
    <w:rsid w:val="00D54B50"/>
    <w:rsid w:val="00D54D50"/>
    <w:rsid w:val="00D54FDD"/>
    <w:rsid w:val="00D5568A"/>
    <w:rsid w:val="00D55AB6"/>
    <w:rsid w:val="00D5744D"/>
    <w:rsid w:val="00D57702"/>
    <w:rsid w:val="00D600AD"/>
    <w:rsid w:val="00D60416"/>
    <w:rsid w:val="00D604CA"/>
    <w:rsid w:val="00D607C9"/>
    <w:rsid w:val="00D616B8"/>
    <w:rsid w:val="00D61719"/>
    <w:rsid w:val="00D62571"/>
    <w:rsid w:val="00D62ADD"/>
    <w:rsid w:val="00D62F30"/>
    <w:rsid w:val="00D62F32"/>
    <w:rsid w:val="00D63290"/>
    <w:rsid w:val="00D63C52"/>
    <w:rsid w:val="00D64E55"/>
    <w:rsid w:val="00D64F78"/>
    <w:rsid w:val="00D65AEF"/>
    <w:rsid w:val="00D663DD"/>
    <w:rsid w:val="00D67D6D"/>
    <w:rsid w:val="00D7001E"/>
    <w:rsid w:val="00D71285"/>
    <w:rsid w:val="00D71408"/>
    <w:rsid w:val="00D7160C"/>
    <w:rsid w:val="00D71CE8"/>
    <w:rsid w:val="00D71DD2"/>
    <w:rsid w:val="00D720C9"/>
    <w:rsid w:val="00D7225B"/>
    <w:rsid w:val="00D725C9"/>
    <w:rsid w:val="00D7315E"/>
    <w:rsid w:val="00D7326C"/>
    <w:rsid w:val="00D73349"/>
    <w:rsid w:val="00D734E5"/>
    <w:rsid w:val="00D7383A"/>
    <w:rsid w:val="00D74043"/>
    <w:rsid w:val="00D74294"/>
    <w:rsid w:val="00D74DCB"/>
    <w:rsid w:val="00D7564D"/>
    <w:rsid w:val="00D7592E"/>
    <w:rsid w:val="00D75956"/>
    <w:rsid w:val="00D75D6B"/>
    <w:rsid w:val="00D76394"/>
    <w:rsid w:val="00D7679C"/>
    <w:rsid w:val="00D779C5"/>
    <w:rsid w:val="00D77EF4"/>
    <w:rsid w:val="00D806E5"/>
    <w:rsid w:val="00D80A2C"/>
    <w:rsid w:val="00D80DC1"/>
    <w:rsid w:val="00D80F41"/>
    <w:rsid w:val="00D81149"/>
    <w:rsid w:val="00D811CC"/>
    <w:rsid w:val="00D81528"/>
    <w:rsid w:val="00D81850"/>
    <w:rsid w:val="00D8212C"/>
    <w:rsid w:val="00D8216C"/>
    <w:rsid w:val="00D83A3E"/>
    <w:rsid w:val="00D83CCF"/>
    <w:rsid w:val="00D83FD0"/>
    <w:rsid w:val="00D843D4"/>
    <w:rsid w:val="00D8541A"/>
    <w:rsid w:val="00D857F1"/>
    <w:rsid w:val="00D8586D"/>
    <w:rsid w:val="00D85911"/>
    <w:rsid w:val="00D8595C"/>
    <w:rsid w:val="00D863BD"/>
    <w:rsid w:val="00D86EB0"/>
    <w:rsid w:val="00D87ACF"/>
    <w:rsid w:val="00D87B9F"/>
    <w:rsid w:val="00D87F47"/>
    <w:rsid w:val="00D9092B"/>
    <w:rsid w:val="00D91191"/>
    <w:rsid w:val="00D92037"/>
    <w:rsid w:val="00D933A2"/>
    <w:rsid w:val="00D9340D"/>
    <w:rsid w:val="00D934B6"/>
    <w:rsid w:val="00D934EC"/>
    <w:rsid w:val="00D936B9"/>
    <w:rsid w:val="00D93A26"/>
    <w:rsid w:val="00D93D68"/>
    <w:rsid w:val="00D9405C"/>
    <w:rsid w:val="00D9479C"/>
    <w:rsid w:val="00D94938"/>
    <w:rsid w:val="00D949C2"/>
    <w:rsid w:val="00D94D5B"/>
    <w:rsid w:val="00D94EB8"/>
    <w:rsid w:val="00D951CF"/>
    <w:rsid w:val="00D954C8"/>
    <w:rsid w:val="00D95928"/>
    <w:rsid w:val="00D95DDE"/>
    <w:rsid w:val="00D95E4B"/>
    <w:rsid w:val="00D95F8F"/>
    <w:rsid w:val="00D95FA5"/>
    <w:rsid w:val="00D960ED"/>
    <w:rsid w:val="00D963BF"/>
    <w:rsid w:val="00D964C4"/>
    <w:rsid w:val="00D9658A"/>
    <w:rsid w:val="00D97342"/>
    <w:rsid w:val="00D9758B"/>
    <w:rsid w:val="00D97622"/>
    <w:rsid w:val="00DA013F"/>
    <w:rsid w:val="00DA0A34"/>
    <w:rsid w:val="00DA0CF2"/>
    <w:rsid w:val="00DA12C8"/>
    <w:rsid w:val="00DA15EB"/>
    <w:rsid w:val="00DA1DF4"/>
    <w:rsid w:val="00DA2A0A"/>
    <w:rsid w:val="00DA4837"/>
    <w:rsid w:val="00DA48DE"/>
    <w:rsid w:val="00DA5035"/>
    <w:rsid w:val="00DA54B0"/>
    <w:rsid w:val="00DA59DF"/>
    <w:rsid w:val="00DA6BFD"/>
    <w:rsid w:val="00DA7060"/>
    <w:rsid w:val="00DA74E6"/>
    <w:rsid w:val="00DA785C"/>
    <w:rsid w:val="00DA7B58"/>
    <w:rsid w:val="00DB0351"/>
    <w:rsid w:val="00DB0A33"/>
    <w:rsid w:val="00DB1BC2"/>
    <w:rsid w:val="00DB1E0F"/>
    <w:rsid w:val="00DB1E65"/>
    <w:rsid w:val="00DB2460"/>
    <w:rsid w:val="00DB2547"/>
    <w:rsid w:val="00DB3217"/>
    <w:rsid w:val="00DB3913"/>
    <w:rsid w:val="00DB3B74"/>
    <w:rsid w:val="00DB4166"/>
    <w:rsid w:val="00DB4761"/>
    <w:rsid w:val="00DB4A6F"/>
    <w:rsid w:val="00DB5ABA"/>
    <w:rsid w:val="00DB6137"/>
    <w:rsid w:val="00DB6443"/>
    <w:rsid w:val="00DC0051"/>
    <w:rsid w:val="00DC0182"/>
    <w:rsid w:val="00DC0415"/>
    <w:rsid w:val="00DC08C6"/>
    <w:rsid w:val="00DC15E1"/>
    <w:rsid w:val="00DC1BF4"/>
    <w:rsid w:val="00DC1E84"/>
    <w:rsid w:val="00DC1F50"/>
    <w:rsid w:val="00DC1FED"/>
    <w:rsid w:val="00DC21C5"/>
    <w:rsid w:val="00DC3359"/>
    <w:rsid w:val="00DC36BD"/>
    <w:rsid w:val="00DC392E"/>
    <w:rsid w:val="00DC4346"/>
    <w:rsid w:val="00DC4832"/>
    <w:rsid w:val="00DC4EC8"/>
    <w:rsid w:val="00DC53B8"/>
    <w:rsid w:val="00DC5C66"/>
    <w:rsid w:val="00DC6A9B"/>
    <w:rsid w:val="00DC75E9"/>
    <w:rsid w:val="00DC7D23"/>
    <w:rsid w:val="00DC7EEB"/>
    <w:rsid w:val="00DD006A"/>
    <w:rsid w:val="00DD0386"/>
    <w:rsid w:val="00DD040B"/>
    <w:rsid w:val="00DD07CF"/>
    <w:rsid w:val="00DD0A37"/>
    <w:rsid w:val="00DD0A53"/>
    <w:rsid w:val="00DD102A"/>
    <w:rsid w:val="00DD13FF"/>
    <w:rsid w:val="00DD151C"/>
    <w:rsid w:val="00DD1662"/>
    <w:rsid w:val="00DD18BD"/>
    <w:rsid w:val="00DD19B4"/>
    <w:rsid w:val="00DD1D11"/>
    <w:rsid w:val="00DD2A64"/>
    <w:rsid w:val="00DD2A9D"/>
    <w:rsid w:val="00DD2B34"/>
    <w:rsid w:val="00DD357C"/>
    <w:rsid w:val="00DD3EDE"/>
    <w:rsid w:val="00DD3FEF"/>
    <w:rsid w:val="00DD4616"/>
    <w:rsid w:val="00DD48E0"/>
    <w:rsid w:val="00DD4C7B"/>
    <w:rsid w:val="00DD4C81"/>
    <w:rsid w:val="00DD4EE5"/>
    <w:rsid w:val="00DD6EE5"/>
    <w:rsid w:val="00DD6FDA"/>
    <w:rsid w:val="00DD7A15"/>
    <w:rsid w:val="00DD7AB5"/>
    <w:rsid w:val="00DE032C"/>
    <w:rsid w:val="00DE0D30"/>
    <w:rsid w:val="00DE186A"/>
    <w:rsid w:val="00DE1EE1"/>
    <w:rsid w:val="00DE25E4"/>
    <w:rsid w:val="00DE2C7B"/>
    <w:rsid w:val="00DE3102"/>
    <w:rsid w:val="00DE4003"/>
    <w:rsid w:val="00DE40A6"/>
    <w:rsid w:val="00DE4805"/>
    <w:rsid w:val="00DE4F85"/>
    <w:rsid w:val="00DE5A49"/>
    <w:rsid w:val="00DE6419"/>
    <w:rsid w:val="00DE642F"/>
    <w:rsid w:val="00DE780A"/>
    <w:rsid w:val="00DF0047"/>
    <w:rsid w:val="00DF013A"/>
    <w:rsid w:val="00DF04E3"/>
    <w:rsid w:val="00DF094F"/>
    <w:rsid w:val="00DF0FDF"/>
    <w:rsid w:val="00DF1F2B"/>
    <w:rsid w:val="00DF20E8"/>
    <w:rsid w:val="00DF2407"/>
    <w:rsid w:val="00DF2D2A"/>
    <w:rsid w:val="00DF322F"/>
    <w:rsid w:val="00DF32EC"/>
    <w:rsid w:val="00DF3EE6"/>
    <w:rsid w:val="00DF4569"/>
    <w:rsid w:val="00DF4D90"/>
    <w:rsid w:val="00DF53FF"/>
    <w:rsid w:val="00DF5C8C"/>
    <w:rsid w:val="00DF616E"/>
    <w:rsid w:val="00DF619B"/>
    <w:rsid w:val="00DF624B"/>
    <w:rsid w:val="00DF6634"/>
    <w:rsid w:val="00DF6908"/>
    <w:rsid w:val="00DF7588"/>
    <w:rsid w:val="00DF79B6"/>
    <w:rsid w:val="00DF7D7F"/>
    <w:rsid w:val="00E00A0D"/>
    <w:rsid w:val="00E01B79"/>
    <w:rsid w:val="00E033B3"/>
    <w:rsid w:val="00E03CDD"/>
    <w:rsid w:val="00E041D7"/>
    <w:rsid w:val="00E043AB"/>
    <w:rsid w:val="00E043E0"/>
    <w:rsid w:val="00E048F6"/>
    <w:rsid w:val="00E0531D"/>
    <w:rsid w:val="00E05578"/>
    <w:rsid w:val="00E05CA6"/>
    <w:rsid w:val="00E07114"/>
    <w:rsid w:val="00E07633"/>
    <w:rsid w:val="00E07B19"/>
    <w:rsid w:val="00E07FCC"/>
    <w:rsid w:val="00E10834"/>
    <w:rsid w:val="00E11007"/>
    <w:rsid w:val="00E1124E"/>
    <w:rsid w:val="00E114F5"/>
    <w:rsid w:val="00E1178D"/>
    <w:rsid w:val="00E118AF"/>
    <w:rsid w:val="00E11CC6"/>
    <w:rsid w:val="00E1270A"/>
    <w:rsid w:val="00E12BE2"/>
    <w:rsid w:val="00E12FD3"/>
    <w:rsid w:val="00E130D6"/>
    <w:rsid w:val="00E13429"/>
    <w:rsid w:val="00E1342E"/>
    <w:rsid w:val="00E1495E"/>
    <w:rsid w:val="00E14F65"/>
    <w:rsid w:val="00E153AE"/>
    <w:rsid w:val="00E15A06"/>
    <w:rsid w:val="00E16AEE"/>
    <w:rsid w:val="00E173C9"/>
    <w:rsid w:val="00E2002B"/>
    <w:rsid w:val="00E20C18"/>
    <w:rsid w:val="00E210A8"/>
    <w:rsid w:val="00E21A27"/>
    <w:rsid w:val="00E21A6A"/>
    <w:rsid w:val="00E22442"/>
    <w:rsid w:val="00E224A7"/>
    <w:rsid w:val="00E22D73"/>
    <w:rsid w:val="00E23125"/>
    <w:rsid w:val="00E23372"/>
    <w:rsid w:val="00E234DD"/>
    <w:rsid w:val="00E23DFD"/>
    <w:rsid w:val="00E24A6F"/>
    <w:rsid w:val="00E25032"/>
    <w:rsid w:val="00E2505C"/>
    <w:rsid w:val="00E25227"/>
    <w:rsid w:val="00E25560"/>
    <w:rsid w:val="00E258CB"/>
    <w:rsid w:val="00E26D43"/>
    <w:rsid w:val="00E270EA"/>
    <w:rsid w:val="00E27106"/>
    <w:rsid w:val="00E27450"/>
    <w:rsid w:val="00E277ED"/>
    <w:rsid w:val="00E27E47"/>
    <w:rsid w:val="00E3088B"/>
    <w:rsid w:val="00E30C89"/>
    <w:rsid w:val="00E3119B"/>
    <w:rsid w:val="00E318ED"/>
    <w:rsid w:val="00E32EBC"/>
    <w:rsid w:val="00E338CB"/>
    <w:rsid w:val="00E33CFE"/>
    <w:rsid w:val="00E34071"/>
    <w:rsid w:val="00E34F30"/>
    <w:rsid w:val="00E365F4"/>
    <w:rsid w:val="00E3710C"/>
    <w:rsid w:val="00E3778D"/>
    <w:rsid w:val="00E37A8C"/>
    <w:rsid w:val="00E4108B"/>
    <w:rsid w:val="00E41493"/>
    <w:rsid w:val="00E414B9"/>
    <w:rsid w:val="00E418DC"/>
    <w:rsid w:val="00E41A4F"/>
    <w:rsid w:val="00E41E30"/>
    <w:rsid w:val="00E421B7"/>
    <w:rsid w:val="00E423B5"/>
    <w:rsid w:val="00E42782"/>
    <w:rsid w:val="00E42BF3"/>
    <w:rsid w:val="00E43285"/>
    <w:rsid w:val="00E43368"/>
    <w:rsid w:val="00E43929"/>
    <w:rsid w:val="00E448C9"/>
    <w:rsid w:val="00E44C07"/>
    <w:rsid w:val="00E453F1"/>
    <w:rsid w:val="00E45FC3"/>
    <w:rsid w:val="00E46296"/>
    <w:rsid w:val="00E46AE2"/>
    <w:rsid w:val="00E46AED"/>
    <w:rsid w:val="00E47110"/>
    <w:rsid w:val="00E47282"/>
    <w:rsid w:val="00E47B12"/>
    <w:rsid w:val="00E47B8E"/>
    <w:rsid w:val="00E503CC"/>
    <w:rsid w:val="00E505A8"/>
    <w:rsid w:val="00E50ACA"/>
    <w:rsid w:val="00E5248E"/>
    <w:rsid w:val="00E526CE"/>
    <w:rsid w:val="00E52944"/>
    <w:rsid w:val="00E52A76"/>
    <w:rsid w:val="00E52D84"/>
    <w:rsid w:val="00E536D0"/>
    <w:rsid w:val="00E5444D"/>
    <w:rsid w:val="00E54951"/>
    <w:rsid w:val="00E54BBA"/>
    <w:rsid w:val="00E55AF8"/>
    <w:rsid w:val="00E55B1F"/>
    <w:rsid w:val="00E55B5F"/>
    <w:rsid w:val="00E55E27"/>
    <w:rsid w:val="00E563A0"/>
    <w:rsid w:val="00E5668B"/>
    <w:rsid w:val="00E5673C"/>
    <w:rsid w:val="00E57B84"/>
    <w:rsid w:val="00E622E9"/>
    <w:rsid w:val="00E634E3"/>
    <w:rsid w:val="00E63642"/>
    <w:rsid w:val="00E63720"/>
    <w:rsid w:val="00E63774"/>
    <w:rsid w:val="00E63BA0"/>
    <w:rsid w:val="00E64118"/>
    <w:rsid w:val="00E64DAF"/>
    <w:rsid w:val="00E65624"/>
    <w:rsid w:val="00E657E8"/>
    <w:rsid w:val="00E67287"/>
    <w:rsid w:val="00E674CC"/>
    <w:rsid w:val="00E6781D"/>
    <w:rsid w:val="00E70A92"/>
    <w:rsid w:val="00E71DBE"/>
    <w:rsid w:val="00E73700"/>
    <w:rsid w:val="00E739F3"/>
    <w:rsid w:val="00E73E28"/>
    <w:rsid w:val="00E74D53"/>
    <w:rsid w:val="00E751C8"/>
    <w:rsid w:val="00E75261"/>
    <w:rsid w:val="00E75500"/>
    <w:rsid w:val="00E7575E"/>
    <w:rsid w:val="00E75D72"/>
    <w:rsid w:val="00E7658C"/>
    <w:rsid w:val="00E76C10"/>
    <w:rsid w:val="00E76C73"/>
    <w:rsid w:val="00E77D0A"/>
    <w:rsid w:val="00E801D7"/>
    <w:rsid w:val="00E8052A"/>
    <w:rsid w:val="00E81666"/>
    <w:rsid w:val="00E8179B"/>
    <w:rsid w:val="00E817D5"/>
    <w:rsid w:val="00E82A63"/>
    <w:rsid w:val="00E82C79"/>
    <w:rsid w:val="00E82CD5"/>
    <w:rsid w:val="00E82DD8"/>
    <w:rsid w:val="00E836D3"/>
    <w:rsid w:val="00E83E46"/>
    <w:rsid w:val="00E8412F"/>
    <w:rsid w:val="00E84143"/>
    <w:rsid w:val="00E844C9"/>
    <w:rsid w:val="00E8564F"/>
    <w:rsid w:val="00E857A9"/>
    <w:rsid w:val="00E85AB4"/>
    <w:rsid w:val="00E86EF2"/>
    <w:rsid w:val="00E87442"/>
    <w:rsid w:val="00E87595"/>
    <w:rsid w:val="00E876E1"/>
    <w:rsid w:val="00E90652"/>
    <w:rsid w:val="00E91234"/>
    <w:rsid w:val="00E91853"/>
    <w:rsid w:val="00E91C65"/>
    <w:rsid w:val="00E922BF"/>
    <w:rsid w:val="00E92DFC"/>
    <w:rsid w:val="00E92E60"/>
    <w:rsid w:val="00E93071"/>
    <w:rsid w:val="00E93187"/>
    <w:rsid w:val="00E93A33"/>
    <w:rsid w:val="00E93C61"/>
    <w:rsid w:val="00E94461"/>
    <w:rsid w:val="00E94A70"/>
    <w:rsid w:val="00E94D43"/>
    <w:rsid w:val="00E94D72"/>
    <w:rsid w:val="00E97A19"/>
    <w:rsid w:val="00EA06C9"/>
    <w:rsid w:val="00EA105A"/>
    <w:rsid w:val="00EA1792"/>
    <w:rsid w:val="00EA2075"/>
    <w:rsid w:val="00EA2805"/>
    <w:rsid w:val="00EA2871"/>
    <w:rsid w:val="00EA2EE7"/>
    <w:rsid w:val="00EA3091"/>
    <w:rsid w:val="00EA373C"/>
    <w:rsid w:val="00EA3969"/>
    <w:rsid w:val="00EA3DC0"/>
    <w:rsid w:val="00EA4B9F"/>
    <w:rsid w:val="00EA4BB6"/>
    <w:rsid w:val="00EA4EF4"/>
    <w:rsid w:val="00EA564E"/>
    <w:rsid w:val="00EA690F"/>
    <w:rsid w:val="00EA77D5"/>
    <w:rsid w:val="00EA7B3B"/>
    <w:rsid w:val="00EB05E8"/>
    <w:rsid w:val="00EB171A"/>
    <w:rsid w:val="00EB1877"/>
    <w:rsid w:val="00EB1D13"/>
    <w:rsid w:val="00EB1FA7"/>
    <w:rsid w:val="00EB23AB"/>
    <w:rsid w:val="00EB2706"/>
    <w:rsid w:val="00EB29B3"/>
    <w:rsid w:val="00EB29D8"/>
    <w:rsid w:val="00EB2B32"/>
    <w:rsid w:val="00EB302B"/>
    <w:rsid w:val="00EB3997"/>
    <w:rsid w:val="00EB3AA9"/>
    <w:rsid w:val="00EB3E5E"/>
    <w:rsid w:val="00EB3F86"/>
    <w:rsid w:val="00EB42B0"/>
    <w:rsid w:val="00EB4789"/>
    <w:rsid w:val="00EB4E62"/>
    <w:rsid w:val="00EB4F99"/>
    <w:rsid w:val="00EB5F6F"/>
    <w:rsid w:val="00EB6065"/>
    <w:rsid w:val="00EB6C1F"/>
    <w:rsid w:val="00EB75F8"/>
    <w:rsid w:val="00EC07F1"/>
    <w:rsid w:val="00EC1447"/>
    <w:rsid w:val="00EC159F"/>
    <w:rsid w:val="00EC23F7"/>
    <w:rsid w:val="00EC24A4"/>
    <w:rsid w:val="00EC2AC7"/>
    <w:rsid w:val="00EC2EC6"/>
    <w:rsid w:val="00EC2F2A"/>
    <w:rsid w:val="00EC30BC"/>
    <w:rsid w:val="00EC33C2"/>
    <w:rsid w:val="00EC3BA5"/>
    <w:rsid w:val="00EC4158"/>
    <w:rsid w:val="00EC437C"/>
    <w:rsid w:val="00EC5807"/>
    <w:rsid w:val="00EC5EA9"/>
    <w:rsid w:val="00EC5ED4"/>
    <w:rsid w:val="00EC63E0"/>
    <w:rsid w:val="00EC6A9D"/>
    <w:rsid w:val="00EC6D03"/>
    <w:rsid w:val="00EC777D"/>
    <w:rsid w:val="00EC7D6B"/>
    <w:rsid w:val="00ED00DC"/>
    <w:rsid w:val="00ED083B"/>
    <w:rsid w:val="00ED0C07"/>
    <w:rsid w:val="00ED1018"/>
    <w:rsid w:val="00ED1278"/>
    <w:rsid w:val="00ED14CD"/>
    <w:rsid w:val="00ED1AAF"/>
    <w:rsid w:val="00ED1B9D"/>
    <w:rsid w:val="00ED211F"/>
    <w:rsid w:val="00ED24D5"/>
    <w:rsid w:val="00ED25A1"/>
    <w:rsid w:val="00ED29EB"/>
    <w:rsid w:val="00ED2E97"/>
    <w:rsid w:val="00ED2F2A"/>
    <w:rsid w:val="00ED3F49"/>
    <w:rsid w:val="00ED43E1"/>
    <w:rsid w:val="00ED4F24"/>
    <w:rsid w:val="00ED59F8"/>
    <w:rsid w:val="00ED5FEB"/>
    <w:rsid w:val="00ED6640"/>
    <w:rsid w:val="00ED6E5A"/>
    <w:rsid w:val="00ED6E60"/>
    <w:rsid w:val="00ED7279"/>
    <w:rsid w:val="00ED7468"/>
    <w:rsid w:val="00ED75AF"/>
    <w:rsid w:val="00ED7CB4"/>
    <w:rsid w:val="00EE013B"/>
    <w:rsid w:val="00EE037C"/>
    <w:rsid w:val="00EE0473"/>
    <w:rsid w:val="00EE04C5"/>
    <w:rsid w:val="00EE061B"/>
    <w:rsid w:val="00EE06DC"/>
    <w:rsid w:val="00EE1F49"/>
    <w:rsid w:val="00EE2442"/>
    <w:rsid w:val="00EE2F0E"/>
    <w:rsid w:val="00EE302D"/>
    <w:rsid w:val="00EE3E69"/>
    <w:rsid w:val="00EE41FC"/>
    <w:rsid w:val="00EE46CF"/>
    <w:rsid w:val="00EE5047"/>
    <w:rsid w:val="00EE5F81"/>
    <w:rsid w:val="00EE6513"/>
    <w:rsid w:val="00EE6CDD"/>
    <w:rsid w:val="00EE7A19"/>
    <w:rsid w:val="00EE7C2B"/>
    <w:rsid w:val="00EE7CF8"/>
    <w:rsid w:val="00EF0153"/>
    <w:rsid w:val="00EF061F"/>
    <w:rsid w:val="00EF0749"/>
    <w:rsid w:val="00EF08EC"/>
    <w:rsid w:val="00EF0D37"/>
    <w:rsid w:val="00EF111A"/>
    <w:rsid w:val="00EF15C2"/>
    <w:rsid w:val="00EF1D7D"/>
    <w:rsid w:val="00EF20CC"/>
    <w:rsid w:val="00EF318A"/>
    <w:rsid w:val="00EF381D"/>
    <w:rsid w:val="00EF43F2"/>
    <w:rsid w:val="00EF4A83"/>
    <w:rsid w:val="00EF4E39"/>
    <w:rsid w:val="00EF4FC5"/>
    <w:rsid w:val="00EF50A2"/>
    <w:rsid w:val="00EF5988"/>
    <w:rsid w:val="00EF5D27"/>
    <w:rsid w:val="00EF6AA7"/>
    <w:rsid w:val="00EF6C42"/>
    <w:rsid w:val="00EF6D9E"/>
    <w:rsid w:val="00EF781B"/>
    <w:rsid w:val="00EF7831"/>
    <w:rsid w:val="00EF7960"/>
    <w:rsid w:val="00F006EF"/>
    <w:rsid w:val="00F00C30"/>
    <w:rsid w:val="00F011E9"/>
    <w:rsid w:val="00F01A00"/>
    <w:rsid w:val="00F01D87"/>
    <w:rsid w:val="00F023A2"/>
    <w:rsid w:val="00F0243F"/>
    <w:rsid w:val="00F0294E"/>
    <w:rsid w:val="00F02A8B"/>
    <w:rsid w:val="00F02BDB"/>
    <w:rsid w:val="00F02CD0"/>
    <w:rsid w:val="00F05068"/>
    <w:rsid w:val="00F05520"/>
    <w:rsid w:val="00F05AA4"/>
    <w:rsid w:val="00F0606A"/>
    <w:rsid w:val="00F06286"/>
    <w:rsid w:val="00F06988"/>
    <w:rsid w:val="00F06C32"/>
    <w:rsid w:val="00F10736"/>
    <w:rsid w:val="00F112C5"/>
    <w:rsid w:val="00F11721"/>
    <w:rsid w:val="00F120E7"/>
    <w:rsid w:val="00F13569"/>
    <w:rsid w:val="00F13794"/>
    <w:rsid w:val="00F13ED6"/>
    <w:rsid w:val="00F143F4"/>
    <w:rsid w:val="00F14B7C"/>
    <w:rsid w:val="00F15419"/>
    <w:rsid w:val="00F15D96"/>
    <w:rsid w:val="00F160B0"/>
    <w:rsid w:val="00F169E3"/>
    <w:rsid w:val="00F170ED"/>
    <w:rsid w:val="00F17521"/>
    <w:rsid w:val="00F17A70"/>
    <w:rsid w:val="00F20B0A"/>
    <w:rsid w:val="00F20B5D"/>
    <w:rsid w:val="00F20C24"/>
    <w:rsid w:val="00F20DD8"/>
    <w:rsid w:val="00F21C54"/>
    <w:rsid w:val="00F21E47"/>
    <w:rsid w:val="00F21F1F"/>
    <w:rsid w:val="00F2213A"/>
    <w:rsid w:val="00F22A62"/>
    <w:rsid w:val="00F23526"/>
    <w:rsid w:val="00F2398A"/>
    <w:rsid w:val="00F23D73"/>
    <w:rsid w:val="00F246DB"/>
    <w:rsid w:val="00F2504A"/>
    <w:rsid w:val="00F2571D"/>
    <w:rsid w:val="00F25AE3"/>
    <w:rsid w:val="00F25E7C"/>
    <w:rsid w:val="00F26AE6"/>
    <w:rsid w:val="00F274B1"/>
    <w:rsid w:val="00F274BF"/>
    <w:rsid w:val="00F27981"/>
    <w:rsid w:val="00F27EC0"/>
    <w:rsid w:val="00F27EF7"/>
    <w:rsid w:val="00F27F73"/>
    <w:rsid w:val="00F300D2"/>
    <w:rsid w:val="00F30218"/>
    <w:rsid w:val="00F303B8"/>
    <w:rsid w:val="00F307A7"/>
    <w:rsid w:val="00F30CF1"/>
    <w:rsid w:val="00F313E4"/>
    <w:rsid w:val="00F32705"/>
    <w:rsid w:val="00F33409"/>
    <w:rsid w:val="00F33883"/>
    <w:rsid w:val="00F342A4"/>
    <w:rsid w:val="00F346B1"/>
    <w:rsid w:val="00F34A07"/>
    <w:rsid w:val="00F34A0D"/>
    <w:rsid w:val="00F34E1E"/>
    <w:rsid w:val="00F35428"/>
    <w:rsid w:val="00F3609F"/>
    <w:rsid w:val="00F3680A"/>
    <w:rsid w:val="00F37053"/>
    <w:rsid w:val="00F37E95"/>
    <w:rsid w:val="00F401EC"/>
    <w:rsid w:val="00F4038E"/>
    <w:rsid w:val="00F40390"/>
    <w:rsid w:val="00F40978"/>
    <w:rsid w:val="00F416DC"/>
    <w:rsid w:val="00F4229A"/>
    <w:rsid w:val="00F42351"/>
    <w:rsid w:val="00F432EA"/>
    <w:rsid w:val="00F438A1"/>
    <w:rsid w:val="00F44093"/>
    <w:rsid w:val="00F440A5"/>
    <w:rsid w:val="00F459F8"/>
    <w:rsid w:val="00F45E35"/>
    <w:rsid w:val="00F45EE6"/>
    <w:rsid w:val="00F4666D"/>
    <w:rsid w:val="00F469D6"/>
    <w:rsid w:val="00F46BE0"/>
    <w:rsid w:val="00F46F77"/>
    <w:rsid w:val="00F4736B"/>
    <w:rsid w:val="00F476F5"/>
    <w:rsid w:val="00F50265"/>
    <w:rsid w:val="00F505F6"/>
    <w:rsid w:val="00F50AAB"/>
    <w:rsid w:val="00F512B6"/>
    <w:rsid w:val="00F51ADF"/>
    <w:rsid w:val="00F52027"/>
    <w:rsid w:val="00F52043"/>
    <w:rsid w:val="00F5239E"/>
    <w:rsid w:val="00F52A9E"/>
    <w:rsid w:val="00F52D6A"/>
    <w:rsid w:val="00F53942"/>
    <w:rsid w:val="00F54022"/>
    <w:rsid w:val="00F551C4"/>
    <w:rsid w:val="00F5546F"/>
    <w:rsid w:val="00F55982"/>
    <w:rsid w:val="00F55A59"/>
    <w:rsid w:val="00F561AF"/>
    <w:rsid w:val="00F56334"/>
    <w:rsid w:val="00F56460"/>
    <w:rsid w:val="00F57A4F"/>
    <w:rsid w:val="00F6023B"/>
    <w:rsid w:val="00F60302"/>
    <w:rsid w:val="00F60798"/>
    <w:rsid w:val="00F607E5"/>
    <w:rsid w:val="00F60CEE"/>
    <w:rsid w:val="00F60ECA"/>
    <w:rsid w:val="00F60F56"/>
    <w:rsid w:val="00F6172C"/>
    <w:rsid w:val="00F6196C"/>
    <w:rsid w:val="00F61C85"/>
    <w:rsid w:val="00F61FF1"/>
    <w:rsid w:val="00F623E0"/>
    <w:rsid w:val="00F626F8"/>
    <w:rsid w:val="00F631DA"/>
    <w:rsid w:val="00F6348E"/>
    <w:rsid w:val="00F6356C"/>
    <w:rsid w:val="00F63B38"/>
    <w:rsid w:val="00F64C16"/>
    <w:rsid w:val="00F65E6C"/>
    <w:rsid w:val="00F66C6D"/>
    <w:rsid w:val="00F673B0"/>
    <w:rsid w:val="00F67E54"/>
    <w:rsid w:val="00F70F7C"/>
    <w:rsid w:val="00F70FA8"/>
    <w:rsid w:val="00F71291"/>
    <w:rsid w:val="00F715F4"/>
    <w:rsid w:val="00F716FC"/>
    <w:rsid w:val="00F7183B"/>
    <w:rsid w:val="00F725FB"/>
    <w:rsid w:val="00F72C57"/>
    <w:rsid w:val="00F72FFD"/>
    <w:rsid w:val="00F7345A"/>
    <w:rsid w:val="00F73DE9"/>
    <w:rsid w:val="00F746A8"/>
    <w:rsid w:val="00F74BF4"/>
    <w:rsid w:val="00F752BE"/>
    <w:rsid w:val="00F75E14"/>
    <w:rsid w:val="00F7613A"/>
    <w:rsid w:val="00F7627E"/>
    <w:rsid w:val="00F7633C"/>
    <w:rsid w:val="00F767B0"/>
    <w:rsid w:val="00F7685D"/>
    <w:rsid w:val="00F76896"/>
    <w:rsid w:val="00F76D42"/>
    <w:rsid w:val="00F77086"/>
    <w:rsid w:val="00F77308"/>
    <w:rsid w:val="00F77399"/>
    <w:rsid w:val="00F77723"/>
    <w:rsid w:val="00F77C17"/>
    <w:rsid w:val="00F80133"/>
    <w:rsid w:val="00F8174D"/>
    <w:rsid w:val="00F834CE"/>
    <w:rsid w:val="00F83645"/>
    <w:rsid w:val="00F840D3"/>
    <w:rsid w:val="00F845EE"/>
    <w:rsid w:val="00F849AB"/>
    <w:rsid w:val="00F84C74"/>
    <w:rsid w:val="00F85439"/>
    <w:rsid w:val="00F85F8F"/>
    <w:rsid w:val="00F86BB2"/>
    <w:rsid w:val="00F8702E"/>
    <w:rsid w:val="00F900B3"/>
    <w:rsid w:val="00F916BA"/>
    <w:rsid w:val="00F917B3"/>
    <w:rsid w:val="00F917F3"/>
    <w:rsid w:val="00F92F3B"/>
    <w:rsid w:val="00F93055"/>
    <w:rsid w:val="00F93089"/>
    <w:rsid w:val="00F9395E"/>
    <w:rsid w:val="00F93E4C"/>
    <w:rsid w:val="00F94702"/>
    <w:rsid w:val="00F94872"/>
    <w:rsid w:val="00F94BF0"/>
    <w:rsid w:val="00F957C8"/>
    <w:rsid w:val="00F961C8"/>
    <w:rsid w:val="00F96528"/>
    <w:rsid w:val="00F96609"/>
    <w:rsid w:val="00F969C2"/>
    <w:rsid w:val="00F969CF"/>
    <w:rsid w:val="00F96C52"/>
    <w:rsid w:val="00F971D5"/>
    <w:rsid w:val="00F974E1"/>
    <w:rsid w:val="00FA0763"/>
    <w:rsid w:val="00FA0A63"/>
    <w:rsid w:val="00FA1077"/>
    <w:rsid w:val="00FA11AB"/>
    <w:rsid w:val="00FA12DF"/>
    <w:rsid w:val="00FA12FA"/>
    <w:rsid w:val="00FA1537"/>
    <w:rsid w:val="00FA1574"/>
    <w:rsid w:val="00FA18B9"/>
    <w:rsid w:val="00FA193D"/>
    <w:rsid w:val="00FA1F17"/>
    <w:rsid w:val="00FA1F3E"/>
    <w:rsid w:val="00FA1F8F"/>
    <w:rsid w:val="00FA2FE2"/>
    <w:rsid w:val="00FA31DC"/>
    <w:rsid w:val="00FA3371"/>
    <w:rsid w:val="00FA3BC7"/>
    <w:rsid w:val="00FA42BE"/>
    <w:rsid w:val="00FA44DD"/>
    <w:rsid w:val="00FA5601"/>
    <w:rsid w:val="00FA5AF9"/>
    <w:rsid w:val="00FA6AA7"/>
    <w:rsid w:val="00FA78AA"/>
    <w:rsid w:val="00FB0A73"/>
    <w:rsid w:val="00FB0A98"/>
    <w:rsid w:val="00FB0BC0"/>
    <w:rsid w:val="00FB1220"/>
    <w:rsid w:val="00FB1524"/>
    <w:rsid w:val="00FB1B11"/>
    <w:rsid w:val="00FB1C89"/>
    <w:rsid w:val="00FB1D61"/>
    <w:rsid w:val="00FB245E"/>
    <w:rsid w:val="00FB2D74"/>
    <w:rsid w:val="00FB3092"/>
    <w:rsid w:val="00FB30D9"/>
    <w:rsid w:val="00FB3506"/>
    <w:rsid w:val="00FB3FAE"/>
    <w:rsid w:val="00FB4041"/>
    <w:rsid w:val="00FB4B3C"/>
    <w:rsid w:val="00FB4C65"/>
    <w:rsid w:val="00FB52C0"/>
    <w:rsid w:val="00FB56F1"/>
    <w:rsid w:val="00FB5D62"/>
    <w:rsid w:val="00FB5EA4"/>
    <w:rsid w:val="00FB67CA"/>
    <w:rsid w:val="00FB73FD"/>
    <w:rsid w:val="00FB75CB"/>
    <w:rsid w:val="00FB7D44"/>
    <w:rsid w:val="00FC06FA"/>
    <w:rsid w:val="00FC0BAE"/>
    <w:rsid w:val="00FC0D1A"/>
    <w:rsid w:val="00FC0F06"/>
    <w:rsid w:val="00FC14C1"/>
    <w:rsid w:val="00FC25CC"/>
    <w:rsid w:val="00FC2B63"/>
    <w:rsid w:val="00FC46E7"/>
    <w:rsid w:val="00FC4877"/>
    <w:rsid w:val="00FC49A4"/>
    <w:rsid w:val="00FC4E05"/>
    <w:rsid w:val="00FC51DE"/>
    <w:rsid w:val="00FC658A"/>
    <w:rsid w:val="00FC665D"/>
    <w:rsid w:val="00FC68EC"/>
    <w:rsid w:val="00FC6EFE"/>
    <w:rsid w:val="00FC73B6"/>
    <w:rsid w:val="00FC7AB7"/>
    <w:rsid w:val="00FC7CEF"/>
    <w:rsid w:val="00FD0969"/>
    <w:rsid w:val="00FD0D73"/>
    <w:rsid w:val="00FD0F46"/>
    <w:rsid w:val="00FD153D"/>
    <w:rsid w:val="00FD2228"/>
    <w:rsid w:val="00FD2290"/>
    <w:rsid w:val="00FD230D"/>
    <w:rsid w:val="00FD2AD9"/>
    <w:rsid w:val="00FD3258"/>
    <w:rsid w:val="00FD33CB"/>
    <w:rsid w:val="00FD343C"/>
    <w:rsid w:val="00FD38CE"/>
    <w:rsid w:val="00FD3ACD"/>
    <w:rsid w:val="00FD4453"/>
    <w:rsid w:val="00FD459A"/>
    <w:rsid w:val="00FD45AA"/>
    <w:rsid w:val="00FD46AC"/>
    <w:rsid w:val="00FD4869"/>
    <w:rsid w:val="00FD58B0"/>
    <w:rsid w:val="00FD624B"/>
    <w:rsid w:val="00FD634B"/>
    <w:rsid w:val="00FD7F7A"/>
    <w:rsid w:val="00FE0178"/>
    <w:rsid w:val="00FE01F1"/>
    <w:rsid w:val="00FE108D"/>
    <w:rsid w:val="00FE143E"/>
    <w:rsid w:val="00FE1560"/>
    <w:rsid w:val="00FE1D0E"/>
    <w:rsid w:val="00FE1FFE"/>
    <w:rsid w:val="00FE2840"/>
    <w:rsid w:val="00FE2B91"/>
    <w:rsid w:val="00FE3635"/>
    <w:rsid w:val="00FE3834"/>
    <w:rsid w:val="00FE3BFC"/>
    <w:rsid w:val="00FE446D"/>
    <w:rsid w:val="00FE53C5"/>
    <w:rsid w:val="00FE53E2"/>
    <w:rsid w:val="00FE5B49"/>
    <w:rsid w:val="00FE5C1E"/>
    <w:rsid w:val="00FE61BC"/>
    <w:rsid w:val="00FE6B1D"/>
    <w:rsid w:val="00FE7A41"/>
    <w:rsid w:val="00FE7C62"/>
    <w:rsid w:val="00FF038E"/>
    <w:rsid w:val="00FF03F0"/>
    <w:rsid w:val="00FF08B0"/>
    <w:rsid w:val="00FF0A8C"/>
    <w:rsid w:val="00FF1119"/>
    <w:rsid w:val="00FF16A8"/>
    <w:rsid w:val="00FF228D"/>
    <w:rsid w:val="00FF2A50"/>
    <w:rsid w:val="00FF2F66"/>
    <w:rsid w:val="00FF3732"/>
    <w:rsid w:val="00FF3E98"/>
    <w:rsid w:val="00FF3EFF"/>
    <w:rsid w:val="00FF4B3F"/>
    <w:rsid w:val="00FF4C43"/>
    <w:rsid w:val="00FF4CBE"/>
    <w:rsid w:val="00FF5184"/>
    <w:rsid w:val="00FF6377"/>
    <w:rsid w:val="00FF64FB"/>
    <w:rsid w:val="00FF6B43"/>
    <w:rsid w:val="00FF6BDB"/>
    <w:rsid w:val="00FF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1B4712"/>
  <w15:chartTrackingRefBased/>
  <w15:docId w15:val="{CDD25975-939D-4015-8BB2-80BC1019D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F77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right="-36"/>
      <w:jc w:val="both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-36" w:hanging="18"/>
      <w:jc w:val="both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90" w:right="-36"/>
      <w:jc w:val="both"/>
      <w:outlineLvl w:val="2"/>
    </w:pPr>
    <w:rPr>
      <w:rFonts w:ascii="Angsana New" w:hAnsi="Angsana New"/>
      <w:b/>
      <w:bCs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right="-36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900"/>
        <w:tab w:val="left" w:pos="1440"/>
        <w:tab w:val="left" w:pos="2160"/>
      </w:tabs>
      <w:ind w:right="-43"/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900"/>
        <w:tab w:val="left" w:pos="1440"/>
        <w:tab w:val="left" w:pos="2160"/>
      </w:tabs>
      <w:ind w:right="-43"/>
      <w:jc w:val="both"/>
      <w:outlineLvl w:val="5"/>
    </w:pPr>
    <w:rPr>
      <w:rFonts w:ascii="Angsana New" w:hAnsi="Angsana New"/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ind w:right="-36"/>
      <w:jc w:val="both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a">
    <w:name w:val="เรือ"/>
    <w:basedOn w:val="Normal"/>
    <w:pPr>
      <w:tabs>
        <w:tab w:val="left" w:pos="720"/>
        <w:tab w:val="left" w:pos="1440"/>
        <w:tab w:val="left" w:pos="2160"/>
        <w:tab w:val="left" w:pos="6300"/>
        <w:tab w:val="center" w:pos="6740"/>
        <w:tab w:val="right" w:pos="7200"/>
        <w:tab w:val="left" w:pos="7820"/>
        <w:tab w:val="right" w:pos="8540"/>
      </w:tabs>
      <w:ind w:left="1440" w:right="220" w:hanging="1440"/>
      <w:jc w:val="both"/>
    </w:pPr>
    <w:rPr>
      <w:rFonts w:cs="AngsanaUPC"/>
      <w:sz w:val="32"/>
      <w:szCs w:val="32"/>
    </w:rPr>
  </w:style>
  <w:style w:type="paragraph" w:customStyle="1" w:styleId="a0">
    <w:name w:val="à¹×éÍàÃ×èÍ§"/>
    <w:basedOn w:val="Normal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link w:val="BodyTextIndentChar"/>
    <w:pPr>
      <w:tabs>
        <w:tab w:val="left" w:pos="900"/>
        <w:tab w:val="left" w:pos="2160"/>
      </w:tabs>
      <w:ind w:left="720"/>
      <w:jc w:val="thaiDistribute"/>
    </w:pPr>
    <w:rPr>
      <w:rFonts w:ascii="Angsana New" w:hAnsi="Angsana New"/>
      <w:sz w:val="28"/>
      <w:szCs w:val="28"/>
    </w:rPr>
  </w:style>
  <w:style w:type="paragraph" w:styleId="BodyTextIndent2">
    <w:name w:val="Body Text Indent 2"/>
    <w:basedOn w:val="Normal"/>
    <w:link w:val="BodyTextIndent2Char"/>
    <w:pPr>
      <w:overflowPunct/>
      <w:autoSpaceDE/>
      <w:autoSpaceDN/>
      <w:adjustRightInd/>
      <w:ind w:left="720"/>
      <w:textAlignment w:val="auto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overflowPunct/>
      <w:autoSpaceDE/>
      <w:autoSpaceDN/>
      <w:adjustRightInd/>
      <w:ind w:left="720"/>
      <w:textAlignment w:val="auto"/>
    </w:pPr>
    <w:rPr>
      <w:rFonts w:hAnsi="Times New Roman"/>
      <w:szCs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1">
    <w:name w:val="เนื้อเรื่อง"/>
    <w:basedOn w:val="Normal"/>
    <w:uiPriority w:val="9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pPr>
      <w:tabs>
        <w:tab w:val="left" w:pos="720"/>
      </w:tabs>
      <w:ind w:right="-36"/>
      <w:jc w:val="both"/>
    </w:pPr>
    <w:rPr>
      <w:rFonts w:hAnsi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742518"/>
    <w:rPr>
      <w:rFonts w:ascii="Tahoma" w:hAnsi="Tahoma"/>
      <w:sz w:val="16"/>
      <w:szCs w:val="18"/>
    </w:rPr>
  </w:style>
  <w:style w:type="paragraph" w:styleId="NormalIndent">
    <w:name w:val="Normal Indent"/>
    <w:basedOn w:val="Normal"/>
    <w:rsid w:val="00975E5A"/>
    <w:pPr>
      <w:overflowPunct/>
      <w:autoSpaceDE/>
      <w:autoSpaceDN/>
      <w:adjustRightInd/>
      <w:ind w:left="720"/>
      <w:textAlignment w:val="auto"/>
    </w:pPr>
    <w:rPr>
      <w:rFonts w:ascii="Cordia New" w:hAnsi="Cordia New" w:cs="CordiaUPC"/>
      <w:color w:val="000080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rsid w:val="002A1B0F"/>
    <w:rPr>
      <w:rFonts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EB3A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uiPriority w:val="99"/>
    <w:semiHidden/>
    <w:rsid w:val="00FA12FA"/>
    <w:rPr>
      <w:rFonts w:cs="Times New Roman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locked/>
    <w:rsid w:val="00FA12FA"/>
    <w:rPr>
      <w:rFonts w:hAnsi="Tms Rmn" w:cs="CordiaUPC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rsid w:val="00CF7BC7"/>
    <w:rPr>
      <w:rFonts w:ascii="Times New Roman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A152AE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bidi="ar-SA"/>
    </w:rPr>
  </w:style>
  <w:style w:type="paragraph" w:styleId="BodyText3">
    <w:name w:val="Body Text 3"/>
    <w:basedOn w:val="Normal"/>
    <w:link w:val="BodyText3Char"/>
    <w:rsid w:val="00B66EC4"/>
    <w:pPr>
      <w:jc w:val="thaiDistribute"/>
    </w:pPr>
    <w:rPr>
      <w:rFonts w:hAnsi="Times New Roman"/>
      <w:b/>
      <w:bCs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C0AE9"/>
    <w:rPr>
      <w:rFonts w:cs="Angsana New"/>
      <w:b/>
      <w:bCs/>
      <w:sz w:val="20"/>
      <w:szCs w:val="23"/>
    </w:rPr>
  </w:style>
  <w:style w:type="paragraph" w:styleId="Caption">
    <w:name w:val="caption"/>
    <w:basedOn w:val="Normal"/>
    <w:next w:val="Normal"/>
    <w:qFormat/>
    <w:rsid w:val="00B14CEA"/>
    <w:pPr>
      <w:tabs>
        <w:tab w:val="left" w:pos="900"/>
        <w:tab w:val="left" w:pos="1440"/>
        <w:tab w:val="left" w:pos="2160"/>
      </w:tabs>
      <w:spacing w:before="24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CharChar2">
    <w:name w:val="Char Char2"/>
    <w:rsid w:val="00EB171A"/>
    <w:rPr>
      <w:rFonts w:asci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9D70E7"/>
    <w:rPr>
      <w:rFonts w:ascii="Tahoma" w:hAnsi="Tahoma"/>
      <w:sz w:val="16"/>
      <w:szCs w:val="20"/>
    </w:rPr>
  </w:style>
  <w:style w:type="table" w:styleId="TableGrid">
    <w:name w:val="Table Grid"/>
    <w:basedOn w:val="TableNormal"/>
    <w:uiPriority w:val="39"/>
    <w:rsid w:val="0065767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716F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621EB6"/>
  </w:style>
  <w:style w:type="table" w:customStyle="1" w:styleId="TableGrid1">
    <w:name w:val="Table Grid1"/>
    <w:basedOn w:val="TableNormal"/>
    <w:next w:val="TableGrid"/>
    <w:uiPriority w:val="59"/>
    <w:rsid w:val="0033300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9700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D843D4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D843D4"/>
    <w:rPr>
      <w:rFonts w:ascii="Times New Roman"/>
      <w:sz w:val="24"/>
      <w:szCs w:val="30"/>
    </w:rPr>
  </w:style>
  <w:style w:type="character" w:customStyle="1" w:styleId="Heading4Char">
    <w:name w:val="Heading 4 Char"/>
    <w:link w:val="Heading4"/>
    <w:uiPriority w:val="9"/>
    <w:rsid w:val="00E1178D"/>
    <w:rPr>
      <w:rFonts w:ascii="Angsana New" w:hAnsi="Angsana New"/>
      <w:sz w:val="32"/>
      <w:szCs w:val="32"/>
      <w:lang w:val="en-US" w:eastAsia="en-US"/>
    </w:rPr>
  </w:style>
  <w:style w:type="paragraph" w:styleId="NormalWeb">
    <w:name w:val="Normal (Web)"/>
    <w:basedOn w:val="Normal"/>
    <w:uiPriority w:val="99"/>
    <w:unhideWhenUsed/>
    <w:rsid w:val="00FA44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FA44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A44DD"/>
    <w:rPr>
      <w:b/>
      <w:bCs/>
    </w:rPr>
  </w:style>
  <w:style w:type="character" w:styleId="Emphasis">
    <w:name w:val="Emphasis"/>
    <w:uiPriority w:val="20"/>
    <w:qFormat/>
    <w:rsid w:val="00FA44DD"/>
    <w:rPr>
      <w:i/>
      <w:iCs/>
    </w:rPr>
  </w:style>
  <w:style w:type="paragraph" w:customStyle="1" w:styleId="Style1">
    <w:name w:val="Style1"/>
    <w:next w:val="Normal"/>
    <w:qFormat/>
    <w:rsid w:val="006847C6"/>
    <w:pPr>
      <w:ind w:left="504" w:hanging="504"/>
      <w:jc w:val="both"/>
    </w:pPr>
    <w:rPr>
      <w:rFonts w:ascii="Browallia New" w:hAnsi="Browallia New" w:cs="Browallia New"/>
      <w:sz w:val="26"/>
      <w:szCs w:val="26"/>
    </w:rPr>
  </w:style>
  <w:style w:type="table" w:customStyle="1" w:styleId="TableGrid4">
    <w:name w:val="Table Grid4"/>
    <w:basedOn w:val="TableNormal"/>
    <w:next w:val="TableGrid"/>
    <w:uiPriority w:val="39"/>
    <w:rsid w:val="006847C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66653D"/>
    <w:rPr>
      <w:rFonts w:ascii="Angsana New" w:hAnsi="Angsana New"/>
      <w:sz w:val="28"/>
      <w:szCs w:val="28"/>
      <w:lang w:val="en-US" w:eastAsia="en-US"/>
    </w:rPr>
  </w:style>
  <w:style w:type="table" w:styleId="TableGridLight">
    <w:name w:val="Grid Table Light"/>
    <w:basedOn w:val="TableNormal"/>
    <w:uiPriority w:val="40"/>
    <w:rsid w:val="00EC2AC7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BlockText">
    <w:name w:val="Block Text"/>
    <w:basedOn w:val="Normal"/>
    <w:uiPriority w:val="99"/>
    <w:unhideWhenUsed/>
    <w:rsid w:val="00BC1809"/>
    <w:pPr>
      <w:overflowPunct/>
      <w:autoSpaceDE/>
      <w:autoSpaceDN/>
      <w:adjustRightInd/>
      <w:ind w:left="180" w:right="-693" w:hanging="11"/>
      <w:jc w:val="thaiDistribute"/>
      <w:textAlignment w:val="auto"/>
    </w:pPr>
    <w:rPr>
      <w:rFonts w:hAnsi="Times New Roman"/>
      <w:sz w:val="22"/>
      <w:szCs w:val="28"/>
    </w:rPr>
  </w:style>
  <w:style w:type="character" w:customStyle="1" w:styleId="Heading3Char">
    <w:name w:val="Heading 3 Char"/>
    <w:link w:val="Heading3"/>
    <w:uiPriority w:val="9"/>
    <w:rsid w:val="00577AB4"/>
    <w:rPr>
      <w:rFonts w:ascii="Angsana New" w:hAnsi="Angsana New"/>
      <w:b/>
      <w:bCs/>
      <w:sz w:val="18"/>
      <w:szCs w:val="18"/>
      <w:u w:val="single"/>
      <w:lang w:val="en-US" w:eastAsia="en-US"/>
    </w:rPr>
  </w:style>
  <w:style w:type="paragraph" w:styleId="NoSpacing">
    <w:name w:val="No Spacing"/>
    <w:uiPriority w:val="1"/>
    <w:qFormat/>
    <w:rsid w:val="00BC7F9B"/>
    <w:rPr>
      <w:rFonts w:ascii="Ink Free" w:eastAsia="Ink Free" w:hAnsi="Ink Free" w:cs="Ink Free"/>
      <w:color w:val="00B050"/>
    </w:rPr>
  </w:style>
  <w:style w:type="character" w:customStyle="1" w:styleId="FooterChar">
    <w:name w:val="Footer Char"/>
    <w:link w:val="Footer"/>
    <w:uiPriority w:val="99"/>
    <w:rsid w:val="00A45C70"/>
    <w:rPr>
      <w:rFonts w:ascii="Times New Roman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A45C70"/>
    <w:rPr>
      <w:rFonts w:ascii="Angsana New" w:hAnsi="Angsana New"/>
      <w:sz w:val="26"/>
      <w:szCs w:val="26"/>
      <w:u w:val="single"/>
      <w:lang w:val="en-US" w:eastAsia="en-US"/>
    </w:rPr>
  </w:style>
  <w:style w:type="character" w:customStyle="1" w:styleId="Heading5Char">
    <w:name w:val="Heading 5 Char"/>
    <w:link w:val="Heading5"/>
    <w:rsid w:val="00A45C70"/>
    <w:rPr>
      <w:rFonts w:ascii="Angsana New" w:hAnsi="Angsana New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A45C70"/>
    <w:rPr>
      <w:rFonts w:ascii="Angsana New" w:hAnsi="Angsana New"/>
      <w:b/>
      <w:b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A45C70"/>
    <w:rPr>
      <w:rFonts w:ascii="Angsana New" w:hAnsi="Angsana New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A45C70"/>
    <w:rPr>
      <w:rFonts w:ascii="Angsana New" w:hAnsi="Angsana New"/>
      <w:sz w:val="26"/>
      <w:szCs w:val="26"/>
      <w:u w:val="single"/>
      <w:lang w:val="en-US" w:eastAsia="en-US"/>
    </w:rPr>
  </w:style>
  <w:style w:type="character" w:customStyle="1" w:styleId="Heading9Char">
    <w:name w:val="Heading 9 Char"/>
    <w:link w:val="Heading9"/>
    <w:rsid w:val="00A45C70"/>
    <w:rPr>
      <w:rFonts w:ascii="Angsana New" w:hAnsi="Angsana New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A45C70"/>
    <w:rPr>
      <w:rFonts w:ascii="Angsana New" w:hAns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A45C70"/>
    <w:rPr>
      <w:rFonts w:ascii="Times New Roman" w:hAnsi="Times New Roman"/>
      <w:sz w:val="24"/>
      <w:szCs w:val="28"/>
      <w:lang w:val="en-US" w:eastAsia="en-US"/>
    </w:rPr>
  </w:style>
  <w:style w:type="character" w:customStyle="1" w:styleId="BodyTextIndent3Char">
    <w:name w:val="Body Text Indent 3 Char"/>
    <w:link w:val="BodyTextIndent3"/>
    <w:rsid w:val="00A45C70"/>
    <w:rPr>
      <w:rFonts w:ascii="Times New Roman" w:hAnsi="Times New Roman"/>
      <w:sz w:val="24"/>
      <w:szCs w:val="28"/>
      <w:lang w:val="en-US" w:eastAsia="en-US"/>
    </w:rPr>
  </w:style>
  <w:style w:type="character" w:customStyle="1" w:styleId="BodyTextChar">
    <w:name w:val="Body Text Char"/>
    <w:link w:val="BodyText"/>
    <w:rsid w:val="00A45C70"/>
    <w:rPr>
      <w:rFonts w:ascii="Times New Roman" w:hAnsi="Times New Roman"/>
      <w:lang w:val="en-US" w:eastAsia="en-US"/>
    </w:rPr>
  </w:style>
  <w:style w:type="character" w:customStyle="1" w:styleId="BalloonTextChar">
    <w:name w:val="Balloon Text Char"/>
    <w:link w:val="BalloonText"/>
    <w:semiHidden/>
    <w:rsid w:val="00A45C70"/>
    <w:rPr>
      <w:rFonts w:ascii="Tahoma" w:hAnsi="Tahoma"/>
      <w:sz w:val="16"/>
      <w:szCs w:val="18"/>
      <w:lang w:val="en-US" w:eastAsia="en-US"/>
    </w:rPr>
  </w:style>
  <w:style w:type="character" w:customStyle="1" w:styleId="BodyText3Char">
    <w:name w:val="Body Text 3 Char"/>
    <w:link w:val="BodyText3"/>
    <w:rsid w:val="00A45C70"/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CommentSubjectChar">
    <w:name w:val="Comment Subject Char"/>
    <w:link w:val="CommentSubject"/>
    <w:semiHidden/>
    <w:rsid w:val="00A45C70"/>
    <w:rPr>
      <w:rFonts w:ascii="Times New Roman"/>
      <w:b/>
      <w:bCs/>
      <w:szCs w:val="23"/>
      <w:lang w:val="en-US" w:eastAsia="en-US"/>
    </w:rPr>
  </w:style>
  <w:style w:type="character" w:customStyle="1" w:styleId="DocumentMapChar">
    <w:name w:val="Document Map Char"/>
    <w:link w:val="DocumentMap"/>
    <w:rsid w:val="00A45C70"/>
    <w:rPr>
      <w:rFonts w:ascii="Tahoma" w:hAnsi="Tahoma"/>
      <w:sz w:val="16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705CA2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705CA2"/>
    <w:rPr>
      <w:rFonts w:ascii="Arial" w:eastAsia="Arial" w:hAnsi="Arial" w:cs="Browallia New"/>
      <w:color w:val="E27588"/>
      <w:kern w:val="36"/>
      <w:szCs w:val="28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0661A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tab-span">
    <w:name w:val="apple-tab-span"/>
    <w:basedOn w:val="DefaultParagraphFont"/>
    <w:rsid w:val="005C0F80"/>
  </w:style>
  <w:style w:type="paragraph" w:styleId="Revision">
    <w:name w:val="Revision"/>
    <w:hidden/>
    <w:uiPriority w:val="99"/>
    <w:semiHidden/>
    <w:rsid w:val="00DF322F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415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6008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241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61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udit%20C\O\Oriental%20Hotel\Financials\YE12'2000\reportt%20(update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440A5-66DF-4BA4-9A26-422A53E19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reportt (update).dot</Template>
  <TotalTime>5437</TotalTime>
  <Pages>60</Pages>
  <Words>14120</Words>
  <Characters>80488</Characters>
  <Application>Microsoft Office Word</Application>
  <DocSecurity>0</DocSecurity>
  <Lines>670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โรงแรมโอเรียนเต็ล (ประเทศไทย) จำกัด (มหาชน) และบริษัทย่อย</vt:lpstr>
    </vt:vector>
  </TitlesOfParts>
  <Company>ERNST&amp;YOUNG</Company>
  <LinksUpToDate>false</LinksUpToDate>
  <CharactersWithSpaces>94420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โรงแรมโอเรียนเต็ล (ประเทศไทย) จำกัด (มหาชน) และบริษัทย่อย</dc:title>
  <dc:subject/>
  <dc:creator>Audit</dc:creator>
  <cp:keywords/>
  <dc:description/>
  <cp:lastModifiedBy>Siriwan Boonsawat (TH)</cp:lastModifiedBy>
  <cp:revision>453</cp:revision>
  <cp:lastPrinted>2026-02-03T02:18:00Z</cp:lastPrinted>
  <dcterms:created xsi:type="dcterms:W3CDTF">2022-02-07T22:02:00Z</dcterms:created>
  <dcterms:modified xsi:type="dcterms:W3CDTF">2026-02-03T02:21:00Z</dcterms:modified>
</cp:coreProperties>
</file>