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CC2BA7" w14:paraId="33E5E8B9" w14:textId="77777777" w:rsidTr="00B346F1">
        <w:trPr>
          <w:tblHeader/>
        </w:trPr>
        <w:tc>
          <w:tcPr>
            <w:tcW w:w="1098" w:type="dxa"/>
          </w:tcPr>
          <w:p w14:paraId="7D410C2E" w14:textId="77777777" w:rsidR="003B6C8F" w:rsidRPr="00CC2BA7" w:rsidRDefault="00CE17CD" w:rsidP="000B0131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CC2BA7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CC2BA7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</w:tcPr>
          <w:p w14:paraId="437D2AF6" w14:textId="77777777" w:rsidR="003B6C8F" w:rsidRPr="00CC2BA7" w:rsidRDefault="003B6C8F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CC2BA7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CC2BA7" w14:paraId="11769508" w14:textId="77777777" w:rsidTr="00B346F1">
        <w:trPr>
          <w:tblHeader/>
        </w:trPr>
        <w:tc>
          <w:tcPr>
            <w:tcW w:w="1098" w:type="dxa"/>
          </w:tcPr>
          <w:p w14:paraId="161DD461" w14:textId="77777777" w:rsidR="00301C45" w:rsidRPr="00CC2BA7" w:rsidRDefault="00301C45" w:rsidP="000B0131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</w:tcPr>
          <w:p w14:paraId="1169588B" w14:textId="77777777" w:rsidR="00301C45" w:rsidRPr="00CC2BA7" w:rsidRDefault="00301C45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D1A46" w:rsidRPr="00CC2BA7" w14:paraId="4305F847" w14:textId="77777777" w:rsidTr="00B346F1">
        <w:tc>
          <w:tcPr>
            <w:tcW w:w="1098" w:type="dxa"/>
          </w:tcPr>
          <w:p w14:paraId="367F9DA9" w14:textId="77777777" w:rsidR="00CD1A46" w:rsidRPr="00CC2BA7" w:rsidRDefault="00CD1A46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58D01D6E" w14:textId="5BAC428B" w:rsidR="00CD1A46" w:rsidRPr="00CC2BA7" w:rsidRDefault="00CD1A46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C2933" w:rsidRPr="00CC2BA7" w14:paraId="030C28B3" w14:textId="77777777" w:rsidTr="00B346F1">
        <w:tc>
          <w:tcPr>
            <w:tcW w:w="1098" w:type="dxa"/>
          </w:tcPr>
          <w:p w14:paraId="336D38C3" w14:textId="77777777" w:rsidR="007C2933" w:rsidRPr="00CC2BA7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</w:tcPr>
          <w:p w14:paraId="002769A2" w14:textId="51669EA0" w:rsidR="007C2933" w:rsidRPr="00CC2BA7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CC2BA7" w14:paraId="14ED8287" w14:textId="77777777" w:rsidTr="00B346F1">
        <w:tc>
          <w:tcPr>
            <w:tcW w:w="1098" w:type="dxa"/>
          </w:tcPr>
          <w:p w14:paraId="527258DC" w14:textId="77777777" w:rsidR="007C2933" w:rsidRPr="00CC2BA7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07C7BEC0" w14:textId="7AF2DB8C" w:rsidR="007C2933" w:rsidRPr="00CC2BA7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CC2BA7" w14:paraId="7021D0BA" w14:textId="77777777" w:rsidTr="00B346F1">
        <w:tc>
          <w:tcPr>
            <w:tcW w:w="1098" w:type="dxa"/>
          </w:tcPr>
          <w:p w14:paraId="76B5200C" w14:textId="77777777" w:rsidR="007C2933" w:rsidRPr="00CC2BA7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D9B769B" w14:textId="363371D4" w:rsidR="007C2933" w:rsidRPr="00CC2BA7" w:rsidRDefault="006069B4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CC2B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</w:t>
            </w:r>
            <w:r w:rsidR="0005684D" w:rsidRPr="00CC2B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D56F18" w:rsidRPr="00CC2B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บริษัทร่วม</w:t>
            </w:r>
          </w:p>
        </w:tc>
      </w:tr>
      <w:tr w:rsidR="007C2933" w:rsidRPr="00CC2BA7" w14:paraId="17ABE533" w14:textId="77777777" w:rsidTr="00B346F1">
        <w:tc>
          <w:tcPr>
            <w:tcW w:w="1098" w:type="dxa"/>
          </w:tcPr>
          <w:p w14:paraId="6A2380D1" w14:textId="77777777" w:rsidR="007C2933" w:rsidRPr="00CC2BA7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F11C47D" w14:textId="4F8458EB" w:rsidR="007C2933" w:rsidRPr="00CC2BA7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CC2BA7" w14:paraId="7299A91C" w14:textId="77777777" w:rsidTr="00B346F1">
        <w:tc>
          <w:tcPr>
            <w:tcW w:w="1098" w:type="dxa"/>
          </w:tcPr>
          <w:p w14:paraId="01E62896" w14:textId="77777777" w:rsidR="007C2933" w:rsidRPr="00CC2BA7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5AFC15B" w14:textId="55A893F5" w:rsidR="007C2933" w:rsidRPr="00CC2BA7" w:rsidRDefault="001E42B5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เงินกู้ยืมจากสถาบันการเงิน </w:t>
            </w:r>
          </w:p>
        </w:tc>
      </w:tr>
      <w:tr w:rsidR="007C2933" w:rsidRPr="00CC2BA7" w14:paraId="7E38CC72" w14:textId="77777777" w:rsidTr="00B346F1">
        <w:tc>
          <w:tcPr>
            <w:tcW w:w="1098" w:type="dxa"/>
          </w:tcPr>
          <w:p w14:paraId="0BF97B0E" w14:textId="77777777" w:rsidR="007C2933" w:rsidRPr="00CC2BA7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CF28081" w14:textId="271DB1D9" w:rsidR="007C2933" w:rsidRPr="00CC2BA7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CC2B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CC2BA7" w14:paraId="26A12C84" w14:textId="77777777" w:rsidTr="00B346F1">
        <w:tc>
          <w:tcPr>
            <w:tcW w:w="1098" w:type="dxa"/>
          </w:tcPr>
          <w:p w14:paraId="4119C308" w14:textId="77777777" w:rsidR="007C2933" w:rsidRPr="00CC2BA7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145BF3B5" w14:textId="199AF38D" w:rsidR="007C2933" w:rsidRPr="00CC2BA7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C2933" w:rsidRPr="00CC2BA7" w14:paraId="7B2E4839" w14:textId="77777777" w:rsidTr="00B346F1">
        <w:tc>
          <w:tcPr>
            <w:tcW w:w="1098" w:type="dxa"/>
          </w:tcPr>
          <w:p w14:paraId="10357B8E" w14:textId="11CEBFBF" w:rsidR="007C2933" w:rsidRPr="00CC2BA7" w:rsidRDefault="007C2933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ED1A184" w14:textId="3FCBC020" w:rsidR="007C2933" w:rsidRPr="00CC2BA7" w:rsidRDefault="007C2933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CC2BA7" w14:paraId="4B4F8D91" w14:textId="77777777" w:rsidTr="00B346F1">
        <w:tc>
          <w:tcPr>
            <w:tcW w:w="1098" w:type="dxa"/>
          </w:tcPr>
          <w:p w14:paraId="3995BBE7" w14:textId="6C8C3C11" w:rsidR="004E75B8" w:rsidRPr="00CC2BA7" w:rsidRDefault="004E75B8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405656DF" w14:textId="7DF86B9E" w:rsidR="004E75B8" w:rsidRPr="00CC2BA7" w:rsidRDefault="004E75B8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A2DBD" w:rsidRPr="00CC2BA7" w14:paraId="190DD385" w14:textId="77777777" w:rsidTr="00BA2DBD">
        <w:tc>
          <w:tcPr>
            <w:tcW w:w="1098" w:type="dxa"/>
          </w:tcPr>
          <w:p w14:paraId="2AD91856" w14:textId="41D136F0" w:rsidR="00BA2DBD" w:rsidRPr="00CC2BA7" w:rsidRDefault="00BA2DBD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58777DA" w14:textId="2B177A6A" w:rsidR="00BA2DBD" w:rsidRPr="00CC2BA7" w:rsidRDefault="00BA2DBD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DF1A99" w:rsidRPr="00CC2BA7" w14:paraId="3D1A9563" w14:textId="77777777" w:rsidTr="00BA2DBD">
        <w:tc>
          <w:tcPr>
            <w:tcW w:w="1098" w:type="dxa"/>
          </w:tcPr>
          <w:p w14:paraId="43327F8A" w14:textId="27220F05" w:rsidR="00DF1A99" w:rsidRPr="00CC2BA7" w:rsidRDefault="00DF1A99" w:rsidP="000B0131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0353B385" w14:textId="6823AA90" w:rsidR="00DF1A99" w:rsidRPr="00CC2BA7" w:rsidRDefault="00497CF4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C2BA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  <w:tr w:rsidR="00F04388" w:rsidRPr="00CC2BA7" w14:paraId="78B30E20" w14:textId="77777777" w:rsidTr="00BA2DBD">
        <w:tc>
          <w:tcPr>
            <w:tcW w:w="1098" w:type="dxa"/>
          </w:tcPr>
          <w:p w14:paraId="4306E624" w14:textId="7ECC322E" w:rsidR="00F04388" w:rsidRPr="00CC2BA7" w:rsidRDefault="00F04388" w:rsidP="000B0131">
            <w:pPr>
              <w:pStyle w:val="IndexHeading"/>
              <w:spacing w:after="0" w:line="240" w:lineRule="auto"/>
              <w:ind w:left="-98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7AB7CFFD" w14:textId="3B53327A" w:rsidR="00F04388" w:rsidRPr="00CC2BA7" w:rsidRDefault="00F04388" w:rsidP="000B0131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4A24135F" w14:textId="77777777" w:rsidR="003B6C8F" w:rsidRPr="00CC2BA7" w:rsidRDefault="003B6C8F" w:rsidP="000B0131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6507F110" w14:textId="77777777" w:rsidR="003B14EA" w:rsidRPr="00CC2BA7" w:rsidRDefault="003B14EA" w:rsidP="000B0131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CC2BA7" w:rsidRDefault="003B14EA" w:rsidP="000B0131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32301478" w14:textId="52B30C3A" w:rsidR="003B14EA" w:rsidRPr="00CC2BA7" w:rsidRDefault="003B14EA" w:rsidP="000B0131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CC2BA7">
        <w:rPr>
          <w:rFonts w:ascii="Angsana New" w:hAnsi="Angsana New" w:cs="Angsana New"/>
          <w:sz w:val="28"/>
          <w:szCs w:val="28"/>
        </w:rPr>
        <w:br w:type="page"/>
      </w:r>
      <w:r w:rsidR="00451001" w:rsidRPr="00CC2BA7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CC2BA7" w:rsidRDefault="009F1F29" w:rsidP="000B0131">
      <w:pPr>
        <w:pStyle w:val="NoSpacing"/>
        <w:rPr>
          <w:rFonts w:ascii="Angsana New" w:hAnsi="Angsana New"/>
          <w:sz w:val="20"/>
          <w:szCs w:val="20"/>
        </w:rPr>
      </w:pPr>
    </w:p>
    <w:p w14:paraId="5C024287" w14:textId="0CDDEE16" w:rsidR="00A93C94" w:rsidRPr="00CC2BA7" w:rsidRDefault="00451001" w:rsidP="000B013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5D4C72" w:rsidRPr="00CC2BA7">
        <w:rPr>
          <w:rFonts w:ascii="Angsana New" w:hAnsi="Angsana New"/>
          <w:sz w:val="28"/>
          <w:szCs w:val="28"/>
        </w:rPr>
        <w:t xml:space="preserve"> 1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="005D4C72" w:rsidRPr="00CC2BA7">
        <w:rPr>
          <w:rFonts w:ascii="Angsana New" w:hAnsi="Angsana New"/>
          <w:sz w:val="28"/>
          <w:szCs w:val="28"/>
        </w:rPr>
        <w:t xml:space="preserve"> </w:t>
      </w:r>
      <w:r w:rsidR="00190F2D" w:rsidRPr="00CC2BA7">
        <w:rPr>
          <w:rFonts w:ascii="Angsana New" w:hAnsi="Angsana New"/>
          <w:sz w:val="28"/>
          <w:szCs w:val="28"/>
          <w:cs/>
        </w:rPr>
        <w:t>กุมภาพันธ์</w:t>
      </w:r>
      <w:r w:rsidR="0006689A" w:rsidRPr="00CC2BA7">
        <w:rPr>
          <w:rFonts w:ascii="Angsana New" w:hAnsi="Angsana New" w:hint="cs"/>
          <w:sz w:val="28"/>
          <w:szCs w:val="28"/>
          <w:cs/>
        </w:rPr>
        <w:t xml:space="preserve"> 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="00376F9B" w:rsidRPr="00CC2BA7">
        <w:rPr>
          <w:rFonts w:ascii="Angsana New" w:hAnsi="Angsana New"/>
          <w:sz w:val="28"/>
          <w:szCs w:val="28"/>
        </w:rPr>
        <w:t>56</w:t>
      </w:r>
      <w:r w:rsidR="00190F2D" w:rsidRPr="00CC2BA7">
        <w:rPr>
          <w:rFonts w:ascii="Angsana New" w:hAnsi="Angsana New"/>
          <w:sz w:val="28"/>
          <w:szCs w:val="28"/>
        </w:rPr>
        <w:t>9</w:t>
      </w:r>
    </w:p>
    <w:p w14:paraId="0BE545F9" w14:textId="77777777" w:rsidR="00CD1A46" w:rsidRPr="00CC2BA7" w:rsidRDefault="00CD1A46" w:rsidP="000B0131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7C52F42" w14:textId="4F014181" w:rsidR="003B14EA" w:rsidRPr="00CC2BA7" w:rsidRDefault="004F0493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CC2BA7" w:rsidRDefault="00DC1E89" w:rsidP="000B0131">
      <w:pPr>
        <w:pStyle w:val="NoSpacing"/>
        <w:spacing w:line="0" w:lineRule="atLeast"/>
        <w:rPr>
          <w:rFonts w:ascii="Angsana New" w:hAnsi="Angsana New"/>
          <w:szCs w:val="18"/>
        </w:rPr>
      </w:pPr>
      <w:r w:rsidRPr="00CC2BA7">
        <w:rPr>
          <w:rFonts w:ascii="Angsana New" w:hAnsi="Angsana New"/>
          <w:sz w:val="20"/>
          <w:szCs w:val="20"/>
        </w:rPr>
        <w:tab/>
      </w:r>
      <w:r w:rsidRPr="00CC2BA7">
        <w:rPr>
          <w:rFonts w:ascii="Angsana New" w:hAnsi="Angsana New"/>
          <w:sz w:val="20"/>
          <w:szCs w:val="20"/>
        </w:rPr>
        <w:tab/>
      </w:r>
      <w:r w:rsidRPr="00CC2BA7">
        <w:rPr>
          <w:rFonts w:ascii="Angsana New" w:hAnsi="Angsana New"/>
          <w:sz w:val="20"/>
          <w:szCs w:val="20"/>
        </w:rPr>
        <w:tab/>
      </w:r>
    </w:p>
    <w:p w14:paraId="29C7A452" w14:textId="576D4F5B" w:rsidR="00F67D55" w:rsidRPr="00CC2BA7" w:rsidRDefault="00F67D55" w:rsidP="000B0131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CC2BA7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A53C1" w:rsidRPr="00CC2BA7">
        <w:rPr>
          <w:rFonts w:ascii="Angsana New" w:hAnsi="Angsana New"/>
          <w:spacing w:val="-2"/>
          <w:sz w:val="28"/>
          <w:szCs w:val="28"/>
        </w:rPr>
        <w:t>34</w:t>
      </w:r>
      <w:r w:rsidRPr="00CC2BA7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CC2BA7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CC2BA7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B07FAA" w:rsidRPr="00CC2BA7">
        <w:rPr>
          <w:rFonts w:ascii="Angsana New" w:hAnsi="Angsana New"/>
          <w:spacing w:val="-2"/>
          <w:sz w:val="28"/>
          <w:szCs w:val="28"/>
        </w:rPr>
        <w:t xml:space="preserve"> </w:t>
      </w:r>
      <w:r w:rsidRPr="00CC2BA7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CC2BA7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CC2BA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CC2BA7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CC2BA7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CC2BA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CC2BA7">
        <w:rPr>
          <w:rFonts w:ascii="Angsana New" w:hAnsi="Angsana New"/>
          <w:spacing w:val="-2"/>
          <w:sz w:val="28"/>
          <w:szCs w:val="28"/>
        </w:rPr>
        <w:br/>
      </w:r>
      <w:r w:rsidR="00525B1C" w:rsidRPr="00CC2BA7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CC2BA7">
        <w:rPr>
          <w:rFonts w:ascii="Angsana New" w:hAnsi="Angsana New"/>
          <w:spacing w:val="-2"/>
          <w:sz w:val="28"/>
          <w:szCs w:val="28"/>
        </w:rPr>
        <w:br/>
      </w:r>
      <w:r w:rsidR="00CA53C1" w:rsidRPr="00CC2BA7">
        <w:rPr>
          <w:rFonts w:ascii="Angsana New" w:hAnsi="Angsana New"/>
          <w:spacing w:val="-2"/>
          <w:sz w:val="28"/>
          <w:szCs w:val="28"/>
        </w:rPr>
        <w:t>3</w:t>
      </w:r>
      <w:r w:rsidR="009C0B91" w:rsidRPr="00CC2BA7">
        <w:rPr>
          <w:rFonts w:ascii="Angsana New" w:hAnsi="Angsana New"/>
          <w:spacing w:val="-2"/>
          <w:sz w:val="28"/>
          <w:szCs w:val="28"/>
        </w:rPr>
        <w:t>0</w:t>
      </w:r>
      <w:r w:rsidR="006F3B94" w:rsidRPr="00CC2BA7">
        <w:rPr>
          <w:rFonts w:ascii="Angsana New" w:hAnsi="Angsana New"/>
          <w:spacing w:val="-2"/>
          <w:sz w:val="28"/>
          <w:szCs w:val="28"/>
        </w:rPr>
        <w:t xml:space="preserve"> </w:t>
      </w:r>
      <w:r w:rsidR="006F3B94" w:rsidRPr="00CC2BA7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CC2BA7">
        <w:rPr>
          <w:rFonts w:ascii="Angsana New" w:hAnsi="Angsana New"/>
          <w:spacing w:val="-2"/>
          <w:sz w:val="28"/>
          <w:szCs w:val="28"/>
        </w:rPr>
        <w:t xml:space="preserve"> </w:t>
      </w:r>
      <w:r w:rsidR="009C0B91" w:rsidRPr="00CC2BA7">
        <w:rPr>
          <w:rFonts w:ascii="Angsana New" w:hAnsi="Angsana New"/>
          <w:spacing w:val="-2"/>
          <w:sz w:val="28"/>
          <w:szCs w:val="28"/>
        </w:rPr>
        <w:t>2</w:t>
      </w:r>
      <w:r w:rsidR="00CA53C1" w:rsidRPr="00CC2BA7">
        <w:rPr>
          <w:rFonts w:ascii="Angsana New" w:hAnsi="Angsana New"/>
          <w:spacing w:val="-2"/>
          <w:sz w:val="28"/>
          <w:szCs w:val="28"/>
        </w:rPr>
        <w:t>56</w:t>
      </w:r>
      <w:r w:rsidR="00190F2D" w:rsidRPr="00CC2BA7">
        <w:rPr>
          <w:rFonts w:ascii="Angsana New" w:hAnsi="Angsana New"/>
          <w:spacing w:val="-2"/>
          <w:sz w:val="28"/>
          <w:szCs w:val="28"/>
        </w:rPr>
        <w:t>8</w:t>
      </w:r>
    </w:p>
    <w:p w14:paraId="1F5BDD25" w14:textId="223F8A9E" w:rsidR="00525B1C" w:rsidRPr="00CC2BA7" w:rsidRDefault="00525B1C" w:rsidP="000B0131">
      <w:pPr>
        <w:spacing w:line="240" w:lineRule="auto"/>
        <w:ind w:left="540"/>
        <w:rPr>
          <w:rFonts w:ascii="Angsana New" w:hAnsi="Angsana New"/>
          <w:spacing w:val="-2"/>
          <w:sz w:val="20"/>
          <w:szCs w:val="20"/>
        </w:rPr>
      </w:pPr>
    </w:p>
    <w:p w14:paraId="6AF7BA06" w14:textId="2D2B2768" w:rsidR="00F67D55" w:rsidRPr="00CC2BA7" w:rsidRDefault="008F734C" w:rsidP="000B0131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CC2BA7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0D1051" w:rsidRPr="00CC2BA7">
        <w:rPr>
          <w:rFonts w:ascii="Angsana New" w:hAnsi="Angsana New"/>
          <w:spacing w:val="-2"/>
          <w:sz w:val="28"/>
          <w:szCs w:val="28"/>
          <w:cs/>
        </w:rPr>
        <w:br/>
      </w:r>
      <w:r w:rsidRPr="00CC2BA7">
        <w:rPr>
          <w:rFonts w:ascii="Angsana New" w:hAnsi="Angsana New"/>
          <w:spacing w:val="-2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C2BA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A53C1" w:rsidRPr="00CC2BA7">
        <w:rPr>
          <w:rFonts w:ascii="Angsana New" w:hAnsi="Angsana New"/>
          <w:spacing w:val="-2"/>
          <w:sz w:val="28"/>
          <w:szCs w:val="28"/>
        </w:rPr>
        <w:t>3</w:t>
      </w:r>
      <w:r w:rsidR="009C0B91" w:rsidRPr="00CC2BA7">
        <w:rPr>
          <w:rFonts w:ascii="Angsana New" w:hAnsi="Angsana New"/>
          <w:spacing w:val="-2"/>
          <w:sz w:val="28"/>
          <w:szCs w:val="28"/>
        </w:rPr>
        <w:t>0</w:t>
      </w:r>
      <w:r w:rsidRPr="00CC2BA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F3B94" w:rsidRPr="00CC2BA7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CC2BA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C0B91" w:rsidRPr="00CC2BA7">
        <w:rPr>
          <w:rFonts w:ascii="Angsana New" w:hAnsi="Angsana New"/>
          <w:spacing w:val="-2"/>
          <w:sz w:val="28"/>
          <w:szCs w:val="28"/>
        </w:rPr>
        <w:t>2</w:t>
      </w:r>
      <w:r w:rsidR="00CA53C1" w:rsidRPr="00CC2BA7">
        <w:rPr>
          <w:rFonts w:ascii="Angsana New" w:hAnsi="Angsana New"/>
          <w:spacing w:val="-2"/>
          <w:sz w:val="28"/>
          <w:szCs w:val="28"/>
        </w:rPr>
        <w:t>56</w:t>
      </w:r>
      <w:r w:rsidR="00190F2D" w:rsidRPr="00CC2BA7">
        <w:rPr>
          <w:rFonts w:ascii="Angsana New" w:hAnsi="Angsana New"/>
          <w:spacing w:val="-2"/>
          <w:sz w:val="28"/>
          <w:szCs w:val="28"/>
        </w:rPr>
        <w:t>8</w:t>
      </w:r>
      <w:r w:rsidR="00C63853" w:rsidRPr="00CC2BA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23E42246" w14:textId="77777777" w:rsidR="00CF5E98" w:rsidRPr="00CC2BA7" w:rsidRDefault="00CF5E98" w:rsidP="000B0131">
      <w:pPr>
        <w:spacing w:line="240" w:lineRule="auto"/>
        <w:ind w:left="540"/>
        <w:rPr>
          <w:rFonts w:ascii="Angsana New" w:hAnsi="Angsana New"/>
          <w:spacing w:val="-2"/>
          <w:sz w:val="20"/>
          <w:szCs w:val="20"/>
        </w:rPr>
      </w:pPr>
    </w:p>
    <w:p w14:paraId="500694CA" w14:textId="175BF521" w:rsidR="003B14EA" w:rsidRPr="00CC2BA7" w:rsidRDefault="003B14E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  <w:r w:rsidR="002A3E96"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</w:p>
    <w:p w14:paraId="2786EED6" w14:textId="77777777" w:rsidR="00ED2A04" w:rsidRPr="00CC2BA7" w:rsidRDefault="00ED2A04" w:rsidP="000B0131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068B31E" w14:textId="05028ED4" w:rsidR="008A2F4D" w:rsidRPr="00CC2BA7" w:rsidRDefault="008A2F4D" w:rsidP="000B0131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CC2BA7">
        <w:rPr>
          <w:rFonts w:ascii="Angsana New" w:hAnsi="Angsana New" w:hint="cs"/>
          <w:sz w:val="28"/>
          <w:szCs w:val="28"/>
          <w:cs/>
        </w:rPr>
        <w:t>ย่อย</w:t>
      </w:r>
      <w:r w:rsidR="0005684D" w:rsidRPr="00CC2BA7">
        <w:rPr>
          <w:rFonts w:ascii="Angsana New" w:hAnsi="Angsana New" w:hint="cs"/>
          <w:sz w:val="28"/>
          <w:szCs w:val="28"/>
          <w:cs/>
        </w:rPr>
        <w:t>และ</w:t>
      </w:r>
      <w:r w:rsidRPr="00CC2BA7">
        <w:rPr>
          <w:rFonts w:ascii="Angsana New" w:hAnsi="Angsana New"/>
          <w:sz w:val="28"/>
          <w:szCs w:val="28"/>
          <w:cs/>
        </w:rPr>
        <w:t>บริษัท</w:t>
      </w:r>
      <w:r w:rsidRPr="00CC2BA7">
        <w:rPr>
          <w:rFonts w:ascii="Angsana New" w:hAnsi="Angsana New" w:hint="cs"/>
          <w:sz w:val="28"/>
          <w:szCs w:val="28"/>
          <w:cs/>
        </w:rPr>
        <w:t>ร่วม</w:t>
      </w:r>
      <w:r w:rsidRPr="00CC2BA7">
        <w:rPr>
          <w:rFonts w:ascii="Angsana New" w:hAnsi="Angsana New"/>
          <w:sz w:val="28"/>
          <w:szCs w:val="28"/>
          <w:cs/>
        </w:rPr>
        <w:t xml:space="preserve"> </w:t>
      </w:r>
      <w:r w:rsidRPr="00CC2BA7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CC2BA7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="007637E8" w:rsidRPr="00CC2BA7">
        <w:rPr>
          <w:rFonts w:ascii="Angsana New" w:hAnsi="Angsana New"/>
          <w:sz w:val="28"/>
          <w:szCs w:val="28"/>
        </w:rPr>
        <w:t>4</w:t>
      </w:r>
      <w:r w:rsidRPr="00CC2BA7">
        <w:rPr>
          <w:rFonts w:ascii="Angsana New" w:hAnsi="Angsana New"/>
          <w:sz w:val="28"/>
          <w:szCs w:val="28"/>
          <w:cs/>
        </w:rPr>
        <w:t xml:space="preserve"> </w:t>
      </w:r>
      <w:r w:rsidR="0005684D" w:rsidRPr="00CC2BA7">
        <w:rPr>
          <w:rFonts w:ascii="Angsana New" w:hAnsi="Angsana New"/>
          <w:sz w:val="28"/>
          <w:szCs w:val="28"/>
          <w:cs/>
        </w:rPr>
        <w:br/>
      </w:r>
      <w:r w:rsidRPr="00CC2BA7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CC2BA7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CC2BA7">
        <w:rPr>
          <w:rFonts w:ascii="Angsana New" w:hAnsi="Angsana New"/>
          <w:sz w:val="28"/>
          <w:szCs w:val="28"/>
          <w:cs/>
        </w:rPr>
        <w:t>กลุ่มบริษัท</w:t>
      </w:r>
      <w:r w:rsidRPr="00CC2BA7">
        <w:rPr>
          <w:rFonts w:ascii="Angsana New" w:hAnsi="Angsana New"/>
          <w:b/>
          <w:sz w:val="28"/>
          <w:szCs w:val="28"/>
          <w:cs/>
        </w:rPr>
        <w:t>มีรายการ</w:t>
      </w:r>
      <w:r w:rsidR="0005684D" w:rsidRPr="00CC2BA7">
        <w:rPr>
          <w:rFonts w:ascii="Angsana New" w:hAnsi="Angsana New"/>
          <w:b/>
          <w:sz w:val="28"/>
          <w:szCs w:val="28"/>
          <w:cs/>
        </w:rPr>
        <w:br/>
      </w:r>
      <w:r w:rsidRPr="00CC2BA7">
        <w:rPr>
          <w:rFonts w:ascii="Angsana New" w:hAnsi="Angsana New"/>
          <w:b/>
          <w:sz w:val="28"/>
          <w:szCs w:val="28"/>
          <w:cs/>
        </w:rPr>
        <w:t>ระหว่างกันที่มีนัยสำคัญในระหว่างงวดมีดังต่อไปนี้</w:t>
      </w:r>
    </w:p>
    <w:p w14:paraId="5DA726AE" w14:textId="1A932A08" w:rsidR="00883150" w:rsidRPr="00CC2BA7" w:rsidRDefault="00883150" w:rsidP="000B0131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4230"/>
      </w:tblGrid>
      <w:tr w:rsidR="00E27AD0" w:rsidRPr="00CC2BA7" w14:paraId="46408657" w14:textId="77777777" w:rsidTr="002C3489">
        <w:trPr>
          <w:trHeight w:val="20"/>
          <w:tblHeader/>
        </w:trPr>
        <w:tc>
          <w:tcPr>
            <w:tcW w:w="3870" w:type="dxa"/>
            <w:hideMark/>
          </w:tcPr>
          <w:p w14:paraId="09E2256E" w14:textId="59967AA9" w:rsidR="00E27AD0" w:rsidRPr="00CC2BA7" w:rsidRDefault="00E27AD0" w:rsidP="000B013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C2BA7">
              <w:rPr>
                <w:rFonts w:ascii="Angsana New" w:hAnsi="Angsana New"/>
                <w:sz w:val="28"/>
                <w:szCs w:val="28"/>
              </w:rPr>
              <w:br w:type="page"/>
            </w:r>
            <w:r w:rsidRPr="00CC2BA7">
              <w:rPr>
                <w:rFonts w:ascii="Angsana New" w:hAnsi="Angsana New"/>
                <w:sz w:val="28"/>
                <w:szCs w:val="28"/>
              </w:rPr>
              <w:br w:type="page"/>
            </w:r>
            <w:r w:rsidRPr="00CC2BA7">
              <w:rPr>
                <w:rFonts w:ascii="Angsana New" w:hAnsi="Angsana New"/>
                <w:sz w:val="28"/>
                <w:szCs w:val="28"/>
              </w:rPr>
              <w:br w:type="page"/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C2BA7">
              <w:rPr>
                <w:rFonts w:ascii="Angsana New" w:hAnsi="Angsana New"/>
                <w:sz w:val="28"/>
                <w:szCs w:val="28"/>
              </w:rPr>
              <w:br w:type="page"/>
            </w:r>
            <w:r w:rsidRPr="00CC2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43C2AF6C" w14:textId="0A041496" w:rsidR="00E27AD0" w:rsidRPr="00CC2BA7" w:rsidRDefault="00E27AD0" w:rsidP="000B0131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14:paraId="44A9EEF2" w14:textId="77777777" w:rsidR="00E27AD0" w:rsidRPr="00CC2BA7" w:rsidRDefault="00E27AD0" w:rsidP="000B0131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C3489" w:rsidRPr="00CC2BA7" w14:paraId="62F9A057" w14:textId="77777777" w:rsidTr="002C3489">
        <w:trPr>
          <w:trHeight w:val="20"/>
        </w:trPr>
        <w:tc>
          <w:tcPr>
            <w:tcW w:w="3870" w:type="dxa"/>
          </w:tcPr>
          <w:p w14:paraId="5C982C85" w14:textId="555FCAE4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บริษัท คอสมอส บริวเวอรี่ (ประเทศไทย) จำกัด</w:t>
            </w:r>
          </w:p>
        </w:tc>
        <w:tc>
          <w:tcPr>
            <w:tcW w:w="1260" w:type="dxa"/>
          </w:tcPr>
          <w:p w14:paraId="54F0DE28" w14:textId="56F75F66" w:rsidR="002C3489" w:rsidRPr="00CC2BA7" w:rsidRDefault="002C3489" w:rsidP="002C348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37877754" w14:textId="6B13AC56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C3489" w:rsidRPr="00CC2BA7" w14:paraId="5FB18FEA" w14:textId="77777777" w:rsidTr="002C3489">
        <w:trPr>
          <w:trHeight w:val="20"/>
        </w:trPr>
        <w:tc>
          <w:tcPr>
            <w:tcW w:w="3870" w:type="dxa"/>
          </w:tcPr>
          <w:p w14:paraId="2E5EF945" w14:textId="599F02CE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บริษัท แอสเสท เวิรด์ เวกซ์ จำกัด</w:t>
            </w:r>
          </w:p>
        </w:tc>
        <w:tc>
          <w:tcPr>
            <w:tcW w:w="1260" w:type="dxa"/>
          </w:tcPr>
          <w:p w14:paraId="0C8D9C65" w14:textId="02E4D5F6" w:rsidR="002C3489" w:rsidRPr="00CC2BA7" w:rsidRDefault="002C3489" w:rsidP="002C348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2FB57761" w14:textId="31765837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2C3489" w:rsidRPr="00CC2BA7" w14:paraId="7F27D7FE" w14:textId="77777777" w:rsidTr="002C3489">
        <w:trPr>
          <w:trHeight w:val="20"/>
        </w:trPr>
        <w:tc>
          <w:tcPr>
            <w:tcW w:w="3870" w:type="dxa"/>
          </w:tcPr>
          <w:p w14:paraId="5887E353" w14:textId="5E8F2435" w:rsidR="002C3489" w:rsidRPr="00CC2BA7" w:rsidRDefault="002C3489" w:rsidP="002C3489">
            <w:pPr>
              <w:shd w:val="clear" w:color="auto" w:fill="FFFFFF"/>
              <w:spacing w:line="29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บริษัท ไชน่าทาวน์</w:t>
            </w: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t>เดสติเนชั่น (ไทยแลนด์) จำกัด</w:t>
            </w:r>
          </w:p>
        </w:tc>
        <w:tc>
          <w:tcPr>
            <w:tcW w:w="1260" w:type="dxa"/>
          </w:tcPr>
          <w:p w14:paraId="7028D1B3" w14:textId="582E85D5" w:rsidR="002C3489" w:rsidRPr="00CC2BA7" w:rsidRDefault="002C3489" w:rsidP="002C348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6901A51A" w14:textId="50973766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2C3489" w:rsidRPr="00CC2BA7" w14:paraId="5CEDE5B7" w14:textId="77777777" w:rsidTr="002C3489">
        <w:trPr>
          <w:trHeight w:val="20"/>
        </w:trPr>
        <w:tc>
          <w:tcPr>
            <w:tcW w:w="3870" w:type="dxa"/>
          </w:tcPr>
          <w:p w14:paraId="516AB1E1" w14:textId="00EC2A3C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บริษัท สิริพัฒนทรัพย์ อิมพีเรียล โคราช จำกัด</w:t>
            </w:r>
          </w:p>
        </w:tc>
        <w:tc>
          <w:tcPr>
            <w:tcW w:w="1260" w:type="dxa"/>
          </w:tcPr>
          <w:p w14:paraId="0536D8A9" w14:textId="0BD125A8" w:rsidR="002C3489" w:rsidRPr="00CC2BA7" w:rsidRDefault="002C3489" w:rsidP="002C348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24228FA8" w14:textId="54352563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2C3489" w:rsidRPr="00CC2BA7" w14:paraId="5A83B87F" w14:textId="77777777" w:rsidTr="002C3489">
        <w:trPr>
          <w:trHeight w:val="20"/>
        </w:trPr>
        <w:tc>
          <w:tcPr>
            <w:tcW w:w="3870" w:type="dxa"/>
          </w:tcPr>
          <w:p w14:paraId="2D927479" w14:textId="35FD1DAF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บริษัท สิริพัฒนทรัพย์ อิมพีเรียล จำกัด</w:t>
            </w:r>
          </w:p>
        </w:tc>
        <w:tc>
          <w:tcPr>
            <w:tcW w:w="1260" w:type="dxa"/>
          </w:tcPr>
          <w:p w14:paraId="668B1B60" w14:textId="719E595F" w:rsidR="002C3489" w:rsidRPr="00CC2BA7" w:rsidRDefault="002C3489" w:rsidP="002C348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01A60E6A" w14:textId="15E81EEF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2C3489" w:rsidRPr="00CC2BA7" w14:paraId="784B6A25" w14:textId="77777777" w:rsidTr="002C3489">
        <w:trPr>
          <w:trHeight w:val="20"/>
        </w:trPr>
        <w:tc>
          <w:tcPr>
            <w:tcW w:w="3870" w:type="dxa"/>
          </w:tcPr>
          <w:p w14:paraId="62930401" w14:textId="75C8C374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บริษัท สิริพัฒนทรัพย์ โฮเทลส์ กรุงเทพ จำกัด</w:t>
            </w:r>
          </w:p>
        </w:tc>
        <w:tc>
          <w:tcPr>
            <w:tcW w:w="1260" w:type="dxa"/>
          </w:tcPr>
          <w:p w14:paraId="3D0D8716" w14:textId="62D78C51" w:rsidR="002C3489" w:rsidRPr="00CC2BA7" w:rsidRDefault="002C3489" w:rsidP="002C348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4B041FF9" w14:textId="04F773BF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2C3489" w:rsidRPr="00CC2BA7" w14:paraId="07FED6A3" w14:textId="77777777" w:rsidTr="002C3489">
        <w:trPr>
          <w:trHeight w:val="20"/>
        </w:trPr>
        <w:tc>
          <w:tcPr>
            <w:tcW w:w="3870" w:type="dxa"/>
          </w:tcPr>
          <w:p w14:paraId="003413B8" w14:textId="6F9951F0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บริษัท สิริพัฒนทรัพย์ โฮเทลส์ ล้านนา จำกัด</w:t>
            </w:r>
          </w:p>
        </w:tc>
        <w:tc>
          <w:tcPr>
            <w:tcW w:w="1260" w:type="dxa"/>
          </w:tcPr>
          <w:p w14:paraId="68E51A23" w14:textId="022EF48B" w:rsidR="002C3489" w:rsidRPr="00CC2BA7" w:rsidRDefault="002C3489" w:rsidP="002C348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38289592" w14:textId="24200D5A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2C3489" w:rsidRPr="00CC2BA7" w14:paraId="1F9B114A" w14:textId="77777777" w:rsidTr="002C3489">
        <w:trPr>
          <w:trHeight w:val="20"/>
        </w:trPr>
        <w:tc>
          <w:tcPr>
            <w:tcW w:w="3870" w:type="dxa"/>
          </w:tcPr>
          <w:p w14:paraId="0900FDA2" w14:textId="2A261433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</w:rPr>
              <w:t xml:space="preserve">Plaza </w:t>
            </w:r>
            <w:proofErr w:type="spellStart"/>
            <w:r w:rsidRPr="00CC2BA7">
              <w:rPr>
                <w:rFonts w:ascii="Angsana New" w:hAnsi="Angsana New"/>
                <w:sz w:val="28"/>
                <w:szCs w:val="28"/>
              </w:rPr>
              <w:t>Athenee</w:t>
            </w:r>
            <w:proofErr w:type="spellEnd"/>
            <w:r w:rsidRPr="00CC2BA7">
              <w:rPr>
                <w:rFonts w:ascii="Angsana New" w:hAnsi="Angsana New"/>
                <w:sz w:val="28"/>
                <w:szCs w:val="28"/>
              </w:rPr>
              <w:t xml:space="preserve"> Hotel Company </w:t>
            </w:r>
            <w:r w:rsidR="002A690A" w:rsidRPr="00CC2BA7">
              <w:rPr>
                <w:rFonts w:ascii="Angsana New" w:hAnsi="Angsana New"/>
                <w:sz w:val="28"/>
                <w:szCs w:val="28"/>
              </w:rPr>
              <w:t>L</w:t>
            </w:r>
            <w:r w:rsidRPr="00CC2BA7">
              <w:rPr>
                <w:rFonts w:ascii="Angsana New" w:hAnsi="Angsana New"/>
                <w:sz w:val="28"/>
                <w:szCs w:val="28"/>
              </w:rPr>
              <w:t>imited</w:t>
            </w:r>
          </w:p>
        </w:tc>
        <w:tc>
          <w:tcPr>
            <w:tcW w:w="1260" w:type="dxa"/>
          </w:tcPr>
          <w:p w14:paraId="060EED4C" w14:textId="7E81B083" w:rsidR="002C3489" w:rsidRPr="00CC2BA7" w:rsidRDefault="002C3489" w:rsidP="002C348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230" w:type="dxa"/>
          </w:tcPr>
          <w:p w14:paraId="05B22DFE" w14:textId="1676C020" w:rsidR="002C3489" w:rsidRPr="00CC2BA7" w:rsidRDefault="002C3489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C25AA4" w:rsidRPr="00CC2BA7" w14:paraId="6CFDE7AE" w14:textId="77777777" w:rsidTr="002C3489">
        <w:trPr>
          <w:trHeight w:val="20"/>
        </w:trPr>
        <w:tc>
          <w:tcPr>
            <w:tcW w:w="3870" w:type="dxa"/>
          </w:tcPr>
          <w:p w14:paraId="480B9585" w14:textId="76F37A5F" w:rsidR="00C25AA4" w:rsidRPr="00CC2BA7" w:rsidRDefault="00C25AA4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บริษัท ฌูเอต์ ดี อาต์ จำกัด</w:t>
            </w:r>
          </w:p>
        </w:tc>
        <w:tc>
          <w:tcPr>
            <w:tcW w:w="1260" w:type="dxa"/>
          </w:tcPr>
          <w:p w14:paraId="7F73E8ED" w14:textId="4EE0DC75" w:rsidR="00C25AA4" w:rsidRPr="00CC2BA7" w:rsidRDefault="00C25AA4" w:rsidP="002C348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1CBBD598" w14:textId="6B97F107" w:rsidR="00C25AA4" w:rsidRPr="00CC2BA7" w:rsidRDefault="0076219A" w:rsidP="002C348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กรรมการมีความเกี่ยวโยงกับกรรมการของบริษัทย่อย</w:t>
            </w:r>
          </w:p>
        </w:tc>
      </w:tr>
    </w:tbl>
    <w:p w14:paraId="21B573C6" w14:textId="546D893D" w:rsidR="00B4459E" w:rsidRPr="00CC2BA7" w:rsidRDefault="00B4459E" w:rsidP="000B0131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45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592"/>
        <w:gridCol w:w="989"/>
        <w:gridCol w:w="278"/>
        <w:gridCol w:w="994"/>
        <w:gridCol w:w="280"/>
        <w:gridCol w:w="888"/>
        <w:gridCol w:w="11"/>
        <w:gridCol w:w="244"/>
        <w:gridCol w:w="23"/>
        <w:gridCol w:w="1153"/>
      </w:tblGrid>
      <w:tr w:rsidR="00AE5C2C" w:rsidRPr="00CC2BA7" w14:paraId="567A26F4" w14:textId="77777777" w:rsidTr="00C22D45">
        <w:trPr>
          <w:tblHeader/>
        </w:trPr>
        <w:tc>
          <w:tcPr>
            <w:tcW w:w="2429" w:type="pct"/>
          </w:tcPr>
          <w:p w14:paraId="56E13987" w14:textId="77777777" w:rsidR="00AE5C2C" w:rsidRPr="00CC2BA7" w:rsidRDefault="00AE5C2C" w:rsidP="000B0131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96" w:type="pct"/>
            <w:gridSpan w:val="3"/>
          </w:tcPr>
          <w:p w14:paraId="64ED4B12" w14:textId="77777777" w:rsidR="00AE5C2C" w:rsidRPr="00CC2BA7" w:rsidRDefault="00AE5C2C" w:rsidP="000B0131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E65EF1E" w14:textId="77777777" w:rsidR="00AE5C2C" w:rsidRPr="00CC2BA7" w:rsidRDefault="00AE5C2C" w:rsidP="000B0131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pct"/>
            <w:gridSpan w:val="5"/>
          </w:tcPr>
          <w:p w14:paraId="27933C39" w14:textId="77777777" w:rsidR="00AE5C2C" w:rsidRPr="00CC2BA7" w:rsidRDefault="00AE5C2C" w:rsidP="000B0131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2D45" w:rsidRPr="00CC2BA7" w14:paraId="5319027B" w14:textId="77777777" w:rsidTr="00C22D45">
        <w:trPr>
          <w:tblHeader/>
        </w:trPr>
        <w:tc>
          <w:tcPr>
            <w:tcW w:w="2429" w:type="pct"/>
          </w:tcPr>
          <w:p w14:paraId="27354D16" w14:textId="6DE616C2" w:rsidR="00C22D45" w:rsidRPr="00CC2BA7" w:rsidRDefault="00190F2D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C0B91" w:rsidRPr="00CC2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C2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3" w:type="pct"/>
          </w:tcPr>
          <w:p w14:paraId="69B97461" w14:textId="23954CA6" w:rsidR="00C22D45" w:rsidRPr="00CC2BA7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22D45" w:rsidRPr="00CC2BA7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CC2BA7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0AB295C4" w14:textId="77777777" w:rsidR="00C22D45" w:rsidRPr="00CC2BA7" w:rsidRDefault="00C22D45" w:rsidP="000B01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0284298" w14:textId="061683D2" w:rsidR="00C22D45" w:rsidRPr="00CC2BA7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22D45" w:rsidRPr="00CC2BA7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CC2BA7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238F7226" w14:textId="77777777" w:rsidR="00C22D45" w:rsidRPr="00CC2BA7" w:rsidRDefault="00C22D45" w:rsidP="000B01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11AE6BC" w14:textId="6D9B07EA" w:rsidR="00C22D45" w:rsidRPr="00CC2BA7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22D45" w:rsidRPr="00CC2BA7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CC2BA7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35" w:type="pct"/>
            <w:gridSpan w:val="2"/>
          </w:tcPr>
          <w:p w14:paraId="101294BD" w14:textId="77777777" w:rsidR="00C22D45" w:rsidRPr="00CC2BA7" w:rsidRDefault="00C22D45" w:rsidP="000B01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3E0D35A" w14:textId="2BE78BC8" w:rsidR="00C22D45" w:rsidRPr="00CC2BA7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22D45" w:rsidRPr="00CC2BA7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CC2BA7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</w:tr>
      <w:tr w:rsidR="00AE5C2C" w:rsidRPr="00CC2BA7" w14:paraId="79CFE353" w14:textId="77777777" w:rsidTr="000B59D4">
        <w:trPr>
          <w:tblHeader/>
        </w:trPr>
        <w:tc>
          <w:tcPr>
            <w:tcW w:w="2429" w:type="pct"/>
          </w:tcPr>
          <w:p w14:paraId="4062C5B3" w14:textId="77777777" w:rsidR="00AE5C2C" w:rsidRPr="00CC2BA7" w:rsidRDefault="00AE5C2C" w:rsidP="000B013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1" w:type="pct"/>
            <w:gridSpan w:val="9"/>
          </w:tcPr>
          <w:p w14:paraId="4D881D11" w14:textId="77777777" w:rsidR="00AE5C2C" w:rsidRPr="00CC2BA7" w:rsidRDefault="00AE5C2C" w:rsidP="000B0131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CC2BA7" w14:paraId="232C61C5" w14:textId="77777777" w:rsidTr="00C22D45">
        <w:tc>
          <w:tcPr>
            <w:tcW w:w="2429" w:type="pct"/>
          </w:tcPr>
          <w:p w14:paraId="3750D24D" w14:textId="19B34163" w:rsidR="00AE5C2C" w:rsidRPr="00CC2BA7" w:rsidRDefault="00761F3D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23" w:type="pct"/>
          </w:tcPr>
          <w:p w14:paraId="57C8E6C9" w14:textId="77777777" w:rsidR="00AE5C2C" w:rsidRPr="00CC2BA7" w:rsidRDefault="00AE5C2C" w:rsidP="000B013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14AA32E" w14:textId="77777777" w:rsidR="00AE5C2C" w:rsidRPr="00CC2BA7" w:rsidRDefault="00AE5C2C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76306B6" w14:textId="77777777" w:rsidR="00AE5C2C" w:rsidRPr="00CC2BA7" w:rsidRDefault="00AE5C2C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6D053647" w14:textId="77777777" w:rsidR="00AE5C2C" w:rsidRPr="00CC2BA7" w:rsidRDefault="00AE5C2C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C002A8A" w14:textId="77777777" w:rsidR="00AE5C2C" w:rsidRPr="00CC2BA7" w:rsidRDefault="00AE5C2C" w:rsidP="000B013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2D6CEDF0" w14:textId="77777777" w:rsidR="00AE5C2C" w:rsidRPr="00CC2BA7" w:rsidRDefault="00AE5C2C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6F0E921" w14:textId="77777777" w:rsidR="00AE5C2C" w:rsidRPr="00CC2BA7" w:rsidRDefault="00AE5C2C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0F2D" w:rsidRPr="00CC2BA7" w14:paraId="369AABB6" w14:textId="77777777" w:rsidTr="00C22D45">
        <w:tc>
          <w:tcPr>
            <w:tcW w:w="2429" w:type="pct"/>
          </w:tcPr>
          <w:p w14:paraId="78AF80AE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23" w:type="pct"/>
          </w:tcPr>
          <w:p w14:paraId="160216FD" w14:textId="7C44CAE8" w:rsidR="00190F2D" w:rsidRPr="00CC2BA7" w:rsidRDefault="003F2DC2" w:rsidP="002A690A">
            <w:pPr>
              <w:pStyle w:val="BodyText"/>
              <w:tabs>
                <w:tab w:val="decimal" w:pos="5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9389EAE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C2C70F2" w14:textId="4A9CF4D4" w:rsidR="00190F2D" w:rsidRPr="00CC2BA7" w:rsidRDefault="009C0B91" w:rsidP="00190F2D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90F2D" w:rsidRPr="00CC2BA7">
              <w:rPr>
                <w:rFonts w:ascii="Angsana New" w:hAnsi="Angsana New" w:cs="Angsana New"/>
                <w:sz w:val="28"/>
                <w:szCs w:val="28"/>
              </w:rPr>
              <w:t>.6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8" w:type="pct"/>
          </w:tcPr>
          <w:p w14:paraId="0FF5D7CC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65646574" w14:textId="4E646C31" w:rsidR="00190F2D" w:rsidRPr="00CC2BA7" w:rsidRDefault="003F2DC2" w:rsidP="002A690A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79503C2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ABE038B" w14:textId="18B95A6C" w:rsidR="00190F2D" w:rsidRPr="00CC2BA7" w:rsidRDefault="00190F2D" w:rsidP="002A690A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90F2D" w:rsidRPr="00CC2BA7" w14:paraId="71E5F502" w14:textId="77777777" w:rsidTr="00C22D45">
        <w:tc>
          <w:tcPr>
            <w:tcW w:w="2429" w:type="pct"/>
          </w:tcPr>
          <w:p w14:paraId="66BA3224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174D20F0" w14:textId="1DF6DD8C" w:rsidR="00190F2D" w:rsidRPr="00CC2BA7" w:rsidRDefault="009C0B91" w:rsidP="00190F2D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F2DC2" w:rsidRPr="00CC2BA7">
              <w:rPr>
                <w:rFonts w:ascii="Angsana New" w:hAnsi="Angsana New" w:cs="Angsana New"/>
                <w:sz w:val="28"/>
                <w:szCs w:val="28"/>
              </w:rPr>
              <w:t>.43</w:t>
            </w:r>
          </w:p>
        </w:tc>
        <w:tc>
          <w:tcPr>
            <w:tcW w:w="147" w:type="pct"/>
          </w:tcPr>
          <w:p w14:paraId="04F54BB7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1666B9E" w14:textId="25007A8F" w:rsidR="00190F2D" w:rsidRPr="00CC2BA7" w:rsidRDefault="009C0B91" w:rsidP="00190F2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90F2D" w:rsidRPr="00CC2BA7">
              <w:rPr>
                <w:rFonts w:ascii="Angsana New" w:hAnsi="Angsana New" w:cs="Angsana New"/>
                <w:sz w:val="28"/>
                <w:szCs w:val="28"/>
              </w:rPr>
              <w:t>.43</w:t>
            </w:r>
          </w:p>
        </w:tc>
        <w:tc>
          <w:tcPr>
            <w:tcW w:w="148" w:type="pct"/>
          </w:tcPr>
          <w:p w14:paraId="613B78D1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196E3C2" w14:textId="7A10B242" w:rsidR="00190F2D" w:rsidRPr="00CC2BA7" w:rsidRDefault="009C0B91" w:rsidP="00190F2D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F2DC2" w:rsidRPr="00CC2BA7">
              <w:rPr>
                <w:rFonts w:ascii="Angsana New" w:hAnsi="Angsana New" w:cs="Angsana New"/>
                <w:sz w:val="28"/>
                <w:szCs w:val="28"/>
              </w:rPr>
              <w:t>.43</w:t>
            </w:r>
          </w:p>
        </w:tc>
        <w:tc>
          <w:tcPr>
            <w:tcW w:w="135" w:type="pct"/>
            <w:gridSpan w:val="2"/>
          </w:tcPr>
          <w:p w14:paraId="54AC70A7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766A9513" w14:textId="519702E3" w:rsidR="00190F2D" w:rsidRPr="00CC2BA7" w:rsidRDefault="009C0B91" w:rsidP="00190F2D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90F2D" w:rsidRPr="00CC2BA7">
              <w:rPr>
                <w:rFonts w:ascii="Angsana New" w:hAnsi="Angsana New" w:cs="Angsana New"/>
                <w:sz w:val="28"/>
                <w:szCs w:val="28"/>
              </w:rPr>
              <w:t>.43</w:t>
            </w:r>
          </w:p>
        </w:tc>
      </w:tr>
      <w:tr w:rsidR="00190F2D" w:rsidRPr="00CC2BA7" w14:paraId="7FFB8EC3" w14:textId="77777777" w:rsidTr="00C22D45">
        <w:tc>
          <w:tcPr>
            <w:tcW w:w="2429" w:type="pct"/>
          </w:tcPr>
          <w:p w14:paraId="1DF5385A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3155321A" w14:textId="179DEC7D" w:rsidR="00190F2D" w:rsidRPr="00CC2BA7" w:rsidRDefault="009C0B91" w:rsidP="00190F2D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F2DC2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47" w:type="pct"/>
          </w:tcPr>
          <w:p w14:paraId="2C6FE0BE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B0DB5EF" w14:textId="01395081" w:rsidR="00190F2D" w:rsidRPr="00CC2BA7" w:rsidRDefault="009C0B91" w:rsidP="00190F2D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90F2D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90F2D" w:rsidRPr="00CC2BA7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8" w:type="pct"/>
          </w:tcPr>
          <w:p w14:paraId="380974A8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DCD1AE9" w14:textId="59C88E5D" w:rsidR="00190F2D" w:rsidRPr="00CC2BA7" w:rsidRDefault="009C0B91" w:rsidP="00190F2D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F2DC2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35" w:type="pct"/>
            <w:gridSpan w:val="2"/>
          </w:tcPr>
          <w:p w14:paraId="208E3A3B" w14:textId="77777777" w:rsidR="00190F2D" w:rsidRPr="00CC2BA7" w:rsidRDefault="00190F2D" w:rsidP="00190F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B5CBE42" w14:textId="0EE28018" w:rsidR="00190F2D" w:rsidRPr="00CC2BA7" w:rsidRDefault="009C0B91" w:rsidP="00190F2D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90F2D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90F2D" w:rsidRPr="00CC2BA7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06689A" w:rsidRPr="00CC2BA7" w14:paraId="194905F9" w14:textId="77777777" w:rsidTr="00C22D45">
        <w:tc>
          <w:tcPr>
            <w:tcW w:w="2429" w:type="pct"/>
          </w:tcPr>
          <w:p w14:paraId="70A0D628" w14:textId="77777777" w:rsidR="0006689A" w:rsidRPr="00CC2BA7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194E46F1" w14:textId="77777777" w:rsidR="0006689A" w:rsidRPr="00CC2BA7" w:rsidRDefault="0006689A" w:rsidP="000B013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6B0455BA" w14:textId="77777777" w:rsidR="0006689A" w:rsidRPr="00CC2BA7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2059BA08" w14:textId="77777777" w:rsidR="0006689A" w:rsidRPr="00CC2BA7" w:rsidRDefault="0006689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428951" w14:textId="77777777" w:rsidR="0006689A" w:rsidRPr="00CC2BA7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6C9ABC0B" w14:textId="77777777" w:rsidR="0006689A" w:rsidRPr="00CC2BA7" w:rsidRDefault="0006689A" w:rsidP="000B013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072CE71D" w14:textId="77777777" w:rsidR="0006689A" w:rsidRPr="00CC2BA7" w:rsidRDefault="0006689A" w:rsidP="000B013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60AAF36A" w14:textId="77777777" w:rsidR="0006689A" w:rsidRPr="00CC2BA7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6689A" w:rsidRPr="00CC2BA7" w14:paraId="084127EE" w14:textId="77777777" w:rsidTr="00C22D45">
        <w:trPr>
          <w:trHeight w:val="80"/>
        </w:trPr>
        <w:tc>
          <w:tcPr>
            <w:tcW w:w="2429" w:type="pct"/>
          </w:tcPr>
          <w:p w14:paraId="2176DA7B" w14:textId="77777777" w:rsidR="0006689A" w:rsidRPr="00CC2BA7" w:rsidRDefault="0006689A" w:rsidP="000B013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3" w:type="pct"/>
          </w:tcPr>
          <w:p w14:paraId="4101CB6F" w14:textId="77777777" w:rsidR="0006689A" w:rsidRPr="00CC2BA7" w:rsidRDefault="0006689A" w:rsidP="000B013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CE64B45" w14:textId="77777777" w:rsidR="0006689A" w:rsidRPr="00CC2BA7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9E29020" w14:textId="77777777" w:rsidR="0006689A" w:rsidRPr="00CC2BA7" w:rsidRDefault="0006689A" w:rsidP="000B013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3BFF16A" w14:textId="77777777" w:rsidR="0006689A" w:rsidRPr="00CC2BA7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59D6EE3" w14:textId="77777777" w:rsidR="0006689A" w:rsidRPr="00CC2BA7" w:rsidRDefault="0006689A" w:rsidP="000B013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23B3CC37" w14:textId="77777777" w:rsidR="0006689A" w:rsidRPr="00CC2BA7" w:rsidRDefault="0006689A" w:rsidP="000B013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3AE13FA" w14:textId="77777777" w:rsidR="0006689A" w:rsidRPr="00CC2BA7" w:rsidRDefault="0006689A" w:rsidP="000B0131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BE5" w:rsidRPr="00CC2BA7" w14:paraId="5A7466CF" w14:textId="77777777" w:rsidTr="00C22D45">
        <w:tc>
          <w:tcPr>
            <w:tcW w:w="2429" w:type="pct"/>
          </w:tcPr>
          <w:p w14:paraId="46A57B3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0AA08F53" w14:textId="3838A833" w:rsidR="00E33BE5" w:rsidRPr="00CC2BA7" w:rsidRDefault="00E33BE5" w:rsidP="002A690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A7132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097B61C" w14:textId="3A75D10B" w:rsidR="00E33BE5" w:rsidRPr="00CC2BA7" w:rsidRDefault="00E33BE5" w:rsidP="002A690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7322751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A1B0B6A" w14:textId="70AF9B86" w:rsidR="00E33BE5" w:rsidRPr="00CC2BA7" w:rsidRDefault="009C0B91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4.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5" w:type="pct"/>
            <w:gridSpan w:val="2"/>
          </w:tcPr>
          <w:p w14:paraId="7A91DC2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8B81E6F" w14:textId="2363A7E3" w:rsidR="00E33BE5" w:rsidRPr="00CC2BA7" w:rsidRDefault="009C0B91" w:rsidP="00E33BE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7.14</w:t>
            </w:r>
          </w:p>
        </w:tc>
      </w:tr>
      <w:tr w:rsidR="00E33BE5" w:rsidRPr="00CC2BA7" w14:paraId="40394AA6" w14:textId="77777777" w:rsidTr="00C22D45">
        <w:tc>
          <w:tcPr>
            <w:tcW w:w="2429" w:type="pct"/>
          </w:tcPr>
          <w:p w14:paraId="3E98EEE9" w14:textId="6B7EE507" w:rsidR="00E33BE5" w:rsidRPr="00CC2BA7" w:rsidRDefault="00E33BE5" w:rsidP="00E33BE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343D62FE" w14:textId="70997774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20B81D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E81E215" w14:textId="38B8FA53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7CB47EC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C931229" w14:textId="5E297F76" w:rsidR="00E33BE5" w:rsidRPr="00CC2BA7" w:rsidRDefault="00E33BE5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67.7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5" w:type="pct"/>
            <w:gridSpan w:val="2"/>
          </w:tcPr>
          <w:p w14:paraId="212C782D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20B228D" w14:textId="4D9E5B45" w:rsidR="00E33BE5" w:rsidRPr="00CC2BA7" w:rsidRDefault="00E33BE5" w:rsidP="00E33BE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81.31</w:t>
            </w:r>
          </w:p>
        </w:tc>
      </w:tr>
      <w:tr w:rsidR="00E33BE5" w:rsidRPr="00CC2BA7" w14:paraId="221E6774" w14:textId="77777777" w:rsidTr="00C22D45">
        <w:tc>
          <w:tcPr>
            <w:tcW w:w="2429" w:type="pct"/>
          </w:tcPr>
          <w:p w14:paraId="70F18A75" w14:textId="79E8D528" w:rsidR="00E33BE5" w:rsidRPr="00CC2BA7" w:rsidRDefault="00E33BE5" w:rsidP="00E33BE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23" w:type="pct"/>
          </w:tcPr>
          <w:p w14:paraId="7380D8E0" w14:textId="4A888F8E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10D004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AD0D48C" w14:textId="2C023170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876EB82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5359C3E" w14:textId="2DE08AA2" w:rsidR="00E33BE5" w:rsidRPr="00CC2BA7" w:rsidRDefault="00E33BE5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15.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5" w:type="pct"/>
            <w:gridSpan w:val="2"/>
          </w:tcPr>
          <w:p w14:paraId="14B7AAF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526F1FD" w14:textId="59132320" w:rsidR="00E33BE5" w:rsidRPr="00CC2BA7" w:rsidRDefault="00E33BE5" w:rsidP="00E33BE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E33BE5" w:rsidRPr="00CC2BA7" w14:paraId="7DF6C9A5" w14:textId="77777777" w:rsidTr="00C22D45">
        <w:tc>
          <w:tcPr>
            <w:tcW w:w="2429" w:type="pct"/>
          </w:tcPr>
          <w:p w14:paraId="25702319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2F068C4F" w14:textId="73F82282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9418499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188A983" w14:textId="7A67F76F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2DBEED2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A6594CD" w14:textId="3DB20997" w:rsidR="00E33BE5" w:rsidRPr="00CC2BA7" w:rsidRDefault="009C0B91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833D71" w:rsidRPr="00CC2BA7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35" w:type="pct"/>
            <w:gridSpan w:val="2"/>
          </w:tcPr>
          <w:p w14:paraId="360A6440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7B4CBAF" w14:textId="65364F63" w:rsidR="00E33BE5" w:rsidRPr="00CC2BA7" w:rsidRDefault="00E33BE5" w:rsidP="00E33BE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1.83</w:t>
            </w:r>
          </w:p>
        </w:tc>
      </w:tr>
      <w:tr w:rsidR="00E33BE5" w:rsidRPr="00CC2BA7" w14:paraId="0500710F" w14:textId="77777777" w:rsidTr="00C22D45">
        <w:tc>
          <w:tcPr>
            <w:tcW w:w="2429" w:type="pct"/>
          </w:tcPr>
          <w:p w14:paraId="6D47C2D2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1918E3FD" w14:textId="64B9D30C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EF2937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740D07AE" w14:textId="70C1336F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2ECA336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B3E11FA" w14:textId="333A344C" w:rsidR="00E33BE5" w:rsidRPr="00CC2BA7" w:rsidRDefault="009069C1" w:rsidP="00682B6E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74488F9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7B479A89" w14:textId="5F07A748" w:rsidR="00E33BE5" w:rsidRPr="00CC2BA7" w:rsidRDefault="009C0B91" w:rsidP="00E33BE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E33BE5" w:rsidRPr="00CC2BA7" w14:paraId="36822CE5" w14:textId="77777777" w:rsidTr="00C22D45">
        <w:tc>
          <w:tcPr>
            <w:tcW w:w="2429" w:type="pct"/>
          </w:tcPr>
          <w:p w14:paraId="7CFE0684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7A3BDD7B" w14:textId="47E26F97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5ACB4D0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DA17697" w14:textId="2BB8C0CB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64F4F55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BA32680" w14:textId="53732559" w:rsidR="00E33BE5" w:rsidRPr="00CC2BA7" w:rsidRDefault="009C0B91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.5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5" w:type="pct"/>
            <w:gridSpan w:val="2"/>
          </w:tcPr>
          <w:p w14:paraId="4D08E64C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977DDBB" w14:textId="40EC1EA2" w:rsidR="00E33BE5" w:rsidRPr="00CC2BA7" w:rsidRDefault="009C0B91" w:rsidP="00E33BE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.81</w:t>
            </w:r>
          </w:p>
        </w:tc>
      </w:tr>
      <w:tr w:rsidR="00E33BE5" w:rsidRPr="00CC2BA7" w14:paraId="7A3F3CF4" w14:textId="77777777" w:rsidTr="00C22D45">
        <w:tc>
          <w:tcPr>
            <w:tcW w:w="2429" w:type="pct"/>
          </w:tcPr>
          <w:p w14:paraId="3B011E7D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2F29F29F" w14:textId="54DFD3D6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74D87A3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4597C29" w14:textId="10D46EEA" w:rsidR="00E33BE5" w:rsidRPr="00CC2BA7" w:rsidRDefault="00E33BE5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7FD2C27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693A65D" w14:textId="253BA503" w:rsidR="00E33BE5" w:rsidRPr="00CC2BA7" w:rsidRDefault="009C0B91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.74</w:t>
            </w:r>
          </w:p>
        </w:tc>
        <w:tc>
          <w:tcPr>
            <w:tcW w:w="135" w:type="pct"/>
            <w:gridSpan w:val="2"/>
          </w:tcPr>
          <w:p w14:paraId="59622197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4AF7599" w14:textId="1F5425B6" w:rsidR="00E33BE5" w:rsidRPr="00CC2BA7" w:rsidRDefault="00E33BE5" w:rsidP="00E33BE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1.47</w:t>
            </w:r>
          </w:p>
        </w:tc>
      </w:tr>
      <w:tr w:rsidR="002A690A" w:rsidRPr="00CC2BA7" w14:paraId="0AF4DC48" w14:textId="77777777" w:rsidTr="00C22D45">
        <w:tc>
          <w:tcPr>
            <w:tcW w:w="2429" w:type="pct"/>
          </w:tcPr>
          <w:p w14:paraId="090918C6" w14:textId="77777777" w:rsidR="002A690A" w:rsidRPr="00CC2BA7" w:rsidRDefault="002A690A" w:rsidP="00E33BE5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523" w:type="pct"/>
          </w:tcPr>
          <w:p w14:paraId="3D082172" w14:textId="77777777" w:rsidR="002A690A" w:rsidRPr="00CC2BA7" w:rsidRDefault="002A690A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7BF7F11F" w14:textId="77777777" w:rsidR="002A690A" w:rsidRPr="00CC2BA7" w:rsidRDefault="002A690A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71EA22E0" w14:textId="77777777" w:rsidR="002A690A" w:rsidRPr="00CC2BA7" w:rsidRDefault="002A690A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3E48EBE1" w14:textId="77777777" w:rsidR="002A690A" w:rsidRPr="00CC2BA7" w:rsidRDefault="002A690A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0E8DDE00" w14:textId="77777777" w:rsidR="002A690A" w:rsidRPr="00CC2BA7" w:rsidRDefault="002A690A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738A4F82" w14:textId="77777777" w:rsidR="002A690A" w:rsidRPr="00CC2BA7" w:rsidRDefault="002A690A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1C192032" w14:textId="77777777" w:rsidR="002A690A" w:rsidRPr="00CC2BA7" w:rsidRDefault="002A690A" w:rsidP="00E33BE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A690A" w:rsidRPr="00CC2BA7" w14:paraId="7F5987A9" w14:textId="77777777" w:rsidTr="00C22D45">
        <w:tc>
          <w:tcPr>
            <w:tcW w:w="2429" w:type="pct"/>
          </w:tcPr>
          <w:p w14:paraId="473D325B" w14:textId="6F6CC510" w:rsidR="002A690A" w:rsidRPr="00CC2BA7" w:rsidRDefault="002A690A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CC2B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523" w:type="pct"/>
          </w:tcPr>
          <w:p w14:paraId="11C1B80F" w14:textId="77777777" w:rsidR="002A690A" w:rsidRPr="00CC2BA7" w:rsidRDefault="002A690A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FBED99C" w14:textId="77777777" w:rsidR="002A690A" w:rsidRPr="00CC2BA7" w:rsidRDefault="002A690A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7AF1E6B" w14:textId="77777777" w:rsidR="002A690A" w:rsidRPr="00CC2BA7" w:rsidRDefault="002A690A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42EEC87" w14:textId="77777777" w:rsidR="002A690A" w:rsidRPr="00CC2BA7" w:rsidRDefault="002A690A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734C1F8" w14:textId="77777777" w:rsidR="002A690A" w:rsidRPr="00CC2BA7" w:rsidRDefault="002A690A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1E023983" w14:textId="77777777" w:rsidR="002A690A" w:rsidRPr="00CC2BA7" w:rsidRDefault="002A690A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56651813" w14:textId="77777777" w:rsidR="002A690A" w:rsidRPr="00CC2BA7" w:rsidRDefault="002A690A" w:rsidP="00E33BE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690A" w:rsidRPr="00CC2BA7" w14:paraId="1234059F" w14:textId="77777777" w:rsidTr="00C22D45">
        <w:tc>
          <w:tcPr>
            <w:tcW w:w="2429" w:type="pct"/>
          </w:tcPr>
          <w:p w14:paraId="3A9E024A" w14:textId="0CC30D13" w:rsidR="002A690A" w:rsidRPr="00CC2BA7" w:rsidRDefault="002A690A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5ACA913F" w14:textId="696247EF" w:rsidR="002A690A" w:rsidRPr="00CC2BA7" w:rsidRDefault="002A690A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7" w:type="pct"/>
          </w:tcPr>
          <w:p w14:paraId="2832F8DA" w14:textId="77777777" w:rsidR="002A690A" w:rsidRPr="00CC2BA7" w:rsidRDefault="002A690A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6818A4D" w14:textId="7A6E7908" w:rsidR="002A690A" w:rsidRPr="00CC2BA7" w:rsidRDefault="002A690A" w:rsidP="00E33BE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2A39445" w14:textId="77777777" w:rsidR="002A690A" w:rsidRPr="00CC2BA7" w:rsidRDefault="002A690A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87C1547" w14:textId="7B26269B" w:rsidR="002A690A" w:rsidRPr="00CC2BA7" w:rsidRDefault="002A690A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1B490229" w14:textId="77777777" w:rsidR="002A690A" w:rsidRPr="00CC2BA7" w:rsidRDefault="002A690A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5AE4AFAA" w14:textId="01A40E82" w:rsidR="002A690A" w:rsidRPr="00CC2BA7" w:rsidRDefault="002A690A" w:rsidP="002A690A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B7766" w:rsidRPr="00CC2BA7" w14:paraId="2A6DE886" w14:textId="77777777" w:rsidTr="00C22D45">
        <w:tc>
          <w:tcPr>
            <w:tcW w:w="2429" w:type="pct"/>
          </w:tcPr>
          <w:p w14:paraId="55D59669" w14:textId="77777777" w:rsidR="005B7766" w:rsidRPr="00CC2BA7" w:rsidRDefault="005B7766" w:rsidP="00E33BE5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7DF82B95" w14:textId="77777777" w:rsidR="005B7766" w:rsidRPr="00CC2BA7" w:rsidRDefault="005B7766" w:rsidP="00E33BE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34ACF37B" w14:textId="77777777" w:rsidR="005B7766" w:rsidRPr="00CC2BA7" w:rsidRDefault="005B7766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6A05955D" w14:textId="77777777" w:rsidR="005B7766" w:rsidRPr="00CC2BA7" w:rsidRDefault="005B7766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73400F43" w14:textId="77777777" w:rsidR="005B7766" w:rsidRPr="00CC2BA7" w:rsidRDefault="005B7766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7B966E8E" w14:textId="77777777" w:rsidR="005B7766" w:rsidRPr="00CC2BA7" w:rsidRDefault="005B7766" w:rsidP="00E33BE5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551C291B" w14:textId="77777777" w:rsidR="005B7766" w:rsidRPr="00CC2BA7" w:rsidRDefault="005B7766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3461E3D3" w14:textId="77777777" w:rsidR="005B7766" w:rsidRPr="00CC2BA7" w:rsidRDefault="005B7766" w:rsidP="00E33BE5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33BE5" w:rsidRPr="00CC2BA7" w14:paraId="6BDF74AA" w14:textId="77777777" w:rsidTr="00C22D45">
        <w:tc>
          <w:tcPr>
            <w:tcW w:w="2429" w:type="pct"/>
          </w:tcPr>
          <w:p w14:paraId="7674145F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3" w:type="pct"/>
          </w:tcPr>
          <w:p w14:paraId="1F35DA4C" w14:textId="221E0729" w:rsidR="00E33BE5" w:rsidRPr="00CC2BA7" w:rsidRDefault="00E33BE5" w:rsidP="00E33BE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00449E8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F94413D" w14:textId="7BBCF823" w:rsidR="00E33BE5" w:rsidRPr="00CC2BA7" w:rsidRDefault="00E33BE5" w:rsidP="00E33BE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2597BA05" w14:textId="1B35C079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8C82B35" w14:textId="5A796716" w:rsidR="00E33BE5" w:rsidRPr="00CC2BA7" w:rsidRDefault="00E33BE5" w:rsidP="00E33BE5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422E5E7B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7EB6071" w14:textId="7A55D6F1" w:rsidR="00E33BE5" w:rsidRPr="00CC2BA7" w:rsidRDefault="00E33BE5" w:rsidP="00E33BE5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BE5" w:rsidRPr="00CC2BA7" w14:paraId="5E9C615D" w14:textId="77777777" w:rsidTr="00C22D45">
        <w:tc>
          <w:tcPr>
            <w:tcW w:w="2429" w:type="pct"/>
          </w:tcPr>
          <w:p w14:paraId="768B7EA3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23" w:type="pct"/>
          </w:tcPr>
          <w:p w14:paraId="16A62AAC" w14:textId="70C2330E" w:rsidR="00E33BE5" w:rsidRPr="00CC2BA7" w:rsidRDefault="00E727DF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C4454" w:rsidRPr="00CC2BA7">
              <w:rPr>
                <w:rFonts w:ascii="Angsana New" w:hAnsi="Angsana New" w:cs="Angsana New"/>
                <w:sz w:val="28"/>
                <w:szCs w:val="28"/>
              </w:rPr>
              <w:t>11.</w:t>
            </w:r>
            <w:r w:rsidR="003A261C" w:rsidRPr="00CC2BA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C4454" w:rsidRPr="00CC2BA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7FBFD668" w14:textId="6CB99A8C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D915062" w14:textId="297F24B1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156.94</w:t>
            </w:r>
          </w:p>
        </w:tc>
        <w:tc>
          <w:tcPr>
            <w:tcW w:w="148" w:type="pct"/>
          </w:tcPr>
          <w:p w14:paraId="4AC5C280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1FC38EEE" w14:textId="1CE93615" w:rsidR="00E33BE5" w:rsidRPr="00CC2BA7" w:rsidRDefault="00E33BE5" w:rsidP="00682B6E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2C4EFF8D" w14:textId="77777777" w:rsidR="00E33BE5" w:rsidRPr="00CC2BA7" w:rsidRDefault="00E33BE5" w:rsidP="00E33BE5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DAE9BD0" w14:textId="27D2B116" w:rsidR="00E33BE5" w:rsidRPr="00CC2BA7" w:rsidRDefault="00E33BE5" w:rsidP="00E33BE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3BE5" w:rsidRPr="00CC2BA7" w14:paraId="703E8A11" w14:textId="77777777" w:rsidTr="00C22D45">
        <w:tc>
          <w:tcPr>
            <w:tcW w:w="2429" w:type="pct"/>
          </w:tcPr>
          <w:p w14:paraId="7C696F1F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657EA1E0" w14:textId="519B6952" w:rsidR="00E33BE5" w:rsidRPr="00CC2BA7" w:rsidRDefault="009C0B91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727DF" w:rsidRPr="00CC2BA7">
              <w:rPr>
                <w:rFonts w:ascii="Angsana New" w:hAnsi="Angsana New" w:cs="Angsana New"/>
                <w:sz w:val="28"/>
                <w:szCs w:val="28"/>
              </w:rPr>
              <w:t>.59</w:t>
            </w:r>
          </w:p>
        </w:tc>
        <w:tc>
          <w:tcPr>
            <w:tcW w:w="147" w:type="pct"/>
          </w:tcPr>
          <w:p w14:paraId="4614F9E6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DC3B922" w14:textId="57B4FB1F" w:rsidR="00E33BE5" w:rsidRPr="00CC2BA7" w:rsidRDefault="009C0B91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.87</w:t>
            </w:r>
          </w:p>
        </w:tc>
        <w:tc>
          <w:tcPr>
            <w:tcW w:w="148" w:type="pct"/>
          </w:tcPr>
          <w:p w14:paraId="48A21941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DAFAC88" w14:textId="49DE9F69" w:rsidR="00E33BE5" w:rsidRPr="00CC2BA7" w:rsidRDefault="009C0B91" w:rsidP="00E33BE5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.59</w:t>
            </w:r>
          </w:p>
        </w:tc>
        <w:tc>
          <w:tcPr>
            <w:tcW w:w="135" w:type="pct"/>
            <w:gridSpan w:val="2"/>
          </w:tcPr>
          <w:p w14:paraId="277A8FAF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3E701D8" w14:textId="2C96279A" w:rsidR="00E33BE5" w:rsidRPr="00CC2BA7" w:rsidRDefault="009C0B91" w:rsidP="00E33BE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.87</w:t>
            </w:r>
          </w:p>
        </w:tc>
      </w:tr>
      <w:tr w:rsidR="00E33BE5" w:rsidRPr="00CC2BA7" w14:paraId="779F1766" w14:textId="77777777" w:rsidTr="00C22D45">
        <w:tc>
          <w:tcPr>
            <w:tcW w:w="2429" w:type="pct"/>
          </w:tcPr>
          <w:p w14:paraId="7BE7FCA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54BC5500" w14:textId="58D07A01" w:rsidR="00E33BE5" w:rsidRPr="00CC2BA7" w:rsidRDefault="009C0B91" w:rsidP="00E33BE5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727DF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3A261C" w:rsidRPr="00CC2BA7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47" w:type="pct"/>
          </w:tcPr>
          <w:p w14:paraId="5815B61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3F883ED" w14:textId="2F12350B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1.71</w:t>
            </w:r>
          </w:p>
        </w:tc>
        <w:tc>
          <w:tcPr>
            <w:tcW w:w="148" w:type="pct"/>
          </w:tcPr>
          <w:p w14:paraId="7FE9EB91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BFF1D06" w14:textId="1209F795" w:rsidR="00E33BE5" w:rsidRPr="00CC2BA7" w:rsidRDefault="009C0B91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" w:type="pct"/>
            <w:gridSpan w:val="2"/>
          </w:tcPr>
          <w:p w14:paraId="1509590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2AA3AD1" w14:textId="7AE875B6" w:rsidR="00E33BE5" w:rsidRPr="00CC2BA7" w:rsidRDefault="009C0B91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.1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E33BE5" w:rsidRPr="00CC2BA7" w14:paraId="26FC74AE" w14:textId="77777777" w:rsidTr="00C22D45">
        <w:tc>
          <w:tcPr>
            <w:tcW w:w="2429" w:type="pct"/>
          </w:tcPr>
          <w:p w14:paraId="2D519C17" w14:textId="7BDF45B8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147BE85B" w14:textId="5C87CC05" w:rsidR="00E33BE5" w:rsidRPr="00CC2BA7" w:rsidRDefault="009C0B91" w:rsidP="00E33BE5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727DF" w:rsidRPr="00CC2BA7">
              <w:rPr>
                <w:rFonts w:ascii="Angsana New" w:hAnsi="Angsana New" w:cs="Angsana New"/>
                <w:sz w:val="28"/>
                <w:szCs w:val="28"/>
              </w:rPr>
              <w:t>.87</w:t>
            </w:r>
          </w:p>
        </w:tc>
        <w:tc>
          <w:tcPr>
            <w:tcW w:w="147" w:type="pct"/>
          </w:tcPr>
          <w:p w14:paraId="708DAE91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66EE3C5" w14:textId="1385B77C" w:rsidR="00E33BE5" w:rsidRPr="00CC2BA7" w:rsidRDefault="009C0B91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.97</w:t>
            </w:r>
          </w:p>
        </w:tc>
        <w:tc>
          <w:tcPr>
            <w:tcW w:w="148" w:type="pct"/>
          </w:tcPr>
          <w:p w14:paraId="6724B00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58267AC" w14:textId="67562BCD" w:rsidR="00E33BE5" w:rsidRPr="00CC2BA7" w:rsidRDefault="00B93E8D" w:rsidP="00682B6E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76CFE482" w14:textId="77777777" w:rsidR="00E33BE5" w:rsidRPr="00CC2BA7" w:rsidRDefault="00E33BE5" w:rsidP="00E33BE5">
            <w:pPr>
              <w:pStyle w:val="NoSpacing"/>
              <w:tabs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07E43D1" w14:textId="141016F8" w:rsidR="00E33BE5" w:rsidRPr="00CC2BA7" w:rsidRDefault="00E33BE5" w:rsidP="00E33BE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3BE5" w:rsidRPr="00CC2BA7" w14:paraId="4965DEFB" w14:textId="77777777" w:rsidTr="00C22D45">
        <w:tc>
          <w:tcPr>
            <w:tcW w:w="2429" w:type="pct"/>
          </w:tcPr>
          <w:p w14:paraId="3E150330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23" w:type="pct"/>
          </w:tcPr>
          <w:p w14:paraId="6AC6034E" w14:textId="11116C96" w:rsidR="00E33BE5" w:rsidRPr="00CC2BA7" w:rsidRDefault="00E727DF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35.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4979C358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F47D21F" w14:textId="3F73B395" w:rsidR="00E33BE5" w:rsidRPr="00CC2BA7" w:rsidRDefault="009C0B91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8" w:type="pct"/>
          </w:tcPr>
          <w:p w14:paraId="6154D038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DC4CFD6" w14:textId="6FDB52F4" w:rsidR="00E33BE5" w:rsidRPr="00CC2BA7" w:rsidRDefault="00B93E8D" w:rsidP="00682B6E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265EFE6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BB13C5F" w14:textId="70D5C036" w:rsidR="00E33BE5" w:rsidRPr="00CC2BA7" w:rsidRDefault="00E33BE5" w:rsidP="00E33BE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33BE5" w:rsidRPr="00CC2BA7" w14:paraId="4C75F415" w14:textId="77777777" w:rsidTr="00C22D45">
        <w:tc>
          <w:tcPr>
            <w:tcW w:w="2429" w:type="pct"/>
          </w:tcPr>
          <w:p w14:paraId="26A9D57D" w14:textId="6C2AA880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23" w:type="pct"/>
          </w:tcPr>
          <w:p w14:paraId="5C6FE311" w14:textId="12067ABA" w:rsidR="00E33BE5" w:rsidRPr="00CC2BA7" w:rsidRDefault="008A2C31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B66E807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5E0411D" w14:textId="329B76F1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5.1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8" w:type="pct"/>
          </w:tcPr>
          <w:p w14:paraId="472ED6F1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6AF8BA7C" w14:textId="4C0A41AB" w:rsidR="00E33BE5" w:rsidRPr="00CC2BA7" w:rsidRDefault="00B93E8D" w:rsidP="00682B6E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63170634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555ED1C" w14:textId="6770C137" w:rsidR="00E33BE5" w:rsidRPr="00CC2BA7" w:rsidRDefault="009C0B91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.6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33BE5" w:rsidRPr="00CC2BA7" w14:paraId="2FF2B728" w14:textId="77777777" w:rsidTr="00C22D45">
        <w:tc>
          <w:tcPr>
            <w:tcW w:w="2429" w:type="pct"/>
          </w:tcPr>
          <w:p w14:paraId="038CBA02" w14:textId="46BE92CA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เช่าเครื่องคอมพิวเตอร์และค่าบริการระบบสารสนเทศ</w:t>
            </w:r>
          </w:p>
        </w:tc>
        <w:tc>
          <w:tcPr>
            <w:tcW w:w="523" w:type="pct"/>
          </w:tcPr>
          <w:p w14:paraId="52839C37" w14:textId="5DAC7BC6" w:rsidR="00E33BE5" w:rsidRPr="00CC2BA7" w:rsidRDefault="00E727DF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7" w:type="pct"/>
          </w:tcPr>
          <w:p w14:paraId="1E0CD2F5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D05C6D6" w14:textId="4D38C970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11.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8" w:type="pct"/>
          </w:tcPr>
          <w:p w14:paraId="11A9E4AC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DB667BC" w14:textId="1211EE5D" w:rsidR="00E33BE5" w:rsidRPr="00CC2BA7" w:rsidRDefault="00B93E8D" w:rsidP="00B93E8D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3.96</w:t>
            </w:r>
          </w:p>
        </w:tc>
        <w:tc>
          <w:tcPr>
            <w:tcW w:w="135" w:type="pct"/>
            <w:gridSpan w:val="2"/>
          </w:tcPr>
          <w:p w14:paraId="19B67B8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8AEAB6A" w14:textId="096123F1" w:rsidR="00E33BE5" w:rsidRPr="00CC2BA7" w:rsidRDefault="00E33BE5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3.85</w:t>
            </w:r>
          </w:p>
        </w:tc>
      </w:tr>
      <w:tr w:rsidR="00E33BE5" w:rsidRPr="00CC2BA7" w14:paraId="75277B34" w14:textId="77777777" w:rsidTr="00C22D45">
        <w:tc>
          <w:tcPr>
            <w:tcW w:w="2429" w:type="pct"/>
          </w:tcPr>
          <w:p w14:paraId="09FF65F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31A778A5" w14:textId="6EE6968E" w:rsidR="00E33BE5" w:rsidRPr="00CC2BA7" w:rsidRDefault="00E727DF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3.64</w:t>
            </w:r>
          </w:p>
        </w:tc>
        <w:tc>
          <w:tcPr>
            <w:tcW w:w="147" w:type="pct"/>
          </w:tcPr>
          <w:p w14:paraId="00CC11B6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FD01656" w14:textId="162F74B8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6.34</w:t>
            </w:r>
          </w:p>
        </w:tc>
        <w:tc>
          <w:tcPr>
            <w:tcW w:w="148" w:type="pct"/>
          </w:tcPr>
          <w:p w14:paraId="5CF5A2F4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6795B72" w14:textId="41922F8F" w:rsidR="00E33BE5" w:rsidRPr="00CC2BA7" w:rsidRDefault="009C0B91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93E8D" w:rsidRPr="00CC2BA7">
              <w:rPr>
                <w:rFonts w:ascii="Angsana New" w:hAnsi="Angsana New" w:cs="Angsana New"/>
                <w:sz w:val="28"/>
                <w:szCs w:val="28"/>
              </w:rPr>
              <w:t>.9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5" w:type="pct"/>
            <w:gridSpan w:val="2"/>
          </w:tcPr>
          <w:p w14:paraId="08B5FCAF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8AB7800" w14:textId="6AF13177" w:rsidR="00E33BE5" w:rsidRPr="00CC2BA7" w:rsidRDefault="00E33BE5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5.97</w:t>
            </w:r>
          </w:p>
        </w:tc>
      </w:tr>
      <w:tr w:rsidR="00E33BE5" w:rsidRPr="00CC2BA7" w14:paraId="776588CD" w14:textId="77777777" w:rsidTr="00C22D45">
        <w:tc>
          <w:tcPr>
            <w:tcW w:w="2429" w:type="pct"/>
          </w:tcPr>
          <w:p w14:paraId="4344876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71A8219B" w14:textId="176F2A6A" w:rsidR="00E33BE5" w:rsidRPr="00CC2BA7" w:rsidRDefault="00E727DF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C4454" w:rsidRPr="00CC2BA7">
              <w:rPr>
                <w:rFonts w:ascii="Angsana New" w:hAnsi="Angsana New" w:cs="Angsana New"/>
                <w:sz w:val="28"/>
                <w:szCs w:val="28"/>
              </w:rPr>
              <w:t>2.0</w:t>
            </w:r>
            <w:r w:rsidR="00373CE5" w:rsidRPr="00CC2BA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5A1E339D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3AEF510" w14:textId="7512A5CB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8.58</w:t>
            </w:r>
          </w:p>
        </w:tc>
        <w:tc>
          <w:tcPr>
            <w:tcW w:w="148" w:type="pct"/>
          </w:tcPr>
          <w:p w14:paraId="79FC3748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BE1C881" w14:textId="4DCF6E24" w:rsidR="00E33BE5" w:rsidRPr="00CC2BA7" w:rsidRDefault="00B93E8D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1.36</w:t>
            </w:r>
          </w:p>
        </w:tc>
        <w:tc>
          <w:tcPr>
            <w:tcW w:w="135" w:type="pct"/>
            <w:gridSpan w:val="2"/>
          </w:tcPr>
          <w:p w14:paraId="7FD5E6BC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C01AD63" w14:textId="60E73EF2" w:rsidR="00E33BE5" w:rsidRPr="00CC2BA7" w:rsidRDefault="009C0B91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E33BE5" w:rsidRPr="00CC2BA7" w14:paraId="63309CCB" w14:textId="77777777" w:rsidTr="00C22D45">
        <w:tc>
          <w:tcPr>
            <w:tcW w:w="2429" w:type="pct"/>
          </w:tcPr>
          <w:p w14:paraId="0D3E1883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67D9975D" w14:textId="587F3F72" w:rsidR="00E33BE5" w:rsidRPr="00CC2BA7" w:rsidRDefault="009C0B91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727DF" w:rsidRPr="00CC2BA7">
              <w:rPr>
                <w:rFonts w:ascii="Angsana New" w:hAnsi="Angsana New" w:cs="Angsana New"/>
                <w:sz w:val="28"/>
                <w:szCs w:val="28"/>
              </w:rPr>
              <w:t>5.59</w:t>
            </w:r>
          </w:p>
        </w:tc>
        <w:tc>
          <w:tcPr>
            <w:tcW w:w="147" w:type="pct"/>
          </w:tcPr>
          <w:p w14:paraId="2190B4A9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76F841F" w14:textId="565FE7D3" w:rsidR="00E33BE5" w:rsidRPr="00CC2BA7" w:rsidRDefault="009C0B91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3.84</w:t>
            </w:r>
          </w:p>
        </w:tc>
        <w:tc>
          <w:tcPr>
            <w:tcW w:w="148" w:type="pct"/>
          </w:tcPr>
          <w:p w14:paraId="1C2C731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0487E1D" w14:textId="0EBA6A3F" w:rsidR="00E33BE5" w:rsidRPr="00CC2BA7" w:rsidRDefault="009C0B91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93E8D" w:rsidRPr="00CC2BA7">
              <w:rPr>
                <w:rFonts w:ascii="Angsana New" w:hAnsi="Angsana New" w:cs="Angsana New"/>
                <w:sz w:val="28"/>
                <w:szCs w:val="28"/>
              </w:rPr>
              <w:t>.3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5" w:type="pct"/>
            <w:gridSpan w:val="2"/>
          </w:tcPr>
          <w:p w14:paraId="281B1E4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365CB2F" w14:textId="00B47C90" w:rsidR="00E33BE5" w:rsidRPr="00CC2BA7" w:rsidRDefault="009C0B91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E33BE5" w:rsidRPr="00CC2BA7" w14:paraId="57BCE35C" w14:textId="77777777" w:rsidTr="00C22D45">
        <w:tc>
          <w:tcPr>
            <w:tcW w:w="2429" w:type="pct"/>
          </w:tcPr>
          <w:p w14:paraId="5145620D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523" w:type="pct"/>
          </w:tcPr>
          <w:p w14:paraId="6DCF79D1" w14:textId="157E9AC4" w:rsidR="00E33BE5" w:rsidRPr="00CC2BA7" w:rsidRDefault="00E33BE5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4B8132BF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3684B1EA" w14:textId="77777777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1BAA2066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6" w:type="pct"/>
            <w:gridSpan w:val="2"/>
          </w:tcPr>
          <w:p w14:paraId="68A999FB" w14:textId="428CE1BF" w:rsidR="00E33BE5" w:rsidRPr="00CC2BA7" w:rsidRDefault="00E33BE5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4D85237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0" w:type="pct"/>
          </w:tcPr>
          <w:p w14:paraId="07AECB60" w14:textId="77B67304" w:rsidR="00E33BE5" w:rsidRPr="00CC2BA7" w:rsidRDefault="00E33BE5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33BE5" w:rsidRPr="00CC2BA7" w14:paraId="38445D14" w14:textId="77777777" w:rsidTr="00C22D45">
        <w:tc>
          <w:tcPr>
            <w:tcW w:w="2429" w:type="pct"/>
          </w:tcPr>
          <w:p w14:paraId="22F4FE69" w14:textId="2E3FF48F" w:rsidR="00E33BE5" w:rsidRPr="00CC2BA7" w:rsidRDefault="00E33BE5" w:rsidP="00E33BE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23" w:type="pct"/>
          </w:tcPr>
          <w:p w14:paraId="2BD0C1AF" w14:textId="77777777" w:rsidR="00E33BE5" w:rsidRPr="00CC2BA7" w:rsidRDefault="00E33BE5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2A3319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9B3221C" w14:textId="77777777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830705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755317EA" w14:textId="0DD25BFD" w:rsidR="00E33BE5" w:rsidRPr="00CC2BA7" w:rsidRDefault="00E33BE5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FC96984" w14:textId="76667D5C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3CE1AA05" w14:textId="0BABB668" w:rsidR="00E33BE5" w:rsidRPr="00CC2BA7" w:rsidRDefault="00E33BE5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BE5" w:rsidRPr="00CC2BA7" w14:paraId="290B4ECC" w14:textId="77777777" w:rsidTr="00C22D45">
        <w:tc>
          <w:tcPr>
            <w:tcW w:w="2429" w:type="pct"/>
          </w:tcPr>
          <w:p w14:paraId="696FA339" w14:textId="75A3D43B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7AD5C0EF" w14:textId="26A2C576" w:rsidR="00E33BE5" w:rsidRPr="00CC2BA7" w:rsidRDefault="009C0B91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273E3"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273E3" w:rsidRPr="00CC2BA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75577AFF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8167150" w14:textId="037E9F8E" w:rsidR="00E33BE5" w:rsidRPr="00CC2BA7" w:rsidRDefault="009C0B91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33BE5" w:rsidRPr="00CC2BA7">
              <w:rPr>
                <w:rFonts w:ascii="Angsana New" w:hAnsi="Angsana New" w:cs="Angsana New"/>
                <w:sz w:val="28"/>
                <w:szCs w:val="28"/>
              </w:rPr>
              <w:t>.1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8" w:type="pct"/>
          </w:tcPr>
          <w:p w14:paraId="5005DA76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0B9AB6E3" w14:textId="2037149F" w:rsidR="00E33BE5" w:rsidRPr="00CC2BA7" w:rsidRDefault="00D56129" w:rsidP="00682B6E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4966EA05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C2CAD91" w14:textId="1FEDA410" w:rsidR="00E33BE5" w:rsidRPr="00CC2BA7" w:rsidRDefault="00E33BE5" w:rsidP="00682B6E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33BE5" w:rsidRPr="00CC2BA7" w14:paraId="22750323" w14:textId="77777777" w:rsidTr="00C22D45">
        <w:trPr>
          <w:trHeight w:val="272"/>
        </w:trPr>
        <w:tc>
          <w:tcPr>
            <w:tcW w:w="2429" w:type="pct"/>
          </w:tcPr>
          <w:p w14:paraId="14CB0BC7" w14:textId="77777777" w:rsidR="000B1B3E" w:rsidRPr="00CC2BA7" w:rsidRDefault="000B1B3E" w:rsidP="00E33BE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  <w:p w14:paraId="17BFF5D7" w14:textId="77777777" w:rsidR="000B1B3E" w:rsidRPr="00CC2BA7" w:rsidRDefault="000B1B3E" w:rsidP="00E33BE5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3A46EA09" w14:textId="77777777" w:rsidR="00E33BE5" w:rsidRPr="00CC2BA7" w:rsidRDefault="00E33BE5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4D8D2633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3AFF3E95" w14:textId="77777777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6D109B9D" w14:textId="488A2903" w:rsidR="00E33BE5" w:rsidRPr="00CC2BA7" w:rsidRDefault="00E33BE5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6" w:type="pct"/>
            <w:gridSpan w:val="2"/>
          </w:tcPr>
          <w:p w14:paraId="312ECCCC" w14:textId="55816635" w:rsidR="00E33BE5" w:rsidRPr="00CC2BA7" w:rsidRDefault="00E33BE5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6B738433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0" w:type="pct"/>
          </w:tcPr>
          <w:p w14:paraId="49A38D6A" w14:textId="77777777" w:rsidR="00E33BE5" w:rsidRPr="00CC2BA7" w:rsidRDefault="00E33BE5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33BE5" w:rsidRPr="00CC2BA7" w14:paraId="2BF0AE76" w14:textId="77777777" w:rsidTr="00C22D45">
        <w:tc>
          <w:tcPr>
            <w:tcW w:w="2429" w:type="pct"/>
          </w:tcPr>
          <w:p w14:paraId="08D0FCB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23" w:type="pct"/>
          </w:tcPr>
          <w:p w14:paraId="36EE35FC" w14:textId="77777777" w:rsidR="00E33BE5" w:rsidRPr="00CC2BA7" w:rsidRDefault="00E33BE5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B99C702" w14:textId="2D57413E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57475FE" w14:textId="603AE275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FDF31D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1088EC04" w14:textId="77777777" w:rsidR="00E33BE5" w:rsidRPr="00CC2BA7" w:rsidRDefault="00E33BE5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6FD30B2D" w14:textId="3D7D934B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E60A042" w14:textId="1533FE36" w:rsidR="00E33BE5" w:rsidRPr="00CC2BA7" w:rsidRDefault="00E33BE5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BE5" w:rsidRPr="00CC2BA7" w14:paraId="594FECAD" w14:textId="77777777" w:rsidTr="00C22D45">
        <w:tc>
          <w:tcPr>
            <w:tcW w:w="2429" w:type="pct"/>
          </w:tcPr>
          <w:p w14:paraId="4B61BE55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23" w:type="pct"/>
          </w:tcPr>
          <w:p w14:paraId="5A09D888" w14:textId="77777777" w:rsidR="00E33BE5" w:rsidRPr="00CC2BA7" w:rsidRDefault="00E33BE5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6C4CC1F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6D79EA0" w14:textId="77777777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8ED200B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5BF2F726" w14:textId="77777777" w:rsidR="00E33BE5" w:rsidRPr="00CC2BA7" w:rsidRDefault="00E33BE5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3004CA4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D88EF45" w14:textId="77777777" w:rsidR="00E33BE5" w:rsidRPr="00CC2BA7" w:rsidRDefault="00E33BE5" w:rsidP="00E33BE5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BE5" w:rsidRPr="00CC2BA7" w14:paraId="19E5D567" w14:textId="77777777" w:rsidTr="00C22D45">
        <w:trPr>
          <w:trHeight w:val="299"/>
        </w:trPr>
        <w:tc>
          <w:tcPr>
            <w:tcW w:w="2429" w:type="pct"/>
          </w:tcPr>
          <w:p w14:paraId="6A37950B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23" w:type="pct"/>
          </w:tcPr>
          <w:p w14:paraId="31997046" w14:textId="28CE8EDC" w:rsidR="00E33BE5" w:rsidRPr="00CC2BA7" w:rsidRDefault="00E727DF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37.57</w:t>
            </w:r>
          </w:p>
        </w:tc>
        <w:tc>
          <w:tcPr>
            <w:tcW w:w="147" w:type="pct"/>
          </w:tcPr>
          <w:p w14:paraId="66750ADD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32EAD88" w14:textId="026B30E1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43.83</w:t>
            </w:r>
          </w:p>
        </w:tc>
        <w:tc>
          <w:tcPr>
            <w:tcW w:w="148" w:type="pct"/>
          </w:tcPr>
          <w:p w14:paraId="20C40DC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1C5251AF" w14:textId="5B2CAC5B" w:rsidR="00E33BE5" w:rsidRPr="00CC2BA7" w:rsidRDefault="00E7628A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5.9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" w:type="pct"/>
            <w:gridSpan w:val="2"/>
          </w:tcPr>
          <w:p w14:paraId="1D1462B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321CE765" w14:textId="10ABFD48" w:rsidR="00E33BE5" w:rsidRPr="00CC2BA7" w:rsidRDefault="00E33BE5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.17</w:t>
            </w:r>
          </w:p>
        </w:tc>
      </w:tr>
      <w:tr w:rsidR="00E33BE5" w:rsidRPr="00CC2BA7" w14:paraId="58EB3621" w14:textId="77777777" w:rsidTr="00C22D45">
        <w:tc>
          <w:tcPr>
            <w:tcW w:w="2429" w:type="pct"/>
          </w:tcPr>
          <w:p w14:paraId="21387D61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B813031" w14:textId="4EAEC7EB" w:rsidR="00E33BE5" w:rsidRPr="00CC2BA7" w:rsidRDefault="00E727DF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4.</w:t>
            </w:r>
            <w:r w:rsidR="00650BB6" w:rsidRPr="00CC2BA7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47" w:type="pct"/>
          </w:tcPr>
          <w:p w14:paraId="7622756E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22FFEE8E" w14:textId="37C5D1A4" w:rsidR="00E33BE5" w:rsidRPr="00CC2BA7" w:rsidRDefault="00E33BE5" w:rsidP="00E33BE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3.84</w:t>
            </w:r>
          </w:p>
        </w:tc>
        <w:tc>
          <w:tcPr>
            <w:tcW w:w="148" w:type="pct"/>
          </w:tcPr>
          <w:p w14:paraId="4F6F7F26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</w:tcPr>
          <w:p w14:paraId="036DAC2D" w14:textId="4594E96D" w:rsidR="00E33BE5" w:rsidRPr="00CC2BA7" w:rsidRDefault="00E7628A" w:rsidP="00E33BE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1.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" w:type="pct"/>
            <w:gridSpan w:val="2"/>
          </w:tcPr>
          <w:p w14:paraId="2172E5E2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FE9D708" w14:textId="493C6A98" w:rsidR="00E33BE5" w:rsidRPr="00CC2BA7" w:rsidRDefault="00E33BE5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1.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</w:tr>
      <w:tr w:rsidR="00E33BE5" w:rsidRPr="00CC2BA7" w14:paraId="5D21E956" w14:textId="77777777" w:rsidTr="00C22D45">
        <w:trPr>
          <w:trHeight w:val="418"/>
        </w:trPr>
        <w:tc>
          <w:tcPr>
            <w:tcW w:w="2429" w:type="pct"/>
            <w:vAlign w:val="bottom"/>
          </w:tcPr>
          <w:p w14:paraId="5288833A" w14:textId="77777777" w:rsidR="00E33BE5" w:rsidRPr="00CC2BA7" w:rsidRDefault="00E33BE5" w:rsidP="00E33BE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6142" w14:textId="3FF306B6" w:rsidR="00E33BE5" w:rsidRPr="00CC2BA7" w:rsidRDefault="00E727DF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9C0B91"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9C0B91"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47" w:type="pct"/>
            <w:vAlign w:val="bottom"/>
          </w:tcPr>
          <w:p w14:paraId="0D4F217B" w14:textId="77777777" w:rsidR="00E33BE5" w:rsidRPr="00CC2BA7" w:rsidRDefault="00E33BE5" w:rsidP="00E33BE5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432F1" w14:textId="4BC93DCD" w:rsidR="00E33BE5" w:rsidRPr="00CC2BA7" w:rsidRDefault="00E33BE5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47.67</w:t>
            </w:r>
          </w:p>
        </w:tc>
        <w:tc>
          <w:tcPr>
            <w:tcW w:w="148" w:type="pct"/>
            <w:vAlign w:val="bottom"/>
          </w:tcPr>
          <w:p w14:paraId="14E3176D" w14:textId="77777777" w:rsidR="00E33BE5" w:rsidRPr="00CC2BA7" w:rsidRDefault="00E33BE5" w:rsidP="00E33BE5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67C33" w14:textId="71BE138C" w:rsidR="00E33BE5" w:rsidRPr="00CC2BA7" w:rsidRDefault="00E7628A" w:rsidP="00E33BE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6.93</w:t>
            </w:r>
          </w:p>
        </w:tc>
        <w:tc>
          <w:tcPr>
            <w:tcW w:w="141" w:type="pct"/>
            <w:gridSpan w:val="2"/>
            <w:vAlign w:val="bottom"/>
          </w:tcPr>
          <w:p w14:paraId="7ED794EE" w14:textId="77777777" w:rsidR="00E33BE5" w:rsidRPr="00CC2BA7" w:rsidRDefault="00E33BE5" w:rsidP="00E33BE5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95796" w14:textId="74DA7831" w:rsidR="00E33BE5" w:rsidRPr="00CC2BA7" w:rsidRDefault="00E33BE5" w:rsidP="00E33BE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11.19</w:t>
            </w:r>
          </w:p>
        </w:tc>
      </w:tr>
    </w:tbl>
    <w:p w14:paraId="26D5D2AB" w14:textId="77777777" w:rsidR="00CC3399" w:rsidRPr="00CC2BA7" w:rsidRDefault="00CC3399" w:rsidP="005E6687">
      <w:pPr>
        <w:ind w:right="-45"/>
        <w:rPr>
          <w:rFonts w:ascii="Angsana New" w:hAnsi="Angsana New"/>
          <w:sz w:val="28"/>
          <w:szCs w:val="28"/>
        </w:rPr>
      </w:pPr>
    </w:p>
    <w:p w14:paraId="338D9C7E" w14:textId="57C9CE66" w:rsidR="0078288E" w:rsidRPr="00CC2BA7" w:rsidRDefault="0078288E" w:rsidP="000B0131">
      <w:pPr>
        <w:ind w:right="-45" w:firstLine="567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190F2D" w:rsidRPr="00CC2BA7">
        <w:rPr>
          <w:rFonts w:ascii="Angsana New" w:hAnsi="Angsana New"/>
          <w:sz w:val="28"/>
          <w:szCs w:val="28"/>
        </w:rPr>
        <w:t xml:space="preserve">31 </w:t>
      </w:r>
      <w:r w:rsidR="00190F2D" w:rsidRPr="00CC2BA7">
        <w:rPr>
          <w:rFonts w:ascii="Angsana New" w:hAnsi="Angsana New"/>
          <w:sz w:val="28"/>
          <w:szCs w:val="28"/>
          <w:cs/>
        </w:rPr>
        <w:t xml:space="preserve">ธันวาคม 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Pr="00CC2BA7">
        <w:rPr>
          <w:rFonts w:ascii="Angsana New" w:hAnsi="Angsana New"/>
          <w:sz w:val="28"/>
          <w:szCs w:val="28"/>
        </w:rPr>
        <w:t>56</w:t>
      </w:r>
      <w:r w:rsidR="009C0B91" w:rsidRPr="00CC2BA7">
        <w:rPr>
          <w:rFonts w:ascii="Angsana New" w:hAnsi="Angsana New" w:hint="cs"/>
          <w:sz w:val="28"/>
          <w:szCs w:val="28"/>
        </w:rPr>
        <w:t>8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 xml:space="preserve">และ </w:t>
      </w:r>
      <w:r w:rsidRPr="00CC2BA7">
        <w:rPr>
          <w:rFonts w:ascii="Angsana New" w:hAnsi="Angsana New"/>
          <w:sz w:val="28"/>
          <w:szCs w:val="28"/>
        </w:rPr>
        <w:t>3</w:t>
      </w:r>
      <w:r w:rsidR="009C0B91" w:rsidRPr="00CC2BA7">
        <w:rPr>
          <w:rFonts w:ascii="Angsana New" w:hAnsi="Angsana New"/>
          <w:sz w:val="28"/>
          <w:szCs w:val="28"/>
        </w:rPr>
        <w:t>0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 xml:space="preserve">กันยายน 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Pr="00CC2BA7">
        <w:rPr>
          <w:rFonts w:ascii="Angsana New" w:hAnsi="Angsana New"/>
          <w:sz w:val="28"/>
          <w:szCs w:val="28"/>
        </w:rPr>
        <w:t>56</w:t>
      </w:r>
      <w:r w:rsidR="00F7433C" w:rsidRPr="00CC2BA7">
        <w:rPr>
          <w:rFonts w:ascii="Angsana New" w:hAnsi="Angsana New"/>
          <w:sz w:val="28"/>
          <w:szCs w:val="28"/>
        </w:rPr>
        <w:t>8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>มีดังนี้</w:t>
      </w:r>
    </w:p>
    <w:p w14:paraId="5AB9593A" w14:textId="77777777" w:rsidR="0078288E" w:rsidRPr="00CC2BA7" w:rsidRDefault="0078288E" w:rsidP="000B0131">
      <w:pPr>
        <w:ind w:right="-45" w:firstLine="540"/>
        <w:rPr>
          <w:rFonts w:ascii="Angsana New" w:hAnsi="Angsana New"/>
          <w:sz w:val="22"/>
          <w:szCs w:val="22"/>
        </w:rPr>
      </w:pPr>
    </w:p>
    <w:tbl>
      <w:tblPr>
        <w:tblW w:w="9558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4247"/>
        <w:gridCol w:w="1092"/>
        <w:gridCol w:w="283"/>
        <w:gridCol w:w="1160"/>
        <w:gridCol w:w="11"/>
        <w:gridCol w:w="8"/>
        <w:gridCol w:w="262"/>
        <w:gridCol w:w="6"/>
        <w:gridCol w:w="13"/>
        <w:gridCol w:w="1088"/>
        <w:gridCol w:w="8"/>
        <w:gridCol w:w="249"/>
        <w:gridCol w:w="17"/>
        <w:gridCol w:w="1114"/>
      </w:tblGrid>
      <w:tr w:rsidR="0078288E" w:rsidRPr="00CC2BA7" w14:paraId="001BFF52" w14:textId="77777777" w:rsidTr="000B1B3E">
        <w:trPr>
          <w:tblHeader/>
        </w:trPr>
        <w:tc>
          <w:tcPr>
            <w:tcW w:w="2222" w:type="pct"/>
          </w:tcPr>
          <w:p w14:paraId="13A0DC8A" w14:textId="77777777" w:rsidR="0078288E" w:rsidRPr="00CC2BA7" w:rsidRDefault="0078288E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6" w:type="pct"/>
            <w:gridSpan w:val="3"/>
          </w:tcPr>
          <w:p w14:paraId="1D396523" w14:textId="77777777" w:rsidR="0078288E" w:rsidRPr="00CC2BA7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4"/>
          </w:tcPr>
          <w:p w14:paraId="3DE9C2BC" w14:textId="77777777" w:rsidR="0078288E" w:rsidRPr="00CC2BA7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6"/>
          </w:tcPr>
          <w:p w14:paraId="4BE08A07" w14:textId="77777777" w:rsidR="0078288E" w:rsidRPr="00CC2BA7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F2D" w:rsidRPr="00CC2BA7" w14:paraId="352B14A9" w14:textId="77777777" w:rsidTr="000B1B3E">
        <w:trPr>
          <w:tblHeader/>
        </w:trPr>
        <w:tc>
          <w:tcPr>
            <w:tcW w:w="2222" w:type="pct"/>
          </w:tcPr>
          <w:p w14:paraId="4D1E98EC" w14:textId="77777777" w:rsidR="00190F2D" w:rsidRPr="00CC2BA7" w:rsidRDefault="00190F2D" w:rsidP="00190F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29DD6F0D" w14:textId="6E4994D5" w:rsidR="00190F2D" w:rsidRPr="00CC2BA7" w:rsidRDefault="00190F2D" w:rsidP="00190F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2BA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</w:tcPr>
          <w:p w14:paraId="2EFA1B5E" w14:textId="77777777" w:rsidR="00190F2D" w:rsidRPr="00CC2BA7" w:rsidRDefault="00190F2D" w:rsidP="00190F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BF8B03A" w14:textId="28EB9BA7" w:rsidR="00190F2D" w:rsidRPr="00CC2BA7" w:rsidRDefault="00190F2D" w:rsidP="00190F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C2BA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" w:type="pct"/>
            <w:gridSpan w:val="4"/>
          </w:tcPr>
          <w:p w14:paraId="1E8D7B10" w14:textId="77777777" w:rsidR="00190F2D" w:rsidRPr="00CC2BA7" w:rsidRDefault="00190F2D" w:rsidP="00190F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4B6CE0F" w14:textId="14C53CCB" w:rsidR="00190F2D" w:rsidRPr="00CC2BA7" w:rsidRDefault="00190F2D" w:rsidP="00190F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2BA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  <w:gridSpan w:val="3"/>
          </w:tcPr>
          <w:p w14:paraId="640BE698" w14:textId="77777777" w:rsidR="00190F2D" w:rsidRPr="00CC2BA7" w:rsidRDefault="00190F2D" w:rsidP="00190F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79A4A8F" w14:textId="4CCDF413" w:rsidR="00190F2D" w:rsidRPr="00CC2BA7" w:rsidRDefault="00190F2D" w:rsidP="00190F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C2BA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8288E" w:rsidRPr="00CC2BA7" w14:paraId="62106E3E" w14:textId="77777777" w:rsidTr="000B1B3E">
        <w:trPr>
          <w:tblHeader/>
        </w:trPr>
        <w:tc>
          <w:tcPr>
            <w:tcW w:w="2222" w:type="pct"/>
          </w:tcPr>
          <w:p w14:paraId="50C46086" w14:textId="77777777" w:rsidR="0078288E" w:rsidRPr="00CC2BA7" w:rsidRDefault="0078288E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18B7D950" w14:textId="3E7AB52C" w:rsidR="0078288E" w:rsidRPr="00CC2BA7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288E" w:rsidRPr="00CC2BA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CC2BA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48" w:type="pct"/>
            <w:vAlign w:val="center"/>
          </w:tcPr>
          <w:p w14:paraId="6018835D" w14:textId="77777777" w:rsidR="0078288E" w:rsidRPr="00CC2BA7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2774748F" w14:textId="505EECE4" w:rsidR="0078288E" w:rsidRPr="00CC2BA7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288E" w:rsidRPr="00CC2BA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190F2D" w:rsidRPr="00CC2BA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1" w:type="pct"/>
            <w:gridSpan w:val="4"/>
          </w:tcPr>
          <w:p w14:paraId="39A84966" w14:textId="77777777" w:rsidR="0078288E" w:rsidRPr="00CC2BA7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center"/>
          </w:tcPr>
          <w:p w14:paraId="0814916B" w14:textId="068288BD" w:rsidR="0078288E" w:rsidRPr="00CC2BA7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288E" w:rsidRPr="00CC2BA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CC2BA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43" w:type="pct"/>
            <w:gridSpan w:val="3"/>
            <w:vAlign w:val="center"/>
          </w:tcPr>
          <w:p w14:paraId="181B74AA" w14:textId="77777777" w:rsidR="0078288E" w:rsidRPr="00CC2BA7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70575979" w14:textId="0C44D2ED" w:rsidR="0078288E" w:rsidRPr="00CC2BA7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288E" w:rsidRPr="00CC2BA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190F2D" w:rsidRPr="00CC2BA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8288E" w:rsidRPr="00CC2BA7" w14:paraId="37E94F46" w14:textId="77777777" w:rsidTr="000B1B3E">
        <w:trPr>
          <w:tblHeader/>
        </w:trPr>
        <w:tc>
          <w:tcPr>
            <w:tcW w:w="2222" w:type="pct"/>
          </w:tcPr>
          <w:p w14:paraId="2B6220F5" w14:textId="77777777" w:rsidR="0078288E" w:rsidRPr="00CC2BA7" w:rsidRDefault="0078288E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pct"/>
            <w:gridSpan w:val="13"/>
          </w:tcPr>
          <w:p w14:paraId="6E972813" w14:textId="77777777" w:rsidR="0078288E" w:rsidRPr="00CC2BA7" w:rsidRDefault="0078288E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8288E" w:rsidRPr="00CC2BA7" w14:paraId="212FB953" w14:textId="77777777" w:rsidTr="000B1B3E">
        <w:tc>
          <w:tcPr>
            <w:tcW w:w="2222" w:type="pct"/>
          </w:tcPr>
          <w:p w14:paraId="0C92F957" w14:textId="77777777" w:rsidR="0078288E" w:rsidRPr="00CC2BA7" w:rsidRDefault="0078288E" w:rsidP="000B013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71" w:type="pct"/>
          </w:tcPr>
          <w:p w14:paraId="7D7427F6" w14:textId="55642B10" w:rsidR="0078288E" w:rsidRPr="00CC2BA7" w:rsidRDefault="0078288E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C2E12C2" w14:textId="77777777" w:rsidR="0078288E" w:rsidRPr="00CC2BA7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3E928933" w14:textId="4C39B738" w:rsidR="0078288E" w:rsidRPr="00CC2BA7" w:rsidRDefault="0078288E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16A63296" w14:textId="77777777" w:rsidR="0078288E" w:rsidRPr="00CC2BA7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0EF5BCB" w14:textId="77777777" w:rsidR="0078288E" w:rsidRPr="00CC2BA7" w:rsidRDefault="0078288E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79A1302B" w14:textId="77777777" w:rsidR="0078288E" w:rsidRPr="00CC2BA7" w:rsidRDefault="0078288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7C1CF05" w14:textId="77777777" w:rsidR="0078288E" w:rsidRPr="00CC2BA7" w:rsidRDefault="0078288E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0F2D" w:rsidRPr="00CC2BA7" w14:paraId="6B9EA5AB" w14:textId="77777777" w:rsidTr="000B1B3E">
        <w:tc>
          <w:tcPr>
            <w:tcW w:w="2222" w:type="pct"/>
          </w:tcPr>
          <w:p w14:paraId="4E6F521C" w14:textId="7CE92BAC" w:rsidR="00190F2D" w:rsidRPr="00CC2BA7" w:rsidRDefault="004525BA" w:rsidP="00190F2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FADEB38" w14:textId="1F1820A7" w:rsidR="00190F2D" w:rsidRPr="00CC2BA7" w:rsidRDefault="00816A68" w:rsidP="00190F2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4525BA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48" w:type="pct"/>
          </w:tcPr>
          <w:p w14:paraId="6E257E29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2F65DB4A" w14:textId="42AFF867" w:rsidR="00190F2D" w:rsidRPr="00CC2BA7" w:rsidRDefault="00190F2D" w:rsidP="00190F2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1.59</w:t>
            </w:r>
          </w:p>
        </w:tc>
        <w:tc>
          <w:tcPr>
            <w:tcW w:w="151" w:type="pct"/>
            <w:gridSpan w:val="4"/>
          </w:tcPr>
          <w:p w14:paraId="719A6B0A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C095193" w14:textId="40941D6A" w:rsidR="00190F2D" w:rsidRPr="00CC2BA7" w:rsidRDefault="005E6687" w:rsidP="00682B6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1C8B4075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53489FE" w14:textId="77777777" w:rsidR="00190F2D" w:rsidRPr="00CC2BA7" w:rsidRDefault="00190F2D" w:rsidP="00682B6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525BA" w:rsidRPr="00CC2BA7" w14:paraId="429BF4D6" w14:textId="77777777" w:rsidTr="000B1B3E">
        <w:tc>
          <w:tcPr>
            <w:tcW w:w="2222" w:type="pct"/>
          </w:tcPr>
          <w:p w14:paraId="23BDDCEC" w14:textId="77777777" w:rsidR="004525BA" w:rsidRPr="00CC2BA7" w:rsidRDefault="004525BA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5D10022" w14:textId="77777777" w:rsidR="004525BA" w:rsidRPr="00CC2BA7" w:rsidRDefault="004525BA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DFEED3E" w14:textId="77777777" w:rsidR="004525BA" w:rsidRPr="00CC2BA7" w:rsidRDefault="004525BA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37E05C02" w14:textId="77777777" w:rsidR="004525BA" w:rsidRPr="00CC2BA7" w:rsidRDefault="004525BA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35369590" w14:textId="77777777" w:rsidR="004525BA" w:rsidRPr="00CC2BA7" w:rsidRDefault="004525BA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0A14912E" w14:textId="77777777" w:rsidR="004525BA" w:rsidRPr="00CC2BA7" w:rsidRDefault="004525BA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52123959" w14:textId="77777777" w:rsidR="004525BA" w:rsidRPr="00CC2BA7" w:rsidRDefault="004525BA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02EE88C" w14:textId="77777777" w:rsidR="004525BA" w:rsidRPr="00CC2BA7" w:rsidRDefault="004525BA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354" w:rsidRPr="00CC2BA7" w14:paraId="76A9F599" w14:textId="77777777" w:rsidTr="000B1B3E">
        <w:tc>
          <w:tcPr>
            <w:tcW w:w="2222" w:type="pct"/>
          </w:tcPr>
          <w:p w14:paraId="57517E02" w14:textId="30FC06A3" w:rsidR="00AE0354" w:rsidRPr="00CC2BA7" w:rsidRDefault="00AE0354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1" w:type="pct"/>
          </w:tcPr>
          <w:p w14:paraId="6C5BF927" w14:textId="743CF332" w:rsidR="00AE0354" w:rsidRPr="00CC2BA7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F7232A0" w14:textId="49C467EC" w:rsidR="00AE0354" w:rsidRPr="00CC2BA7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B0CD580" w14:textId="41F8B894" w:rsidR="00AE0354" w:rsidRPr="00CC2BA7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3667843D" w14:textId="77777777" w:rsidR="00AE0354" w:rsidRPr="00CC2BA7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</w:tcPr>
          <w:p w14:paraId="3C48F200" w14:textId="18CB8A42" w:rsidR="00AE0354" w:rsidRPr="00CC2BA7" w:rsidRDefault="00AE0354" w:rsidP="000B01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5578BBAC" w14:textId="77777777" w:rsidR="00AE0354" w:rsidRPr="00CC2BA7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3C48EE0" w14:textId="6D0FDEB5" w:rsidR="00AE0354" w:rsidRPr="00CC2BA7" w:rsidRDefault="00AE0354" w:rsidP="000B0131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F2D" w:rsidRPr="00CC2BA7" w14:paraId="122AD7BB" w14:textId="77777777" w:rsidTr="000B1B3E">
        <w:tc>
          <w:tcPr>
            <w:tcW w:w="2222" w:type="pct"/>
          </w:tcPr>
          <w:p w14:paraId="707468C6" w14:textId="7A740227" w:rsidR="00190F2D" w:rsidRPr="00CC2BA7" w:rsidRDefault="00190F2D" w:rsidP="00190F2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</w:tcPr>
          <w:p w14:paraId="3CE46020" w14:textId="46E2435B" w:rsidR="00190F2D" w:rsidRPr="00CC2BA7" w:rsidRDefault="009C0B91" w:rsidP="0012007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2007A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2007A" w:rsidRPr="00CC2B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" w:type="pct"/>
          </w:tcPr>
          <w:p w14:paraId="2048908E" w14:textId="77777777" w:rsidR="00190F2D" w:rsidRPr="00CC2BA7" w:rsidRDefault="00190F2D" w:rsidP="00190F2D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ADE64C4" w14:textId="16F83694" w:rsidR="00190F2D" w:rsidRPr="00CC2BA7" w:rsidRDefault="009C0B91" w:rsidP="00190F2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0F2D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0F2D" w:rsidRPr="00CC2B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pct"/>
            <w:gridSpan w:val="4"/>
          </w:tcPr>
          <w:p w14:paraId="60CC6A20" w14:textId="77777777" w:rsidR="00190F2D" w:rsidRPr="00CC2BA7" w:rsidRDefault="00190F2D" w:rsidP="00190F2D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</w:tcPr>
          <w:p w14:paraId="1D102CF0" w14:textId="59487403" w:rsidR="00190F2D" w:rsidRPr="00CC2BA7" w:rsidRDefault="009C0B91" w:rsidP="00816A68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E6687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E6687" w:rsidRPr="00CC2B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3" w:type="pct"/>
            <w:gridSpan w:val="3"/>
          </w:tcPr>
          <w:p w14:paraId="1098A877" w14:textId="77777777" w:rsidR="00190F2D" w:rsidRPr="00CC2BA7" w:rsidRDefault="00190F2D" w:rsidP="00190F2D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4B839653" w14:textId="7BEAA121" w:rsidR="00190F2D" w:rsidRPr="00CC2BA7" w:rsidRDefault="009C0B91" w:rsidP="00190F2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0F2D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0F2D" w:rsidRPr="00CC2B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90F2D" w:rsidRPr="00CC2BA7" w14:paraId="4DFC5AE9" w14:textId="77777777" w:rsidTr="000B1B3E">
        <w:tc>
          <w:tcPr>
            <w:tcW w:w="2222" w:type="pct"/>
          </w:tcPr>
          <w:p w14:paraId="1882AE2B" w14:textId="77777777" w:rsidR="00190F2D" w:rsidRPr="00CC2BA7" w:rsidRDefault="00190F2D" w:rsidP="00190F2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8605B65" w14:textId="44A7B72B" w:rsidR="00190F2D" w:rsidRPr="00CC2BA7" w:rsidRDefault="005E6687" w:rsidP="0012007A">
            <w:pPr>
              <w:pStyle w:val="BodyText"/>
              <w:tabs>
                <w:tab w:val="decimal" w:pos="645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39F1F3C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A7E3011" w14:textId="09A89123" w:rsidR="00190F2D" w:rsidRPr="00CC2BA7" w:rsidRDefault="00190F2D" w:rsidP="00190F2D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4"/>
          </w:tcPr>
          <w:p w14:paraId="7606CBE6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DC91A95" w14:textId="7501F7D2" w:rsidR="00190F2D" w:rsidRPr="00CC2BA7" w:rsidRDefault="009C0B91" w:rsidP="00190F2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E6687" w:rsidRPr="00CC2BA7">
              <w:rPr>
                <w:rFonts w:asciiTheme="majorBidi" w:hAnsiTheme="majorBidi" w:cstheme="majorBidi"/>
                <w:sz w:val="28"/>
                <w:szCs w:val="28"/>
              </w:rPr>
              <w:t>.75</w:t>
            </w:r>
          </w:p>
        </w:tc>
        <w:tc>
          <w:tcPr>
            <w:tcW w:w="143" w:type="pct"/>
            <w:gridSpan w:val="3"/>
          </w:tcPr>
          <w:p w14:paraId="270DB2DA" w14:textId="342FC4E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3931E40" w14:textId="20175416" w:rsidR="00190F2D" w:rsidRPr="00CC2BA7" w:rsidRDefault="009C0B91" w:rsidP="00190F2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0F2D" w:rsidRPr="00CC2BA7">
              <w:rPr>
                <w:rFonts w:asciiTheme="majorBidi" w:hAnsiTheme="majorBidi" w:cstheme="majorBidi"/>
                <w:sz w:val="28"/>
                <w:szCs w:val="28"/>
              </w:rPr>
              <w:t>.56</w:t>
            </w:r>
          </w:p>
        </w:tc>
      </w:tr>
      <w:tr w:rsidR="00190F2D" w:rsidRPr="00CC2BA7" w14:paraId="69113F26" w14:textId="77777777" w:rsidTr="000B1B3E">
        <w:tc>
          <w:tcPr>
            <w:tcW w:w="2222" w:type="pct"/>
          </w:tcPr>
          <w:p w14:paraId="6538786E" w14:textId="77777777" w:rsidR="00190F2D" w:rsidRPr="00CC2BA7" w:rsidRDefault="00190F2D" w:rsidP="00190F2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271015B" w14:textId="3EF6E0AE" w:rsidR="00190F2D" w:rsidRPr="00CC2BA7" w:rsidRDefault="0079795B" w:rsidP="0012007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95.44</w:t>
            </w:r>
          </w:p>
        </w:tc>
        <w:tc>
          <w:tcPr>
            <w:tcW w:w="148" w:type="pct"/>
          </w:tcPr>
          <w:p w14:paraId="044DE165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3ACC914B" w14:textId="2AE6E999" w:rsidR="00190F2D" w:rsidRPr="00CC2BA7" w:rsidRDefault="003A5DBD" w:rsidP="00190F2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90F2D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pct"/>
            <w:gridSpan w:val="4"/>
          </w:tcPr>
          <w:p w14:paraId="54EECD86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84F815E" w14:textId="462803C7" w:rsidR="00190F2D" w:rsidRPr="00CC2BA7" w:rsidRDefault="00D01CCC" w:rsidP="00190F2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E6687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F1B13" w:rsidRPr="00CC2BA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3" w:type="pct"/>
            <w:gridSpan w:val="3"/>
          </w:tcPr>
          <w:p w14:paraId="4D22DE5F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DB9B994" w14:textId="42C80D25" w:rsidR="00190F2D" w:rsidRPr="00CC2BA7" w:rsidRDefault="009C0B91" w:rsidP="00190F2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0F2D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A5DBD" w:rsidRPr="00CC2BA7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190F2D" w:rsidRPr="00CC2BA7" w14:paraId="11EFD0BD" w14:textId="77777777" w:rsidTr="000B1B3E">
        <w:tc>
          <w:tcPr>
            <w:tcW w:w="2222" w:type="pct"/>
          </w:tcPr>
          <w:p w14:paraId="55B09395" w14:textId="77777777" w:rsidR="00190F2D" w:rsidRPr="00CC2BA7" w:rsidRDefault="00190F2D" w:rsidP="00190F2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21AA1DA" w14:textId="3FD8C5A7" w:rsidR="00190F2D" w:rsidRPr="00CC2BA7" w:rsidRDefault="0079795B" w:rsidP="0012007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95.45</w:t>
            </w:r>
          </w:p>
        </w:tc>
        <w:tc>
          <w:tcPr>
            <w:tcW w:w="148" w:type="pct"/>
          </w:tcPr>
          <w:p w14:paraId="02C02987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05C0F0" w14:textId="49824257" w:rsidR="00190F2D" w:rsidRPr="00CC2BA7" w:rsidRDefault="003A5DBD" w:rsidP="00190F2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190F2D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151" w:type="pct"/>
            <w:gridSpan w:val="4"/>
          </w:tcPr>
          <w:p w14:paraId="74C7870F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595536C" w14:textId="7FC5BDF2" w:rsidR="00190F2D" w:rsidRPr="00CC2BA7" w:rsidRDefault="009C0B91" w:rsidP="00190F2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01CCC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E6687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.1</w:t>
            </w:r>
            <w:r w:rsidR="00DF1B13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" w:type="pct"/>
            <w:gridSpan w:val="3"/>
          </w:tcPr>
          <w:p w14:paraId="6CAE0B35" w14:textId="77777777" w:rsidR="00190F2D" w:rsidRPr="00CC2BA7" w:rsidRDefault="00190F2D" w:rsidP="00190F2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BF0DA33" w14:textId="1C80792B" w:rsidR="00190F2D" w:rsidRPr="00CC2BA7" w:rsidRDefault="003A5DBD" w:rsidP="00190F2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90F2D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AE0354" w:rsidRPr="00CC2BA7" w14:paraId="493FB266" w14:textId="77777777" w:rsidTr="000B1B3E">
        <w:tc>
          <w:tcPr>
            <w:tcW w:w="2222" w:type="pct"/>
          </w:tcPr>
          <w:p w14:paraId="7504F6BA" w14:textId="77777777" w:rsidR="00AE0354" w:rsidRPr="00CC2BA7" w:rsidRDefault="00AE0354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5A7A2B0A" w14:textId="35AEFA2E" w:rsidR="00AE0354" w:rsidRPr="00CC2BA7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BD20703" w14:textId="77777777" w:rsidR="00AE0354" w:rsidRPr="00CC2BA7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6363B28A" w14:textId="77777777" w:rsidR="00AE0354" w:rsidRPr="00CC2BA7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4"/>
          </w:tcPr>
          <w:p w14:paraId="02C537AC" w14:textId="77777777" w:rsidR="00AE0354" w:rsidRPr="00CC2BA7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62F5654C" w14:textId="6488E76B" w:rsidR="00AE0354" w:rsidRPr="00CC2BA7" w:rsidRDefault="00AE0354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  <w:gridSpan w:val="3"/>
          </w:tcPr>
          <w:p w14:paraId="7B3C0E11" w14:textId="77777777" w:rsidR="00AE0354" w:rsidRPr="00CC2BA7" w:rsidRDefault="00AE0354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49F4A3E0" w14:textId="3B78A998" w:rsidR="00AE0354" w:rsidRPr="00CC2BA7" w:rsidRDefault="00AE0354" w:rsidP="000B013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E7682" w:rsidRPr="00CC2BA7" w14:paraId="2ACEA52C" w14:textId="77777777" w:rsidTr="000B1B3E">
        <w:tc>
          <w:tcPr>
            <w:tcW w:w="2222" w:type="pct"/>
          </w:tcPr>
          <w:p w14:paraId="1789F3F3" w14:textId="791809F7" w:rsidR="004E7682" w:rsidRPr="00CC2BA7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71" w:type="pct"/>
          </w:tcPr>
          <w:p w14:paraId="22607B3C" w14:textId="2190D926" w:rsidR="004E7682" w:rsidRPr="00CC2BA7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A646AFC" w14:textId="77777777" w:rsidR="004E7682" w:rsidRPr="00CC2BA7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9693C9C" w14:textId="03E5904C" w:rsidR="004E7682" w:rsidRPr="00CC2BA7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4546F833" w14:textId="77777777" w:rsidR="004E7682" w:rsidRPr="00CC2BA7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EAC99F6" w14:textId="77777777" w:rsidR="004E7682" w:rsidRPr="00CC2BA7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4E9B5F9D" w14:textId="77777777" w:rsidR="004E7682" w:rsidRPr="00CC2BA7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9AFDD6E" w14:textId="77777777" w:rsidR="004E7682" w:rsidRPr="00CC2BA7" w:rsidRDefault="004E7682" w:rsidP="000B0131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59F9EB83" w14:textId="77777777" w:rsidTr="000B1B3E">
        <w:tc>
          <w:tcPr>
            <w:tcW w:w="2222" w:type="pct"/>
          </w:tcPr>
          <w:p w14:paraId="704C9425" w14:textId="50570089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44DC4023" w14:textId="649D9856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73191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73191" w:rsidRPr="00CC2BA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509547C5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09EF2E3B" w14:textId="1E11EC52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4"/>
          </w:tcPr>
          <w:p w14:paraId="37CD42DC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88AB8F4" w14:textId="74EBF9F7" w:rsidR="00173191" w:rsidRPr="00CC2BA7" w:rsidRDefault="00173191" w:rsidP="00173191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5CE649F9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9B0AD6D" w14:textId="1BE17723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3191" w:rsidRPr="00CC2BA7" w14:paraId="215A6C5F" w14:textId="77777777" w:rsidTr="000B1B3E">
        <w:tc>
          <w:tcPr>
            <w:tcW w:w="2222" w:type="pct"/>
          </w:tcPr>
          <w:p w14:paraId="45104552" w14:textId="3858A219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C402618" w14:textId="32D5535C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36BE" w:rsidRPr="00CC2BA7">
              <w:rPr>
                <w:rFonts w:asciiTheme="majorBidi" w:hAnsiTheme="majorBidi" w:cstheme="majorBidi"/>
                <w:sz w:val="28"/>
                <w:szCs w:val="28"/>
              </w:rPr>
              <w:t>39.88</w:t>
            </w:r>
          </w:p>
        </w:tc>
        <w:tc>
          <w:tcPr>
            <w:tcW w:w="148" w:type="pct"/>
          </w:tcPr>
          <w:p w14:paraId="64022F3F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42DB7D7F" w14:textId="76888B72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6771D" w:rsidRPr="00CC2BA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51" w:type="pct"/>
            <w:gridSpan w:val="4"/>
          </w:tcPr>
          <w:p w14:paraId="796A4368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CA8D78D" w14:textId="3EDEE605" w:rsidR="00173191" w:rsidRPr="00CC2BA7" w:rsidRDefault="00173191" w:rsidP="00173191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74623647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6C93DF2" w14:textId="33A43DAD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3191" w:rsidRPr="00CC2BA7" w14:paraId="3CD85B0E" w14:textId="77777777" w:rsidTr="000B1B3E">
        <w:tc>
          <w:tcPr>
            <w:tcW w:w="2222" w:type="pct"/>
          </w:tcPr>
          <w:p w14:paraId="54A34527" w14:textId="211DBD3B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6A0BD8A" w14:textId="73F8F895" w:rsidR="00173191" w:rsidRPr="00CC2BA7" w:rsidRDefault="0056771D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936BE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39.91</w:t>
            </w:r>
          </w:p>
        </w:tc>
        <w:tc>
          <w:tcPr>
            <w:tcW w:w="148" w:type="pct"/>
          </w:tcPr>
          <w:p w14:paraId="2F941ED7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6FF16D" w14:textId="012E5AD5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56771D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151" w:type="pct"/>
            <w:gridSpan w:val="4"/>
          </w:tcPr>
          <w:p w14:paraId="418DBBD6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56BE764" w14:textId="598D1A0E" w:rsidR="00173191" w:rsidRPr="00CC2BA7" w:rsidRDefault="00173191" w:rsidP="00173191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4798E1B0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F16E83D" w14:textId="3134DD67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73191" w:rsidRPr="00CC2BA7" w14:paraId="3BC2FA6B" w14:textId="77777777" w:rsidTr="000B1B3E">
        <w:tc>
          <w:tcPr>
            <w:tcW w:w="2222" w:type="pct"/>
          </w:tcPr>
          <w:p w14:paraId="6DE729AF" w14:textId="77777777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58371197" w14:textId="77777777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53AAA0CD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53E7B53C" w14:textId="77777777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4"/>
          </w:tcPr>
          <w:p w14:paraId="7B2093B0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</w:tcPr>
          <w:p w14:paraId="2BCEBF6C" w14:textId="77777777" w:rsidR="00173191" w:rsidRPr="00CC2BA7" w:rsidRDefault="00173191" w:rsidP="00173191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  <w:gridSpan w:val="3"/>
          </w:tcPr>
          <w:p w14:paraId="35926F12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4DBBE167" w14:textId="77777777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73191" w:rsidRPr="00CC2BA7" w14:paraId="414ED866" w14:textId="77777777" w:rsidTr="000B1B3E">
        <w:tc>
          <w:tcPr>
            <w:tcW w:w="2222" w:type="pct"/>
          </w:tcPr>
          <w:p w14:paraId="0159DF53" w14:textId="4990E967" w:rsidR="00173191" w:rsidRPr="00CC2BA7" w:rsidRDefault="00173191" w:rsidP="00173191">
            <w:pPr>
              <w:spacing w:line="240" w:lineRule="auto"/>
              <w:ind w:right="-2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71" w:type="pct"/>
          </w:tcPr>
          <w:p w14:paraId="6FD924E7" w14:textId="71CAC1EC" w:rsidR="00173191" w:rsidRPr="00CC2BA7" w:rsidRDefault="00173191" w:rsidP="0017319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7869A322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7A4466B" w14:textId="7C03EFFB" w:rsidR="00173191" w:rsidRPr="00CC2BA7" w:rsidRDefault="00173191" w:rsidP="0017319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442E1C1C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37F94294" w14:textId="2DC032A1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707BEA86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5CE110D0" w14:textId="51009E10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3191" w:rsidRPr="00CC2BA7" w14:paraId="50EE5FD7" w14:textId="77777777" w:rsidTr="000B1B3E">
        <w:tc>
          <w:tcPr>
            <w:tcW w:w="2222" w:type="pct"/>
          </w:tcPr>
          <w:p w14:paraId="7C82F3C8" w14:textId="5756DD9F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6CF428E" w14:textId="4A101EBF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18.6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8" w:type="pct"/>
          </w:tcPr>
          <w:p w14:paraId="18392804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63C0E08A" w14:textId="663951BC" w:rsidR="00173191" w:rsidRPr="00CC2BA7" w:rsidRDefault="00173191" w:rsidP="0017319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CC2B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47" w:type="pct"/>
            <w:gridSpan w:val="3"/>
          </w:tcPr>
          <w:p w14:paraId="79730C16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DA38ECB" w14:textId="152D81B3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16A9E3AE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E904D33" w14:textId="17B5A71F" w:rsidR="00173191" w:rsidRPr="00CC2BA7" w:rsidRDefault="00173191" w:rsidP="00173191">
            <w:pPr>
              <w:pStyle w:val="BodyText"/>
              <w:tabs>
                <w:tab w:val="decimal" w:pos="63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73191" w:rsidRPr="00CC2BA7" w14:paraId="03848372" w14:textId="77777777" w:rsidTr="000B1B3E">
        <w:tc>
          <w:tcPr>
            <w:tcW w:w="2222" w:type="pct"/>
          </w:tcPr>
          <w:p w14:paraId="134960DF" w14:textId="77777777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7C9367A4" w14:textId="77777777" w:rsidR="000B1B3E" w:rsidRPr="00CC2BA7" w:rsidRDefault="000B1B3E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DFBFD22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072AD341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10F7062F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6FB4FAEF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0D0B9611" w14:textId="77777777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088CBBE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AFCE906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3191" w:rsidRPr="00CC2BA7" w14:paraId="346B9817" w14:textId="77777777" w:rsidTr="000B1B3E">
        <w:tc>
          <w:tcPr>
            <w:tcW w:w="2222" w:type="pct"/>
          </w:tcPr>
          <w:p w14:paraId="30C2903B" w14:textId="29BA32AB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ลูกหนี้สัญญาเช่าเงินทุน</w:t>
            </w:r>
          </w:p>
        </w:tc>
        <w:tc>
          <w:tcPr>
            <w:tcW w:w="571" w:type="pct"/>
          </w:tcPr>
          <w:p w14:paraId="33240279" w14:textId="08E4BCED" w:rsidR="00173191" w:rsidRPr="00CC2BA7" w:rsidRDefault="00173191" w:rsidP="0017319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77FAA09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47AAD916" w14:textId="77777777" w:rsidR="00173191" w:rsidRPr="00CC2BA7" w:rsidRDefault="00173191" w:rsidP="0017319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0056F537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2309F8C1" w14:textId="77777777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5098B950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E0A18F1" w14:textId="77777777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3191" w:rsidRPr="00CC2BA7" w14:paraId="0FFEF58C" w14:textId="77777777" w:rsidTr="000B1B3E">
        <w:tc>
          <w:tcPr>
            <w:tcW w:w="2222" w:type="pct"/>
          </w:tcPr>
          <w:p w14:paraId="1C1A0BB4" w14:textId="6736A0D0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E3FBB87" w14:textId="598F943F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365.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48" w:type="pct"/>
          </w:tcPr>
          <w:p w14:paraId="5E09FA4A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FD3D754" w14:textId="137E8D7F" w:rsidR="00173191" w:rsidRPr="00CC2BA7" w:rsidRDefault="00173191" w:rsidP="0017319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364.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47" w:type="pct"/>
            <w:gridSpan w:val="3"/>
          </w:tcPr>
          <w:p w14:paraId="3CF88151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2485C510" w14:textId="0DD5781D" w:rsidR="00173191" w:rsidRPr="00CC2BA7" w:rsidRDefault="00173191" w:rsidP="00682B6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AE5B8FA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9F61136" w14:textId="0621E6BA" w:rsidR="00173191" w:rsidRPr="00CC2BA7" w:rsidRDefault="00173191" w:rsidP="00682B6E">
            <w:pPr>
              <w:pStyle w:val="BodyText"/>
              <w:tabs>
                <w:tab w:val="decimal" w:pos="63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73191" w:rsidRPr="00CC2BA7" w14:paraId="2D7B067E" w14:textId="77777777" w:rsidTr="000B1B3E">
        <w:tc>
          <w:tcPr>
            <w:tcW w:w="2222" w:type="pct"/>
          </w:tcPr>
          <w:p w14:paraId="1203B20F" w14:textId="77777777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2D2AACA" w14:textId="45C6F637" w:rsidR="00173191" w:rsidRPr="00CC2BA7" w:rsidRDefault="00173191" w:rsidP="0017319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56EEC9D8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21C241BB" w14:textId="77777777" w:rsidR="00173191" w:rsidRPr="00CC2BA7" w:rsidRDefault="00173191" w:rsidP="0017319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346069BE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71C56A73" w14:textId="77777777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D91A21B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704C80B" w14:textId="77777777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73191" w:rsidRPr="00CC2BA7" w14:paraId="47170702" w14:textId="77777777" w:rsidTr="000B1B3E">
        <w:tc>
          <w:tcPr>
            <w:tcW w:w="2222" w:type="pct"/>
          </w:tcPr>
          <w:p w14:paraId="2C9B4A86" w14:textId="46A27469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1" w:type="pct"/>
          </w:tcPr>
          <w:p w14:paraId="5C86D0D1" w14:textId="2B0C986A" w:rsidR="00173191" w:rsidRPr="00CC2BA7" w:rsidRDefault="00173191" w:rsidP="0017319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3B05CF79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8F51DDC" w14:textId="7A7AEFE4" w:rsidR="00173191" w:rsidRPr="00CC2BA7" w:rsidRDefault="00173191" w:rsidP="0017319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E877703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4DED6BC1" w14:textId="77777777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84BB7C3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BD575D9" w14:textId="77777777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3191" w:rsidRPr="00CC2BA7" w14:paraId="28F77A5B" w14:textId="77777777" w:rsidTr="000B1B3E">
        <w:tc>
          <w:tcPr>
            <w:tcW w:w="2222" w:type="pct"/>
          </w:tcPr>
          <w:p w14:paraId="08D09CEC" w14:textId="77777777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620B15F" w14:textId="516D99F8" w:rsidR="00173191" w:rsidRPr="00CC2BA7" w:rsidRDefault="00173191" w:rsidP="00682B6E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F4166B8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B0E9F8C" w14:textId="31F96A9B" w:rsidR="00173191" w:rsidRPr="00CC2BA7" w:rsidRDefault="00173191" w:rsidP="00682B6E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3"/>
          </w:tcPr>
          <w:p w14:paraId="3B0B9DB1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47AD755A" w14:textId="40E4B597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7,534.4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0" w:type="pct"/>
          </w:tcPr>
          <w:p w14:paraId="647BE6AB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04D1A52" w14:textId="135FAD15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7,631.7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173191" w:rsidRPr="00CC2BA7" w14:paraId="6C532194" w14:textId="77777777" w:rsidTr="000B1B3E">
        <w:tc>
          <w:tcPr>
            <w:tcW w:w="2222" w:type="pct"/>
          </w:tcPr>
          <w:p w14:paraId="6F381A96" w14:textId="77777777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5660DD69" w14:textId="77777777" w:rsidR="00173191" w:rsidRPr="00CC2BA7" w:rsidRDefault="00173191" w:rsidP="0017319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  <w:vAlign w:val="bottom"/>
          </w:tcPr>
          <w:p w14:paraId="5D1AE055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vAlign w:val="bottom"/>
          </w:tcPr>
          <w:p w14:paraId="6B1CF8E3" w14:textId="77777777" w:rsidR="00173191" w:rsidRPr="00CC2BA7" w:rsidRDefault="00173191" w:rsidP="0017319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3"/>
            <w:vAlign w:val="bottom"/>
          </w:tcPr>
          <w:p w14:paraId="51851EC4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7AFA1A3E" w14:textId="77777777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  <w:vAlign w:val="bottom"/>
          </w:tcPr>
          <w:p w14:paraId="67CDC2F1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BBC92A8" w14:textId="616E9549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73191" w:rsidRPr="00CC2BA7" w14:paraId="21950F47" w14:textId="77777777" w:rsidTr="000B1B3E">
        <w:tc>
          <w:tcPr>
            <w:tcW w:w="2222" w:type="pct"/>
          </w:tcPr>
          <w:p w14:paraId="2C3BACE8" w14:textId="5119F4A6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71" w:type="pct"/>
          </w:tcPr>
          <w:p w14:paraId="08650392" w14:textId="49F1E3F0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46AFDD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0D57121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761A92D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18A3E0F1" w14:textId="77777777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1F9485D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35A12EE" w14:textId="151FD260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145944A2" w14:textId="77777777" w:rsidTr="000B1B3E">
        <w:tc>
          <w:tcPr>
            <w:tcW w:w="2222" w:type="pct"/>
          </w:tcPr>
          <w:p w14:paraId="009A6F6C" w14:textId="51C0D133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</w:t>
            </w: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นและ</w:t>
            </w:r>
          </w:p>
        </w:tc>
        <w:tc>
          <w:tcPr>
            <w:tcW w:w="571" w:type="pct"/>
          </w:tcPr>
          <w:p w14:paraId="3FB12394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9AEB817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ED908B3" w14:textId="2148182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372F734D" w14:textId="074B2D34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2671442" w14:textId="295C83A0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3781062A" w14:textId="2C68CB6C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BD63918" w14:textId="138EB8C0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200A1B71" w14:textId="77777777" w:rsidTr="000B1B3E">
        <w:tc>
          <w:tcPr>
            <w:tcW w:w="2222" w:type="pct"/>
          </w:tcPr>
          <w:p w14:paraId="3C51B231" w14:textId="7648E7B1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สินทรัพย์ไม่หมุนเวียนอื่น)</w:t>
            </w:r>
          </w:p>
        </w:tc>
        <w:tc>
          <w:tcPr>
            <w:tcW w:w="571" w:type="pct"/>
          </w:tcPr>
          <w:p w14:paraId="252DD233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9E5C48B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2EB1F66B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7C472C40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51799B18" w14:textId="77777777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13FCDB2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7C307AC" w14:textId="1D87FCDC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4156D314" w14:textId="77777777" w:rsidTr="000B1B3E">
        <w:tc>
          <w:tcPr>
            <w:tcW w:w="2222" w:type="pct"/>
          </w:tcPr>
          <w:p w14:paraId="3AF4F880" w14:textId="65ED79E5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2EE1BEB" w14:textId="732546F0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495F4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48" w:type="pct"/>
          </w:tcPr>
          <w:p w14:paraId="63B1E2E8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A5AC4A2" w14:textId="1225E742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0.27</w:t>
            </w:r>
          </w:p>
        </w:tc>
        <w:tc>
          <w:tcPr>
            <w:tcW w:w="147" w:type="pct"/>
            <w:gridSpan w:val="3"/>
          </w:tcPr>
          <w:p w14:paraId="47365956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0B0E13F5" w14:textId="41D82D7F" w:rsidR="00173191" w:rsidRPr="00CC2BA7" w:rsidRDefault="00173191" w:rsidP="00173191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6205E12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2C597A2" w14:textId="1C653F91" w:rsidR="00173191" w:rsidRPr="00CC2BA7" w:rsidRDefault="00173191" w:rsidP="00173191">
            <w:pPr>
              <w:tabs>
                <w:tab w:val="decimal" w:pos="6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73191" w:rsidRPr="00CC2BA7" w14:paraId="59CF539E" w14:textId="77777777" w:rsidTr="000B1B3E">
        <w:tc>
          <w:tcPr>
            <w:tcW w:w="2222" w:type="pct"/>
          </w:tcPr>
          <w:p w14:paraId="52C53A9C" w14:textId="77777777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3665BA5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38D6B523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1FEFE4A5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51235B1E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546B6B2F" w14:textId="77777777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7FBC962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5169903D" w14:textId="4BD67AFD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3191" w:rsidRPr="00CC2BA7" w14:paraId="015A0667" w14:textId="77777777" w:rsidTr="000B1B3E">
        <w:tc>
          <w:tcPr>
            <w:tcW w:w="2222" w:type="pct"/>
          </w:tcPr>
          <w:p w14:paraId="1137FBC0" w14:textId="21EBF420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1" w:type="pct"/>
          </w:tcPr>
          <w:p w14:paraId="2BC1B7AA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1AFB01A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C03A9E5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03995E82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2DCB4A10" w14:textId="77777777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AE5216D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34035BA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6CDD3E47" w14:textId="77777777" w:rsidTr="000B1B3E">
        <w:tc>
          <w:tcPr>
            <w:tcW w:w="2222" w:type="pct"/>
          </w:tcPr>
          <w:p w14:paraId="5273EA1D" w14:textId="7DDE27DB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71" w:type="pct"/>
          </w:tcPr>
          <w:p w14:paraId="43E93B45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5938CA6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8879A30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35331421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03981706" w14:textId="77777777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CB7FD45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97C33D5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6167D521" w14:textId="77777777" w:rsidTr="000B1B3E">
        <w:tc>
          <w:tcPr>
            <w:tcW w:w="2222" w:type="pct"/>
          </w:tcPr>
          <w:p w14:paraId="2581E9F2" w14:textId="6ABDAD57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3F8A04A" w14:textId="1CEB454D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7429F346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0866ADB5" w14:textId="2603483B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0.27</w:t>
            </w:r>
          </w:p>
        </w:tc>
        <w:tc>
          <w:tcPr>
            <w:tcW w:w="147" w:type="pct"/>
            <w:gridSpan w:val="3"/>
          </w:tcPr>
          <w:p w14:paraId="6622B42C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5C66D765" w14:textId="61C5C38A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.1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0" w:type="pct"/>
          </w:tcPr>
          <w:p w14:paraId="70622E9B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1A2E640" w14:textId="4D6BC931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.1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173191" w:rsidRPr="00CC2BA7" w14:paraId="3BAF4F7E" w14:textId="77777777" w:rsidTr="000B1B3E">
        <w:tc>
          <w:tcPr>
            <w:tcW w:w="2222" w:type="pct"/>
          </w:tcPr>
          <w:p w14:paraId="5B31F26D" w14:textId="77777777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62E208F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2A3C313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6F7F816C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0994FE0E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33E30F44" w14:textId="77777777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28CD75AD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D283CBF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3191" w:rsidRPr="00CC2BA7" w14:paraId="2DB4BF7F" w14:textId="77777777" w:rsidTr="000B1B3E">
        <w:tc>
          <w:tcPr>
            <w:tcW w:w="2222" w:type="pct"/>
          </w:tcPr>
          <w:p w14:paraId="064439D4" w14:textId="03C3585B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1" w:type="pct"/>
          </w:tcPr>
          <w:p w14:paraId="026B2FC8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514B880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6F6E878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29413436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457CD5AE" w14:textId="77777777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11E5AC9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48DC468" w14:textId="77777777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3191" w:rsidRPr="00CC2BA7" w14:paraId="77DC524E" w14:textId="77777777" w:rsidTr="000B1B3E">
        <w:tc>
          <w:tcPr>
            <w:tcW w:w="2222" w:type="pct"/>
          </w:tcPr>
          <w:p w14:paraId="2B9D6999" w14:textId="0DBDC50F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71" w:type="pct"/>
          </w:tcPr>
          <w:p w14:paraId="50E8D8A4" w14:textId="4D73400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FCBDF0D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1B38B68A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69BF842D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733EAD74" w14:textId="77777777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69125B0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95FB62A" w14:textId="77777777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3191" w:rsidRPr="00CC2BA7" w14:paraId="3008F2EA" w14:textId="77777777" w:rsidTr="000B1B3E">
        <w:tc>
          <w:tcPr>
            <w:tcW w:w="2222" w:type="pct"/>
          </w:tcPr>
          <w:p w14:paraId="712A4E5D" w14:textId="443D9B27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F0D490E" w14:textId="1CE79E8A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7.94</w:t>
            </w:r>
          </w:p>
        </w:tc>
        <w:tc>
          <w:tcPr>
            <w:tcW w:w="148" w:type="pct"/>
          </w:tcPr>
          <w:p w14:paraId="3BB8A748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5F63F1D" w14:textId="508D11E1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7.94</w:t>
            </w:r>
          </w:p>
        </w:tc>
        <w:tc>
          <w:tcPr>
            <w:tcW w:w="147" w:type="pct"/>
            <w:gridSpan w:val="3"/>
          </w:tcPr>
          <w:p w14:paraId="42DFF9BA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257C2545" w14:textId="66C35774" w:rsidR="00173191" w:rsidRPr="00CC2BA7" w:rsidRDefault="00173191" w:rsidP="00173191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30" w:type="pct"/>
          </w:tcPr>
          <w:p w14:paraId="26AE9399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2610BA8" w14:textId="7458FF07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</w:tr>
      <w:tr w:rsidR="00173191" w:rsidRPr="00CC2BA7" w14:paraId="06056CD0" w14:textId="77777777" w:rsidTr="000B1B3E">
        <w:tc>
          <w:tcPr>
            <w:tcW w:w="2222" w:type="pct"/>
          </w:tcPr>
          <w:p w14:paraId="7421BA82" w14:textId="77777777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CFCF9DF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00AC88A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58BC1885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43057D9C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44B0949A" w14:textId="77777777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4541A3FF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023D557E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3191" w:rsidRPr="00CC2BA7" w14:paraId="3538FB0E" w14:textId="77777777" w:rsidTr="000B1B3E">
        <w:tc>
          <w:tcPr>
            <w:tcW w:w="2222" w:type="pct"/>
          </w:tcPr>
          <w:p w14:paraId="4DEDAA67" w14:textId="68B390FC" w:rsidR="00173191" w:rsidRPr="00CC2BA7" w:rsidRDefault="00173191" w:rsidP="00173191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1" w:type="pct"/>
          </w:tcPr>
          <w:p w14:paraId="31AF209D" w14:textId="5BD0A5EC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82EFCB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8360089" w14:textId="4AF1A9EB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ABF4DAE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813D1BF" w14:textId="49B3C781" w:rsidR="00173191" w:rsidRPr="00CC2BA7" w:rsidRDefault="00173191" w:rsidP="00173191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B625571" w14:textId="0FF89308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674ADB6" w14:textId="77E13849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24A17A66" w14:textId="77777777" w:rsidTr="000B1B3E">
        <w:tc>
          <w:tcPr>
            <w:tcW w:w="2222" w:type="pct"/>
          </w:tcPr>
          <w:p w14:paraId="570BFE4F" w14:textId="720F1334" w:rsidR="00173191" w:rsidRPr="00CC2BA7" w:rsidRDefault="00173191" w:rsidP="001731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22800E2" w14:textId="6AE09E43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1.81</w:t>
            </w:r>
          </w:p>
        </w:tc>
        <w:tc>
          <w:tcPr>
            <w:tcW w:w="148" w:type="pct"/>
          </w:tcPr>
          <w:p w14:paraId="53B68BF5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1D241624" w14:textId="4487C618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.56</w:t>
            </w:r>
          </w:p>
        </w:tc>
        <w:tc>
          <w:tcPr>
            <w:tcW w:w="147" w:type="pct"/>
            <w:gridSpan w:val="3"/>
          </w:tcPr>
          <w:p w14:paraId="0C722F49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138CAC95" w14:textId="6EFEDBEC" w:rsidR="00173191" w:rsidRPr="00CC2BA7" w:rsidRDefault="00173191" w:rsidP="00173191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16C5984A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56FFF4A" w14:textId="4CFA6AA4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73191" w:rsidRPr="00CC2BA7" w14:paraId="69F86D60" w14:textId="77777777" w:rsidTr="000B1B3E">
        <w:tc>
          <w:tcPr>
            <w:tcW w:w="2222" w:type="pct"/>
          </w:tcPr>
          <w:p w14:paraId="752DF8A3" w14:textId="77777777" w:rsidR="00173191" w:rsidRPr="00CC2BA7" w:rsidRDefault="00173191" w:rsidP="00173191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FA87AEC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7D80BDB8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4EFB4423" w14:textId="77777777" w:rsidR="00173191" w:rsidRPr="00CC2BA7" w:rsidRDefault="00173191" w:rsidP="00173191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1871DC24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63171A5B" w14:textId="38803F50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pct"/>
          </w:tcPr>
          <w:p w14:paraId="085B07A1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2740548D" w14:textId="4CE99576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3191" w:rsidRPr="00CC2BA7" w14:paraId="085D89EE" w14:textId="77777777" w:rsidTr="000B1B3E">
        <w:tc>
          <w:tcPr>
            <w:tcW w:w="2222" w:type="pct"/>
          </w:tcPr>
          <w:p w14:paraId="7A88F901" w14:textId="0CCC9380" w:rsidR="00173191" w:rsidRPr="00CC2BA7" w:rsidRDefault="00173191" w:rsidP="00173191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1" w:type="pct"/>
          </w:tcPr>
          <w:p w14:paraId="73C5823D" w14:textId="64CCD535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B224722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D0FCF9F" w14:textId="6BF696F0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29CF2BD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2A18E666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184B9134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260E2992" w14:textId="77777777" w:rsidR="00173191" w:rsidRPr="00CC2BA7" w:rsidRDefault="00173191" w:rsidP="00173191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79033926" w14:textId="77777777" w:rsidTr="000B1B3E">
        <w:tc>
          <w:tcPr>
            <w:tcW w:w="2222" w:type="pct"/>
          </w:tcPr>
          <w:p w14:paraId="0781124E" w14:textId="77777777" w:rsidR="00173191" w:rsidRPr="00CC2BA7" w:rsidRDefault="00173191" w:rsidP="00173191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DA7FF91" w14:textId="49208F33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1045796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EA0DD5A" w14:textId="0A559BAB" w:rsidR="00173191" w:rsidRPr="00CC2BA7" w:rsidRDefault="00173191" w:rsidP="00173191">
            <w:pPr>
              <w:pStyle w:val="BodyText"/>
              <w:tabs>
                <w:tab w:val="decimal" w:pos="60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3"/>
          </w:tcPr>
          <w:p w14:paraId="4C588097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7A49F1DA" w14:textId="28D58858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73191" w:rsidRPr="00CC2BA7">
              <w:rPr>
                <w:rFonts w:asciiTheme="majorBidi" w:hAnsiTheme="majorBidi" w:cstheme="majorBidi"/>
                <w:sz w:val="28"/>
                <w:szCs w:val="28"/>
              </w:rPr>
              <w:t>.33</w:t>
            </w:r>
          </w:p>
        </w:tc>
        <w:tc>
          <w:tcPr>
            <w:tcW w:w="130" w:type="pct"/>
          </w:tcPr>
          <w:p w14:paraId="01D01F9A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2858FD89" w14:textId="73F2689F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73191" w:rsidRPr="00CC2BA7">
              <w:rPr>
                <w:rFonts w:asciiTheme="majorBidi" w:hAnsiTheme="majorBidi" w:cstheme="majorBidi"/>
                <w:sz w:val="28"/>
                <w:szCs w:val="28"/>
              </w:rPr>
              <w:t>.9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73191" w:rsidRPr="00CC2BA7" w14:paraId="05E79413" w14:textId="77777777" w:rsidTr="000B1B3E">
        <w:tc>
          <w:tcPr>
            <w:tcW w:w="2222" w:type="pct"/>
          </w:tcPr>
          <w:p w14:paraId="42492C57" w14:textId="77777777" w:rsidR="00173191" w:rsidRPr="00CC2BA7" w:rsidRDefault="00173191" w:rsidP="00173191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C36E9DD" w14:textId="0B4DD6D1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11.76</w:t>
            </w:r>
          </w:p>
        </w:tc>
        <w:tc>
          <w:tcPr>
            <w:tcW w:w="148" w:type="pct"/>
          </w:tcPr>
          <w:p w14:paraId="31B6781C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single" w:sz="4" w:space="0" w:color="auto"/>
            </w:tcBorders>
          </w:tcPr>
          <w:p w14:paraId="402AA62F" w14:textId="70C93F3C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73191" w:rsidRPr="00CC2BA7">
              <w:rPr>
                <w:rFonts w:asciiTheme="majorBidi" w:hAnsiTheme="majorBidi" w:cstheme="majorBidi"/>
                <w:sz w:val="28"/>
                <w:szCs w:val="28"/>
              </w:rPr>
              <w:t>.45</w:t>
            </w:r>
          </w:p>
        </w:tc>
        <w:tc>
          <w:tcPr>
            <w:tcW w:w="147" w:type="pct"/>
            <w:gridSpan w:val="3"/>
          </w:tcPr>
          <w:p w14:paraId="3F363503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</w:tcPr>
          <w:p w14:paraId="1D9C8910" w14:textId="4D93920C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3.97</w:t>
            </w:r>
          </w:p>
        </w:tc>
        <w:tc>
          <w:tcPr>
            <w:tcW w:w="130" w:type="pct"/>
          </w:tcPr>
          <w:p w14:paraId="1942DD8B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3539CFD9" w14:textId="57BF54B2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6.6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73191" w:rsidRPr="00CC2BA7" w14:paraId="598C24DF" w14:textId="77777777" w:rsidTr="000B1B3E">
        <w:trPr>
          <w:trHeight w:val="70"/>
        </w:trPr>
        <w:tc>
          <w:tcPr>
            <w:tcW w:w="2222" w:type="pct"/>
          </w:tcPr>
          <w:p w14:paraId="20284105" w14:textId="77777777" w:rsidR="00173191" w:rsidRPr="00CC2BA7" w:rsidRDefault="00173191" w:rsidP="00173191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353256C" w14:textId="21979264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11.76</w:t>
            </w:r>
          </w:p>
        </w:tc>
        <w:tc>
          <w:tcPr>
            <w:tcW w:w="148" w:type="pct"/>
          </w:tcPr>
          <w:p w14:paraId="67CF7A72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995BEE" w14:textId="29438109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.45</w:t>
            </w:r>
          </w:p>
        </w:tc>
        <w:tc>
          <w:tcPr>
            <w:tcW w:w="147" w:type="pct"/>
            <w:gridSpan w:val="3"/>
          </w:tcPr>
          <w:p w14:paraId="1F687E3F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C006FD" w14:textId="06FC1106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4.3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0" w:type="pct"/>
          </w:tcPr>
          <w:p w14:paraId="0FD8D20F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FF3B21" w14:textId="04A463E2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7.5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173191" w:rsidRPr="00CC2BA7" w14:paraId="7884C04C" w14:textId="77777777" w:rsidTr="000B1B3E">
        <w:tc>
          <w:tcPr>
            <w:tcW w:w="2222" w:type="pct"/>
          </w:tcPr>
          <w:p w14:paraId="2FF27CD0" w14:textId="77777777" w:rsidR="00173191" w:rsidRPr="00CC2BA7" w:rsidRDefault="00173191" w:rsidP="00173191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4AAF7C8" w14:textId="77777777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2DF05A52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</w:tcBorders>
          </w:tcPr>
          <w:p w14:paraId="78C5CB23" w14:textId="77777777" w:rsidR="00173191" w:rsidRPr="00CC2BA7" w:rsidRDefault="00173191" w:rsidP="00173191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570EE544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</w:tcPr>
          <w:p w14:paraId="717E3CBD" w14:textId="77777777" w:rsidR="00173191" w:rsidRPr="00CC2BA7" w:rsidRDefault="00173191" w:rsidP="00173191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2ED131A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2C028A6A" w14:textId="77777777" w:rsidR="00173191" w:rsidRPr="00CC2BA7" w:rsidRDefault="00173191" w:rsidP="00173191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73191" w:rsidRPr="00CC2BA7" w14:paraId="7BBA8064" w14:textId="77777777" w:rsidTr="000B1B3E">
        <w:tc>
          <w:tcPr>
            <w:tcW w:w="2222" w:type="pct"/>
          </w:tcPr>
          <w:p w14:paraId="663363D0" w14:textId="77777777" w:rsidR="00173191" w:rsidRPr="00CC2BA7" w:rsidRDefault="00173191" w:rsidP="0017319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71" w:type="pct"/>
          </w:tcPr>
          <w:p w14:paraId="5C88FDD3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E7E6AA3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22CDA0AB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45999577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007CBCD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36223B95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5A54A13D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16F1C591" w14:textId="77777777" w:rsidTr="000B1B3E">
        <w:tc>
          <w:tcPr>
            <w:tcW w:w="2222" w:type="pct"/>
          </w:tcPr>
          <w:p w14:paraId="3CDC775C" w14:textId="77777777" w:rsidR="00173191" w:rsidRPr="00CC2BA7" w:rsidRDefault="00173191" w:rsidP="0017319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0DBE826" w14:textId="45829301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6.6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8" w:type="pct"/>
          </w:tcPr>
          <w:p w14:paraId="3F65F0F1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44D92032" w14:textId="25667F62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3.95</w:t>
            </w:r>
          </w:p>
        </w:tc>
        <w:tc>
          <w:tcPr>
            <w:tcW w:w="147" w:type="pct"/>
            <w:gridSpan w:val="3"/>
          </w:tcPr>
          <w:p w14:paraId="58B5056A" w14:textId="0D5C928D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339D98E3" w14:textId="767B5CBA" w:rsidR="00173191" w:rsidRPr="00CC2BA7" w:rsidRDefault="00173191" w:rsidP="00173191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FFF0D17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6A5EFEA" w14:textId="135EA737" w:rsidR="00173191" w:rsidRPr="00CC2BA7" w:rsidRDefault="00173191" w:rsidP="0017319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73191" w:rsidRPr="00CC2BA7" w14:paraId="39E56D95" w14:textId="77777777" w:rsidTr="000B1B3E">
        <w:tblPrEx>
          <w:tblLook w:val="04A0" w:firstRow="1" w:lastRow="0" w:firstColumn="1" w:lastColumn="0" w:noHBand="0" w:noVBand="1"/>
        </w:tblPrEx>
        <w:tc>
          <w:tcPr>
            <w:tcW w:w="2222" w:type="pct"/>
          </w:tcPr>
          <w:p w14:paraId="37C42CE1" w14:textId="77777777" w:rsidR="00173191" w:rsidRPr="00CC2BA7" w:rsidRDefault="00173191" w:rsidP="0017319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7BFA74FF" w14:textId="77777777" w:rsidR="00173191" w:rsidRPr="00CC2BA7" w:rsidRDefault="00173191" w:rsidP="0017319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526762DB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63484E16" w14:textId="37FD37F3" w:rsidR="00173191" w:rsidRPr="00CC2BA7" w:rsidRDefault="00173191" w:rsidP="0017319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67E89CB9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gridSpan w:val="3"/>
          </w:tcPr>
          <w:p w14:paraId="61D15346" w14:textId="77777777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36749E1D" w14:textId="1A6472C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</w:tcPr>
          <w:p w14:paraId="32E297C7" w14:textId="6035EC68" w:rsidR="00173191" w:rsidRPr="00CC2BA7" w:rsidRDefault="00173191" w:rsidP="0017319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3191" w:rsidRPr="00CC2BA7" w14:paraId="73D3380D" w14:textId="77777777" w:rsidTr="000B1B3E">
        <w:tc>
          <w:tcPr>
            <w:tcW w:w="2222" w:type="pct"/>
          </w:tcPr>
          <w:p w14:paraId="0F37D91B" w14:textId="16CFE7F5" w:rsidR="00173191" w:rsidRPr="00CC2BA7" w:rsidRDefault="00173191" w:rsidP="0017319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ส่วนของหนี้สินตามสัญญาเช่า</w:t>
            </w:r>
            <w:r w:rsidRPr="00CC2BA7">
              <w:rPr>
                <w:rFonts w:asciiTheme="majorBidi" w:hAnsiTheme="majorBidi" w:cstheme="majorBidi"/>
                <w:b/>
                <w:i/>
                <w:iCs/>
                <w:noProof/>
                <w:sz w:val="28"/>
                <w:szCs w:val="28"/>
                <w:lang w:val="th-TH"/>
              </w:rPr>
              <w:t xml:space="preserve"> 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71" w:type="pct"/>
          </w:tcPr>
          <w:p w14:paraId="6C90ABF6" w14:textId="28E20709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521DD54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F3494C9" w14:textId="2B450A35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F3CE8D8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7EBD69D3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4391CF2B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BC586DA" w14:textId="77777777" w:rsidR="00173191" w:rsidRPr="00CC2BA7" w:rsidRDefault="00173191" w:rsidP="00173191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4FE5ABAE" w14:textId="77777777" w:rsidTr="000B1B3E">
        <w:tc>
          <w:tcPr>
            <w:tcW w:w="2222" w:type="pct"/>
          </w:tcPr>
          <w:p w14:paraId="091A4948" w14:textId="77777777" w:rsidR="00173191" w:rsidRPr="00CC2BA7" w:rsidRDefault="00173191" w:rsidP="0017319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079FAB0" w14:textId="4F45C765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8" w:type="pct"/>
          </w:tcPr>
          <w:p w14:paraId="7293203B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11485FA9" w14:textId="59B5180E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.47</w:t>
            </w:r>
          </w:p>
        </w:tc>
        <w:tc>
          <w:tcPr>
            <w:tcW w:w="141" w:type="pct"/>
            <w:gridSpan w:val="2"/>
          </w:tcPr>
          <w:p w14:paraId="208AA359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01A955B8" w14:textId="2819E468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.8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" w:type="pct"/>
            <w:gridSpan w:val="2"/>
          </w:tcPr>
          <w:p w14:paraId="584A12CA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2CBFA9E6" w14:textId="2681D5DB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173191" w:rsidRPr="00CC2BA7" w14:paraId="2CE42403" w14:textId="77777777" w:rsidTr="000B1B3E">
        <w:tc>
          <w:tcPr>
            <w:tcW w:w="2222" w:type="pct"/>
          </w:tcPr>
          <w:p w14:paraId="38F804DC" w14:textId="77777777" w:rsidR="00173191" w:rsidRPr="00CC2BA7" w:rsidRDefault="00173191" w:rsidP="0017319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DDF2CD0" w14:textId="77777777" w:rsidR="00173191" w:rsidRPr="00CC2BA7" w:rsidRDefault="00173191" w:rsidP="00173191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5C6E695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0A888C64" w14:textId="77777777" w:rsidR="00173191" w:rsidRPr="00CC2BA7" w:rsidRDefault="00173191" w:rsidP="00173191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337E9CE3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gridSpan w:val="3"/>
            <w:tcBorders>
              <w:top w:val="double" w:sz="4" w:space="0" w:color="auto"/>
            </w:tcBorders>
          </w:tcPr>
          <w:p w14:paraId="1B559206" w14:textId="77777777" w:rsidR="00173191" w:rsidRPr="00CC2BA7" w:rsidRDefault="00173191" w:rsidP="00173191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3CCFB6B0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07A054DC" w14:textId="77777777" w:rsidR="00173191" w:rsidRPr="00CC2BA7" w:rsidRDefault="00173191" w:rsidP="00173191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73191" w:rsidRPr="00CC2BA7" w14:paraId="170EA14C" w14:textId="77777777" w:rsidTr="000B1B3E">
        <w:tc>
          <w:tcPr>
            <w:tcW w:w="2222" w:type="pct"/>
          </w:tcPr>
          <w:p w14:paraId="47464162" w14:textId="77777777" w:rsidR="00173191" w:rsidRPr="00CC2BA7" w:rsidRDefault="00173191" w:rsidP="0017319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1" w:type="pct"/>
          </w:tcPr>
          <w:p w14:paraId="6D473294" w14:textId="77777777" w:rsidR="00173191" w:rsidRPr="00CC2BA7" w:rsidRDefault="00173191" w:rsidP="00173191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F6C39C5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55F12AE2" w14:textId="77777777" w:rsidR="00173191" w:rsidRPr="00CC2BA7" w:rsidRDefault="00173191" w:rsidP="00173191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200704A8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484A71BB" w14:textId="77777777" w:rsidR="00173191" w:rsidRPr="00CC2BA7" w:rsidRDefault="00173191" w:rsidP="00173191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AF9DE76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ED8324E" w14:textId="77777777" w:rsidR="00173191" w:rsidRPr="00CC2BA7" w:rsidRDefault="00173191" w:rsidP="00173191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91" w:rsidRPr="00CC2BA7" w14:paraId="4398BED8" w14:textId="77777777" w:rsidTr="000B1B3E">
        <w:tc>
          <w:tcPr>
            <w:tcW w:w="2222" w:type="pct"/>
          </w:tcPr>
          <w:p w14:paraId="274E949D" w14:textId="77777777" w:rsidR="00173191" w:rsidRPr="00CC2BA7" w:rsidRDefault="00173191" w:rsidP="00173191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CA800C3" w14:textId="0853A41D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46.68</w:t>
            </w:r>
          </w:p>
        </w:tc>
        <w:tc>
          <w:tcPr>
            <w:tcW w:w="148" w:type="pct"/>
          </w:tcPr>
          <w:p w14:paraId="2431F562" w14:textId="77777777" w:rsidR="00173191" w:rsidRPr="00CC2BA7" w:rsidRDefault="00173191" w:rsidP="00173191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2B9F8173" w14:textId="3F3BA549" w:rsidR="00173191" w:rsidRPr="00CC2BA7" w:rsidRDefault="001731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44.8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" w:type="pct"/>
            <w:gridSpan w:val="2"/>
          </w:tcPr>
          <w:p w14:paraId="2135F23E" w14:textId="77777777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2D9B09B8" w14:textId="426C6099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5.35</w:t>
            </w:r>
          </w:p>
        </w:tc>
        <w:tc>
          <w:tcPr>
            <w:tcW w:w="134" w:type="pct"/>
            <w:gridSpan w:val="2"/>
          </w:tcPr>
          <w:p w14:paraId="2FD09F7A" w14:textId="0A95FF19" w:rsidR="00173191" w:rsidRPr="00CC2BA7" w:rsidRDefault="00173191" w:rsidP="0017319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7182D7AB" w14:textId="0EC6411E" w:rsidR="00173191" w:rsidRPr="00CC2BA7" w:rsidRDefault="009C0B91" w:rsidP="0017319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1731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0B1B3E" w:rsidRPr="00CC2BA7" w14:paraId="2ED2FEA7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</w:tcPr>
          <w:p w14:paraId="4B9E0793" w14:textId="77777777" w:rsidR="000B1B3E" w:rsidRPr="00CC2BA7" w:rsidRDefault="000B1B3E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089578C2" w14:textId="77777777" w:rsidR="000B1B3E" w:rsidRPr="00CC2BA7" w:rsidRDefault="000B1B3E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9466298" w14:textId="77777777" w:rsidR="000B1B3E" w:rsidRPr="00CC2BA7" w:rsidRDefault="000B1B3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C41634B" w14:textId="77777777" w:rsidR="000B1B3E" w:rsidRPr="00CC2BA7" w:rsidRDefault="000B1B3E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38B1AAD" w14:textId="77777777" w:rsidR="000B1B3E" w:rsidRPr="00CC2BA7" w:rsidRDefault="000B1B3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0A8B1DF1" w14:textId="77777777" w:rsidR="000B1B3E" w:rsidRPr="00CC2BA7" w:rsidRDefault="000B1B3E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160857C8" w14:textId="77777777" w:rsidR="000B1B3E" w:rsidRPr="00CC2BA7" w:rsidRDefault="000B1B3E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591C5418" w14:textId="77777777" w:rsidR="000B1B3E" w:rsidRPr="00CC2BA7" w:rsidRDefault="000B1B3E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682" w:rsidRPr="00CC2BA7" w14:paraId="624EABCD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</w:tcPr>
          <w:p w14:paraId="59193FFF" w14:textId="2F2BDFF7" w:rsidR="004E7682" w:rsidRPr="00CC2BA7" w:rsidRDefault="004E7682" w:rsidP="000B0131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71" w:type="pct"/>
          </w:tcPr>
          <w:p w14:paraId="38B8FAE5" w14:textId="77777777" w:rsidR="004E7682" w:rsidRPr="00CC2BA7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B7DF431" w14:textId="77777777" w:rsidR="004E7682" w:rsidRPr="00CC2BA7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A0DBCD7" w14:textId="577E992A" w:rsidR="004E7682" w:rsidRPr="00CC2BA7" w:rsidRDefault="004E7682" w:rsidP="000B013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C12510F" w14:textId="77777777" w:rsidR="004E7682" w:rsidRPr="00CC2BA7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05BC74D5" w14:textId="77777777" w:rsidR="004E7682" w:rsidRPr="00CC2BA7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29DAD4B0" w14:textId="77777777" w:rsidR="004E7682" w:rsidRPr="00CC2BA7" w:rsidRDefault="004E7682" w:rsidP="000B013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B1E3E73" w14:textId="77777777" w:rsidR="004E7682" w:rsidRPr="00CC2BA7" w:rsidRDefault="004E7682" w:rsidP="000B013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5C8A" w:rsidRPr="00CC2BA7" w14:paraId="65997C4F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3F0228D4" w14:textId="77777777" w:rsidR="00775C8A" w:rsidRPr="00CC2BA7" w:rsidRDefault="00775C8A" w:rsidP="00775C8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  <w:vAlign w:val="center"/>
          </w:tcPr>
          <w:p w14:paraId="50E5243B" w14:textId="29DEF7B8" w:rsidR="00775C8A" w:rsidRPr="00CC2BA7" w:rsidRDefault="00654EC1" w:rsidP="00682B6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1ABD5C3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383443A7" w14:textId="1D0BE988" w:rsidR="00775C8A" w:rsidRPr="00CC2BA7" w:rsidRDefault="00775C8A" w:rsidP="00682B6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48141EC8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46EDC994" w14:textId="77E77F74" w:rsidR="00775C8A" w:rsidRPr="00CC2BA7" w:rsidRDefault="009C0B91" w:rsidP="00775C8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4EC1" w:rsidRPr="00CC2BA7">
              <w:rPr>
                <w:rFonts w:asciiTheme="majorBidi" w:hAnsiTheme="majorBidi" w:cstheme="majorBidi"/>
                <w:sz w:val="28"/>
                <w:szCs w:val="28"/>
              </w:rPr>
              <w:t>48.4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4" w:type="pct"/>
            <w:gridSpan w:val="2"/>
          </w:tcPr>
          <w:p w14:paraId="2B5B1453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0277AA9" w14:textId="44696768" w:rsidR="00775C8A" w:rsidRPr="00CC2BA7" w:rsidRDefault="009C0B91" w:rsidP="00775C8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5C8A" w:rsidRPr="00CC2BA7">
              <w:rPr>
                <w:rFonts w:asciiTheme="majorBidi" w:hAnsiTheme="majorBidi" w:cstheme="majorBidi"/>
                <w:sz w:val="28"/>
                <w:szCs w:val="28"/>
              </w:rPr>
              <w:t>34.4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75C8A" w:rsidRPr="00CC2BA7" w14:paraId="3B06FE60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4C42D783" w14:textId="77777777" w:rsidR="00775C8A" w:rsidRPr="00CC2BA7" w:rsidRDefault="00775C8A" w:rsidP="00775C8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3B529D3F" w14:textId="0FCDDFC5" w:rsidR="00775C8A" w:rsidRPr="00CC2BA7" w:rsidRDefault="009C0B91" w:rsidP="00775C8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723D" w:rsidRPr="00CC2BA7">
              <w:rPr>
                <w:rFonts w:asciiTheme="majorBidi" w:hAnsiTheme="majorBidi" w:cstheme="majorBidi"/>
                <w:sz w:val="28"/>
                <w:szCs w:val="28"/>
              </w:rPr>
              <w:t>,44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2723D" w:rsidRPr="00CC2BA7">
              <w:rPr>
                <w:rFonts w:asciiTheme="majorBidi" w:hAnsiTheme="majorBidi" w:cstheme="majorBidi"/>
                <w:sz w:val="28"/>
                <w:szCs w:val="28"/>
              </w:rPr>
              <w:t>.8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8" w:type="pct"/>
          </w:tcPr>
          <w:p w14:paraId="6B675FDD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7D5834A" w14:textId="07080DD1" w:rsidR="00775C8A" w:rsidRPr="00CC2BA7" w:rsidRDefault="009C0B91" w:rsidP="00775C8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5C8A" w:rsidRPr="00CC2BA7">
              <w:rPr>
                <w:rFonts w:asciiTheme="majorBidi" w:hAnsiTheme="majorBidi" w:cstheme="majorBidi"/>
                <w:sz w:val="28"/>
                <w:szCs w:val="28"/>
              </w:rPr>
              <w:t>,44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5C8A" w:rsidRPr="00CC2BA7">
              <w:rPr>
                <w:rFonts w:asciiTheme="majorBidi" w:hAnsiTheme="majorBidi" w:cstheme="majorBidi"/>
                <w:sz w:val="28"/>
                <w:szCs w:val="28"/>
              </w:rPr>
              <w:t>.8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pct"/>
            <w:gridSpan w:val="2"/>
          </w:tcPr>
          <w:p w14:paraId="551A9E33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7933EF27" w14:textId="1B5B82E4" w:rsidR="00775C8A" w:rsidRPr="00CC2BA7" w:rsidRDefault="00654EC1" w:rsidP="00682B6E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586AA932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EE9D116" w14:textId="7795A023" w:rsidR="00775C8A" w:rsidRPr="00CC2BA7" w:rsidRDefault="00775C8A" w:rsidP="00682B6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5C8A" w:rsidRPr="00CC2BA7" w14:paraId="4ADEDFEA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16598A5C" w14:textId="77777777" w:rsidR="00775C8A" w:rsidRPr="00CC2BA7" w:rsidRDefault="00775C8A" w:rsidP="00775C8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DAAF7" w14:textId="43829DA9" w:rsidR="00775C8A" w:rsidRPr="00CC2BA7" w:rsidRDefault="00447DDD" w:rsidP="00775C8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7.6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8" w:type="pct"/>
          </w:tcPr>
          <w:p w14:paraId="01347A69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8B5DB" w14:textId="321EAFBE" w:rsidR="00775C8A" w:rsidRPr="00CC2BA7" w:rsidRDefault="00775C8A" w:rsidP="00775C8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7.6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pct"/>
            <w:gridSpan w:val="2"/>
          </w:tcPr>
          <w:p w14:paraId="617576BD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1057" w14:textId="20B92977" w:rsidR="00775C8A" w:rsidRPr="00CC2BA7" w:rsidRDefault="00654EC1" w:rsidP="00775C8A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5DD4D815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28ED8" w14:textId="60ECF722" w:rsidR="00775C8A" w:rsidRPr="00CC2BA7" w:rsidRDefault="00775C8A" w:rsidP="00682B6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5C8A" w:rsidRPr="00CC2BA7" w14:paraId="21D1AD20" w14:textId="77777777" w:rsidTr="00775C8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6340FFFA" w14:textId="77777777" w:rsidR="00775C8A" w:rsidRPr="00CC2BA7" w:rsidRDefault="00775C8A" w:rsidP="00775C8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91035" w14:textId="2BCEF216" w:rsidR="00775C8A" w:rsidRPr="00CC2BA7" w:rsidRDefault="009C0B91" w:rsidP="00775C8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47DDD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,448.4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8" w:type="pct"/>
          </w:tcPr>
          <w:p w14:paraId="23DF9ACC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239E8" w14:textId="0C9DCA61" w:rsidR="00775C8A" w:rsidRPr="00CC2BA7" w:rsidRDefault="009C0B91" w:rsidP="00775C8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75C8A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,448.4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1" w:type="pct"/>
            <w:gridSpan w:val="2"/>
          </w:tcPr>
          <w:p w14:paraId="0BB46329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CC243" w14:textId="1D7BA751" w:rsidR="00775C8A" w:rsidRPr="00CC2BA7" w:rsidRDefault="009C0B91" w:rsidP="00775C8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54EC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48.4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4" w:type="pct"/>
            <w:gridSpan w:val="2"/>
          </w:tcPr>
          <w:p w14:paraId="75C537D0" w14:textId="77777777" w:rsidR="00775C8A" w:rsidRPr="00CC2BA7" w:rsidRDefault="00775C8A" w:rsidP="00775C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B1E99" w14:textId="2C8B2A65" w:rsidR="00775C8A" w:rsidRPr="00CC2BA7" w:rsidRDefault="009C0B91" w:rsidP="00775C8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75C8A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34.4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6D373068" w14:textId="77777777" w:rsidR="007717C6" w:rsidRPr="00CC2BA7" w:rsidRDefault="007717C6" w:rsidP="000B0131">
      <w:pPr>
        <w:widowControl w:val="0"/>
        <w:spacing w:line="240" w:lineRule="auto"/>
        <w:rPr>
          <w:rFonts w:ascii="Angsan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1D18D35F" w14:textId="6A2C8656" w:rsidR="009512A0" w:rsidRPr="00CC2BA7" w:rsidRDefault="009512A0" w:rsidP="000B0131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CC2BA7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CC2BA7" w:rsidRDefault="009512A0" w:rsidP="000B0131">
      <w:pPr>
        <w:pStyle w:val="NoSpacing"/>
        <w:spacing w:line="0" w:lineRule="atLeast"/>
        <w:rPr>
          <w:rFonts w:ascii="Angsana New" w:hAnsi="Angsana New"/>
          <w:sz w:val="22"/>
        </w:rPr>
      </w:pPr>
    </w:p>
    <w:p w14:paraId="6B52470A" w14:textId="24289090" w:rsidR="0075713B" w:rsidRPr="00CC2BA7" w:rsidRDefault="0075713B" w:rsidP="000B0131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CC2BA7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ณ </w:t>
      </w:r>
      <w:r w:rsidR="00775C8A" w:rsidRPr="00CC2BA7">
        <w:rPr>
          <w:rFonts w:ascii="Angsana New" w:hAnsi="Angsana New"/>
          <w:snapToGrid w:val="0"/>
          <w:sz w:val="28"/>
          <w:szCs w:val="28"/>
          <w:cs/>
          <w:lang w:eastAsia="th-TH"/>
        </w:rPr>
        <w:t>วันที่</w:t>
      </w:r>
      <w:r w:rsidR="00775C8A" w:rsidRPr="00CC2BA7">
        <w:rPr>
          <w:rFonts w:ascii="Angsana New" w:hAnsi="Angsana New"/>
          <w:sz w:val="28"/>
          <w:szCs w:val="28"/>
        </w:rPr>
        <w:t xml:space="preserve"> 31</w:t>
      </w:r>
      <w:r w:rsidR="00775C8A" w:rsidRPr="00CC2BA7">
        <w:rPr>
          <w:rFonts w:ascii="Angsana New" w:hAnsi="Angsana New"/>
          <w:sz w:val="28"/>
          <w:szCs w:val="28"/>
          <w:cs/>
        </w:rPr>
        <w:t xml:space="preserve"> </w:t>
      </w:r>
      <w:r w:rsidR="00775C8A" w:rsidRPr="00CC2BA7">
        <w:rPr>
          <w:rFonts w:ascii="Angsana New" w:hAnsi="Angsana New" w:hint="cs"/>
          <w:sz w:val="28"/>
          <w:szCs w:val="28"/>
          <w:cs/>
        </w:rPr>
        <w:t>ธันวาคม</w:t>
      </w:r>
      <w:r w:rsidR="00775C8A" w:rsidRPr="00CC2BA7">
        <w:rPr>
          <w:rFonts w:ascii="Angsana New" w:hAnsi="Angsana New"/>
          <w:sz w:val="28"/>
          <w:szCs w:val="28"/>
          <w:cs/>
        </w:rPr>
        <w:t xml:space="preserve"> 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="00C83B8D" w:rsidRPr="00CC2BA7">
        <w:rPr>
          <w:rFonts w:ascii="Angsana New" w:hAnsi="Angsana New"/>
          <w:sz w:val="28"/>
          <w:szCs w:val="28"/>
        </w:rPr>
        <w:t>568</w:t>
      </w:r>
      <w:r w:rsidR="00C83B8D" w:rsidRPr="00CC2BA7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CC2BA7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0F2D9F" w:rsidRPr="00CC2BA7">
        <w:rPr>
          <w:rFonts w:ascii="Angsana New" w:hAnsi="Angsana New"/>
          <w:snapToGrid w:val="0"/>
          <w:sz w:val="28"/>
          <w:szCs w:val="28"/>
          <w:lang w:eastAsia="th-TH"/>
        </w:rPr>
        <w:br/>
      </w:r>
      <w:r w:rsidRPr="00CC2BA7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00117C09" w14:textId="77777777" w:rsidR="009512A0" w:rsidRPr="00CC2BA7" w:rsidRDefault="009512A0" w:rsidP="000B0131">
      <w:pPr>
        <w:pStyle w:val="NoSpacing"/>
        <w:spacing w:line="0" w:lineRule="atLeast"/>
        <w:rPr>
          <w:rFonts w:ascii="Angsana New" w:hAnsi="Angsana New"/>
          <w:snapToGrid w:val="0"/>
          <w:sz w:val="22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CC2BA7" w14:paraId="1BF6BDD5" w14:textId="77777777" w:rsidTr="00C8441A">
        <w:tc>
          <w:tcPr>
            <w:tcW w:w="5229" w:type="dxa"/>
          </w:tcPr>
          <w:p w14:paraId="39D01DEB" w14:textId="77777777" w:rsidR="009512A0" w:rsidRPr="00CC2BA7" w:rsidRDefault="009512A0" w:rsidP="000B01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CC2BA7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2B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CC2BA7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CC2BA7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2B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CC2BA7" w14:paraId="525357A5" w14:textId="77777777" w:rsidTr="00C8441A">
        <w:tc>
          <w:tcPr>
            <w:tcW w:w="5229" w:type="dxa"/>
          </w:tcPr>
          <w:p w14:paraId="63DD57BD" w14:textId="77777777" w:rsidR="009512A0" w:rsidRPr="00CC2BA7" w:rsidRDefault="009512A0" w:rsidP="000B01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CC2BA7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CC2BA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CC2BA7" w14:paraId="7DBEDB11" w14:textId="77777777" w:rsidTr="00D263D9">
        <w:tc>
          <w:tcPr>
            <w:tcW w:w="5229" w:type="dxa"/>
          </w:tcPr>
          <w:p w14:paraId="625625DD" w14:textId="77777777" w:rsidR="009512A0" w:rsidRPr="00CC2BA7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1DF76FB8" w14:textId="66E7D0D1" w:rsidR="009512A0" w:rsidRPr="00CC2BA7" w:rsidRDefault="0015271D" w:rsidP="000B0131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</w:rPr>
              <w:t>8.4</w:t>
            </w:r>
            <w:r w:rsidR="009C0B91" w:rsidRPr="00CC2BA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885B6EB" w14:textId="77777777" w:rsidR="009512A0" w:rsidRPr="00CC2BA7" w:rsidRDefault="009512A0" w:rsidP="000B0131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CC71D60" w14:textId="53BF2D24" w:rsidR="009512A0" w:rsidRPr="00CC2BA7" w:rsidRDefault="009C0B91" w:rsidP="000B0131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</w:rPr>
              <w:t>2</w:t>
            </w:r>
            <w:r w:rsidR="0015271D" w:rsidRPr="00CC2BA7">
              <w:rPr>
                <w:rFonts w:ascii="Angsana New" w:hAnsi="Angsana New"/>
                <w:sz w:val="28"/>
                <w:szCs w:val="28"/>
              </w:rPr>
              <w:t>.37</w:t>
            </w:r>
          </w:p>
        </w:tc>
      </w:tr>
      <w:tr w:rsidR="009512A0" w:rsidRPr="00CC2BA7" w14:paraId="56B22FF6" w14:textId="77777777" w:rsidTr="00C8441A">
        <w:tc>
          <w:tcPr>
            <w:tcW w:w="5229" w:type="dxa"/>
          </w:tcPr>
          <w:p w14:paraId="1DE70A4C" w14:textId="77777777" w:rsidR="009512A0" w:rsidRPr="00CC2BA7" w:rsidRDefault="009512A0" w:rsidP="000B0131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1DCDEA41" w:rsidR="009512A0" w:rsidRPr="00CC2BA7" w:rsidRDefault="0015271D" w:rsidP="000B0131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</w:rPr>
              <w:t>1,619.</w:t>
            </w:r>
            <w:r w:rsidR="009C0B91" w:rsidRPr="00CC2BA7">
              <w:rPr>
                <w:rFonts w:ascii="Angsana New" w:hAnsi="Angsana New"/>
                <w:sz w:val="28"/>
                <w:szCs w:val="28"/>
              </w:rPr>
              <w:t>2</w:t>
            </w:r>
            <w:r w:rsidRPr="00CC2B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B2B39D6" w14:textId="77777777" w:rsidR="009512A0" w:rsidRPr="00CC2BA7" w:rsidRDefault="009512A0" w:rsidP="000B0131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4A40C175" w:rsidR="009512A0" w:rsidRPr="00CC2BA7" w:rsidRDefault="0015271D" w:rsidP="000B0131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</w:rPr>
              <w:t>6.</w:t>
            </w:r>
            <w:r w:rsidR="009C0B91" w:rsidRPr="00CC2BA7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1EE56258" w14:textId="77777777" w:rsidR="000B1B3E" w:rsidRPr="00CC2BA7" w:rsidRDefault="000B1B3E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7CAACE12" w14:textId="6F800FA7" w:rsidR="003B14EA" w:rsidRPr="00CC2BA7" w:rsidRDefault="00BB5C14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CC2BA7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อสังหาริมทรัพย์พัฒนาเพื่อขาย</w:t>
      </w:r>
    </w:p>
    <w:p w14:paraId="74311FAF" w14:textId="6A2766E1" w:rsidR="00536901" w:rsidRPr="00CC2BA7" w:rsidRDefault="00536901" w:rsidP="000B0131">
      <w:pPr>
        <w:spacing w:line="340" w:lineRule="exact"/>
        <w:ind w:right="-27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0"/>
        <w:gridCol w:w="1251"/>
        <w:gridCol w:w="332"/>
        <w:gridCol w:w="1277"/>
      </w:tblGrid>
      <w:tr w:rsidR="00AB6324" w:rsidRPr="00CC2BA7" w14:paraId="429E7278" w14:textId="77777777" w:rsidTr="00EC2C02">
        <w:tc>
          <w:tcPr>
            <w:tcW w:w="3457" w:type="pct"/>
          </w:tcPr>
          <w:p w14:paraId="3BCAA237" w14:textId="77777777" w:rsidR="00AB6324" w:rsidRPr="00CC2BA7" w:rsidRDefault="00AB6324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pct"/>
            <w:gridSpan w:val="3"/>
          </w:tcPr>
          <w:p w14:paraId="7B212BE9" w14:textId="77777777" w:rsidR="00AB6324" w:rsidRPr="00CC2BA7" w:rsidRDefault="00AB6324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19A8" w:rsidRPr="00CC2BA7" w14:paraId="4E27E127" w14:textId="77777777" w:rsidTr="00EC2C02">
        <w:tc>
          <w:tcPr>
            <w:tcW w:w="3457" w:type="pct"/>
          </w:tcPr>
          <w:p w14:paraId="539A43ED" w14:textId="77777777" w:rsidR="00A719A8" w:rsidRPr="00CC2BA7" w:rsidRDefault="00A719A8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</w:tcPr>
          <w:p w14:paraId="32171F78" w14:textId="6721AB73" w:rsidR="00A719A8" w:rsidRPr="00CC2BA7" w:rsidRDefault="00775C8A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C2BA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pct"/>
          </w:tcPr>
          <w:p w14:paraId="3C1EFCEF" w14:textId="77777777" w:rsidR="00A719A8" w:rsidRPr="00CC2BA7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0BDA3B76" w14:textId="1A24D916" w:rsidR="00A719A8" w:rsidRPr="00CC2BA7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C2BA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719A8" w:rsidRPr="00CC2BA7" w14:paraId="7CA05A6D" w14:textId="77777777" w:rsidTr="00EC2C02">
        <w:tc>
          <w:tcPr>
            <w:tcW w:w="3457" w:type="pct"/>
          </w:tcPr>
          <w:p w14:paraId="6AF5735A" w14:textId="77777777" w:rsidR="00A719A8" w:rsidRPr="00CC2BA7" w:rsidRDefault="00A719A8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5BEF2D1A" w14:textId="123DA20F" w:rsidR="00A719A8" w:rsidRPr="00CC2BA7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719A8" w:rsidRPr="00CC2BA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C83B8D" w:rsidRPr="00CC2BA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9" w:type="pct"/>
            <w:vAlign w:val="center"/>
          </w:tcPr>
          <w:p w14:paraId="01A22267" w14:textId="77777777" w:rsidR="00A719A8" w:rsidRPr="00CC2BA7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vAlign w:val="center"/>
          </w:tcPr>
          <w:p w14:paraId="440E88BC" w14:textId="579CBC60" w:rsidR="00A719A8" w:rsidRPr="00CC2BA7" w:rsidRDefault="009C0B91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719A8" w:rsidRPr="00CC2BA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75C8A" w:rsidRPr="00CC2BA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719A8" w:rsidRPr="00CC2BA7" w14:paraId="32DCFB40" w14:textId="77777777" w:rsidTr="00EC2C02">
        <w:tc>
          <w:tcPr>
            <w:tcW w:w="3457" w:type="pct"/>
          </w:tcPr>
          <w:p w14:paraId="2EBA13DD" w14:textId="77777777" w:rsidR="00A719A8" w:rsidRPr="00CC2BA7" w:rsidRDefault="00A719A8" w:rsidP="000B013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gridSpan w:val="3"/>
          </w:tcPr>
          <w:p w14:paraId="0AE29E3B" w14:textId="77777777" w:rsidR="00A719A8" w:rsidRPr="00CC2BA7" w:rsidRDefault="00A719A8" w:rsidP="000B01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75C8A" w:rsidRPr="00CC2BA7" w14:paraId="55607450" w14:textId="77777777" w:rsidTr="00EC2C02">
        <w:tc>
          <w:tcPr>
            <w:tcW w:w="3457" w:type="pct"/>
          </w:tcPr>
          <w:p w14:paraId="629F9A78" w14:textId="77777777" w:rsidR="00775C8A" w:rsidRPr="00CC2BA7" w:rsidRDefault="00775C8A" w:rsidP="00775C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675" w:type="pct"/>
          </w:tcPr>
          <w:p w14:paraId="33E23422" w14:textId="61405E77" w:rsidR="00775C8A" w:rsidRPr="00CC2BA7" w:rsidRDefault="009654CC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1,983.99</w:t>
            </w:r>
          </w:p>
        </w:tc>
        <w:tc>
          <w:tcPr>
            <w:tcW w:w="179" w:type="pct"/>
          </w:tcPr>
          <w:p w14:paraId="07F6D4D8" w14:textId="77777777" w:rsidR="00775C8A" w:rsidRPr="00CC2BA7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235029CD" w14:textId="42A5B39A" w:rsidR="00775C8A" w:rsidRPr="00CC2BA7" w:rsidRDefault="009C0B91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75C8A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,158.89</w:t>
            </w:r>
          </w:p>
        </w:tc>
      </w:tr>
      <w:tr w:rsidR="00775C8A" w:rsidRPr="00CC2BA7" w14:paraId="561742D8" w14:textId="77777777" w:rsidTr="00EC2C02">
        <w:tc>
          <w:tcPr>
            <w:tcW w:w="3457" w:type="pct"/>
          </w:tcPr>
          <w:p w14:paraId="705B0EE8" w14:textId="77777777" w:rsidR="00775C8A" w:rsidRPr="00CC2BA7" w:rsidRDefault="00775C8A" w:rsidP="00775C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1498820" w14:textId="5B0EBC27" w:rsidR="00775C8A" w:rsidRPr="00CC2BA7" w:rsidRDefault="009C0B91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654CC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,773.9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9" w:type="pct"/>
          </w:tcPr>
          <w:p w14:paraId="2CF82033" w14:textId="77777777" w:rsidR="00775C8A" w:rsidRPr="00CC2BA7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45F7FFA5" w14:textId="3F06AC97" w:rsidR="00775C8A" w:rsidRPr="00CC2BA7" w:rsidRDefault="009C0B91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75C8A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,773.9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775C8A" w:rsidRPr="00CC2BA7" w14:paraId="2E8EBAA5" w14:textId="77777777" w:rsidTr="00EC2C02">
        <w:tc>
          <w:tcPr>
            <w:tcW w:w="3457" w:type="pct"/>
          </w:tcPr>
          <w:p w14:paraId="556C3381" w14:textId="77777777" w:rsidR="00775C8A" w:rsidRPr="00CC2BA7" w:rsidRDefault="00775C8A" w:rsidP="00775C8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143FE27" w14:textId="28636FC3" w:rsidR="00775C8A" w:rsidRPr="00CC2BA7" w:rsidRDefault="009654CC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CC2BA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4,757.91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79" w:type="pct"/>
          </w:tcPr>
          <w:p w14:paraId="6879F263" w14:textId="77777777" w:rsidR="00775C8A" w:rsidRPr="00CC2BA7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2954A019" w14:textId="7682B1CD" w:rsidR="00775C8A" w:rsidRPr="00CC2BA7" w:rsidRDefault="00775C8A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4,93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.81</w:t>
            </w:r>
          </w:p>
        </w:tc>
      </w:tr>
      <w:tr w:rsidR="00775C8A" w:rsidRPr="00CC2BA7" w14:paraId="5F7C1AD8" w14:textId="77777777" w:rsidTr="00EC2C02">
        <w:tc>
          <w:tcPr>
            <w:tcW w:w="3457" w:type="pct"/>
          </w:tcPr>
          <w:p w14:paraId="349B246F" w14:textId="77777777" w:rsidR="00775C8A" w:rsidRPr="00CC2BA7" w:rsidRDefault="00775C8A" w:rsidP="00775C8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5CE6CE1" w14:textId="0E9A1B7F" w:rsidR="00775C8A" w:rsidRPr="00CC2BA7" w:rsidRDefault="009654CC" w:rsidP="00775C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6)</w:t>
            </w:r>
          </w:p>
        </w:tc>
        <w:tc>
          <w:tcPr>
            <w:tcW w:w="179" w:type="pct"/>
          </w:tcPr>
          <w:p w14:paraId="5B3394DB" w14:textId="77777777" w:rsidR="00775C8A" w:rsidRPr="00CC2BA7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64E27A56" w14:textId="0DA91738" w:rsidR="00775C8A" w:rsidRPr="00CC2BA7" w:rsidRDefault="00775C8A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.7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75C8A" w:rsidRPr="00CC2BA7" w14:paraId="58D4699F" w14:textId="77777777" w:rsidTr="00EC2C02">
        <w:tc>
          <w:tcPr>
            <w:tcW w:w="3457" w:type="pct"/>
          </w:tcPr>
          <w:p w14:paraId="371EB5FF" w14:textId="77777777" w:rsidR="00775C8A" w:rsidRPr="00CC2BA7" w:rsidRDefault="00775C8A" w:rsidP="00775C8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0F7E1ED9" w14:textId="445D280D" w:rsidR="00775C8A" w:rsidRPr="00CC2BA7" w:rsidRDefault="009654CC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4,754.65</w:t>
            </w:r>
          </w:p>
        </w:tc>
        <w:tc>
          <w:tcPr>
            <w:tcW w:w="179" w:type="pct"/>
          </w:tcPr>
          <w:p w14:paraId="747226C6" w14:textId="77777777" w:rsidR="00775C8A" w:rsidRPr="00CC2BA7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5A465FC2" w14:textId="14FD357D" w:rsidR="00775C8A" w:rsidRPr="00CC2BA7" w:rsidRDefault="00775C8A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4,93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.11</w:t>
            </w:r>
          </w:p>
        </w:tc>
      </w:tr>
      <w:tr w:rsidR="00EC2C02" w:rsidRPr="00CC2BA7" w14:paraId="7EEF26B9" w14:textId="77777777" w:rsidTr="00EC2C02">
        <w:tc>
          <w:tcPr>
            <w:tcW w:w="3457" w:type="pct"/>
          </w:tcPr>
          <w:p w14:paraId="2DEC35E9" w14:textId="77777777" w:rsidR="00EC2C02" w:rsidRPr="00CC2BA7" w:rsidRDefault="00EC2C02" w:rsidP="00775C8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</w:tcPr>
          <w:p w14:paraId="59DCE7D0" w14:textId="77777777" w:rsidR="00EC2C02" w:rsidRPr="00CC2BA7" w:rsidRDefault="00EC2C02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pct"/>
          </w:tcPr>
          <w:p w14:paraId="0AB5EAEF" w14:textId="77777777" w:rsidR="00EC2C02" w:rsidRPr="00CC2BA7" w:rsidRDefault="00EC2C02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</w:tcPr>
          <w:p w14:paraId="00029A89" w14:textId="77777777" w:rsidR="00EC2C02" w:rsidRPr="00CC2BA7" w:rsidRDefault="00EC2C02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8288E" w:rsidRPr="00CC2BA7" w14:paraId="47CE720D" w14:textId="77777777" w:rsidTr="00EC2C02">
        <w:trPr>
          <w:tblHeader/>
        </w:trPr>
        <w:tc>
          <w:tcPr>
            <w:tcW w:w="3457" w:type="pct"/>
          </w:tcPr>
          <w:p w14:paraId="732DEA17" w14:textId="77777777" w:rsidR="0078288E" w:rsidRPr="00CC2BA7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gridSpan w:val="3"/>
          </w:tcPr>
          <w:p w14:paraId="437A59A9" w14:textId="77777777" w:rsidR="0078288E" w:rsidRPr="00CC2BA7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8288E" w:rsidRPr="00CC2BA7" w14:paraId="29AE22D6" w14:textId="77777777" w:rsidTr="00EC2C02">
        <w:trPr>
          <w:tblHeader/>
        </w:trPr>
        <w:tc>
          <w:tcPr>
            <w:tcW w:w="3457" w:type="pct"/>
          </w:tcPr>
          <w:p w14:paraId="55FA2567" w14:textId="008DDCD7" w:rsidR="0078288E" w:rsidRPr="00CC2BA7" w:rsidRDefault="0006689A" w:rsidP="000B0131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75C8A" w:rsidRPr="00CC2B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775C8A" w:rsidRPr="00CC2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775C8A" w:rsidRPr="00CC2B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75" w:type="pct"/>
          </w:tcPr>
          <w:p w14:paraId="7879C199" w14:textId="4C7F0E24" w:rsidR="0078288E" w:rsidRPr="00CC2BA7" w:rsidRDefault="009C0B91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288E" w:rsidRPr="00CC2BA7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79" w:type="pct"/>
          </w:tcPr>
          <w:p w14:paraId="7204FAF9" w14:textId="77777777" w:rsidR="0078288E" w:rsidRPr="00CC2BA7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441D0DFB" w14:textId="75FFA2D3" w:rsidR="0078288E" w:rsidRPr="00CC2BA7" w:rsidRDefault="009C0B91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8288E" w:rsidRPr="00CC2BA7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78288E" w:rsidRPr="00CC2BA7" w14:paraId="5493B808" w14:textId="77777777" w:rsidTr="00EC2C02">
        <w:trPr>
          <w:tblHeader/>
        </w:trPr>
        <w:tc>
          <w:tcPr>
            <w:tcW w:w="3457" w:type="pct"/>
          </w:tcPr>
          <w:p w14:paraId="187B3E9E" w14:textId="77777777" w:rsidR="0078288E" w:rsidRPr="00CC2BA7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gridSpan w:val="3"/>
          </w:tcPr>
          <w:p w14:paraId="4B1DE2D4" w14:textId="77777777" w:rsidR="0078288E" w:rsidRPr="00CC2BA7" w:rsidRDefault="0078288E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75C8A" w:rsidRPr="00CC2BA7" w14:paraId="6B4CB82C" w14:textId="77777777" w:rsidTr="00EC2C02">
        <w:tc>
          <w:tcPr>
            <w:tcW w:w="3457" w:type="pct"/>
          </w:tcPr>
          <w:p w14:paraId="78E8AD57" w14:textId="77777777" w:rsidR="00775C8A" w:rsidRPr="00CC2BA7" w:rsidRDefault="00775C8A" w:rsidP="00775C8A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675" w:type="pct"/>
          </w:tcPr>
          <w:p w14:paraId="114EC97C" w14:textId="77777777" w:rsidR="00775C8A" w:rsidRPr="00CC2BA7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pct"/>
          </w:tcPr>
          <w:p w14:paraId="16945CA9" w14:textId="77777777" w:rsidR="00775C8A" w:rsidRPr="00CC2BA7" w:rsidRDefault="00775C8A" w:rsidP="00775C8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</w:tcPr>
          <w:p w14:paraId="060AE701" w14:textId="77777777" w:rsidR="00775C8A" w:rsidRPr="00CC2BA7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75C8A" w:rsidRPr="00CC2BA7" w14:paraId="672E3EB5" w14:textId="77777777" w:rsidTr="00EC2C02">
        <w:tc>
          <w:tcPr>
            <w:tcW w:w="3457" w:type="pct"/>
          </w:tcPr>
          <w:p w14:paraId="794273A1" w14:textId="77777777" w:rsidR="00775C8A" w:rsidRPr="00CC2BA7" w:rsidRDefault="00775C8A" w:rsidP="00775C8A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CC2BA7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675" w:type="pct"/>
          </w:tcPr>
          <w:p w14:paraId="055AED3D" w14:textId="77777777" w:rsidR="00775C8A" w:rsidRPr="00CC2BA7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pct"/>
          </w:tcPr>
          <w:p w14:paraId="0C4BF97B" w14:textId="77777777" w:rsidR="00775C8A" w:rsidRPr="00CC2BA7" w:rsidRDefault="00775C8A" w:rsidP="00775C8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</w:tcPr>
          <w:p w14:paraId="1B2EA2F5" w14:textId="77777777" w:rsidR="00775C8A" w:rsidRPr="00CC2BA7" w:rsidRDefault="00775C8A" w:rsidP="00775C8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75C8A" w:rsidRPr="00CC2BA7" w14:paraId="69A4DC5D" w14:textId="77777777" w:rsidTr="00EC2C02">
        <w:tc>
          <w:tcPr>
            <w:tcW w:w="3457" w:type="pct"/>
          </w:tcPr>
          <w:p w14:paraId="74289E50" w14:textId="77777777" w:rsidR="00775C8A" w:rsidRPr="00CC2BA7" w:rsidRDefault="00775C8A" w:rsidP="00775C8A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75" w:type="pct"/>
          </w:tcPr>
          <w:p w14:paraId="554E46DE" w14:textId="15E04903" w:rsidR="00775C8A" w:rsidRPr="00CC2BA7" w:rsidRDefault="009654CC" w:rsidP="00775C8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175.6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9" w:type="pct"/>
          </w:tcPr>
          <w:p w14:paraId="37018A64" w14:textId="77777777" w:rsidR="00775C8A" w:rsidRPr="00CC2BA7" w:rsidRDefault="00775C8A" w:rsidP="00775C8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</w:tcPr>
          <w:p w14:paraId="5D538F14" w14:textId="1388AC0C" w:rsidR="00775C8A" w:rsidRPr="00CC2BA7" w:rsidRDefault="00775C8A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775C8A" w:rsidRPr="00CC2BA7" w14:paraId="4BFD288C" w14:textId="77777777" w:rsidTr="00EC2C02">
        <w:tc>
          <w:tcPr>
            <w:tcW w:w="3457" w:type="pct"/>
          </w:tcPr>
          <w:p w14:paraId="74A6BD6A" w14:textId="50D5F8BA" w:rsidR="00775C8A" w:rsidRPr="00CC2BA7" w:rsidRDefault="009654CC" w:rsidP="00775C8A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5C8A"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775C8A"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75" w:type="pct"/>
          </w:tcPr>
          <w:p w14:paraId="3BBD7F59" w14:textId="295EC111" w:rsidR="00775C8A" w:rsidRPr="00CC2BA7" w:rsidRDefault="009C0B91" w:rsidP="00775C8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9654CC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.56</w:t>
            </w:r>
          </w:p>
        </w:tc>
        <w:tc>
          <w:tcPr>
            <w:tcW w:w="179" w:type="pct"/>
          </w:tcPr>
          <w:p w14:paraId="6FCB4C46" w14:textId="77777777" w:rsidR="00775C8A" w:rsidRPr="00CC2BA7" w:rsidRDefault="00775C8A" w:rsidP="00775C8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</w:tcPr>
          <w:p w14:paraId="016648A2" w14:textId="234534D3" w:rsidR="00775C8A" w:rsidRPr="00CC2BA7" w:rsidRDefault="00775C8A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.44)</w:t>
            </w:r>
          </w:p>
        </w:tc>
      </w:tr>
      <w:tr w:rsidR="00775C8A" w:rsidRPr="00CC2BA7" w14:paraId="66EEA6B9" w14:textId="77777777" w:rsidTr="00EC2C02">
        <w:tc>
          <w:tcPr>
            <w:tcW w:w="3457" w:type="pct"/>
          </w:tcPr>
          <w:p w14:paraId="4A095774" w14:textId="77777777" w:rsidR="00775C8A" w:rsidRPr="00CC2BA7" w:rsidRDefault="00775C8A" w:rsidP="00775C8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636CE537" w14:textId="2A0AB61C" w:rsidR="00775C8A" w:rsidRPr="00CC2BA7" w:rsidRDefault="009654CC" w:rsidP="00775C8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176.16</w:t>
            </w:r>
          </w:p>
        </w:tc>
        <w:tc>
          <w:tcPr>
            <w:tcW w:w="179" w:type="pct"/>
          </w:tcPr>
          <w:p w14:paraId="63A25448" w14:textId="77777777" w:rsidR="00775C8A" w:rsidRPr="00CC2BA7" w:rsidRDefault="00775C8A" w:rsidP="00775C8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36C60D07" w14:textId="273456D0" w:rsidR="00775C8A" w:rsidRPr="00CC2BA7" w:rsidRDefault="00775C8A" w:rsidP="00775C8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8.76</w:t>
            </w:r>
          </w:p>
        </w:tc>
      </w:tr>
    </w:tbl>
    <w:p w14:paraId="32E8C994" w14:textId="77777777" w:rsidR="0078288E" w:rsidRPr="00CC2BA7" w:rsidRDefault="0078288E" w:rsidP="000B0131">
      <w:pPr>
        <w:spacing w:line="240" w:lineRule="auto"/>
        <w:ind w:left="540" w:right="63"/>
        <w:rPr>
          <w:rFonts w:ascii="Angsana New" w:hAnsi="Angsana New"/>
          <w:sz w:val="22"/>
          <w:szCs w:val="22"/>
        </w:rPr>
      </w:pPr>
    </w:p>
    <w:p w14:paraId="51169BBA" w14:textId="23A11B32" w:rsidR="00700ECE" w:rsidRPr="00CC2BA7" w:rsidRDefault="00700ECE" w:rsidP="000B0131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CC2BA7">
        <w:rPr>
          <w:rFonts w:ascii="Angsana New" w:hAnsi="Angsana New" w:hint="cs"/>
          <w:sz w:val="28"/>
          <w:szCs w:val="28"/>
          <w:cs/>
        </w:rPr>
        <w:t>ประกอบด้วย</w:t>
      </w:r>
      <w:r w:rsidRPr="00CC2BA7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CC2BA7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="00CA53C1" w:rsidRPr="00CC2BA7">
        <w:rPr>
          <w:rFonts w:ascii="Angsana New" w:hAnsi="Angsana New" w:hint="cs"/>
          <w:sz w:val="28"/>
          <w:szCs w:val="28"/>
        </w:rPr>
        <w:t>1</w:t>
      </w:r>
      <w:r w:rsidR="009C0B91" w:rsidRPr="00CC2BA7">
        <w:rPr>
          <w:rFonts w:ascii="Angsana New" w:hAnsi="Angsana New"/>
          <w:sz w:val="28"/>
          <w:szCs w:val="28"/>
        </w:rPr>
        <w:t>0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>โครงการ และ</w:t>
      </w:r>
      <w:r w:rsidRPr="00CC2BA7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42BB1F50" w14:textId="77777777" w:rsidR="00353823" w:rsidRPr="00CC2BA7" w:rsidRDefault="00353823" w:rsidP="000B0131">
      <w:pPr>
        <w:spacing w:line="240" w:lineRule="auto"/>
        <w:ind w:left="540" w:right="63"/>
        <w:rPr>
          <w:rFonts w:ascii="Angsana New" w:hAnsi="Angsana New"/>
          <w:sz w:val="22"/>
          <w:szCs w:val="22"/>
        </w:rPr>
      </w:pPr>
    </w:p>
    <w:p w14:paraId="6D4B731D" w14:textId="194656EC" w:rsidR="00E37698" w:rsidRPr="00CC2BA7" w:rsidRDefault="00E37698" w:rsidP="000B0131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75C8A" w:rsidRPr="00CC2BA7">
        <w:rPr>
          <w:rFonts w:ascii="Angsana New" w:hAnsi="Angsana New"/>
          <w:sz w:val="28"/>
          <w:szCs w:val="28"/>
        </w:rPr>
        <w:t xml:space="preserve">31 </w:t>
      </w:r>
      <w:r w:rsidR="00775C8A" w:rsidRPr="00CC2BA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="00CA53C1" w:rsidRPr="00CC2BA7">
        <w:rPr>
          <w:rFonts w:ascii="Angsana New" w:hAnsi="Angsana New"/>
          <w:sz w:val="28"/>
          <w:szCs w:val="28"/>
        </w:rPr>
        <w:t>56</w:t>
      </w:r>
      <w:r w:rsidR="00C83B8D" w:rsidRPr="00CC2BA7">
        <w:rPr>
          <w:rFonts w:ascii="Angsana New" w:hAnsi="Angsana New"/>
          <w:sz w:val="28"/>
          <w:szCs w:val="28"/>
        </w:rPr>
        <w:t>8</w:t>
      </w:r>
      <w:r w:rsidRPr="00CC2BA7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CC2BA7">
        <w:rPr>
          <w:rFonts w:ascii="Angsana New" w:hAnsi="Angsana New" w:hint="cs"/>
          <w:sz w:val="28"/>
          <w:szCs w:val="28"/>
          <w:cs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>จำนว</w:t>
      </w:r>
      <w:r w:rsidRPr="00CC2BA7">
        <w:rPr>
          <w:rFonts w:ascii="Angsana New" w:hAnsi="Angsana New" w:hint="cs"/>
          <w:sz w:val="28"/>
          <w:szCs w:val="28"/>
          <w:cs/>
        </w:rPr>
        <w:t>น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="009C0B91" w:rsidRPr="00CC2BA7">
        <w:rPr>
          <w:rFonts w:asciiTheme="majorBidi" w:hAnsiTheme="majorBidi" w:cstheme="majorBidi"/>
          <w:sz w:val="28"/>
          <w:szCs w:val="28"/>
        </w:rPr>
        <w:t>2</w:t>
      </w:r>
      <w:r w:rsidR="009654CC" w:rsidRPr="00CC2BA7">
        <w:rPr>
          <w:rFonts w:asciiTheme="majorBidi" w:hAnsiTheme="majorBidi" w:cstheme="majorBidi"/>
          <w:sz w:val="28"/>
          <w:szCs w:val="28"/>
        </w:rPr>
        <w:t>,773.9</w:t>
      </w:r>
      <w:r w:rsidR="009C0B91" w:rsidRPr="00CC2BA7">
        <w:rPr>
          <w:rFonts w:asciiTheme="majorBidi" w:hAnsiTheme="majorBidi" w:cstheme="majorBidi"/>
          <w:sz w:val="28"/>
          <w:szCs w:val="28"/>
        </w:rPr>
        <w:t>2</w:t>
      </w:r>
      <w:r w:rsidR="0006689A"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CC2BA7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CC2BA7">
        <w:rPr>
          <w:rFonts w:ascii="Angsana New" w:hAnsi="Angsana New"/>
          <w:i/>
          <w:iCs/>
          <w:sz w:val="28"/>
          <w:szCs w:val="28"/>
        </w:rPr>
        <w:t>3</w:t>
      </w:r>
      <w:r w:rsidR="009C0B91" w:rsidRPr="00CC2BA7">
        <w:rPr>
          <w:rFonts w:ascii="Angsana New" w:hAnsi="Angsana New"/>
          <w:i/>
          <w:iCs/>
          <w:sz w:val="28"/>
          <w:szCs w:val="28"/>
        </w:rPr>
        <w:t>0</w:t>
      </w:r>
      <w:r w:rsidRPr="00CC2BA7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CC2BA7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CC2BA7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9C0B91" w:rsidRPr="00CC2BA7">
        <w:rPr>
          <w:rFonts w:ascii="Angsana New" w:hAnsi="Angsana New"/>
          <w:i/>
          <w:iCs/>
          <w:sz w:val="28"/>
          <w:szCs w:val="28"/>
        </w:rPr>
        <w:t>2</w:t>
      </w:r>
      <w:r w:rsidR="00CA53C1" w:rsidRPr="00CC2BA7">
        <w:rPr>
          <w:rFonts w:ascii="Angsana New" w:hAnsi="Angsana New"/>
          <w:i/>
          <w:iCs/>
          <w:sz w:val="28"/>
          <w:szCs w:val="28"/>
        </w:rPr>
        <w:t>56</w:t>
      </w:r>
      <w:r w:rsidR="00775C8A" w:rsidRPr="00CC2BA7">
        <w:rPr>
          <w:rFonts w:ascii="Angsana New" w:hAnsi="Angsana New"/>
          <w:i/>
          <w:iCs/>
          <w:sz w:val="28"/>
          <w:szCs w:val="28"/>
        </w:rPr>
        <w:t>8</w:t>
      </w:r>
      <w:r w:rsidRPr="00CC2BA7">
        <w:rPr>
          <w:rFonts w:ascii="Angsana New" w:hAnsi="Angsana New"/>
          <w:i/>
          <w:iCs/>
          <w:sz w:val="28"/>
          <w:szCs w:val="28"/>
        </w:rPr>
        <w:t xml:space="preserve">: </w:t>
      </w:r>
      <w:r w:rsidR="009C0B91" w:rsidRPr="00CC2BA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775C8A" w:rsidRPr="00CC2BA7">
        <w:rPr>
          <w:rFonts w:asciiTheme="majorBidi" w:hAnsiTheme="majorBidi" w:cstheme="majorBidi"/>
          <w:i/>
          <w:iCs/>
          <w:sz w:val="28"/>
          <w:szCs w:val="28"/>
        </w:rPr>
        <w:t>,773.9</w:t>
      </w:r>
      <w:r w:rsidR="009C0B91" w:rsidRPr="00CC2BA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775C8A" w:rsidRPr="00CC2BA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C2BA7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CC2BA7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CC2BA7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CC2BA7">
        <w:rPr>
          <w:rFonts w:ascii="Angsana New" w:hAnsi="Angsana New"/>
          <w:sz w:val="28"/>
          <w:szCs w:val="28"/>
          <w:cs/>
        </w:rPr>
        <w:t xml:space="preserve"> </w:t>
      </w:r>
      <w:r w:rsidR="00CA53C1" w:rsidRPr="00CC2BA7">
        <w:rPr>
          <w:rFonts w:ascii="Angsana New" w:hAnsi="Angsana New"/>
          <w:sz w:val="28"/>
          <w:szCs w:val="28"/>
        </w:rPr>
        <w:t>1</w:t>
      </w:r>
      <w:r w:rsidRPr="00CC2BA7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6B611346" w14:textId="77777777" w:rsidR="00700ECE" w:rsidRPr="00CC2BA7" w:rsidRDefault="00700ECE" w:rsidP="000B0131">
      <w:pPr>
        <w:spacing w:line="240" w:lineRule="auto"/>
        <w:ind w:left="540" w:right="63"/>
        <w:rPr>
          <w:rFonts w:ascii="Angsana New" w:hAnsi="Angsana New"/>
          <w:sz w:val="22"/>
          <w:szCs w:val="22"/>
          <w:cs/>
        </w:rPr>
      </w:pPr>
    </w:p>
    <w:p w14:paraId="766BBAEB" w14:textId="77777777" w:rsidR="00700ECE" w:rsidRPr="00CC2BA7" w:rsidRDefault="00700ECE" w:rsidP="000B0131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CC2BA7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1DEED1D1" w14:textId="77777777" w:rsidR="00700ECE" w:rsidRPr="00CC2BA7" w:rsidRDefault="00700ECE" w:rsidP="000B0131">
      <w:pPr>
        <w:spacing w:line="240" w:lineRule="auto"/>
        <w:ind w:left="540" w:right="63"/>
        <w:rPr>
          <w:rFonts w:ascii="Angsana New" w:hAnsi="Angsana New"/>
          <w:i/>
          <w:iCs/>
          <w:sz w:val="22"/>
          <w:szCs w:val="22"/>
        </w:rPr>
      </w:pPr>
    </w:p>
    <w:p w14:paraId="33402CFB" w14:textId="6016C27A" w:rsidR="009654CC" w:rsidRPr="00CC2BA7" w:rsidRDefault="00700ECE" w:rsidP="0015271D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CC2BA7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CC2BA7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CC2BA7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="00500DB6" w:rsidRPr="00CC2BA7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512CDDF4" w14:textId="77777777" w:rsidR="0015271D" w:rsidRPr="00CC2BA7" w:rsidRDefault="0015271D" w:rsidP="0015271D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</w:p>
    <w:p w14:paraId="22069DDE" w14:textId="77777777" w:rsidR="004D6251" w:rsidRPr="00CC2BA7" w:rsidRDefault="004D6251" w:rsidP="0015271D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</w:p>
    <w:p w14:paraId="0B6106C6" w14:textId="77777777" w:rsidR="004D6251" w:rsidRPr="00CC2BA7" w:rsidRDefault="004D6251" w:rsidP="0015271D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</w:p>
    <w:p w14:paraId="4CE36FB7" w14:textId="77777777" w:rsidR="004D6251" w:rsidRPr="00CC2BA7" w:rsidRDefault="004D6251" w:rsidP="0015271D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</w:p>
    <w:p w14:paraId="128D6754" w14:textId="77777777" w:rsidR="004D6251" w:rsidRPr="00CC2BA7" w:rsidRDefault="004D6251" w:rsidP="00EC2C02">
      <w:pPr>
        <w:spacing w:line="240" w:lineRule="auto"/>
        <w:ind w:right="63"/>
        <w:rPr>
          <w:rFonts w:ascii="Angsana New" w:hAnsi="Angsana New"/>
          <w:spacing w:val="-2"/>
          <w:sz w:val="28"/>
          <w:szCs w:val="28"/>
        </w:rPr>
      </w:pPr>
    </w:p>
    <w:p w14:paraId="601CAEBE" w14:textId="2BDA7F87" w:rsidR="00500DB6" w:rsidRPr="00CC2BA7" w:rsidRDefault="00500DB6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เงินลงทุนในบริษัท</w:t>
      </w:r>
      <w:r w:rsidRPr="00CC2BA7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</w:t>
      </w:r>
      <w:r w:rsidR="0005684D" w:rsidRPr="00CC2BA7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</w:t>
      </w:r>
      <w:r w:rsidRPr="00CC2BA7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</w:t>
      </w:r>
      <w:r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</w:p>
    <w:p w14:paraId="5C4EE0EC" w14:textId="77777777" w:rsidR="0053616B" w:rsidRPr="00CC2BA7" w:rsidRDefault="0053616B" w:rsidP="000B0131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4ACB8099" w14:textId="7D10C650" w:rsidR="002020B8" w:rsidRPr="00CC2BA7" w:rsidRDefault="002020B8" w:rsidP="002020B8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CC2BA7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เงินลงทุนในบริษัทย่อย</w:t>
      </w:r>
    </w:p>
    <w:p w14:paraId="4E0C502B" w14:textId="77777777" w:rsidR="0024219E" w:rsidRPr="00CC2BA7" w:rsidRDefault="0024219E" w:rsidP="000B0131">
      <w:pPr>
        <w:spacing w:line="240" w:lineRule="auto"/>
        <w:ind w:left="547"/>
        <w:rPr>
          <w:rFonts w:asciiTheme="majorBidi" w:hAnsiTheme="majorBidi"/>
          <w:sz w:val="22"/>
          <w:szCs w:val="22"/>
        </w:rPr>
      </w:pPr>
    </w:p>
    <w:p w14:paraId="19BDCADA" w14:textId="31812517" w:rsidR="002020B8" w:rsidRPr="00CC2BA7" w:rsidRDefault="002020B8" w:rsidP="000B0131">
      <w:pPr>
        <w:spacing w:line="240" w:lineRule="auto"/>
        <w:ind w:left="547"/>
        <w:rPr>
          <w:rFonts w:asciiTheme="majorBidi" w:hAnsiTheme="majorBidi"/>
          <w:sz w:val="28"/>
          <w:szCs w:val="28"/>
          <w:cs/>
        </w:rPr>
      </w:pPr>
      <w:r w:rsidRPr="00CC2BA7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CC2BA7">
        <w:rPr>
          <w:rFonts w:asciiTheme="majorBidi" w:hAnsiTheme="majorBidi"/>
          <w:sz w:val="28"/>
          <w:szCs w:val="28"/>
        </w:rPr>
        <w:t xml:space="preserve">17 </w:t>
      </w:r>
      <w:r w:rsidRPr="00CC2BA7">
        <w:rPr>
          <w:rFonts w:asciiTheme="majorBidi" w:hAnsiTheme="majorBidi"/>
          <w:sz w:val="28"/>
          <w:szCs w:val="28"/>
          <w:cs/>
        </w:rPr>
        <w:t>ตุลาคม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 xml:space="preserve">568 </w:t>
      </w:r>
      <w:r w:rsidRPr="00CC2BA7">
        <w:rPr>
          <w:rFonts w:asciiTheme="majorBidi" w:hAnsiTheme="majorBidi"/>
          <w:sz w:val="28"/>
          <w:szCs w:val="28"/>
          <w:cs/>
        </w:rPr>
        <w:t>บริษัทย่อยทางตรงแห่งหนึ่งได้ลดทุนจดทะเบียน จำนวน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="00D0307F" w:rsidRPr="00CC2BA7">
        <w:rPr>
          <w:rFonts w:asciiTheme="majorBidi" w:hAnsiTheme="majorBidi"/>
          <w:sz w:val="28"/>
          <w:szCs w:val="28"/>
        </w:rPr>
        <w:t>4.13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 xml:space="preserve">ล้านหุ้น </w:t>
      </w:r>
      <w:r w:rsidR="00D0307F" w:rsidRPr="00CC2BA7">
        <w:rPr>
          <w:rFonts w:asciiTheme="majorBidi" w:hAnsiTheme="majorBidi" w:hint="cs"/>
          <w:sz w:val="28"/>
          <w:szCs w:val="28"/>
          <w:cs/>
        </w:rPr>
        <w:t>เฉพาะหุ้นที่</w:t>
      </w:r>
      <w:r w:rsidRPr="00CC2BA7">
        <w:rPr>
          <w:rFonts w:asciiTheme="majorBidi" w:hAnsiTheme="majorBidi"/>
          <w:sz w:val="28"/>
          <w:szCs w:val="28"/>
          <w:cs/>
        </w:rPr>
        <w:t>เรียกชำระแล้วหุ้นละ</w:t>
      </w:r>
      <w:r w:rsidRPr="00CC2BA7">
        <w:rPr>
          <w:rFonts w:asciiTheme="majorBidi" w:hAnsiTheme="majorBidi"/>
          <w:sz w:val="28"/>
          <w:szCs w:val="28"/>
        </w:rPr>
        <w:t xml:space="preserve"> 5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="003B1C43" w:rsidRPr="00CC2BA7">
        <w:rPr>
          <w:rFonts w:asciiTheme="majorBidi" w:hAnsiTheme="majorBidi"/>
          <w:sz w:val="28"/>
          <w:szCs w:val="28"/>
        </w:rPr>
        <w:t>.</w:t>
      </w:r>
      <w:r w:rsidR="009C0B91" w:rsidRPr="00CC2BA7">
        <w:rPr>
          <w:rFonts w:asciiTheme="majorBidi" w:hAnsiTheme="majorBidi"/>
          <w:sz w:val="28"/>
          <w:szCs w:val="28"/>
        </w:rPr>
        <w:t>00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>บาท ที่ถือโดยบริษัท รวมจำนวนเงินคืนทุนทั้งสิ้น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 xml:space="preserve">14.76 </w:t>
      </w:r>
      <w:r w:rsidRPr="00CC2BA7">
        <w:rPr>
          <w:rFonts w:asciiTheme="majorBidi" w:hAnsiTheme="majorBidi"/>
          <w:sz w:val="28"/>
          <w:szCs w:val="28"/>
          <w:cs/>
        </w:rPr>
        <w:t>ล้านบาท ภายหลังการลดทุนบริษัท</w:t>
      </w:r>
      <w:r w:rsidRPr="00CC2BA7">
        <w:rPr>
          <w:rFonts w:asciiTheme="majorBidi" w:hAnsiTheme="majorBidi" w:hint="cs"/>
          <w:sz w:val="28"/>
          <w:szCs w:val="28"/>
          <w:cs/>
        </w:rPr>
        <w:t>ย่อย</w:t>
      </w:r>
      <w:r w:rsidRPr="00CC2BA7">
        <w:rPr>
          <w:rFonts w:asciiTheme="majorBidi" w:hAnsiTheme="majorBidi"/>
          <w:sz w:val="28"/>
          <w:szCs w:val="28"/>
          <w:cs/>
        </w:rPr>
        <w:t>จะมีทุนจดทะเบียน</w:t>
      </w:r>
      <w:r w:rsidRPr="00CC2BA7">
        <w:rPr>
          <w:rFonts w:asciiTheme="majorBidi" w:hAnsiTheme="majorBidi"/>
          <w:sz w:val="28"/>
          <w:szCs w:val="28"/>
        </w:rPr>
        <w:t xml:space="preserve"> 587</w:t>
      </w:r>
      <w:r w:rsidR="003B1C43" w:rsidRPr="00CC2BA7">
        <w:rPr>
          <w:rFonts w:asciiTheme="majorBidi" w:hAnsiTheme="majorBidi"/>
          <w:sz w:val="28"/>
          <w:szCs w:val="28"/>
        </w:rPr>
        <w:t>.</w:t>
      </w:r>
      <w:r w:rsidR="009C0B91" w:rsidRPr="00CC2BA7">
        <w:rPr>
          <w:rFonts w:asciiTheme="majorBidi" w:hAnsiTheme="majorBidi"/>
          <w:sz w:val="28"/>
          <w:szCs w:val="28"/>
        </w:rPr>
        <w:t>00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>ล้านบาท แบ่งออกเป็นหุ้นสามัญจำนวน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Pr="00CC2BA7">
        <w:rPr>
          <w:rFonts w:asciiTheme="majorBidi" w:hAnsiTheme="majorBidi"/>
          <w:sz w:val="28"/>
          <w:szCs w:val="28"/>
        </w:rPr>
        <w:t xml:space="preserve">5.87 </w:t>
      </w:r>
      <w:r w:rsidRPr="00CC2BA7">
        <w:rPr>
          <w:rFonts w:asciiTheme="majorBidi" w:hAnsiTheme="majorBidi"/>
          <w:sz w:val="28"/>
          <w:szCs w:val="28"/>
          <w:cs/>
        </w:rPr>
        <w:t>ล้านหุ้น มูลค่าหุ้นละ</w:t>
      </w:r>
      <w:r w:rsidR="00D0307F"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Pr="00CC2BA7">
        <w:rPr>
          <w:rFonts w:asciiTheme="majorBidi" w:hAnsiTheme="majorBidi"/>
          <w:sz w:val="28"/>
          <w:szCs w:val="28"/>
        </w:rPr>
        <w:t>1</w:t>
      </w:r>
      <w:r w:rsidR="009C0B91" w:rsidRPr="00CC2BA7">
        <w:rPr>
          <w:rFonts w:asciiTheme="majorBidi" w:hAnsiTheme="majorBidi"/>
          <w:sz w:val="28"/>
          <w:szCs w:val="28"/>
        </w:rPr>
        <w:t>00</w:t>
      </w:r>
      <w:r w:rsidR="003B1C43" w:rsidRPr="00CC2BA7">
        <w:rPr>
          <w:rFonts w:asciiTheme="majorBidi" w:hAnsiTheme="majorBidi"/>
          <w:sz w:val="28"/>
          <w:szCs w:val="28"/>
        </w:rPr>
        <w:t>.</w:t>
      </w:r>
      <w:r w:rsidR="009C0B91" w:rsidRPr="00CC2BA7">
        <w:rPr>
          <w:rFonts w:asciiTheme="majorBidi" w:hAnsiTheme="majorBidi"/>
          <w:sz w:val="28"/>
          <w:szCs w:val="28"/>
        </w:rPr>
        <w:t>00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>บาท ซึ่งประกอบด้วยหุ้นสามัญจำนวน</w:t>
      </w:r>
      <w:r w:rsidRPr="00CC2BA7">
        <w:rPr>
          <w:rFonts w:asciiTheme="majorBidi" w:hAnsiTheme="majorBidi"/>
          <w:sz w:val="28"/>
          <w:szCs w:val="28"/>
        </w:rPr>
        <w:t xml:space="preserve"> 1.4</w:t>
      </w:r>
      <w:r w:rsidR="009C0B91" w:rsidRPr="00CC2BA7">
        <w:rPr>
          <w:rFonts w:asciiTheme="majorBidi" w:hAnsiTheme="majorBidi"/>
          <w:sz w:val="28"/>
          <w:szCs w:val="28"/>
        </w:rPr>
        <w:t>0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>ล้านหุ้น เรียกชำระเต็มมูลค่าแล้ว และหุ้นสามัญจำนวน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pacing w:val="-2"/>
          <w:sz w:val="28"/>
          <w:szCs w:val="28"/>
        </w:rPr>
        <w:t xml:space="preserve">4.47 </w:t>
      </w:r>
      <w:r w:rsidRPr="00CC2BA7">
        <w:rPr>
          <w:rFonts w:asciiTheme="majorBidi" w:hAnsiTheme="majorBidi"/>
          <w:spacing w:val="-2"/>
          <w:sz w:val="28"/>
          <w:szCs w:val="28"/>
          <w:cs/>
        </w:rPr>
        <w:t>ล้านหุ้น เรียกชำระแล้วหุ้นละ</w:t>
      </w:r>
      <w:r w:rsidRPr="00CC2BA7">
        <w:rPr>
          <w:rFonts w:asciiTheme="majorBidi" w:hAnsiTheme="majorBidi"/>
          <w:spacing w:val="-2"/>
          <w:sz w:val="28"/>
          <w:szCs w:val="28"/>
        </w:rPr>
        <w:t xml:space="preserve"> 5</w:t>
      </w:r>
      <w:r w:rsidR="009C0B91" w:rsidRPr="00CC2BA7">
        <w:rPr>
          <w:rFonts w:asciiTheme="majorBidi" w:hAnsiTheme="majorBidi"/>
          <w:spacing w:val="-2"/>
          <w:sz w:val="28"/>
          <w:szCs w:val="28"/>
        </w:rPr>
        <w:t>2</w:t>
      </w:r>
      <w:r w:rsidR="003B1C43" w:rsidRPr="00CC2BA7">
        <w:rPr>
          <w:rFonts w:asciiTheme="majorBidi" w:hAnsiTheme="majorBidi"/>
          <w:spacing w:val="-2"/>
          <w:sz w:val="28"/>
          <w:szCs w:val="28"/>
        </w:rPr>
        <w:t>.</w:t>
      </w:r>
      <w:r w:rsidR="009C0B91" w:rsidRPr="00CC2BA7">
        <w:rPr>
          <w:rFonts w:asciiTheme="majorBidi" w:hAnsiTheme="majorBidi"/>
          <w:spacing w:val="-2"/>
          <w:sz w:val="28"/>
          <w:szCs w:val="28"/>
        </w:rPr>
        <w:t>00</w:t>
      </w:r>
      <w:r w:rsidRPr="00CC2BA7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CC2BA7">
        <w:rPr>
          <w:rFonts w:asciiTheme="majorBidi" w:hAnsiTheme="majorBidi"/>
          <w:spacing w:val="-2"/>
          <w:sz w:val="28"/>
          <w:szCs w:val="28"/>
          <w:cs/>
        </w:rPr>
        <w:t>บาท เมื่อวันที่</w:t>
      </w:r>
      <w:r w:rsidRPr="00CC2BA7">
        <w:rPr>
          <w:rFonts w:asciiTheme="majorBidi" w:hAnsiTheme="majorBidi"/>
          <w:spacing w:val="-2"/>
          <w:sz w:val="28"/>
          <w:szCs w:val="28"/>
        </w:rPr>
        <w:t xml:space="preserve"> 19 </w:t>
      </w:r>
      <w:r w:rsidRPr="00CC2BA7">
        <w:rPr>
          <w:rFonts w:asciiTheme="majorBidi" w:hAnsiTheme="majorBidi" w:hint="cs"/>
          <w:spacing w:val="-2"/>
          <w:sz w:val="28"/>
          <w:szCs w:val="28"/>
          <w:cs/>
        </w:rPr>
        <w:t xml:space="preserve">พฤศจิกายน </w:t>
      </w:r>
      <w:r w:rsidR="009C0B91" w:rsidRPr="00CC2BA7">
        <w:rPr>
          <w:rFonts w:asciiTheme="majorBidi" w:hAnsiTheme="majorBidi"/>
          <w:spacing w:val="-2"/>
          <w:sz w:val="28"/>
          <w:szCs w:val="28"/>
        </w:rPr>
        <w:t>2</w:t>
      </w:r>
      <w:r w:rsidRPr="00CC2BA7">
        <w:rPr>
          <w:rFonts w:asciiTheme="majorBidi" w:hAnsiTheme="majorBidi"/>
          <w:spacing w:val="-2"/>
          <w:sz w:val="28"/>
          <w:szCs w:val="28"/>
        </w:rPr>
        <w:t xml:space="preserve">568 </w:t>
      </w:r>
      <w:r w:rsidRPr="00CC2BA7">
        <w:rPr>
          <w:rFonts w:asciiTheme="majorBidi" w:hAnsiTheme="majorBidi"/>
          <w:spacing w:val="-2"/>
          <w:sz w:val="28"/>
          <w:szCs w:val="28"/>
          <w:cs/>
        </w:rPr>
        <w:t>บริษัทได้ชำระเงินค่าหุ้น</w:t>
      </w:r>
      <w:r w:rsidR="003A261C" w:rsidRPr="00CC2BA7">
        <w:rPr>
          <w:rFonts w:asciiTheme="majorBidi" w:hAnsiTheme="majorBidi"/>
          <w:spacing w:val="-2"/>
          <w:sz w:val="28"/>
          <w:szCs w:val="28"/>
        </w:rPr>
        <w:t xml:space="preserve"> </w:t>
      </w:r>
      <w:r w:rsidR="003A261C" w:rsidRPr="00CC2BA7">
        <w:rPr>
          <w:rFonts w:asciiTheme="majorBidi" w:hAnsiTheme="majorBidi" w:hint="cs"/>
          <w:spacing w:val="-2"/>
          <w:sz w:val="28"/>
          <w:szCs w:val="28"/>
          <w:cs/>
        </w:rPr>
        <w:t xml:space="preserve">มูลค่าหุ้นละ </w:t>
      </w:r>
      <w:r w:rsidR="003A261C" w:rsidRPr="00CC2BA7">
        <w:rPr>
          <w:rFonts w:asciiTheme="majorBidi" w:hAnsiTheme="majorBidi"/>
          <w:spacing w:val="-2"/>
          <w:sz w:val="28"/>
          <w:szCs w:val="28"/>
        </w:rPr>
        <w:t xml:space="preserve">48.00 </w:t>
      </w:r>
      <w:r w:rsidR="003A261C" w:rsidRPr="00CC2BA7">
        <w:rPr>
          <w:rFonts w:asciiTheme="majorBidi" w:hAnsiTheme="majorBidi" w:hint="cs"/>
          <w:spacing w:val="-2"/>
          <w:sz w:val="28"/>
          <w:szCs w:val="28"/>
          <w:cs/>
        </w:rPr>
        <w:t xml:space="preserve">บาท </w:t>
      </w:r>
      <w:r w:rsidRPr="00CC2BA7">
        <w:rPr>
          <w:rFonts w:asciiTheme="majorBidi" w:hAnsiTheme="majorBidi"/>
          <w:spacing w:val="-2"/>
          <w:sz w:val="28"/>
          <w:szCs w:val="28"/>
          <w:cs/>
        </w:rPr>
        <w:t>ที่ยังชำระไม่ครบ</w:t>
      </w:r>
      <w:r w:rsidRPr="00CC2BA7">
        <w:rPr>
          <w:rFonts w:asciiTheme="majorBidi" w:hAnsiTheme="majorBidi"/>
          <w:sz w:val="28"/>
          <w:szCs w:val="28"/>
          <w:cs/>
        </w:rPr>
        <w:t>ให้เต็มมูลค่าหุ้นโดยสมัครใจ เป็นจำนวน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 xml:space="preserve">14.56 </w:t>
      </w:r>
      <w:r w:rsidRPr="00CC2BA7">
        <w:rPr>
          <w:rFonts w:asciiTheme="majorBidi" w:hAnsiTheme="majorBidi"/>
          <w:sz w:val="28"/>
          <w:szCs w:val="28"/>
          <w:cs/>
        </w:rPr>
        <w:t>ล้านบาท</w:t>
      </w:r>
      <w:r w:rsidR="00067E03" w:rsidRPr="00CC2BA7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="00D0307F" w:rsidRPr="00CC2BA7">
        <w:rPr>
          <w:rFonts w:asciiTheme="majorBidi" w:hAnsiTheme="majorBidi" w:hint="cs"/>
          <w:sz w:val="28"/>
          <w:szCs w:val="28"/>
          <w:cs/>
        </w:rPr>
        <w:t>บริษัทย่อยได้</w:t>
      </w:r>
      <w:r w:rsidR="00067E03" w:rsidRPr="00CC2BA7">
        <w:rPr>
          <w:rFonts w:asciiTheme="majorBidi" w:hAnsiTheme="majorBidi"/>
          <w:sz w:val="28"/>
          <w:szCs w:val="28"/>
          <w:cs/>
        </w:rPr>
        <w:t>จดทะเบียนการลดทุนดังกล่าวกับกรมพัฒนาธุรกิจการค้ากระทรวงพาณิชย์</w:t>
      </w:r>
    </w:p>
    <w:p w14:paraId="5C338AFF" w14:textId="77777777" w:rsidR="003D72BF" w:rsidRPr="00CC2BA7" w:rsidRDefault="003D72BF" w:rsidP="000B0131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</w:p>
    <w:p w14:paraId="7EFCAEE4" w14:textId="4151A7AE" w:rsidR="00EC2C02" w:rsidRPr="00CC2BA7" w:rsidRDefault="00EC2C02" w:rsidP="00EC2C02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CC2BA7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เงินลงทุนในบริษัทร่วม</w:t>
      </w:r>
    </w:p>
    <w:p w14:paraId="605EC2B4" w14:textId="77777777" w:rsidR="00EC2C02" w:rsidRPr="00CC2BA7" w:rsidRDefault="00EC2C02" w:rsidP="00EC2C02">
      <w:pPr>
        <w:spacing w:line="240" w:lineRule="auto"/>
        <w:rPr>
          <w:rFonts w:asciiTheme="majorBidi" w:hAnsiTheme="majorBidi"/>
          <w:sz w:val="20"/>
          <w:szCs w:val="20"/>
        </w:rPr>
      </w:pPr>
    </w:p>
    <w:p w14:paraId="1E325DAB" w14:textId="0969C3E8" w:rsidR="00077BF0" w:rsidRPr="00CC2BA7" w:rsidRDefault="00077BF0" w:rsidP="00077BF0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CC2BA7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 xml:space="preserve">1 </w:t>
      </w:r>
      <w:r w:rsidRPr="00CC2BA7">
        <w:rPr>
          <w:rFonts w:asciiTheme="majorBidi" w:hAnsiTheme="majorBidi"/>
          <w:sz w:val="28"/>
          <w:szCs w:val="28"/>
          <w:cs/>
        </w:rPr>
        <w:t xml:space="preserve">ตุลาคม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568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>บริษัท</w:t>
      </w:r>
      <w:r w:rsidR="0005684D" w:rsidRPr="00CC2BA7">
        <w:rPr>
          <w:rFonts w:asciiTheme="majorBidi" w:hAnsiTheme="majorBidi" w:hint="cs"/>
          <w:sz w:val="28"/>
          <w:szCs w:val="28"/>
          <w:cs/>
        </w:rPr>
        <w:t>ร่วมทางอ้อมแห่งหนึ่ง</w:t>
      </w:r>
      <w:r w:rsidRPr="00CC2BA7">
        <w:rPr>
          <w:rFonts w:asciiTheme="majorBidi" w:hAnsiTheme="majorBidi" w:hint="cs"/>
          <w:sz w:val="28"/>
          <w:szCs w:val="28"/>
          <w:cs/>
        </w:rPr>
        <w:t>ได้</w:t>
      </w:r>
      <w:r w:rsidRPr="00CC2BA7">
        <w:rPr>
          <w:rFonts w:asciiTheme="majorBidi" w:hAnsiTheme="majorBidi"/>
          <w:sz w:val="28"/>
          <w:szCs w:val="28"/>
          <w:cs/>
        </w:rPr>
        <w:t>ลดทุนจดทะเบียนของบริษัท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 xml:space="preserve">.94 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ล้านหุ้น </w:t>
      </w:r>
      <w:r w:rsidR="005E72DA" w:rsidRPr="00CC2BA7">
        <w:rPr>
          <w:rFonts w:asciiTheme="majorBidi" w:hAnsiTheme="majorBidi" w:hint="cs"/>
          <w:sz w:val="28"/>
          <w:szCs w:val="28"/>
          <w:cs/>
        </w:rPr>
        <w:t>เฉพาะหุ้นที่</w:t>
      </w:r>
      <w:r w:rsidRPr="00CC2BA7">
        <w:rPr>
          <w:rFonts w:asciiTheme="majorBidi" w:hAnsiTheme="majorBidi"/>
          <w:sz w:val="28"/>
          <w:szCs w:val="28"/>
          <w:cs/>
        </w:rPr>
        <w:t>เรียกชำระแล้วหุ้นละ</w:t>
      </w:r>
      <w:r w:rsidRPr="00CC2BA7">
        <w:rPr>
          <w:rFonts w:asciiTheme="majorBidi" w:hAnsiTheme="majorBidi"/>
          <w:sz w:val="28"/>
          <w:szCs w:val="28"/>
        </w:rPr>
        <w:t xml:space="preserve"> 1</w:t>
      </w:r>
      <w:r w:rsidR="009C0B91" w:rsidRPr="00CC2BA7">
        <w:rPr>
          <w:rFonts w:asciiTheme="majorBidi" w:hAnsiTheme="majorBidi"/>
          <w:sz w:val="28"/>
          <w:szCs w:val="28"/>
        </w:rPr>
        <w:t>00</w:t>
      </w:r>
      <w:r w:rsidRPr="00CC2BA7">
        <w:rPr>
          <w:rFonts w:asciiTheme="majorBidi" w:hAnsiTheme="majorBidi"/>
          <w:sz w:val="28"/>
          <w:szCs w:val="28"/>
        </w:rPr>
        <w:t>.</w:t>
      </w:r>
      <w:r w:rsidR="009C0B91" w:rsidRPr="00CC2BA7">
        <w:rPr>
          <w:rFonts w:asciiTheme="majorBidi" w:hAnsiTheme="majorBidi"/>
          <w:sz w:val="28"/>
          <w:szCs w:val="28"/>
        </w:rPr>
        <w:t>00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 xml:space="preserve">บาท </w:t>
      </w:r>
      <w:r w:rsidR="00C50C0F" w:rsidRPr="00CC2BA7">
        <w:rPr>
          <w:rFonts w:asciiTheme="majorBidi" w:hAnsiTheme="majorBidi" w:hint="cs"/>
          <w:sz w:val="28"/>
          <w:szCs w:val="28"/>
          <w:cs/>
        </w:rPr>
        <w:t>เป็นจำนวนเงิน</w:t>
      </w:r>
      <w:r w:rsidRPr="00CC2BA7">
        <w:rPr>
          <w:rFonts w:asciiTheme="majorBidi" w:hAnsiTheme="majorBidi"/>
          <w:sz w:val="28"/>
          <w:szCs w:val="28"/>
          <w:cs/>
        </w:rPr>
        <w:t xml:space="preserve">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94.3</w:t>
      </w:r>
      <w:r w:rsidR="009C0B91" w:rsidRPr="00CC2BA7">
        <w:rPr>
          <w:rFonts w:asciiTheme="majorBidi" w:hAnsiTheme="majorBidi"/>
          <w:sz w:val="28"/>
          <w:szCs w:val="28"/>
        </w:rPr>
        <w:t>0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>ล้านบาท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 xml:space="preserve">ภายหลังการลดทุนบริษัทร่วมจะมีทุนจดทะเบียน </w:t>
      </w:r>
      <w:r w:rsidRPr="00CC2BA7">
        <w:rPr>
          <w:rFonts w:asciiTheme="majorBidi" w:hAnsiTheme="majorBidi"/>
          <w:sz w:val="28"/>
          <w:szCs w:val="28"/>
        </w:rPr>
        <w:t>98.1</w:t>
      </w:r>
      <w:r w:rsidR="009C0B91" w:rsidRPr="00CC2BA7">
        <w:rPr>
          <w:rFonts w:asciiTheme="majorBidi" w:hAnsiTheme="majorBidi"/>
          <w:sz w:val="28"/>
          <w:szCs w:val="28"/>
        </w:rPr>
        <w:t>0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>ล้านบาท</w:t>
      </w:r>
      <w:r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 xml:space="preserve">แบ่งออกเป็นหุ้นสามัญจำนวน </w:t>
      </w:r>
      <w:r w:rsidR="009C0B91" w:rsidRPr="00CC2BA7">
        <w:rPr>
          <w:rFonts w:asciiTheme="majorBidi" w:hAnsiTheme="majorBidi"/>
          <w:sz w:val="28"/>
          <w:szCs w:val="28"/>
        </w:rPr>
        <w:t>0</w:t>
      </w:r>
      <w:r w:rsidRPr="00CC2BA7">
        <w:rPr>
          <w:rFonts w:asciiTheme="majorBidi" w:hAnsiTheme="majorBidi"/>
          <w:sz w:val="28"/>
          <w:szCs w:val="28"/>
        </w:rPr>
        <w:t xml:space="preserve">.98 </w:t>
      </w:r>
      <w:r w:rsidRPr="00CC2BA7">
        <w:rPr>
          <w:rFonts w:asciiTheme="majorBidi" w:hAnsiTheme="majorBidi"/>
          <w:sz w:val="28"/>
          <w:szCs w:val="28"/>
          <w:cs/>
        </w:rPr>
        <w:t xml:space="preserve">ล้านหุ้น มูลค่าหุ้นละ </w:t>
      </w:r>
      <w:r w:rsidRPr="00CC2BA7">
        <w:rPr>
          <w:rFonts w:asciiTheme="majorBidi" w:hAnsiTheme="majorBidi"/>
          <w:sz w:val="28"/>
          <w:szCs w:val="28"/>
        </w:rPr>
        <w:t>1</w:t>
      </w:r>
      <w:r w:rsidR="009C0B91" w:rsidRPr="00CC2BA7">
        <w:rPr>
          <w:rFonts w:asciiTheme="majorBidi" w:hAnsiTheme="majorBidi"/>
          <w:sz w:val="28"/>
          <w:szCs w:val="28"/>
        </w:rPr>
        <w:t>00</w:t>
      </w:r>
      <w:r w:rsidRPr="00CC2BA7">
        <w:rPr>
          <w:rFonts w:asciiTheme="majorBidi" w:hAnsiTheme="majorBidi"/>
          <w:sz w:val="28"/>
          <w:szCs w:val="28"/>
        </w:rPr>
        <w:t>.</w:t>
      </w:r>
      <w:r w:rsidR="009C0B91" w:rsidRPr="00CC2BA7">
        <w:rPr>
          <w:rFonts w:asciiTheme="majorBidi" w:hAnsiTheme="majorBidi"/>
          <w:sz w:val="28"/>
          <w:szCs w:val="28"/>
        </w:rPr>
        <w:t>00</w:t>
      </w:r>
      <w:r w:rsidR="005E72DA" w:rsidRPr="00CC2BA7">
        <w:rPr>
          <w:rFonts w:asciiTheme="majorBidi" w:hAnsiTheme="majorBidi"/>
          <w:sz w:val="28"/>
          <w:szCs w:val="28"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 xml:space="preserve">บาท เรียกชำระเต็มมูลค่าแล้ว </w:t>
      </w:r>
      <w:r w:rsidRPr="00CC2BA7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224532" w:rsidRPr="00CC2BA7">
        <w:rPr>
          <w:rFonts w:asciiTheme="majorBidi" w:hAnsiTheme="majorBidi" w:hint="cs"/>
          <w:spacing w:val="-2"/>
          <w:sz w:val="28"/>
          <w:szCs w:val="28"/>
          <w:cs/>
        </w:rPr>
        <w:t>ร่วม</w:t>
      </w:r>
      <w:r w:rsidRPr="00CC2BA7">
        <w:rPr>
          <w:rFonts w:asciiTheme="majorBidi" w:hAnsiTheme="majorBidi"/>
          <w:spacing w:val="-2"/>
          <w:sz w:val="28"/>
          <w:szCs w:val="28"/>
          <w:cs/>
        </w:rPr>
        <w:t xml:space="preserve">ได้จดทะเบียนการลดทุนดังกล่าวกับกรมพัฒนาธุรกิจการค้ากระทรวงพาณิชย์ เมื่อวันที่ </w:t>
      </w:r>
      <w:r w:rsidRPr="00CC2BA7">
        <w:rPr>
          <w:rFonts w:asciiTheme="majorBidi" w:hAnsiTheme="majorBidi"/>
          <w:spacing w:val="-2"/>
          <w:sz w:val="28"/>
          <w:szCs w:val="28"/>
        </w:rPr>
        <w:t xml:space="preserve">9 </w:t>
      </w:r>
      <w:r w:rsidRPr="00CC2BA7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9C0B91" w:rsidRPr="00CC2BA7">
        <w:rPr>
          <w:rFonts w:asciiTheme="majorBidi" w:hAnsiTheme="majorBidi"/>
          <w:spacing w:val="-2"/>
          <w:sz w:val="28"/>
          <w:szCs w:val="28"/>
        </w:rPr>
        <w:t>2</w:t>
      </w:r>
      <w:r w:rsidRPr="00CC2BA7">
        <w:rPr>
          <w:rFonts w:asciiTheme="majorBidi" w:hAnsiTheme="majorBidi"/>
          <w:spacing w:val="-2"/>
          <w:sz w:val="28"/>
          <w:szCs w:val="28"/>
        </w:rPr>
        <w:t>568</w:t>
      </w:r>
    </w:p>
    <w:p w14:paraId="3E3A848A" w14:textId="77777777" w:rsidR="00077BF0" w:rsidRPr="00CC2BA7" w:rsidRDefault="00077BF0" w:rsidP="00077BF0">
      <w:pPr>
        <w:ind w:left="549" w:right="-25"/>
        <w:rPr>
          <w:rFonts w:ascii="Angsana New" w:hAnsi="Angsana New"/>
          <w:sz w:val="22"/>
          <w:szCs w:val="22"/>
        </w:rPr>
      </w:pPr>
    </w:p>
    <w:p w14:paraId="3BA31ED9" w14:textId="3D0EA73D" w:rsidR="00500DB6" w:rsidRPr="00CC2BA7" w:rsidRDefault="00500DB6" w:rsidP="000B0131">
      <w:pPr>
        <w:ind w:left="549" w:right="-25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CC2BA7">
        <w:rPr>
          <w:rFonts w:ascii="Angsana New" w:hAnsi="Angsana New"/>
          <w:sz w:val="28"/>
          <w:szCs w:val="28"/>
          <w:cs/>
        </w:rPr>
        <w:t xml:space="preserve"> </w:t>
      </w:r>
      <w:r w:rsidRPr="00CC2BA7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CC2BA7">
        <w:rPr>
          <w:rFonts w:ascii="Angsana New" w:hAnsi="Angsana New"/>
          <w:sz w:val="28"/>
          <w:szCs w:val="28"/>
          <w:cs/>
        </w:rPr>
        <w:t xml:space="preserve"> </w:t>
      </w:r>
      <w:r w:rsidR="00DA1999" w:rsidRPr="00CC2BA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75C8A" w:rsidRPr="00CC2BA7">
        <w:rPr>
          <w:rFonts w:ascii="Angsana New" w:hAnsi="Angsana New"/>
          <w:sz w:val="28"/>
          <w:szCs w:val="28"/>
        </w:rPr>
        <w:t xml:space="preserve">31 </w:t>
      </w:r>
      <w:r w:rsidR="00775C8A" w:rsidRPr="00CC2BA7">
        <w:rPr>
          <w:rFonts w:ascii="Angsana New" w:hAnsi="Angsana New"/>
          <w:sz w:val="28"/>
          <w:szCs w:val="28"/>
          <w:cs/>
        </w:rPr>
        <w:t xml:space="preserve">ธันวาคม 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="00C83B8D" w:rsidRPr="00CC2BA7">
        <w:rPr>
          <w:rFonts w:ascii="Angsana New" w:hAnsi="Angsana New"/>
          <w:sz w:val="28"/>
          <w:szCs w:val="28"/>
        </w:rPr>
        <w:t xml:space="preserve">568 </w:t>
      </w:r>
      <w:r w:rsidRPr="00CC2BA7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3669DF" w:rsidRPr="00CC2BA7">
        <w:rPr>
          <w:rFonts w:ascii="Angsana New" w:hAnsi="Angsana New"/>
          <w:sz w:val="28"/>
          <w:szCs w:val="28"/>
        </w:rPr>
        <w:t xml:space="preserve"> </w:t>
      </w:r>
      <w:r w:rsidR="00C42FD7" w:rsidRPr="00CC2BA7">
        <w:rPr>
          <w:rFonts w:ascii="Angsana New" w:hAnsi="Angsana New"/>
          <w:sz w:val="28"/>
          <w:szCs w:val="28"/>
        </w:rPr>
        <w:t xml:space="preserve">37.39 </w:t>
      </w:r>
      <w:r w:rsidRPr="00CC2BA7">
        <w:rPr>
          <w:rFonts w:ascii="Angsana New" w:hAnsi="Angsana New" w:hint="cs"/>
          <w:sz w:val="28"/>
          <w:szCs w:val="28"/>
          <w:cs/>
        </w:rPr>
        <w:t>ล้านบาท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CC2BA7">
        <w:rPr>
          <w:rFonts w:ascii="Angsana New" w:hAnsi="Angsana New"/>
          <w:i/>
          <w:iCs/>
          <w:sz w:val="28"/>
          <w:szCs w:val="28"/>
        </w:rPr>
        <w:t>3</w:t>
      </w:r>
      <w:r w:rsidR="009C0B91" w:rsidRPr="00CC2BA7">
        <w:rPr>
          <w:rFonts w:ascii="Angsana New" w:hAnsi="Angsana New"/>
          <w:i/>
          <w:iCs/>
          <w:sz w:val="28"/>
          <w:szCs w:val="28"/>
        </w:rPr>
        <w:t>0</w:t>
      </w:r>
      <w:r w:rsidRPr="00CC2BA7">
        <w:rPr>
          <w:rFonts w:ascii="Angsana New" w:hAnsi="Angsana New"/>
          <w:i/>
          <w:iCs/>
          <w:sz w:val="28"/>
          <w:szCs w:val="28"/>
        </w:rPr>
        <w:t xml:space="preserve"> </w:t>
      </w:r>
      <w:r w:rsidRPr="00CC2BA7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9C0B91" w:rsidRPr="00CC2BA7">
        <w:rPr>
          <w:rFonts w:ascii="Angsana New" w:hAnsi="Angsana New"/>
          <w:i/>
          <w:iCs/>
          <w:sz w:val="28"/>
          <w:szCs w:val="28"/>
        </w:rPr>
        <w:t>2</w:t>
      </w:r>
      <w:r w:rsidR="00CA53C1" w:rsidRPr="00CC2BA7">
        <w:rPr>
          <w:rFonts w:ascii="Angsana New" w:hAnsi="Angsana New"/>
          <w:i/>
          <w:iCs/>
          <w:sz w:val="28"/>
          <w:szCs w:val="28"/>
        </w:rPr>
        <w:t>56</w:t>
      </w:r>
      <w:r w:rsidR="00775C8A" w:rsidRPr="00CC2BA7">
        <w:rPr>
          <w:rFonts w:ascii="Angsana New" w:hAnsi="Angsana New"/>
          <w:i/>
          <w:iCs/>
          <w:sz w:val="28"/>
          <w:szCs w:val="28"/>
        </w:rPr>
        <w:t>8</w:t>
      </w:r>
      <w:r w:rsidRPr="00CC2BA7">
        <w:rPr>
          <w:rFonts w:ascii="Angsana New" w:hAnsi="Angsana New"/>
          <w:i/>
          <w:iCs/>
          <w:sz w:val="28"/>
          <w:szCs w:val="28"/>
        </w:rPr>
        <w:t xml:space="preserve">: </w:t>
      </w:r>
      <w:r w:rsidR="00DA1999" w:rsidRPr="00CC2BA7">
        <w:rPr>
          <w:rFonts w:ascii="Angsana New" w:hAnsi="Angsana New"/>
          <w:i/>
          <w:iCs/>
          <w:sz w:val="28"/>
          <w:szCs w:val="28"/>
          <w:lang w:val="en-GB"/>
        </w:rPr>
        <w:t>3</w:t>
      </w:r>
      <w:r w:rsidR="00775C8A" w:rsidRPr="00CC2BA7">
        <w:rPr>
          <w:rFonts w:ascii="Angsana New" w:hAnsi="Angsana New"/>
          <w:i/>
          <w:iCs/>
          <w:sz w:val="28"/>
          <w:szCs w:val="28"/>
          <w:lang w:val="en-GB"/>
        </w:rPr>
        <w:t>7</w:t>
      </w:r>
      <w:r w:rsidR="00DA1999" w:rsidRPr="00CC2BA7">
        <w:rPr>
          <w:rFonts w:ascii="Angsana New" w:hAnsi="Angsana New"/>
          <w:i/>
          <w:iCs/>
          <w:sz w:val="28"/>
          <w:szCs w:val="28"/>
          <w:lang w:val="en-GB"/>
        </w:rPr>
        <w:t>.</w:t>
      </w:r>
      <w:r w:rsidR="00775C8A" w:rsidRPr="00CC2BA7">
        <w:rPr>
          <w:rFonts w:ascii="Angsana New" w:hAnsi="Angsana New"/>
          <w:i/>
          <w:iCs/>
          <w:sz w:val="28"/>
          <w:szCs w:val="28"/>
          <w:lang w:val="en-GB"/>
        </w:rPr>
        <w:t>3</w:t>
      </w:r>
      <w:r w:rsidR="00DA1999" w:rsidRPr="00CC2BA7">
        <w:rPr>
          <w:rFonts w:ascii="Angsana New" w:hAnsi="Angsana New"/>
          <w:i/>
          <w:iCs/>
          <w:sz w:val="28"/>
          <w:szCs w:val="28"/>
          <w:lang w:val="en-GB"/>
        </w:rPr>
        <w:t>9</w:t>
      </w:r>
      <w:r w:rsidR="006F3B94" w:rsidRPr="00CC2BA7">
        <w:rPr>
          <w:rFonts w:ascii="Angsana New" w:hAnsi="Angsana New" w:hint="cs"/>
          <w:i/>
          <w:iCs/>
          <w:sz w:val="28"/>
          <w:szCs w:val="28"/>
          <w:cs/>
          <w:lang w:val="en-GB"/>
        </w:rPr>
        <w:t xml:space="preserve"> </w:t>
      </w:r>
      <w:r w:rsidRPr="00CC2BA7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5F3DBD57" w14:textId="068813AD" w:rsidR="00331A76" w:rsidRPr="00CC2BA7" w:rsidRDefault="00331A76" w:rsidP="000B013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740D283" w14:textId="77777777" w:rsidR="0043502D" w:rsidRPr="00CC2BA7" w:rsidRDefault="0043502D" w:rsidP="000B0131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CC2BA7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CD8E0DB" w14:textId="77777777" w:rsidR="0043502D" w:rsidRPr="00CC2BA7" w:rsidRDefault="0043502D" w:rsidP="000B0131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06D47A20" w14:textId="11FD05FE" w:rsidR="00D612A2" w:rsidRPr="00CC2BA7" w:rsidRDefault="00DA1999" w:rsidP="000B0131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CC2BA7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775C8A" w:rsidRPr="00CC2BA7">
        <w:rPr>
          <w:rFonts w:ascii="Angsana New" w:hAnsi="Angsana New"/>
          <w:sz w:val="28"/>
          <w:szCs w:val="28"/>
        </w:rPr>
        <w:t xml:space="preserve">31 </w:t>
      </w:r>
      <w:r w:rsidR="00775C8A" w:rsidRPr="00CC2BA7">
        <w:rPr>
          <w:rFonts w:ascii="Angsana New" w:hAnsi="Angsana New"/>
          <w:sz w:val="28"/>
          <w:szCs w:val="28"/>
          <w:cs/>
        </w:rPr>
        <w:t xml:space="preserve">ธันวาคม </w:t>
      </w:r>
      <w:r w:rsidR="009C0B91" w:rsidRPr="00CC2BA7">
        <w:rPr>
          <w:rFonts w:ascii="Angsana New" w:hAnsi="Angsana New"/>
          <w:sz w:val="28"/>
          <w:szCs w:val="28"/>
        </w:rPr>
        <w:t>2</w:t>
      </w:r>
      <w:r w:rsidR="00C83B8D" w:rsidRPr="00CC2BA7">
        <w:rPr>
          <w:rFonts w:ascii="Angsana New" w:hAnsi="Angsana New"/>
          <w:sz w:val="28"/>
          <w:szCs w:val="28"/>
        </w:rPr>
        <w:t>568</w:t>
      </w:r>
      <w:r w:rsidR="00C83B8D"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="00BC79EE" w:rsidRPr="00CC2BA7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="00EF5180" w:rsidRPr="00CC2BA7">
        <w:rPr>
          <w:rFonts w:asciiTheme="majorBidi" w:hAnsiTheme="majorBidi" w:hint="cs"/>
          <w:sz w:val="28"/>
          <w:szCs w:val="28"/>
          <w:cs/>
        </w:rPr>
        <w:t>ได้นำหุ้นสามัญของบริษัทย่อย</w:t>
      </w:r>
      <w:r w:rsidR="00877D27"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="00EF5180" w:rsidRPr="00CC2BA7">
        <w:rPr>
          <w:rFonts w:asciiTheme="majorBidi" w:hAnsiTheme="majorBidi" w:hint="cs"/>
          <w:sz w:val="28"/>
          <w:szCs w:val="28"/>
          <w:cs/>
        </w:rPr>
        <w:t xml:space="preserve"> ใช้เป็นหลักประกันเงินกู้ยืมระยะยาวกับสถาบันการเงิน</w:t>
      </w:r>
    </w:p>
    <w:p w14:paraId="2357E106" w14:textId="11E99398" w:rsidR="000B1B3E" w:rsidRPr="00CC2BA7" w:rsidRDefault="000B1B3E">
      <w:pPr>
        <w:spacing w:line="240" w:lineRule="auto"/>
        <w:jc w:val="left"/>
        <w:rPr>
          <w:rFonts w:asciiTheme="majorBidi" w:hAnsiTheme="majorBidi"/>
          <w:sz w:val="28"/>
          <w:szCs w:val="28"/>
          <w:cs/>
        </w:rPr>
      </w:pPr>
    </w:p>
    <w:p w14:paraId="5387C463" w14:textId="2F054DE3" w:rsidR="000F047A" w:rsidRPr="00CC2BA7" w:rsidRDefault="000F047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t>ที่ดิน อาคารและอุปกรณ์</w:t>
      </w:r>
    </w:p>
    <w:p w14:paraId="1A85FF28" w14:textId="70B1B7F9" w:rsidR="000F047A" w:rsidRPr="00CC2BA7" w:rsidRDefault="000F047A" w:rsidP="000B0131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180"/>
        <w:gridCol w:w="1961"/>
      </w:tblGrid>
      <w:tr w:rsidR="000F047A" w:rsidRPr="00CC2BA7" w14:paraId="1C6C8792" w14:textId="77777777" w:rsidTr="00D7083E">
        <w:trPr>
          <w:cantSplit/>
          <w:tblHeader/>
        </w:trPr>
        <w:tc>
          <w:tcPr>
            <w:tcW w:w="5220" w:type="dxa"/>
            <w:vAlign w:val="bottom"/>
          </w:tcPr>
          <w:p w14:paraId="219A584E" w14:textId="2DA9D2A1" w:rsidR="000F047A" w:rsidRPr="00CC2BA7" w:rsidRDefault="0006689A" w:rsidP="000B013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775C8A"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="00775C8A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775C8A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="00775C8A"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9C0B91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="00C83B8D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890" w:type="dxa"/>
            <w:vAlign w:val="bottom"/>
          </w:tcPr>
          <w:p w14:paraId="393A79B5" w14:textId="77777777" w:rsidR="000F047A" w:rsidRPr="00CC2BA7" w:rsidRDefault="000F047A" w:rsidP="000B0131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C2B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5BF8A3" w14:textId="77777777" w:rsidR="000F047A" w:rsidRPr="00CC2BA7" w:rsidRDefault="000F047A" w:rsidP="000B0131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961" w:type="dxa"/>
            <w:vAlign w:val="bottom"/>
          </w:tcPr>
          <w:p w14:paraId="4A5E3D90" w14:textId="77777777" w:rsidR="000F047A" w:rsidRPr="00CC2BA7" w:rsidRDefault="000F047A" w:rsidP="000B013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F047A" w:rsidRPr="00CC2BA7" w14:paraId="75867D2F" w14:textId="77777777" w:rsidTr="003D4A5B">
        <w:trPr>
          <w:cantSplit/>
        </w:trPr>
        <w:tc>
          <w:tcPr>
            <w:tcW w:w="5220" w:type="dxa"/>
          </w:tcPr>
          <w:p w14:paraId="0A999FBE" w14:textId="77777777" w:rsidR="000F047A" w:rsidRPr="00CC2BA7" w:rsidRDefault="000F047A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</w:tcPr>
          <w:p w14:paraId="4291FC3D" w14:textId="77777777" w:rsidR="000F047A" w:rsidRPr="00CC2BA7" w:rsidRDefault="000F047A" w:rsidP="000B01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D4A5B" w:rsidRPr="00CC2BA7" w14:paraId="1FCCB6BC" w14:textId="77777777" w:rsidTr="003D4A5B">
        <w:trPr>
          <w:cantSplit/>
        </w:trPr>
        <w:tc>
          <w:tcPr>
            <w:tcW w:w="5220" w:type="dxa"/>
          </w:tcPr>
          <w:p w14:paraId="01FEDCC0" w14:textId="73F5B75F" w:rsidR="003D4A5B" w:rsidRPr="00CC2BA7" w:rsidRDefault="003D4A5B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="0005684D"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90" w:type="dxa"/>
          </w:tcPr>
          <w:p w14:paraId="29676288" w14:textId="34B58BA8" w:rsidR="003D4A5B" w:rsidRPr="00CC2BA7" w:rsidRDefault="009541C9" w:rsidP="000B0131">
            <w:pPr>
              <w:tabs>
                <w:tab w:val="decimal" w:pos="1094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</w:rPr>
              <w:t>11</w:t>
            </w:r>
            <w:r w:rsidR="00F933FC" w:rsidRPr="00CC2BA7">
              <w:rPr>
                <w:rFonts w:ascii="Angsana New" w:hAnsi="Angsana New"/>
                <w:sz w:val="28"/>
                <w:szCs w:val="28"/>
              </w:rPr>
              <w:t>3.39</w:t>
            </w:r>
          </w:p>
        </w:tc>
        <w:tc>
          <w:tcPr>
            <w:tcW w:w="180" w:type="dxa"/>
          </w:tcPr>
          <w:p w14:paraId="7E3BB866" w14:textId="77777777" w:rsidR="003D4A5B" w:rsidRPr="00CC2BA7" w:rsidRDefault="003D4A5B" w:rsidP="000B01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541E0C5A" w14:textId="02FDE1DD" w:rsidR="003D4A5B" w:rsidRPr="00CC2BA7" w:rsidRDefault="009C0B91" w:rsidP="000B0131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27DF5" w:rsidRPr="00CC2BA7">
              <w:rPr>
                <w:rFonts w:asciiTheme="majorBidi" w:hAnsiTheme="majorBidi" w:cstheme="majorBidi"/>
                <w:sz w:val="28"/>
                <w:szCs w:val="28"/>
              </w:rPr>
              <w:t>.1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3D4A5B" w:rsidRPr="00CC2BA7" w14:paraId="19FF6090" w14:textId="77777777" w:rsidTr="003D4A5B">
        <w:trPr>
          <w:cantSplit/>
        </w:trPr>
        <w:tc>
          <w:tcPr>
            <w:tcW w:w="5220" w:type="dxa"/>
          </w:tcPr>
          <w:p w14:paraId="071D1CC7" w14:textId="4DC5A042" w:rsidR="003D4A5B" w:rsidRPr="00CC2BA7" w:rsidRDefault="003D4A5B" w:rsidP="000B013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 - ราคาทุน</w:t>
            </w:r>
          </w:p>
        </w:tc>
        <w:tc>
          <w:tcPr>
            <w:tcW w:w="1890" w:type="dxa"/>
          </w:tcPr>
          <w:p w14:paraId="02E59FA4" w14:textId="703BF585" w:rsidR="003D4A5B" w:rsidRPr="00CC2BA7" w:rsidRDefault="00F933FC" w:rsidP="000B0131">
            <w:pPr>
              <w:tabs>
                <w:tab w:val="decimal" w:pos="1094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CC2BA7">
              <w:rPr>
                <w:rFonts w:ascii="Angsana New" w:hAnsi="Angsana New"/>
                <w:sz w:val="28"/>
                <w:szCs w:val="28"/>
              </w:rPr>
              <w:t>9.</w:t>
            </w:r>
            <w:r w:rsidR="009C0B91" w:rsidRPr="00CC2BA7">
              <w:rPr>
                <w:rFonts w:ascii="Angsana New" w:hAnsi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E2A0F09" w14:textId="77777777" w:rsidR="003D4A5B" w:rsidRPr="00CC2BA7" w:rsidRDefault="003D4A5B" w:rsidP="000B01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6E8FB428" w14:textId="06532E10" w:rsidR="003D4A5B" w:rsidRPr="00CC2BA7" w:rsidRDefault="00327DF5" w:rsidP="000B0131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4.49</w:t>
            </w:r>
          </w:p>
        </w:tc>
      </w:tr>
    </w:tbl>
    <w:p w14:paraId="72052F9B" w14:textId="77777777" w:rsidR="00821AF7" w:rsidRPr="00CC2BA7" w:rsidRDefault="00821AF7" w:rsidP="000B0131">
      <w:pPr>
        <w:tabs>
          <w:tab w:val="left" w:pos="540"/>
        </w:tabs>
        <w:spacing w:line="240" w:lineRule="auto"/>
        <w:ind w:right="-43"/>
        <w:rPr>
          <w:rFonts w:ascii="Angsana New" w:hAnsi="Angsana New"/>
          <w:bCs/>
          <w:sz w:val="22"/>
          <w:szCs w:val="22"/>
        </w:rPr>
      </w:pPr>
    </w:p>
    <w:p w14:paraId="6CCCBBE8" w14:textId="77777777" w:rsidR="00682B6E" w:rsidRPr="00CC2BA7" w:rsidRDefault="00682B6E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CC2BA7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77D408A" w14:textId="48CFF3E7" w:rsidR="000F047A" w:rsidRPr="00CC2BA7" w:rsidRDefault="000F047A" w:rsidP="000B0131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CC2BA7">
        <w:rPr>
          <w:rFonts w:ascii="Angsana New" w:hAnsi="Angsana New"/>
          <w:i/>
          <w:iCs/>
          <w:sz w:val="28"/>
          <w:szCs w:val="28"/>
          <w:cs/>
        </w:rPr>
        <w:lastRenderedPageBreak/>
        <w:t>สินทรัพย์ที่ใช้เป็นหลักประกัน</w:t>
      </w:r>
    </w:p>
    <w:p w14:paraId="0B21AF19" w14:textId="77777777" w:rsidR="000F047A" w:rsidRPr="00CC2BA7" w:rsidRDefault="000F047A" w:rsidP="000B0131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6A9D65DD" w14:textId="6A7F809F" w:rsidR="00141BCC" w:rsidRPr="00CC2BA7" w:rsidRDefault="000F047A" w:rsidP="000B0131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CC2BA7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="008E4058" w:rsidRPr="00CC2BA7">
        <w:rPr>
          <w:rFonts w:asciiTheme="majorBidi" w:hAnsiTheme="majorBidi" w:cstheme="majorBidi" w:hint="cs"/>
          <w:sz w:val="28"/>
          <w:szCs w:val="28"/>
          <w:cs/>
        </w:rPr>
        <w:t xml:space="preserve">สิทธิในการเช่าที่ดิน </w:t>
      </w:r>
      <w:r w:rsidR="00F37259" w:rsidRPr="00CC2BA7">
        <w:rPr>
          <w:rFonts w:asciiTheme="majorBidi" w:hAnsiTheme="majorBidi" w:cstheme="majorBidi" w:hint="cs"/>
          <w:sz w:val="28"/>
          <w:szCs w:val="28"/>
          <w:cs/>
        </w:rPr>
        <w:t xml:space="preserve">อาคาร </w:t>
      </w:r>
      <w:r w:rsidRPr="00CC2BA7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CC2BA7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1B877FF2" w14:textId="77777777" w:rsidR="004D6251" w:rsidRPr="00CC2BA7" w:rsidRDefault="004D6251" w:rsidP="00EC2C0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E39298E" w14:textId="4653404F" w:rsidR="004559FA" w:rsidRPr="00CC2BA7" w:rsidRDefault="00D975CD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CC2BA7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เงินกู้ยืมจากสถาบันการเงิน </w:t>
      </w:r>
    </w:p>
    <w:p w14:paraId="02D6F38A" w14:textId="7703E003" w:rsidR="002D6CC6" w:rsidRPr="00CC2BA7" w:rsidRDefault="002D6CC6" w:rsidP="000B0131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673"/>
        <w:gridCol w:w="907"/>
        <w:gridCol w:w="236"/>
        <w:gridCol w:w="941"/>
        <w:gridCol w:w="236"/>
        <w:gridCol w:w="850"/>
        <w:gridCol w:w="231"/>
        <w:gridCol w:w="895"/>
        <w:gridCol w:w="241"/>
        <w:gridCol w:w="937"/>
        <w:gridCol w:w="231"/>
        <w:gridCol w:w="900"/>
      </w:tblGrid>
      <w:tr w:rsidR="00C46A37" w:rsidRPr="00CC2BA7" w14:paraId="2F6C5DFD" w14:textId="77777777" w:rsidTr="008504B7">
        <w:trPr>
          <w:tblHeader/>
        </w:trPr>
        <w:tc>
          <w:tcPr>
            <w:tcW w:w="2500" w:type="dxa"/>
          </w:tcPr>
          <w:p w14:paraId="2A6CAB7A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5FB3DCA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05" w:type="dxa"/>
            <w:gridSpan w:val="11"/>
          </w:tcPr>
          <w:p w14:paraId="327E3963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310C" w:rsidRPr="00CC2BA7" w14:paraId="2C8E92B7" w14:textId="77777777" w:rsidTr="008504B7">
        <w:trPr>
          <w:tblHeader/>
        </w:trPr>
        <w:tc>
          <w:tcPr>
            <w:tcW w:w="2500" w:type="dxa"/>
          </w:tcPr>
          <w:p w14:paraId="6B5E7046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1062491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0" w:type="dxa"/>
            <w:gridSpan w:val="5"/>
          </w:tcPr>
          <w:p w14:paraId="03B5A153" w14:textId="5B327123" w:rsidR="003D310C" w:rsidRPr="00CC2BA7" w:rsidRDefault="00775C8A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C2BA7">
              <w:rPr>
                <w:rFonts w:asciiTheme="majorBidi" w:hAnsiTheme="majorBidi"/>
                <w:sz w:val="24"/>
                <w:szCs w:val="24"/>
                <w:cs/>
              </w:rPr>
              <w:t xml:space="preserve">ธันวาคม 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83B8D" w:rsidRPr="00CC2BA7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231" w:type="dxa"/>
          </w:tcPr>
          <w:p w14:paraId="69FAAE0A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4" w:type="dxa"/>
            <w:gridSpan w:val="5"/>
          </w:tcPr>
          <w:p w14:paraId="50F39B03" w14:textId="498B7064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="Angsana New" w:hAnsi="Angsana New"/>
                <w:sz w:val="24"/>
                <w:szCs w:val="24"/>
              </w:rPr>
              <w:t>3</w:t>
            </w:r>
            <w:r w:rsidR="009C0B91" w:rsidRPr="00CC2BA7">
              <w:rPr>
                <w:rFonts w:ascii="Angsana New" w:hAnsi="Angsana New"/>
                <w:sz w:val="24"/>
                <w:szCs w:val="24"/>
              </w:rPr>
              <w:t>0</w:t>
            </w:r>
            <w:r w:rsidRPr="00CC2BA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C2BA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CC2BA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11496A" w:rsidRPr="00CC2BA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225CE2" w:rsidRPr="00CC2BA7" w14:paraId="57850AB9" w14:textId="77777777" w:rsidTr="008504B7">
        <w:trPr>
          <w:tblHeader/>
        </w:trPr>
        <w:tc>
          <w:tcPr>
            <w:tcW w:w="2500" w:type="dxa"/>
          </w:tcPr>
          <w:p w14:paraId="749F3B09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BA8D031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3647AE76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6FCA35B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513C6A1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B7EFF8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7DE300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197A2BAD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EEA59EB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7F8896E9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612634E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7A786825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405836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CC2BA7" w14:paraId="7126D240" w14:textId="77777777" w:rsidTr="008504B7">
        <w:trPr>
          <w:tblHeader/>
        </w:trPr>
        <w:tc>
          <w:tcPr>
            <w:tcW w:w="2500" w:type="dxa"/>
          </w:tcPr>
          <w:p w14:paraId="25F945D5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66F8C20F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7039B6CD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C2B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CF6" w:rsidRPr="00CC2BA7" w14:paraId="6EDEB443" w14:textId="77777777" w:rsidTr="008504B7">
        <w:trPr>
          <w:tblHeader/>
        </w:trPr>
        <w:tc>
          <w:tcPr>
            <w:tcW w:w="2500" w:type="dxa"/>
          </w:tcPr>
          <w:p w14:paraId="476985F7" w14:textId="563D5234" w:rsidR="00E02CF6" w:rsidRPr="00CC2BA7" w:rsidRDefault="00E02CF6" w:rsidP="000B0131">
            <w:pPr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73" w:type="dxa"/>
          </w:tcPr>
          <w:p w14:paraId="36453BC2" w14:textId="77777777" w:rsidR="00E02CF6" w:rsidRPr="00CC2BA7" w:rsidRDefault="00E02CF6" w:rsidP="000B01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191251F4" w14:textId="77777777" w:rsidR="00E02CF6" w:rsidRPr="00CC2BA7" w:rsidRDefault="00E02CF6" w:rsidP="000B01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1496A" w:rsidRPr="00CC2BA7" w14:paraId="646FA290" w14:textId="77777777" w:rsidTr="008504B7">
        <w:tc>
          <w:tcPr>
            <w:tcW w:w="2500" w:type="dxa"/>
          </w:tcPr>
          <w:p w14:paraId="795CE426" w14:textId="40A75327" w:rsidR="0011496A" w:rsidRPr="00CC2BA7" w:rsidRDefault="0011496A" w:rsidP="0011496A">
            <w:pPr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73" w:type="dxa"/>
          </w:tcPr>
          <w:p w14:paraId="7BA96C3A" w14:textId="2E263AA4" w:rsidR="0011496A" w:rsidRPr="00CC2BA7" w:rsidRDefault="0011496A" w:rsidP="0011496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3, 5</w:t>
            </w:r>
          </w:p>
        </w:tc>
        <w:tc>
          <w:tcPr>
            <w:tcW w:w="907" w:type="dxa"/>
            <w:vAlign w:val="bottom"/>
          </w:tcPr>
          <w:p w14:paraId="2DA9F8F6" w14:textId="1E4A46C2" w:rsidR="0011496A" w:rsidRPr="00CC2BA7" w:rsidRDefault="009C0B91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C3A63" w:rsidRPr="00CC2B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C3A63" w:rsidRPr="00CC2BA7">
              <w:rPr>
                <w:rFonts w:asciiTheme="majorBidi" w:hAnsiTheme="majorBidi" w:cstheme="majorBidi"/>
                <w:sz w:val="24"/>
                <w:szCs w:val="24"/>
              </w:rPr>
              <w:t>18.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vAlign w:val="bottom"/>
          </w:tcPr>
          <w:p w14:paraId="6CC0D400" w14:textId="7777777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C91EDA6" w14:textId="3D9D2448" w:rsidR="0011496A" w:rsidRPr="00CC2BA7" w:rsidRDefault="007C3A63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1,991.74</w:t>
            </w:r>
          </w:p>
        </w:tc>
        <w:tc>
          <w:tcPr>
            <w:tcW w:w="236" w:type="dxa"/>
            <w:vAlign w:val="bottom"/>
          </w:tcPr>
          <w:p w14:paraId="4556D7A4" w14:textId="7777777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9B7C5B" w14:textId="4D1C1A40" w:rsidR="0011496A" w:rsidRPr="00CC2BA7" w:rsidRDefault="007C3A63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9.94</w:t>
            </w:r>
          </w:p>
        </w:tc>
        <w:tc>
          <w:tcPr>
            <w:tcW w:w="231" w:type="dxa"/>
            <w:vAlign w:val="bottom"/>
          </w:tcPr>
          <w:p w14:paraId="7AFE775C" w14:textId="7777777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F360F7E" w14:textId="04502CAE" w:rsidR="0011496A" w:rsidRPr="00CC2BA7" w:rsidRDefault="009C0B91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1496A" w:rsidRPr="00CC2BA7">
              <w:rPr>
                <w:rFonts w:asciiTheme="majorBidi" w:hAnsiTheme="majorBidi" w:cstheme="majorBidi"/>
                <w:sz w:val="24"/>
                <w:szCs w:val="24"/>
              </w:rPr>
              <w:t>89.16</w:t>
            </w:r>
          </w:p>
        </w:tc>
        <w:tc>
          <w:tcPr>
            <w:tcW w:w="241" w:type="dxa"/>
            <w:vAlign w:val="bottom"/>
          </w:tcPr>
          <w:p w14:paraId="27FD0D0C" w14:textId="7777777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1EA48A5" w14:textId="1FCDBA19" w:rsidR="0011496A" w:rsidRPr="00CC2BA7" w:rsidRDefault="009C0B91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1496A" w:rsidRPr="00CC2BA7">
              <w:rPr>
                <w:rFonts w:asciiTheme="majorBidi" w:hAnsiTheme="majorBidi" w:cstheme="majorBidi"/>
                <w:sz w:val="24"/>
                <w:szCs w:val="24"/>
              </w:rPr>
              <w:t>7.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03F1C021" w14:textId="7777777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6471D3" w14:textId="6E3BD513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96.16</w:t>
            </w:r>
          </w:p>
        </w:tc>
      </w:tr>
      <w:tr w:rsidR="0011496A" w:rsidRPr="00CC2BA7" w14:paraId="17866D79" w14:textId="77777777" w:rsidTr="008504B7">
        <w:tc>
          <w:tcPr>
            <w:tcW w:w="2500" w:type="dxa"/>
          </w:tcPr>
          <w:p w14:paraId="4628097A" w14:textId="77777777" w:rsidR="0011496A" w:rsidRPr="00CC2BA7" w:rsidRDefault="0011496A" w:rsidP="0011496A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3" w:type="dxa"/>
          </w:tcPr>
          <w:p w14:paraId="090055C8" w14:textId="0BA4729C" w:rsidR="0011496A" w:rsidRPr="00CC2BA7" w:rsidRDefault="0011496A" w:rsidP="0011496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4, 5</w:t>
            </w:r>
          </w:p>
        </w:tc>
        <w:tc>
          <w:tcPr>
            <w:tcW w:w="907" w:type="dxa"/>
            <w:vAlign w:val="bottom"/>
          </w:tcPr>
          <w:p w14:paraId="6CE77F91" w14:textId="6E9A2BAC" w:rsidR="0011496A" w:rsidRPr="00CC2BA7" w:rsidRDefault="007C3A63" w:rsidP="0011496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8,38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.56</w:t>
            </w:r>
          </w:p>
        </w:tc>
        <w:tc>
          <w:tcPr>
            <w:tcW w:w="236" w:type="dxa"/>
            <w:vAlign w:val="bottom"/>
          </w:tcPr>
          <w:p w14:paraId="0815DA6F" w14:textId="6AF932B8" w:rsidR="0011496A" w:rsidRPr="00CC2BA7" w:rsidRDefault="0011496A" w:rsidP="0011496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969986F" w14:textId="1DA04AF6" w:rsidR="0011496A" w:rsidRPr="00CC2BA7" w:rsidRDefault="007C3A63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7309B86E" w14:textId="77777777" w:rsidR="0011496A" w:rsidRPr="00CC2BA7" w:rsidRDefault="0011496A" w:rsidP="0011496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5598F" w14:textId="26B45E06" w:rsidR="0011496A" w:rsidRPr="00CC2BA7" w:rsidRDefault="007C3A63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C2BA7">
              <w:rPr>
                <w:rFonts w:asciiTheme="majorBidi" w:hAnsiTheme="majorBidi"/>
                <w:sz w:val="24"/>
                <w:szCs w:val="24"/>
              </w:rPr>
              <w:t>9,3</w:t>
            </w:r>
            <w:r w:rsidR="00852AF8" w:rsidRPr="00CC2BA7">
              <w:rPr>
                <w:rFonts w:asciiTheme="majorBidi" w:hAnsiTheme="majorBidi"/>
                <w:sz w:val="24"/>
                <w:szCs w:val="24"/>
              </w:rPr>
              <w:t>8</w:t>
            </w:r>
            <w:r w:rsidR="009C0B91" w:rsidRPr="00CC2BA7">
              <w:rPr>
                <w:rFonts w:asciiTheme="majorBidi" w:hAnsiTheme="majorBidi"/>
                <w:sz w:val="24"/>
                <w:szCs w:val="24"/>
              </w:rPr>
              <w:t>0</w:t>
            </w:r>
            <w:r w:rsidRPr="00CC2BA7">
              <w:rPr>
                <w:rFonts w:asciiTheme="majorBidi" w:hAnsiTheme="majorBidi"/>
                <w:sz w:val="24"/>
                <w:szCs w:val="24"/>
              </w:rPr>
              <w:t>.56</w:t>
            </w:r>
          </w:p>
        </w:tc>
        <w:tc>
          <w:tcPr>
            <w:tcW w:w="231" w:type="dxa"/>
            <w:vAlign w:val="bottom"/>
          </w:tcPr>
          <w:p w14:paraId="1D7997B2" w14:textId="77777777" w:rsidR="0011496A" w:rsidRPr="00CC2BA7" w:rsidRDefault="0011496A" w:rsidP="0011496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BD4BD9" w14:textId="659D23FB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8,433.84</w:t>
            </w:r>
          </w:p>
        </w:tc>
        <w:tc>
          <w:tcPr>
            <w:tcW w:w="241" w:type="dxa"/>
            <w:vAlign w:val="bottom"/>
          </w:tcPr>
          <w:p w14:paraId="6513A8E9" w14:textId="77777777" w:rsidR="0011496A" w:rsidRPr="00CC2BA7" w:rsidRDefault="0011496A" w:rsidP="0011496A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E43CDC2" w14:textId="534446F9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4A396085" w14:textId="77777777" w:rsidR="0011496A" w:rsidRPr="00CC2BA7" w:rsidRDefault="0011496A" w:rsidP="0011496A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8AE61" w14:textId="3D01081D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9,433.84</w:t>
            </w:r>
          </w:p>
        </w:tc>
      </w:tr>
      <w:tr w:rsidR="0011496A" w:rsidRPr="00CC2BA7" w14:paraId="418A859B" w14:textId="77777777" w:rsidTr="004D2477">
        <w:tc>
          <w:tcPr>
            <w:tcW w:w="2500" w:type="dxa"/>
          </w:tcPr>
          <w:p w14:paraId="247D6ED8" w14:textId="08C0257A" w:rsidR="0011496A" w:rsidRPr="00CC2BA7" w:rsidRDefault="0011496A" w:rsidP="0011496A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3" w:type="dxa"/>
          </w:tcPr>
          <w:p w14:paraId="7B122610" w14:textId="7777777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B2C9A" w14:textId="70A2AF9B" w:rsidR="0011496A" w:rsidRPr="00CC2BA7" w:rsidRDefault="00852AF8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,398.76</w:t>
            </w:r>
          </w:p>
        </w:tc>
        <w:tc>
          <w:tcPr>
            <w:tcW w:w="236" w:type="dxa"/>
            <w:vAlign w:val="bottom"/>
          </w:tcPr>
          <w:p w14:paraId="18FABBEE" w14:textId="7ADD882C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64D7" w14:textId="01FD7255" w:rsidR="0011496A" w:rsidRPr="00CC2BA7" w:rsidRDefault="009C0B91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C3A63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,991.74</w:t>
            </w:r>
          </w:p>
        </w:tc>
        <w:tc>
          <w:tcPr>
            <w:tcW w:w="236" w:type="dxa"/>
            <w:vAlign w:val="bottom"/>
          </w:tcPr>
          <w:p w14:paraId="6B11729B" w14:textId="7777777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690BC" w14:textId="3D257917" w:rsidR="0011496A" w:rsidRPr="00CC2BA7" w:rsidRDefault="007C3A63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</w:t>
            </w:r>
            <w:r w:rsidR="00852AF8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.5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1" w:type="dxa"/>
            <w:vAlign w:val="bottom"/>
          </w:tcPr>
          <w:p w14:paraId="54CB297A" w14:textId="7777777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11031B78" w14:textId="74A22C6C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41" w:type="dxa"/>
          </w:tcPr>
          <w:p w14:paraId="3F417E85" w14:textId="7777777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4E9F896F" w14:textId="69525D7F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7.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</w:tcPr>
          <w:p w14:paraId="59684E59" w14:textId="7777777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92A32C" w14:textId="55914427" w:rsidR="0011496A" w:rsidRPr="00CC2BA7" w:rsidRDefault="0011496A" w:rsidP="0011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13,53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</w:tr>
    </w:tbl>
    <w:p w14:paraId="74C6688E" w14:textId="1815E9BB" w:rsidR="00C46A37" w:rsidRPr="00CC2BA7" w:rsidRDefault="00C46A37" w:rsidP="000B0131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7"/>
        <w:gridCol w:w="671"/>
        <w:gridCol w:w="907"/>
        <w:gridCol w:w="236"/>
        <w:gridCol w:w="941"/>
        <w:gridCol w:w="236"/>
        <w:gridCol w:w="837"/>
        <w:gridCol w:w="231"/>
        <w:gridCol w:w="895"/>
        <w:gridCol w:w="242"/>
        <w:gridCol w:w="937"/>
        <w:gridCol w:w="231"/>
        <w:gridCol w:w="937"/>
      </w:tblGrid>
      <w:tr w:rsidR="00C46A37" w:rsidRPr="00CC2BA7" w14:paraId="39A3E4FD" w14:textId="77777777" w:rsidTr="006746F7">
        <w:trPr>
          <w:tblHeader/>
        </w:trPr>
        <w:tc>
          <w:tcPr>
            <w:tcW w:w="2481" w:type="dxa"/>
          </w:tcPr>
          <w:p w14:paraId="67CB46CE" w14:textId="77777777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7C6830DD" w14:textId="2256EB48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26" w:type="dxa"/>
            <w:gridSpan w:val="11"/>
          </w:tcPr>
          <w:p w14:paraId="44277AEE" w14:textId="3A0A9896" w:rsidR="00C46A37" w:rsidRPr="00CC2BA7" w:rsidRDefault="00C46A37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310C" w:rsidRPr="00CC2BA7" w14:paraId="58D5A40A" w14:textId="77777777" w:rsidTr="006746F7">
        <w:trPr>
          <w:tblHeader/>
        </w:trPr>
        <w:tc>
          <w:tcPr>
            <w:tcW w:w="2481" w:type="dxa"/>
          </w:tcPr>
          <w:p w14:paraId="5F94804C" w14:textId="35A49F5F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5F0ABAE6" w14:textId="67189C79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3" w:type="dxa"/>
            <w:gridSpan w:val="5"/>
          </w:tcPr>
          <w:p w14:paraId="39B0FAD9" w14:textId="679426B2" w:rsidR="003D310C" w:rsidRPr="00CC2BA7" w:rsidRDefault="00775C8A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C2BA7">
              <w:rPr>
                <w:rFonts w:asciiTheme="majorBidi" w:hAnsiTheme="majorBidi"/>
                <w:sz w:val="24"/>
                <w:szCs w:val="24"/>
                <w:cs/>
              </w:rPr>
              <w:t xml:space="preserve">ธันวาคม 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2AA7" w:rsidRPr="00CC2BA7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231" w:type="dxa"/>
          </w:tcPr>
          <w:p w14:paraId="559422E2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2" w:type="dxa"/>
            <w:gridSpan w:val="5"/>
          </w:tcPr>
          <w:p w14:paraId="2F0B1FF4" w14:textId="682957B5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="Angsana New" w:hAnsi="Angsana New"/>
                <w:sz w:val="24"/>
                <w:szCs w:val="24"/>
              </w:rPr>
              <w:t>3</w:t>
            </w:r>
            <w:r w:rsidR="009C0B91" w:rsidRPr="00CC2BA7">
              <w:rPr>
                <w:rFonts w:ascii="Angsana New" w:hAnsi="Angsana New"/>
                <w:sz w:val="24"/>
                <w:szCs w:val="24"/>
              </w:rPr>
              <w:t>0</w:t>
            </w:r>
            <w:r w:rsidRPr="00CC2BA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C2BA7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CC2BA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11496A" w:rsidRPr="00CC2BA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3D310C" w:rsidRPr="00CC2BA7" w14:paraId="5F156D69" w14:textId="77777777" w:rsidTr="006746F7">
        <w:trPr>
          <w:trHeight w:val="200"/>
          <w:tblHeader/>
        </w:trPr>
        <w:tc>
          <w:tcPr>
            <w:tcW w:w="2481" w:type="dxa"/>
          </w:tcPr>
          <w:p w14:paraId="1702E9A7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65CA7339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22B33D75" w14:textId="30A2E078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496C9F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8D8F5AB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65555CD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12C94130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DD68C41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CF6DD5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42B56483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3DDD127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2FAD9DA9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28623BA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D310C" w:rsidRPr="00CC2BA7" w14:paraId="718DACA9" w14:textId="77777777" w:rsidTr="006746F7">
        <w:trPr>
          <w:tblHeader/>
        </w:trPr>
        <w:tc>
          <w:tcPr>
            <w:tcW w:w="2481" w:type="dxa"/>
          </w:tcPr>
          <w:p w14:paraId="541342FD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01FDC8B1" w14:textId="77777777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26" w:type="dxa"/>
            <w:gridSpan w:val="11"/>
            <w:vAlign w:val="bottom"/>
          </w:tcPr>
          <w:p w14:paraId="0008ED8B" w14:textId="41C84EB2" w:rsidR="003D310C" w:rsidRPr="00CC2BA7" w:rsidRDefault="003D310C" w:rsidP="000B0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C2B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2C3681" w:rsidRPr="00CC2BA7" w14:paraId="0F44939C" w14:textId="77777777" w:rsidTr="006746F7">
        <w:tc>
          <w:tcPr>
            <w:tcW w:w="2481" w:type="dxa"/>
          </w:tcPr>
          <w:p w14:paraId="6325C4F3" w14:textId="77777777" w:rsidR="002C3681" w:rsidRPr="00CC2BA7" w:rsidRDefault="002C3681" w:rsidP="002C3681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1" w:type="dxa"/>
          </w:tcPr>
          <w:p w14:paraId="3B018D66" w14:textId="77FF1BD3" w:rsidR="002C3681" w:rsidRPr="00CC2BA7" w:rsidRDefault="002C3681" w:rsidP="002C368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9A43D7" w14:textId="35CBCFC4" w:rsidR="002C3681" w:rsidRPr="00CC2BA7" w:rsidRDefault="002C3681" w:rsidP="00D2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297B60" w14:textId="1E25D0EB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46EFDC6" w14:textId="43B6E252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1,897.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210A5DFD" w14:textId="7777777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25C46A36" w14:textId="3AB45B6F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1,897.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B2B4F0A" w14:textId="7777777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842007" w14:textId="30511D4F" w:rsidR="002C3681" w:rsidRPr="00CC2BA7" w:rsidRDefault="002C3681" w:rsidP="00D2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2CD8DE0" w14:textId="7777777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2C8A258" w14:textId="5F4130E5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1,897.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3608C6E3" w14:textId="7777777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9C2BFCB" w14:textId="20AABABE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1,897.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C3681" w:rsidRPr="00CC2BA7" w14:paraId="085E7C13" w14:textId="77777777" w:rsidTr="006746F7">
        <w:tc>
          <w:tcPr>
            <w:tcW w:w="2481" w:type="dxa"/>
          </w:tcPr>
          <w:p w14:paraId="54DF7860" w14:textId="77777777" w:rsidR="002C3681" w:rsidRPr="00CC2BA7" w:rsidRDefault="002C3681" w:rsidP="002C3681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1" w:type="dxa"/>
          </w:tcPr>
          <w:p w14:paraId="1C19D744" w14:textId="31D21775" w:rsidR="002C3681" w:rsidRPr="00CC2BA7" w:rsidRDefault="002C3681" w:rsidP="002C368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07" w:type="dxa"/>
            <w:vAlign w:val="bottom"/>
          </w:tcPr>
          <w:p w14:paraId="2663FDC2" w14:textId="66EE7136" w:rsidR="002C3681" w:rsidRPr="00CC2BA7" w:rsidRDefault="002C3681" w:rsidP="00D2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0ABBD7" w14:textId="77777777" w:rsidR="002C3681" w:rsidRPr="00CC2BA7" w:rsidRDefault="002C3681" w:rsidP="002C368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7D50211" w14:textId="12DEFB05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71BD33A5" w14:textId="77777777" w:rsidR="002C3681" w:rsidRPr="00CC2BA7" w:rsidRDefault="002C3681" w:rsidP="002C368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273293F" w14:textId="41CF54E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1702035F" w14:textId="77777777" w:rsidR="002C3681" w:rsidRPr="00CC2BA7" w:rsidRDefault="002C3681" w:rsidP="002C368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4810CE" w14:textId="4BD0FCDC" w:rsidR="002C3681" w:rsidRPr="00CC2BA7" w:rsidRDefault="002C3681" w:rsidP="00D2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EB98FA5" w14:textId="77777777" w:rsidR="002C3681" w:rsidRPr="00CC2BA7" w:rsidRDefault="002C3681" w:rsidP="002C3681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FC87A7D" w14:textId="4C07CCB8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9100D89" w14:textId="77777777" w:rsidR="002C3681" w:rsidRPr="00CC2BA7" w:rsidRDefault="002C3681" w:rsidP="002C3681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7E431FC" w14:textId="5F602F78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CC2BA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9C0B91" w:rsidRPr="00CC2BA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C3681" w:rsidRPr="00CC2BA7" w14:paraId="7AD0EA49" w14:textId="77777777" w:rsidTr="006746F7">
        <w:tc>
          <w:tcPr>
            <w:tcW w:w="2481" w:type="dxa"/>
          </w:tcPr>
          <w:p w14:paraId="2BCA8B31" w14:textId="4004871C" w:rsidR="002C3681" w:rsidRPr="00CC2BA7" w:rsidRDefault="002C3681" w:rsidP="002C3681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1" w:type="dxa"/>
          </w:tcPr>
          <w:p w14:paraId="144AA9AD" w14:textId="7777777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C0148" w14:textId="647A0ABE" w:rsidR="002C3681" w:rsidRPr="00CC2BA7" w:rsidRDefault="002C3681" w:rsidP="00D2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7A9D9CF" w14:textId="7777777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ABF3" w14:textId="22BEC9CF" w:rsidR="002C3681" w:rsidRPr="00CC2BA7" w:rsidRDefault="009C0B9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C368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,897.</w:t>
            </w: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1C724346" w14:textId="7777777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9E88" w14:textId="13BCA2AA" w:rsidR="002C3681" w:rsidRPr="00CC2BA7" w:rsidRDefault="009C0B9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C368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,897.</w:t>
            </w: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154DB9E6" w14:textId="7777777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7502" w14:textId="42747821" w:rsidR="002C3681" w:rsidRPr="00CC2BA7" w:rsidRDefault="002C3681" w:rsidP="00D2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2152C05E" w14:textId="7777777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AAC8A" w14:textId="457C61C4" w:rsidR="002C3681" w:rsidRPr="00CC2BA7" w:rsidRDefault="009C0B9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C368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,897.</w:t>
            </w: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4AA1487" w14:textId="77777777" w:rsidR="002C3681" w:rsidRPr="00CC2BA7" w:rsidRDefault="002C368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7C8C" w14:textId="01D51681" w:rsidR="002C3681" w:rsidRPr="00CC2BA7" w:rsidRDefault="009C0B91" w:rsidP="002C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C3681"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,897.</w:t>
            </w:r>
            <w:r w:rsidRPr="00CC2B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</w:tr>
    </w:tbl>
    <w:p w14:paraId="526C93BD" w14:textId="385AF094" w:rsidR="00C46A37" w:rsidRPr="00CC2BA7" w:rsidRDefault="00C46A37" w:rsidP="000B0131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232AA98" w14:textId="0A96EAC4" w:rsidR="006158E3" w:rsidRPr="00CC2BA7" w:rsidRDefault="00C83B8D" w:rsidP="000B0131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/>
          <w:sz w:val="28"/>
          <w:szCs w:val="28"/>
        </w:rPr>
      </w:pPr>
      <w:r w:rsidRPr="00CC2BA7">
        <w:rPr>
          <w:rFonts w:asciiTheme="majorBidi" w:hAnsiTheme="majorBidi"/>
          <w:sz w:val="28"/>
          <w:szCs w:val="28"/>
          <w:cs/>
        </w:rPr>
        <w:t>ในระหว่าง</w:t>
      </w:r>
      <w:r w:rsidRPr="00CC2BA7">
        <w:rPr>
          <w:rFonts w:asciiTheme="majorBidi" w:hAnsiTheme="majorBidi" w:hint="cs"/>
          <w:sz w:val="28"/>
          <w:szCs w:val="28"/>
          <w:cs/>
        </w:rPr>
        <w:t>งวด</w:t>
      </w:r>
      <w:r w:rsidR="0011496A" w:rsidRPr="00CC2BA7">
        <w:rPr>
          <w:rFonts w:asciiTheme="majorBidi" w:hAnsiTheme="majorBidi" w:hint="cs"/>
          <w:sz w:val="28"/>
          <w:szCs w:val="28"/>
          <w:cs/>
        </w:rPr>
        <w:t xml:space="preserve">สามเดือนสิ้นสุดวันที่ </w:t>
      </w:r>
      <w:r w:rsidR="0011496A" w:rsidRPr="00CC2BA7">
        <w:rPr>
          <w:rFonts w:asciiTheme="majorBidi" w:hAnsiTheme="majorBidi"/>
          <w:sz w:val="28"/>
          <w:szCs w:val="28"/>
        </w:rPr>
        <w:t xml:space="preserve">31 </w:t>
      </w:r>
      <w:r w:rsidR="0011496A" w:rsidRPr="00CC2BA7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568</w:t>
      </w:r>
      <w:r w:rsidRPr="00CC2BA7">
        <w:rPr>
          <w:rFonts w:asciiTheme="majorBidi" w:hAnsiTheme="majorBidi"/>
          <w:sz w:val="28"/>
          <w:szCs w:val="28"/>
          <w:cs/>
        </w:rPr>
        <w:t xml:space="preserve"> </w:t>
      </w:r>
      <w:r w:rsidR="00720FF1" w:rsidRPr="00CC2BA7">
        <w:rPr>
          <w:rFonts w:asciiTheme="majorBidi" w:hAnsiTheme="majorBidi"/>
          <w:sz w:val="28"/>
          <w:szCs w:val="28"/>
          <w:cs/>
        </w:rPr>
        <w:t>กลุ่มบริษัทมี</w:t>
      </w:r>
      <w:r w:rsidR="00AC5CE4" w:rsidRPr="00CC2BA7">
        <w:rPr>
          <w:rFonts w:asciiTheme="majorBidi" w:hAnsiTheme="majorBidi" w:hint="cs"/>
          <w:sz w:val="28"/>
          <w:szCs w:val="28"/>
          <w:cs/>
        </w:rPr>
        <w:t>การเบิก</w:t>
      </w:r>
      <w:r w:rsidR="00513669" w:rsidRPr="00CC2BA7">
        <w:rPr>
          <w:rFonts w:asciiTheme="majorBidi" w:hAnsiTheme="majorBidi" w:hint="cs"/>
          <w:sz w:val="28"/>
          <w:szCs w:val="28"/>
          <w:cs/>
        </w:rPr>
        <w:t>เงินเบิกเกินบัญชีเพิ่มขึ้นจำนวน</w:t>
      </w:r>
      <w:r w:rsidR="002A2C91" w:rsidRPr="00CC2BA7">
        <w:rPr>
          <w:rFonts w:asciiTheme="majorBidi" w:hAnsiTheme="majorBidi"/>
          <w:sz w:val="28"/>
          <w:szCs w:val="28"/>
        </w:rPr>
        <w:t xml:space="preserve"> </w:t>
      </w:r>
      <w:r w:rsidR="009C0B91" w:rsidRPr="00CC2BA7">
        <w:rPr>
          <w:rFonts w:asciiTheme="majorBidi" w:hAnsiTheme="majorBidi"/>
          <w:sz w:val="28"/>
          <w:szCs w:val="28"/>
        </w:rPr>
        <w:t>22</w:t>
      </w:r>
      <w:r w:rsidR="004B5371" w:rsidRPr="00CC2BA7">
        <w:rPr>
          <w:rFonts w:asciiTheme="majorBidi" w:hAnsiTheme="majorBidi"/>
          <w:sz w:val="28"/>
          <w:szCs w:val="28"/>
        </w:rPr>
        <w:t>.</w:t>
      </w:r>
      <w:r w:rsidR="009C0B91" w:rsidRPr="00CC2BA7">
        <w:rPr>
          <w:rFonts w:asciiTheme="majorBidi" w:hAnsiTheme="majorBidi"/>
          <w:sz w:val="28"/>
          <w:szCs w:val="28"/>
        </w:rPr>
        <w:t>0</w:t>
      </w:r>
      <w:r w:rsidR="004B5371" w:rsidRPr="00CC2BA7">
        <w:rPr>
          <w:rFonts w:asciiTheme="majorBidi" w:hAnsiTheme="majorBidi"/>
          <w:sz w:val="28"/>
          <w:szCs w:val="28"/>
        </w:rPr>
        <w:t xml:space="preserve">8 </w:t>
      </w:r>
      <w:r w:rsidR="00513669" w:rsidRPr="00CC2BA7">
        <w:rPr>
          <w:rFonts w:asciiTheme="majorBidi" w:hAnsiTheme="majorBidi" w:hint="cs"/>
          <w:sz w:val="28"/>
          <w:szCs w:val="28"/>
          <w:cs/>
        </w:rPr>
        <w:t>ล้านบาท และ</w:t>
      </w:r>
      <w:r w:rsidR="00720FF1" w:rsidRPr="00CC2BA7">
        <w:rPr>
          <w:rFonts w:asciiTheme="majorBidi" w:hAnsiTheme="majorBidi"/>
          <w:sz w:val="28"/>
          <w:szCs w:val="28"/>
          <w:cs/>
        </w:rPr>
        <w:t>เงินกู้ยืมระยะสั้นจากสถาบันการเงิน</w:t>
      </w:r>
      <w:r w:rsidR="000E3911" w:rsidRPr="00CC2BA7">
        <w:rPr>
          <w:rFonts w:asciiTheme="majorBidi" w:hAnsiTheme="majorBidi" w:hint="cs"/>
          <w:sz w:val="28"/>
          <w:szCs w:val="28"/>
          <w:cs/>
        </w:rPr>
        <w:t>เพิ่มขึ้น</w:t>
      </w:r>
      <w:r w:rsidR="00FB2952" w:rsidRPr="00CC2BA7">
        <w:rPr>
          <w:rFonts w:asciiTheme="majorBidi" w:hAnsiTheme="majorBidi" w:hint="cs"/>
          <w:sz w:val="28"/>
          <w:szCs w:val="28"/>
          <w:cs/>
        </w:rPr>
        <w:t>จำนวน</w:t>
      </w:r>
      <w:r w:rsidR="00091694" w:rsidRPr="00CC2BA7">
        <w:rPr>
          <w:rFonts w:asciiTheme="majorBidi" w:hAnsiTheme="majorBidi"/>
          <w:sz w:val="28"/>
          <w:szCs w:val="28"/>
        </w:rPr>
        <w:t xml:space="preserve"> </w:t>
      </w:r>
      <w:r w:rsidR="004B5371" w:rsidRPr="00CC2BA7">
        <w:rPr>
          <w:rFonts w:asciiTheme="majorBidi" w:hAnsiTheme="majorBidi"/>
          <w:sz w:val="28"/>
          <w:szCs w:val="28"/>
        </w:rPr>
        <w:t>1.</w:t>
      </w:r>
      <w:r w:rsidR="009C0B91" w:rsidRPr="00CC2BA7">
        <w:rPr>
          <w:rFonts w:asciiTheme="majorBidi" w:hAnsiTheme="majorBidi"/>
          <w:sz w:val="28"/>
          <w:szCs w:val="28"/>
        </w:rPr>
        <w:t>00</w:t>
      </w:r>
      <w:r w:rsidR="004B5371" w:rsidRPr="00CC2BA7">
        <w:rPr>
          <w:rFonts w:asciiTheme="majorBidi" w:hAnsiTheme="majorBidi"/>
          <w:sz w:val="28"/>
          <w:szCs w:val="28"/>
        </w:rPr>
        <w:t xml:space="preserve"> </w:t>
      </w:r>
      <w:r w:rsidR="00720FF1" w:rsidRPr="00CC2BA7">
        <w:rPr>
          <w:rFonts w:asciiTheme="majorBidi" w:hAnsiTheme="majorBidi"/>
          <w:sz w:val="28"/>
          <w:szCs w:val="28"/>
          <w:cs/>
        </w:rPr>
        <w:t>ล้านบาท</w:t>
      </w:r>
      <w:r w:rsidR="00B44B43" w:rsidRPr="00CC2BA7">
        <w:rPr>
          <w:rFonts w:asciiTheme="majorBidi" w:hAnsiTheme="majorBidi"/>
          <w:sz w:val="28"/>
          <w:szCs w:val="28"/>
        </w:rPr>
        <w:t xml:space="preserve"> </w:t>
      </w:r>
      <w:r w:rsidR="00720FF1" w:rsidRPr="00CC2BA7">
        <w:rPr>
          <w:rFonts w:asciiTheme="majorBidi" w:hAnsiTheme="majorBidi"/>
          <w:sz w:val="28"/>
          <w:szCs w:val="28"/>
          <w:cs/>
        </w:rPr>
        <w:t>โดยมี</w:t>
      </w:r>
      <w:r w:rsidR="00D00B5A" w:rsidRPr="00CC2BA7">
        <w:rPr>
          <w:rFonts w:asciiTheme="majorBidi" w:hAnsiTheme="majorBidi"/>
          <w:sz w:val="28"/>
          <w:szCs w:val="28"/>
          <w:cs/>
        </w:rPr>
        <w:t>อัตราดอกเบี้ย</w:t>
      </w:r>
      <w:r w:rsidR="00D00B5A" w:rsidRPr="00CC2BA7">
        <w:rPr>
          <w:rFonts w:asciiTheme="majorBidi" w:hAnsiTheme="majorBidi" w:hint="cs"/>
          <w:sz w:val="28"/>
          <w:szCs w:val="28"/>
          <w:cs/>
        </w:rPr>
        <w:t>เงินกู้ยืมขั้นต่ำ</w:t>
      </w:r>
      <w:r w:rsidR="00C50C0F"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="00D00B5A" w:rsidRPr="00CC2BA7">
        <w:rPr>
          <w:rFonts w:asciiTheme="majorBidi" w:hAnsiTheme="majorBidi" w:hint="cs"/>
          <w:sz w:val="28"/>
          <w:szCs w:val="28"/>
          <w:cs/>
        </w:rPr>
        <w:t>และ</w:t>
      </w:r>
      <w:r w:rsidR="00720FF1" w:rsidRPr="00CC2BA7">
        <w:rPr>
          <w:rFonts w:asciiTheme="majorBidi" w:hAnsiTheme="majorBidi"/>
          <w:sz w:val="28"/>
          <w:szCs w:val="28"/>
          <w:cs/>
        </w:rPr>
        <w:t>อัตราดอกเบี้ยคงที่ต่อปี กลุ่</w:t>
      </w:r>
      <w:r w:rsidR="00D17E00" w:rsidRPr="00CC2BA7">
        <w:rPr>
          <w:rFonts w:asciiTheme="majorBidi" w:hAnsiTheme="majorBidi" w:hint="cs"/>
          <w:sz w:val="28"/>
          <w:szCs w:val="28"/>
          <w:cs/>
        </w:rPr>
        <w:t>ม</w:t>
      </w:r>
      <w:r w:rsidR="00720FF1" w:rsidRPr="00CC2BA7">
        <w:rPr>
          <w:rFonts w:asciiTheme="majorBidi" w:hAnsiTheme="majorBidi"/>
          <w:sz w:val="28"/>
          <w:szCs w:val="28"/>
          <w:cs/>
        </w:rPr>
        <w:t>บริษัทมีกำหนดชำระคืนเมื่อทวงถามและภายใน</w:t>
      </w:r>
      <w:r w:rsidR="00D24359" w:rsidRPr="00CC2BA7">
        <w:rPr>
          <w:rFonts w:asciiTheme="majorBidi" w:hAnsiTheme="majorBidi"/>
          <w:sz w:val="28"/>
          <w:szCs w:val="28"/>
        </w:rPr>
        <w:t xml:space="preserve"> </w:t>
      </w:r>
      <w:r w:rsidR="00CA53C1" w:rsidRPr="00CC2BA7">
        <w:rPr>
          <w:rFonts w:asciiTheme="majorBidi" w:hAnsiTheme="majorBidi"/>
          <w:sz w:val="28"/>
          <w:szCs w:val="28"/>
        </w:rPr>
        <w:t>1</w:t>
      </w:r>
      <w:r w:rsidR="00D24359" w:rsidRPr="00CC2BA7">
        <w:rPr>
          <w:rFonts w:asciiTheme="majorBidi" w:hAnsiTheme="majorBidi"/>
          <w:sz w:val="28"/>
          <w:szCs w:val="28"/>
        </w:rPr>
        <w:t xml:space="preserve"> </w:t>
      </w:r>
      <w:r w:rsidR="00720FF1" w:rsidRPr="00CC2BA7">
        <w:rPr>
          <w:rFonts w:asciiTheme="majorBidi" w:hAnsiTheme="majorBidi"/>
          <w:sz w:val="28"/>
          <w:szCs w:val="28"/>
          <w:cs/>
        </w:rPr>
        <w:t>ปี</w:t>
      </w:r>
    </w:p>
    <w:p w14:paraId="2723B266" w14:textId="77777777" w:rsidR="00D00B5A" w:rsidRPr="00CC2BA7" w:rsidRDefault="00D00B5A" w:rsidP="00D00B5A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</w:p>
    <w:p w14:paraId="4B47535F" w14:textId="5D3EA4CA" w:rsidR="00D00B5A" w:rsidRPr="00CC2BA7" w:rsidRDefault="00D00B5A" w:rsidP="000B0131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/>
          <w:sz w:val="28"/>
          <w:szCs w:val="28"/>
        </w:rPr>
      </w:pPr>
      <w:r w:rsidRPr="00CC2BA7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CC2BA7">
        <w:rPr>
          <w:rFonts w:asciiTheme="majorBidi" w:hAnsiTheme="majorBidi"/>
          <w:sz w:val="28"/>
          <w:szCs w:val="28"/>
        </w:rPr>
        <w:t>31</w:t>
      </w:r>
      <w:r w:rsidRPr="00CC2BA7">
        <w:rPr>
          <w:rFonts w:asciiTheme="majorBidi" w:hAnsiTheme="majorBidi"/>
          <w:sz w:val="28"/>
          <w:szCs w:val="28"/>
          <w:cs/>
        </w:rPr>
        <w:t xml:space="preserve"> </w:t>
      </w:r>
      <w:r w:rsidRPr="00CC2BA7">
        <w:rPr>
          <w:rFonts w:asciiTheme="majorBidi" w:hAnsiTheme="majorBidi" w:hint="cs"/>
          <w:sz w:val="28"/>
          <w:szCs w:val="28"/>
          <w:cs/>
        </w:rPr>
        <w:t>ธันวาคม</w:t>
      </w:r>
      <w:r w:rsidRPr="00CC2BA7">
        <w:rPr>
          <w:rFonts w:asciiTheme="majorBidi" w:hAnsiTheme="majorBidi"/>
          <w:sz w:val="28"/>
          <w:szCs w:val="28"/>
          <w:cs/>
        </w:rPr>
        <w:t xml:space="preserve">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568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Pr="00CC2BA7">
        <w:rPr>
          <w:rFonts w:asciiTheme="majorBidi" w:hAnsiTheme="majorBidi"/>
          <w:sz w:val="28"/>
          <w:szCs w:val="28"/>
          <w:cs/>
        </w:rPr>
        <w:t xml:space="preserve">บริษัทมีเงินกู้ยืมระยะสั้นจากสถาบันการเงิน โดยมีอัตราดอกเบี้ย </w:t>
      </w:r>
      <w:r w:rsidRPr="00CC2BA7">
        <w:rPr>
          <w:rFonts w:asciiTheme="majorBidi" w:hAnsiTheme="majorBidi"/>
          <w:sz w:val="28"/>
          <w:szCs w:val="28"/>
        </w:rPr>
        <w:t xml:space="preserve">THOR </w:t>
      </w:r>
      <w:r w:rsidRPr="00CC2BA7">
        <w:rPr>
          <w:rFonts w:asciiTheme="majorBidi" w:hAnsiTheme="majorBidi"/>
          <w:sz w:val="28"/>
          <w:szCs w:val="28"/>
          <w:cs/>
        </w:rPr>
        <w:t>บวกอัตราส่วนเพิ่มคงที่ต่อปี โดยครบกำหนดชำระคืนตามระยะเวลาที่ระบุไว้ในสัญญา</w:t>
      </w:r>
    </w:p>
    <w:p w14:paraId="55252A85" w14:textId="77777777" w:rsidR="006158E3" w:rsidRPr="00CC2BA7" w:rsidRDefault="006158E3" w:rsidP="00C74E83">
      <w:pPr>
        <w:spacing w:line="240" w:lineRule="auto"/>
        <w:ind w:right="-115"/>
        <w:rPr>
          <w:rFonts w:asciiTheme="majorBidi" w:hAnsiTheme="majorBidi"/>
          <w:sz w:val="28"/>
          <w:szCs w:val="28"/>
        </w:rPr>
      </w:pPr>
    </w:p>
    <w:p w14:paraId="28E6169E" w14:textId="0079392C" w:rsidR="00F071B2" w:rsidRPr="00CC2BA7" w:rsidRDefault="00F071B2" w:rsidP="00C74E83">
      <w:pPr>
        <w:pStyle w:val="ListParagraph"/>
        <w:spacing w:line="240" w:lineRule="auto"/>
        <w:ind w:left="540" w:right="-115"/>
        <w:rPr>
          <w:rFonts w:asciiTheme="majorBidi" w:hAnsiTheme="majorBidi"/>
          <w:sz w:val="28"/>
          <w:szCs w:val="28"/>
        </w:rPr>
      </w:pPr>
      <w:r w:rsidRPr="00CC2BA7">
        <w:rPr>
          <w:rFonts w:asciiTheme="majorBidi" w:hAnsiTheme="majorBidi"/>
          <w:sz w:val="28"/>
          <w:szCs w:val="28"/>
          <w:cs/>
        </w:rPr>
        <w:t>บริษัทมีเงินกู้ยืมระยะยาวจากสถาบันการเงิน มีอัตรา</w:t>
      </w:r>
      <w:r w:rsidR="00282C54" w:rsidRPr="00CC2BA7">
        <w:rPr>
          <w:rFonts w:asciiTheme="majorBidi" w:hAnsiTheme="majorBidi" w:hint="cs"/>
          <w:sz w:val="28"/>
          <w:szCs w:val="28"/>
          <w:cs/>
        </w:rPr>
        <w:t>ดอกเบี้ย</w:t>
      </w:r>
      <w:r w:rsidRPr="00CC2BA7">
        <w:rPr>
          <w:rFonts w:asciiTheme="majorBidi" w:hAnsiTheme="majorBidi"/>
          <w:sz w:val="28"/>
          <w:szCs w:val="28"/>
          <w:cs/>
        </w:rPr>
        <w:t>เงินกู้ยืมขั้นต่ำ</w:t>
      </w:r>
      <w:r w:rsidR="00C86A9A" w:rsidRPr="00CC2BA7">
        <w:rPr>
          <w:rFonts w:asciiTheme="majorBidi" w:hAnsiTheme="majorBidi" w:hint="cs"/>
          <w:sz w:val="28"/>
          <w:szCs w:val="28"/>
          <w:cs/>
        </w:rPr>
        <w:t>เฉลี่ย</w:t>
      </w:r>
      <w:r w:rsidRPr="00CC2BA7">
        <w:rPr>
          <w:rFonts w:asciiTheme="majorBidi" w:hAnsiTheme="majorBidi" w:hint="cs"/>
          <w:sz w:val="28"/>
          <w:szCs w:val="28"/>
          <w:cs/>
        </w:rPr>
        <w:t>ลบ</w:t>
      </w:r>
      <w:r w:rsidRPr="00CC2BA7">
        <w:rPr>
          <w:rFonts w:asciiTheme="majorBidi" w:hAnsiTheme="majorBidi"/>
          <w:sz w:val="28"/>
          <w:szCs w:val="28"/>
          <w:cs/>
        </w:rPr>
        <w:t>อัตราคงที่ต่อปี</w:t>
      </w:r>
      <w:r w:rsidR="00C74E83"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="00282C54" w:rsidRPr="00CC2BA7">
        <w:rPr>
          <w:rFonts w:asciiTheme="majorBidi" w:hAnsiTheme="majorBidi" w:hint="cs"/>
          <w:sz w:val="28"/>
          <w:szCs w:val="28"/>
          <w:cs/>
        </w:rPr>
        <w:t>เงินต้น</w:t>
      </w:r>
      <w:r w:rsidR="00C86A9A" w:rsidRPr="00CC2BA7">
        <w:rPr>
          <w:rFonts w:asciiTheme="majorBidi" w:hAnsiTheme="majorBidi" w:hint="cs"/>
          <w:sz w:val="28"/>
          <w:szCs w:val="28"/>
          <w:cs/>
        </w:rPr>
        <w:t>ส่วนที่เหลือ</w:t>
      </w:r>
      <w:r w:rsidR="00EE4864" w:rsidRPr="00CC2BA7">
        <w:rPr>
          <w:rFonts w:asciiTheme="majorBidi" w:hAnsiTheme="majorBidi" w:hint="cs"/>
          <w:sz w:val="28"/>
          <w:szCs w:val="28"/>
          <w:cs/>
        </w:rPr>
        <w:t>ม</w:t>
      </w:r>
      <w:r w:rsidR="00C74E83" w:rsidRPr="00CC2BA7">
        <w:rPr>
          <w:rFonts w:asciiTheme="majorBidi" w:hAnsiTheme="majorBidi" w:hint="cs"/>
          <w:sz w:val="28"/>
          <w:szCs w:val="28"/>
          <w:cs/>
        </w:rPr>
        <w:t>ี</w:t>
      </w:r>
      <w:r w:rsidRPr="00CC2BA7">
        <w:rPr>
          <w:rFonts w:asciiTheme="majorBidi" w:hAnsiTheme="majorBidi"/>
          <w:sz w:val="28"/>
          <w:szCs w:val="28"/>
          <w:cs/>
        </w:rPr>
        <w:t>กำหนด</w:t>
      </w:r>
      <w:r w:rsidRPr="00CC2BA7">
        <w:rPr>
          <w:rFonts w:asciiTheme="majorBidi" w:hAnsiTheme="majorBidi" w:hint="cs"/>
          <w:sz w:val="28"/>
          <w:szCs w:val="28"/>
          <w:cs/>
        </w:rPr>
        <w:t>ชำระ</w:t>
      </w:r>
      <w:r w:rsidR="00EE4864" w:rsidRPr="00CC2BA7">
        <w:rPr>
          <w:rFonts w:asciiTheme="majorBidi" w:hAnsiTheme="majorBidi" w:hint="cs"/>
          <w:sz w:val="28"/>
          <w:szCs w:val="28"/>
          <w:cs/>
        </w:rPr>
        <w:t>คืนตามระยะเวลาที่ระบุไว้ในสัญญา</w:t>
      </w:r>
      <w:r w:rsidR="000C5EFB"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="00B17526" w:rsidRPr="00CC2BA7">
        <w:rPr>
          <w:rFonts w:asciiTheme="majorBidi" w:hAnsiTheme="majorBidi" w:hint="cs"/>
          <w:sz w:val="28"/>
          <w:szCs w:val="28"/>
          <w:cs/>
        </w:rPr>
        <w:t>โดยส่วนที่มีกำหนดชำระคืนภายใน</w:t>
      </w:r>
      <w:r w:rsidR="00B17526" w:rsidRPr="00CC2BA7">
        <w:rPr>
          <w:rFonts w:asciiTheme="majorBidi" w:hAnsiTheme="majorBidi"/>
          <w:sz w:val="28"/>
          <w:szCs w:val="28"/>
        </w:rPr>
        <w:t xml:space="preserve"> 1</w:t>
      </w:r>
      <w:r w:rsidR="00B17526" w:rsidRPr="00CC2BA7">
        <w:rPr>
          <w:rFonts w:asciiTheme="majorBidi" w:hAnsiTheme="majorBidi" w:hint="cs"/>
          <w:sz w:val="28"/>
          <w:szCs w:val="28"/>
          <w:cs/>
        </w:rPr>
        <w:t xml:space="preserve"> ปี จะถูกจัดประเภทเป็นเงินกู้ยืม</w:t>
      </w:r>
      <w:r w:rsidR="008E6449" w:rsidRPr="00CC2BA7">
        <w:rPr>
          <w:rFonts w:asciiTheme="majorBidi" w:hAnsiTheme="majorBidi"/>
          <w:sz w:val="28"/>
          <w:szCs w:val="28"/>
          <w:cs/>
        </w:rPr>
        <w:br/>
      </w:r>
      <w:r w:rsidR="00B17526" w:rsidRPr="00CC2BA7">
        <w:rPr>
          <w:rFonts w:asciiTheme="majorBidi" w:hAnsiTheme="majorBidi" w:hint="cs"/>
          <w:sz w:val="28"/>
          <w:szCs w:val="28"/>
          <w:cs/>
        </w:rPr>
        <w:t>ระยะยาวจากสถาบันการเงินที่ถึงกำหนดชำระภายในหนึ่งปี</w:t>
      </w:r>
    </w:p>
    <w:p w14:paraId="7A451F2B" w14:textId="631C49C8" w:rsidR="00E02CF6" w:rsidRPr="00CC2BA7" w:rsidRDefault="00E02CF6" w:rsidP="000B0131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4080604" w14:textId="342C0516" w:rsidR="00EE4864" w:rsidRPr="00CC2BA7" w:rsidRDefault="00EE4864" w:rsidP="00A80B12">
      <w:pPr>
        <w:tabs>
          <w:tab w:val="left" w:pos="9450"/>
        </w:tabs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CC2BA7">
        <w:rPr>
          <w:rFonts w:asciiTheme="majorBidi" w:hAnsiTheme="majorBidi"/>
          <w:spacing w:val="4"/>
          <w:sz w:val="28"/>
          <w:szCs w:val="28"/>
          <w:cs/>
        </w:rPr>
        <w:lastRenderedPageBreak/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CC2BA7">
        <w:rPr>
          <w:rFonts w:asciiTheme="majorBidi" w:hAnsiTheme="majorBidi" w:hint="cs"/>
          <w:spacing w:val="4"/>
          <w:sz w:val="28"/>
          <w:szCs w:val="28"/>
          <w:cs/>
        </w:rPr>
        <w:t xml:space="preserve"> </w:t>
      </w:r>
      <w:r w:rsidRPr="00CC2BA7">
        <w:rPr>
          <w:rFonts w:asciiTheme="majorBidi" w:hAnsiTheme="majorBidi"/>
          <w:spacing w:val="4"/>
          <w:sz w:val="28"/>
          <w:szCs w:val="28"/>
          <w:cs/>
        </w:rPr>
        <w:t>การดำรงอัตราส่วนหนี้สิน</w:t>
      </w:r>
      <w:r w:rsidR="00084AFE" w:rsidRPr="00CC2BA7">
        <w:rPr>
          <w:rFonts w:asciiTheme="majorBidi" w:hAnsiTheme="majorBidi" w:hint="cs"/>
          <w:spacing w:val="4"/>
          <w:sz w:val="28"/>
          <w:szCs w:val="28"/>
          <w:cs/>
        </w:rPr>
        <w:t>ที่มีภาร</w:t>
      </w:r>
      <w:r w:rsidR="00A80B12" w:rsidRPr="00CC2BA7">
        <w:rPr>
          <w:rFonts w:asciiTheme="majorBidi" w:hAnsiTheme="majorBidi" w:hint="cs"/>
          <w:spacing w:val="4"/>
          <w:sz w:val="28"/>
          <w:szCs w:val="28"/>
          <w:cs/>
        </w:rPr>
        <w:t>ะ</w:t>
      </w:r>
      <w:r w:rsidR="00084AFE" w:rsidRPr="00CC2BA7">
        <w:rPr>
          <w:rFonts w:asciiTheme="majorBidi" w:hAnsiTheme="majorBidi" w:hint="cs"/>
          <w:sz w:val="28"/>
          <w:szCs w:val="28"/>
          <w:cs/>
        </w:rPr>
        <w:t>ดอกเบี้ย</w:t>
      </w:r>
      <w:r w:rsidRPr="00CC2BA7">
        <w:rPr>
          <w:rFonts w:asciiTheme="majorBidi" w:hAnsiTheme="majorBidi"/>
          <w:sz w:val="28"/>
          <w:szCs w:val="28"/>
          <w:cs/>
        </w:rPr>
        <w:t>ต่อส่วนของผู้ถือหุ้น</w:t>
      </w:r>
      <w:r w:rsidR="00274D86"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="00B04BF2" w:rsidRPr="00CC2BA7">
        <w:rPr>
          <w:rFonts w:asciiTheme="majorBidi" w:hAnsiTheme="majorBidi" w:hint="cs"/>
          <w:sz w:val="28"/>
          <w:szCs w:val="28"/>
          <w:cs/>
        </w:rPr>
        <w:t>และ</w:t>
      </w:r>
      <w:r w:rsidR="00274D86" w:rsidRPr="00CC2BA7">
        <w:rPr>
          <w:rFonts w:asciiTheme="majorBidi" w:hAnsiTheme="majorBidi" w:hint="cs"/>
          <w:sz w:val="28"/>
          <w:szCs w:val="28"/>
          <w:cs/>
        </w:rPr>
        <w:t>การดำรง</w:t>
      </w:r>
      <w:r w:rsidR="00274D86" w:rsidRPr="00CC2BA7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="00274D86" w:rsidRPr="00CC2BA7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1DFE7D39" w14:textId="77777777" w:rsidR="00F071B2" w:rsidRPr="00CC2BA7" w:rsidRDefault="00F071B2" w:rsidP="000B0131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6254CFD0" w14:textId="3132082A" w:rsidR="00C74E83" w:rsidRPr="00CC2BA7" w:rsidRDefault="00C74E83" w:rsidP="00A80B12">
      <w:pPr>
        <w:pStyle w:val="ListParagraph"/>
        <w:numPr>
          <w:ilvl w:val="0"/>
          <w:numId w:val="20"/>
        </w:numPr>
        <w:spacing w:line="240" w:lineRule="auto"/>
        <w:ind w:left="540" w:right="-16" w:hanging="540"/>
        <w:jc w:val="both"/>
        <w:rPr>
          <w:rFonts w:asciiTheme="majorBidi" w:hAnsiTheme="majorBidi" w:cstheme="majorBidi"/>
          <w:sz w:val="28"/>
          <w:szCs w:val="28"/>
        </w:rPr>
      </w:pPr>
      <w:r w:rsidRPr="00CC2BA7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Pr="00CC2BA7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CC2BA7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CC2BA7">
        <w:rPr>
          <w:rFonts w:asciiTheme="majorBidi" w:hAnsiTheme="majorBidi" w:hint="cs"/>
          <w:spacing w:val="-4"/>
          <w:sz w:val="28"/>
          <w:szCs w:val="28"/>
          <w:cs/>
        </w:rPr>
        <w:t>ธันวาคม</w:t>
      </w:r>
      <w:r w:rsidRPr="00CC2BA7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9C0B91" w:rsidRPr="00CC2BA7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CC2BA7">
        <w:rPr>
          <w:rFonts w:asciiTheme="majorBidi" w:hAnsiTheme="majorBidi" w:cstheme="majorBidi"/>
          <w:spacing w:val="-4"/>
          <w:sz w:val="28"/>
          <w:szCs w:val="28"/>
        </w:rPr>
        <w:t>568</w:t>
      </w:r>
      <w:r w:rsidRPr="00CC2BA7">
        <w:rPr>
          <w:rFonts w:asciiTheme="majorBidi" w:hAnsiTheme="majorBidi"/>
          <w:spacing w:val="-4"/>
          <w:sz w:val="28"/>
          <w:szCs w:val="28"/>
          <w:cs/>
        </w:rPr>
        <w:t xml:space="preserve"> บริษัทย่อยมีเงินกู้ยืมระยะสั้นจากสถาบันการเงิน โดยมีอัตราดอกเบี้ยเงินกู้ยืมขั้นต่ำลบอัตราคงที่ต่อปี</w:t>
      </w:r>
      <w:r w:rsidRPr="00CC2BA7">
        <w:rPr>
          <w:rFonts w:asciiTheme="majorBidi" w:hAnsiTheme="majorBidi"/>
          <w:sz w:val="28"/>
          <w:szCs w:val="28"/>
          <w:cs/>
        </w:rPr>
        <w:t xml:space="preserve"> อัตราดอกเบี้ยคงที่ต่อปี และอัตราดอกเบี้ย </w:t>
      </w:r>
      <w:r w:rsidRPr="00CC2BA7">
        <w:rPr>
          <w:rFonts w:asciiTheme="majorBidi" w:hAnsiTheme="majorBidi" w:cstheme="majorBidi"/>
          <w:sz w:val="28"/>
          <w:szCs w:val="28"/>
        </w:rPr>
        <w:t xml:space="preserve">THOR </w:t>
      </w:r>
      <w:r w:rsidRPr="00CC2BA7">
        <w:rPr>
          <w:rFonts w:asciiTheme="majorBidi" w:hAnsiTheme="majorBidi"/>
          <w:sz w:val="28"/>
          <w:szCs w:val="28"/>
          <w:cs/>
        </w:rPr>
        <w:t>บวกอัตราส่วนเพิ่มคงที่ต่อปี โดยครบกำหนดชำระคืนตามระยะเวลาที่ระบุไว้ในสัญญา</w:t>
      </w:r>
    </w:p>
    <w:p w14:paraId="0805D1F8" w14:textId="77777777" w:rsidR="00C74E83" w:rsidRPr="00CC2BA7" w:rsidRDefault="00C74E83" w:rsidP="00A80B12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59B3EC47" w14:textId="7A4545F4" w:rsidR="00877D27" w:rsidRPr="00CC2BA7" w:rsidRDefault="00F071B2" w:rsidP="00C74E83">
      <w:pPr>
        <w:pStyle w:val="ListParagraph"/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CC2BA7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บริษัทย่อยมีเงินกู้ยืมระยะยาวจากสถาบันการเงิน</w:t>
      </w:r>
      <w:r w:rsidR="00A877F8" w:rsidRPr="00CC2BA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CC2BA7">
        <w:rPr>
          <w:rFonts w:asciiTheme="majorBidi" w:hAnsiTheme="majorBidi" w:cstheme="majorBidi"/>
          <w:spacing w:val="-4"/>
          <w:sz w:val="28"/>
          <w:szCs w:val="28"/>
          <w:cs/>
        </w:rPr>
        <w:t>โดยมีอัตรา</w:t>
      </w:r>
      <w:r w:rsidR="00282C54" w:rsidRPr="00CC2BA7">
        <w:rPr>
          <w:rFonts w:asciiTheme="majorBidi" w:hAnsiTheme="majorBidi" w:cstheme="majorBidi" w:hint="cs"/>
          <w:spacing w:val="-4"/>
          <w:sz w:val="28"/>
          <w:szCs w:val="28"/>
          <w:cs/>
        </w:rPr>
        <w:t>ดอกเบี้ย</w:t>
      </w:r>
      <w:r w:rsidRPr="00CC2BA7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เงินกู้ยืมขั้นต่ำลบอัตราคงที่ต่อปี</w:t>
      </w:r>
      <w:r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Pr="00CC2BA7">
        <w:rPr>
          <w:rFonts w:asciiTheme="majorBidi" w:hAnsiTheme="majorBidi" w:cstheme="majorBidi" w:hint="cs"/>
          <w:sz w:val="28"/>
          <w:szCs w:val="28"/>
          <w:cs/>
        </w:rPr>
        <w:t>อัตราดอกเบี้ยคงที่ต่อป</w:t>
      </w:r>
      <w:r w:rsidR="0066508A" w:rsidRPr="00CC2BA7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CC2BA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C2BA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อัตราดอกเบี้ย </w:t>
      </w:r>
      <w:r w:rsidR="00711A72" w:rsidRPr="00CC2BA7">
        <w:rPr>
          <w:rFonts w:asciiTheme="majorBidi" w:hAnsiTheme="majorBidi" w:cstheme="majorBidi"/>
          <w:spacing w:val="-2"/>
          <w:sz w:val="28"/>
          <w:szCs w:val="28"/>
        </w:rPr>
        <w:t>SOF</w:t>
      </w:r>
      <w:r w:rsidR="003119B2" w:rsidRPr="00CC2BA7">
        <w:rPr>
          <w:rFonts w:asciiTheme="majorBidi" w:hAnsiTheme="majorBidi" w:cstheme="majorBidi"/>
          <w:spacing w:val="-2"/>
          <w:sz w:val="28"/>
          <w:szCs w:val="28"/>
        </w:rPr>
        <w:t>R</w:t>
      </w:r>
      <w:r w:rsidRPr="00CC2BA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A53C1" w:rsidRPr="00CC2BA7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CC2BA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CC2BA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เดือน บวกอัตราส่วนเพิ่มคงที่ต่อปี และอัตราดอกเบี้ย </w:t>
      </w:r>
      <w:r w:rsidRPr="00CC2BA7">
        <w:rPr>
          <w:rFonts w:asciiTheme="majorBidi" w:hAnsiTheme="majorBidi" w:cstheme="majorBidi"/>
          <w:spacing w:val="-2"/>
          <w:sz w:val="28"/>
          <w:szCs w:val="28"/>
        </w:rPr>
        <w:t>TH</w:t>
      </w:r>
      <w:r w:rsidR="00711A72" w:rsidRPr="00CC2BA7">
        <w:rPr>
          <w:rFonts w:asciiTheme="majorBidi" w:hAnsiTheme="majorBidi" w:cstheme="majorBidi"/>
          <w:spacing w:val="-2"/>
          <w:sz w:val="28"/>
          <w:szCs w:val="28"/>
        </w:rPr>
        <w:t>OR</w:t>
      </w:r>
      <w:r w:rsidR="006F38A1" w:rsidRPr="00CC2BA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B1E17" w:rsidRPr="00CC2BA7">
        <w:rPr>
          <w:rFonts w:asciiTheme="majorBidi" w:hAnsiTheme="majorBidi" w:cstheme="majorBidi" w:hint="cs"/>
          <w:spacing w:val="-2"/>
          <w:sz w:val="28"/>
          <w:szCs w:val="28"/>
          <w:cs/>
        </w:rPr>
        <w:t>เฉ</w:t>
      </w:r>
      <w:r w:rsidR="00744ACE" w:rsidRPr="00CC2BA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ลี่ย </w:t>
      </w:r>
      <w:r w:rsidR="00CA53C1" w:rsidRPr="00CC2BA7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744ACE" w:rsidRPr="00CC2BA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เดือน </w:t>
      </w:r>
      <w:r w:rsidRPr="00CC2BA7">
        <w:rPr>
          <w:rFonts w:asciiTheme="majorBidi" w:hAnsiTheme="majorBidi" w:cstheme="majorBidi" w:hint="cs"/>
          <w:spacing w:val="-2"/>
          <w:sz w:val="28"/>
          <w:szCs w:val="28"/>
          <w:cs/>
        </w:rPr>
        <w:t>บวกอัตราส่วนเพิ่มคงที่ต่อป</w:t>
      </w:r>
      <w:r w:rsidR="008C6878" w:rsidRPr="00CC2BA7">
        <w:rPr>
          <w:rFonts w:asciiTheme="majorBidi" w:hAnsiTheme="majorBidi" w:cstheme="majorBidi" w:hint="cs"/>
          <w:spacing w:val="-2"/>
          <w:sz w:val="28"/>
          <w:szCs w:val="28"/>
          <w:cs/>
        </w:rPr>
        <w:t>ี</w:t>
      </w:r>
    </w:p>
    <w:p w14:paraId="486AFA20" w14:textId="77777777" w:rsidR="00877D27" w:rsidRPr="00CC2BA7" w:rsidRDefault="00877D27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2FD77647" w14:textId="4E3EA4FF" w:rsidR="00F071B2" w:rsidRPr="00CC2BA7" w:rsidRDefault="00F071B2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CC2BA7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7F7F7F" w:rsidRPr="00CC2BA7">
        <w:rPr>
          <w:rFonts w:asciiTheme="majorBidi" w:hAnsiTheme="majorBidi"/>
          <w:sz w:val="28"/>
          <w:szCs w:val="28"/>
          <w:cs/>
        </w:rPr>
        <w:t>ระยะยาวจากสถาบันการเงิน</w:t>
      </w:r>
      <w:r w:rsidRPr="00CC2BA7">
        <w:rPr>
          <w:rFonts w:asciiTheme="majorBidi" w:hAnsiTheme="majorBidi" w:cstheme="majorBidi"/>
          <w:sz w:val="28"/>
          <w:szCs w:val="28"/>
          <w:cs/>
        </w:rPr>
        <w:t>ส่วนใหญ่ของบริษัทย่อยมีกำหนด</w:t>
      </w:r>
      <w:r w:rsidR="007F7F7F" w:rsidRPr="00CC2BA7">
        <w:rPr>
          <w:rFonts w:asciiTheme="majorBidi" w:hAnsiTheme="majorBidi"/>
          <w:sz w:val="28"/>
          <w:szCs w:val="28"/>
          <w:cs/>
        </w:rPr>
        <w:t>ชำระคืนภายในระยะเวลาที่กำหนดไว้ในสัญญาเงินกู้</w:t>
      </w:r>
      <w:r w:rsidR="007F7F7F"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CC2BA7">
        <w:rPr>
          <w:rFonts w:asciiTheme="majorBidi" w:hAnsiTheme="majorBidi"/>
          <w:sz w:val="28"/>
          <w:szCs w:val="28"/>
          <w:cs/>
        </w:rPr>
        <w:t>เงินต้นส่วนที่เหลือ</w:t>
      </w:r>
      <w:r w:rsidR="00F733B8" w:rsidRPr="00CC2BA7">
        <w:rPr>
          <w:rFonts w:asciiTheme="majorBidi" w:hAnsiTheme="majorBidi" w:hint="cs"/>
          <w:sz w:val="28"/>
          <w:szCs w:val="28"/>
          <w:cs/>
        </w:rPr>
        <w:t>ที่</w:t>
      </w:r>
      <w:r w:rsidR="007F7F7F" w:rsidRPr="00CC2BA7">
        <w:rPr>
          <w:rFonts w:asciiTheme="majorBidi" w:hAnsiTheme="majorBidi"/>
          <w:sz w:val="28"/>
          <w:szCs w:val="28"/>
          <w:cs/>
        </w:rPr>
        <w:t xml:space="preserve">มีกำหนดชำระคืนภายใน </w:t>
      </w:r>
      <w:r w:rsidR="00CA53C1" w:rsidRPr="00CC2BA7">
        <w:rPr>
          <w:rFonts w:asciiTheme="majorBidi" w:hAnsiTheme="majorBidi"/>
          <w:sz w:val="28"/>
          <w:szCs w:val="28"/>
        </w:rPr>
        <w:t>1</w:t>
      </w:r>
      <w:r w:rsidR="007F7F7F" w:rsidRPr="00CC2BA7">
        <w:rPr>
          <w:rFonts w:asciiTheme="majorBidi" w:hAnsiTheme="majorBidi"/>
          <w:sz w:val="28"/>
          <w:szCs w:val="28"/>
          <w:cs/>
        </w:rPr>
        <w:t xml:space="preserve"> ปี</w:t>
      </w:r>
      <w:r w:rsidR="00F733B8"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CC2BA7">
        <w:rPr>
          <w:rFonts w:asciiTheme="majorBidi" w:hAnsiTheme="majorBidi"/>
          <w:sz w:val="28"/>
          <w:szCs w:val="28"/>
          <w:cs/>
        </w:rPr>
        <w:t>จะถูกจัดประเภท</w:t>
      </w:r>
      <w:r w:rsidR="00F733B8" w:rsidRPr="00CC2BA7">
        <w:rPr>
          <w:rFonts w:asciiTheme="majorBidi" w:hAnsiTheme="majorBidi" w:hint="cs"/>
          <w:sz w:val="28"/>
          <w:szCs w:val="28"/>
          <w:cs/>
        </w:rPr>
        <w:t>เป็น</w:t>
      </w:r>
      <w:r w:rsidR="007F7F7F" w:rsidRPr="00CC2BA7">
        <w:rPr>
          <w:rFonts w:asciiTheme="majorBidi" w:hAnsiTheme="majorBidi"/>
          <w:sz w:val="28"/>
          <w:szCs w:val="28"/>
          <w:cs/>
        </w:rPr>
        <w:t>เงินกู้ยืมระยะยาวจากสถาบันการเงินที่ถึงกำหนดชำระภายใน</w:t>
      </w:r>
      <w:r w:rsidR="00F733B8" w:rsidRPr="00CC2BA7">
        <w:rPr>
          <w:rFonts w:asciiTheme="majorBidi" w:hAnsiTheme="majorBidi" w:hint="cs"/>
          <w:sz w:val="28"/>
          <w:szCs w:val="28"/>
          <w:cs/>
        </w:rPr>
        <w:t>หนึ่ง</w:t>
      </w:r>
      <w:r w:rsidR="007F7F7F" w:rsidRPr="00CC2BA7">
        <w:rPr>
          <w:rFonts w:asciiTheme="majorBidi" w:hAnsiTheme="majorBidi"/>
          <w:sz w:val="28"/>
          <w:szCs w:val="28"/>
          <w:cs/>
        </w:rPr>
        <w:t>ปี</w:t>
      </w:r>
      <w:r w:rsidRPr="00CC2BA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FD61033" w14:textId="77777777" w:rsidR="00E112AF" w:rsidRPr="00CC2BA7" w:rsidRDefault="00E112AF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7DC11B0" w14:textId="43AEDC20" w:rsidR="00F071B2" w:rsidRPr="00CC2BA7" w:rsidRDefault="00F071B2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CC2BA7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</w:t>
      </w:r>
      <w:r w:rsidR="00D21BC8" w:rsidRPr="00CC2BA7">
        <w:rPr>
          <w:rFonts w:asciiTheme="majorBidi" w:hAnsiTheme="majorBidi" w:cstheme="majorBidi"/>
          <w:sz w:val="28"/>
          <w:szCs w:val="28"/>
        </w:rPr>
        <w:br/>
      </w:r>
      <w:r w:rsidRPr="00CC2BA7">
        <w:rPr>
          <w:rFonts w:asciiTheme="majorBidi" w:hAnsiTheme="majorBidi" w:cstheme="majorBidi"/>
          <w:sz w:val="28"/>
          <w:szCs w:val="28"/>
          <w:cs/>
        </w:rPr>
        <w:t>ส่วน</w:t>
      </w:r>
      <w:r w:rsidRPr="00CC2BA7">
        <w:rPr>
          <w:rFonts w:asciiTheme="majorBidi" w:hAnsiTheme="majorBidi" w:cstheme="majorBidi"/>
          <w:spacing w:val="-2"/>
          <w:sz w:val="28"/>
          <w:szCs w:val="28"/>
          <w:cs/>
        </w:rPr>
        <w:t>ของผู้ถือหุ้น</w:t>
      </w:r>
      <w:r w:rsidRPr="00CC2BA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CC2BA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Pr="00CC2BA7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Pr="00CC2BA7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CC2BA7">
        <w:rPr>
          <w:rFonts w:asciiTheme="majorBidi" w:hAnsiTheme="majorBidi" w:cstheme="majorBidi"/>
          <w:sz w:val="28"/>
          <w:szCs w:val="28"/>
          <w:cs/>
        </w:rPr>
        <w:t>ต่อกำไรก่อนหั</w:t>
      </w:r>
      <w:r w:rsidR="00441B9C" w:rsidRPr="00CC2BA7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CC2BA7">
        <w:rPr>
          <w:rFonts w:asciiTheme="majorBidi" w:hAnsiTheme="majorBidi" w:cstheme="majorBidi"/>
          <w:sz w:val="28"/>
          <w:szCs w:val="28"/>
          <w:cs/>
        </w:rPr>
        <w:t>ดอกเบี้ยจ่าย ภาษี</w:t>
      </w:r>
      <w:r w:rsidRPr="00CC2BA7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CC2BA7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</w:t>
      </w:r>
      <w:r w:rsidR="008C70C6"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="008C70C6" w:rsidRPr="00CC2BA7">
        <w:rPr>
          <w:rFonts w:asciiTheme="majorBidi" w:hAnsiTheme="majorBidi"/>
          <w:sz w:val="28"/>
          <w:szCs w:val="28"/>
          <w:cs/>
        </w:rPr>
        <w:t xml:space="preserve">การดำรงสัดส่วนภาระหนี้ต่อมูลค่าหลักประกันไม่เกินร้อยละ </w:t>
      </w:r>
      <w:r w:rsidR="00B90E69" w:rsidRPr="00CC2BA7">
        <w:rPr>
          <w:rFonts w:asciiTheme="majorBidi" w:hAnsiTheme="majorBidi"/>
          <w:sz w:val="28"/>
          <w:szCs w:val="28"/>
        </w:rPr>
        <w:t>6</w:t>
      </w:r>
      <w:r w:rsidR="009C0B91" w:rsidRPr="00CC2BA7">
        <w:rPr>
          <w:rFonts w:asciiTheme="majorBidi" w:hAnsiTheme="majorBidi"/>
          <w:sz w:val="28"/>
          <w:szCs w:val="28"/>
        </w:rPr>
        <w:t>0</w:t>
      </w:r>
      <w:r w:rsidR="008C70C6" w:rsidRPr="00CC2BA7">
        <w:rPr>
          <w:rFonts w:asciiTheme="majorBidi" w:hAnsiTheme="majorBidi"/>
          <w:sz w:val="28"/>
          <w:szCs w:val="28"/>
          <w:cs/>
        </w:rPr>
        <w:t xml:space="preserve"> ของมูลค่าตลาดยุติธรรมของทรัพย์หลักประกัน</w:t>
      </w:r>
      <w:r w:rsidRPr="00CC2BA7">
        <w:rPr>
          <w:rFonts w:asciiTheme="majorBidi" w:hAnsiTheme="majorBidi" w:cstheme="majorBidi"/>
          <w:sz w:val="28"/>
          <w:szCs w:val="28"/>
          <w:cs/>
        </w:rPr>
        <w:t xml:space="preserve"> การควบหรือรวมกิจการกับบริษัทอื่น การลงทุนในหลักทรัพย์ การลดทุนหรือจ่ายเงินปันผล</w:t>
      </w:r>
      <w:r w:rsidR="00193A7B" w:rsidRPr="00CC2BA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B59D4" w:rsidRPr="00CC2BA7">
        <w:rPr>
          <w:rFonts w:asciiTheme="majorBidi" w:hAnsiTheme="majorBidi" w:cstheme="majorBidi" w:hint="cs"/>
          <w:sz w:val="28"/>
          <w:szCs w:val="28"/>
          <w:cs/>
        </w:rPr>
        <w:t>และการโอน</w:t>
      </w:r>
      <w:r w:rsidR="00D612A2" w:rsidRPr="00CC2BA7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สิทธิในสัญญาประกันภัย </w:t>
      </w:r>
      <w:r w:rsidRPr="00CC2BA7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1CFE6C0B" w14:textId="77777777" w:rsidR="00274D86" w:rsidRPr="00CC2BA7" w:rsidRDefault="00274D86" w:rsidP="000B0131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288273AA" w14:textId="1A6C0DCB" w:rsidR="00F071B2" w:rsidRPr="00CC2BA7" w:rsidRDefault="00F071B2" w:rsidP="000B0131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CC2BA7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CC2BA7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เครื่องจักรและอุปกรณ์ที่นำมาใช้ในโรงไฟฟ้า</w:t>
      </w:r>
      <w:r w:rsidRPr="00CC2BA7">
        <w:rPr>
          <w:rFonts w:asciiTheme="majorBidi" w:hAnsiTheme="majorBidi" w:cstheme="majorBidi"/>
          <w:sz w:val="28"/>
          <w:szCs w:val="28"/>
          <w:cs/>
        </w:rPr>
        <w:t xml:space="preserve">ไปจดจำนองไว้กับสถาบันการเงิน </w:t>
      </w:r>
      <w:r w:rsidR="00474B97" w:rsidRPr="00CC2BA7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AC61EC" w:rsidRPr="00CC2BA7">
        <w:rPr>
          <w:rFonts w:asciiTheme="majorBidi" w:hAnsiTheme="majorBidi" w:cstheme="majorBidi" w:hint="cs"/>
          <w:sz w:val="28"/>
          <w:szCs w:val="28"/>
          <w:cs/>
        </w:rPr>
        <w:t xml:space="preserve">โอนสิทธิในสัญญาประกันภัย </w:t>
      </w:r>
      <w:r w:rsidR="00D21BC8" w:rsidRPr="00CC2BA7">
        <w:rPr>
          <w:rFonts w:asciiTheme="majorBidi" w:hAnsiTheme="majorBidi" w:cstheme="majorBidi"/>
          <w:sz w:val="28"/>
          <w:szCs w:val="28"/>
        </w:rPr>
        <w:br/>
      </w:r>
      <w:r w:rsidR="004B690D" w:rsidRPr="00CC2BA7">
        <w:rPr>
          <w:rFonts w:asciiTheme="majorBidi" w:hAnsiTheme="majorBidi" w:cstheme="majorBidi" w:hint="cs"/>
          <w:sz w:val="28"/>
          <w:szCs w:val="28"/>
          <w:cs/>
        </w:rPr>
        <w:t>สิทธิในสัญญาเช่าที่ดิน สิทธิเรียกร้องในบัญชีเงินฝากธนาคาร</w:t>
      </w:r>
      <w:r w:rsidR="00373CE5"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="004B690D" w:rsidRPr="00CC2BA7">
        <w:rPr>
          <w:rFonts w:asciiTheme="majorBidi" w:hAnsiTheme="majorBidi" w:cstheme="majorBidi" w:hint="cs"/>
          <w:sz w:val="28"/>
          <w:szCs w:val="28"/>
          <w:cs/>
        </w:rPr>
        <w:t xml:space="preserve">และพันธบัตร </w:t>
      </w:r>
      <w:r w:rsidRPr="00CC2BA7">
        <w:rPr>
          <w:rFonts w:asciiTheme="majorBidi" w:hAnsiTheme="majorBidi" w:cstheme="majorBidi"/>
          <w:sz w:val="28"/>
          <w:szCs w:val="28"/>
          <w:cs/>
        </w:rPr>
        <w:t>เพื่อใช้เป็นหลักประกัน</w:t>
      </w:r>
      <w:r w:rsidR="005E1349" w:rsidRPr="00CC2BA7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เงินเบิกเกินบัญชีธนาคารและ</w:t>
      </w:r>
      <w:r w:rsidRPr="00CC2BA7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</w:p>
    <w:p w14:paraId="6ADDEA2D" w14:textId="77777777" w:rsidR="00877D27" w:rsidRPr="00CC2BA7" w:rsidRDefault="00877D27" w:rsidP="000B0131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23F5BEB" w14:textId="021E64DB" w:rsidR="002A74DB" w:rsidRPr="00CC2BA7" w:rsidRDefault="002A74DB" w:rsidP="000B0131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CC2BA7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11496A" w:rsidRPr="00CC2BA7">
        <w:rPr>
          <w:rFonts w:asciiTheme="majorBidi" w:hAnsiTheme="majorBidi" w:cstheme="majorBidi"/>
          <w:sz w:val="28"/>
          <w:szCs w:val="28"/>
        </w:rPr>
        <w:t xml:space="preserve">31 </w:t>
      </w:r>
      <w:r w:rsidR="0011496A" w:rsidRPr="00CC2BA7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9C0B91" w:rsidRPr="00CC2BA7">
        <w:rPr>
          <w:rFonts w:asciiTheme="majorBidi" w:hAnsiTheme="majorBidi" w:cstheme="majorBidi"/>
          <w:sz w:val="28"/>
          <w:szCs w:val="28"/>
        </w:rPr>
        <w:t>2</w:t>
      </w:r>
      <w:r w:rsidR="00C83B8D" w:rsidRPr="00CC2BA7">
        <w:rPr>
          <w:rFonts w:asciiTheme="majorBidi" w:hAnsiTheme="majorBidi" w:cstheme="majorBidi"/>
          <w:sz w:val="28"/>
          <w:szCs w:val="28"/>
        </w:rPr>
        <w:t>568</w:t>
      </w:r>
      <w:r w:rsidR="00C83B8D" w:rsidRPr="00CC2B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C2BA7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กลุ่มบริษัทและบริษัทมีวงเงินสินเชื่อซึ่งยังไม่ได้เบิกใช้จำนวน</w:t>
      </w:r>
      <w:r w:rsidR="00C459D9" w:rsidRPr="00CC2BA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52947" w:rsidRPr="00CC2BA7">
        <w:rPr>
          <w:rFonts w:asciiTheme="majorBidi" w:hAnsiTheme="majorBidi" w:cstheme="majorBidi"/>
          <w:sz w:val="28"/>
          <w:szCs w:val="28"/>
        </w:rPr>
        <w:t>16,</w:t>
      </w:r>
      <w:r w:rsidR="009C0B91" w:rsidRPr="00CC2BA7">
        <w:rPr>
          <w:rFonts w:asciiTheme="majorBidi" w:hAnsiTheme="majorBidi" w:cstheme="majorBidi"/>
          <w:sz w:val="28"/>
          <w:szCs w:val="28"/>
        </w:rPr>
        <w:t>0</w:t>
      </w:r>
      <w:r w:rsidR="00E52947" w:rsidRPr="00CC2BA7">
        <w:rPr>
          <w:rFonts w:asciiTheme="majorBidi" w:hAnsiTheme="majorBidi" w:cstheme="majorBidi"/>
          <w:sz w:val="28"/>
          <w:szCs w:val="28"/>
        </w:rPr>
        <w:t>9</w:t>
      </w:r>
      <w:r w:rsidR="009C0B91" w:rsidRPr="00CC2BA7">
        <w:rPr>
          <w:rFonts w:asciiTheme="majorBidi" w:hAnsiTheme="majorBidi" w:cstheme="majorBidi"/>
          <w:sz w:val="28"/>
          <w:szCs w:val="28"/>
        </w:rPr>
        <w:t>2</w:t>
      </w:r>
      <w:r w:rsidR="00E52947" w:rsidRPr="00CC2BA7">
        <w:rPr>
          <w:rFonts w:asciiTheme="majorBidi" w:hAnsiTheme="majorBidi" w:cstheme="majorBidi"/>
          <w:sz w:val="28"/>
          <w:szCs w:val="28"/>
        </w:rPr>
        <w:t xml:space="preserve">.37 </w:t>
      </w:r>
      <w:r w:rsidRPr="00CC2BA7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5626A8"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="009C0B91" w:rsidRPr="00CC2BA7">
        <w:rPr>
          <w:rFonts w:asciiTheme="majorBidi" w:hAnsiTheme="majorBidi" w:cstheme="majorBidi"/>
          <w:sz w:val="28"/>
          <w:szCs w:val="28"/>
        </w:rPr>
        <w:t>2</w:t>
      </w:r>
      <w:r w:rsidR="007C3A63" w:rsidRPr="00CC2BA7">
        <w:rPr>
          <w:rFonts w:asciiTheme="majorBidi" w:hAnsiTheme="majorBidi" w:cstheme="majorBidi"/>
          <w:sz w:val="28"/>
          <w:szCs w:val="28"/>
        </w:rPr>
        <w:t>,688.</w:t>
      </w:r>
      <w:r w:rsidR="009C0B91" w:rsidRPr="00CC2BA7">
        <w:rPr>
          <w:rFonts w:asciiTheme="majorBidi" w:hAnsiTheme="majorBidi" w:cstheme="majorBidi"/>
          <w:sz w:val="28"/>
          <w:szCs w:val="28"/>
        </w:rPr>
        <w:t>0</w:t>
      </w:r>
      <w:r w:rsidR="007C3A63" w:rsidRPr="00CC2BA7">
        <w:rPr>
          <w:rFonts w:asciiTheme="majorBidi" w:hAnsiTheme="majorBidi" w:cstheme="majorBidi"/>
          <w:sz w:val="28"/>
          <w:szCs w:val="28"/>
        </w:rPr>
        <w:t>9</w:t>
      </w:r>
      <w:r w:rsidR="0006689A"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Pr="00CC2BA7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Pr="00CC2BA7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CA53C1" w:rsidRPr="00CC2BA7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9C0B91" w:rsidRPr="00CC2BA7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CC2BA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C2BA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9C0B91" w:rsidRPr="00CC2BA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CA53C1" w:rsidRPr="00CC2BA7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11496A" w:rsidRPr="00CC2BA7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CC2BA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1496A" w:rsidRPr="00CC2BA7">
        <w:rPr>
          <w:rFonts w:asciiTheme="majorBidi" w:hAnsiTheme="majorBidi" w:cstheme="majorBidi"/>
          <w:i/>
          <w:iCs/>
          <w:sz w:val="28"/>
          <w:szCs w:val="28"/>
        </w:rPr>
        <w:t>15,976.47</w:t>
      </w:r>
      <w:r w:rsidR="008A7B1B"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Pr="00CC2BA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9C0B91" w:rsidRPr="00CC2BA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8A7B1B" w:rsidRPr="00CC2BA7">
        <w:rPr>
          <w:rFonts w:asciiTheme="majorBidi" w:hAnsiTheme="majorBidi" w:cstheme="majorBidi"/>
          <w:i/>
          <w:iCs/>
          <w:sz w:val="28"/>
          <w:szCs w:val="28"/>
        </w:rPr>
        <w:t>,6</w:t>
      </w:r>
      <w:r w:rsidR="00374163" w:rsidRPr="00CC2BA7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11496A" w:rsidRPr="00CC2BA7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374163" w:rsidRPr="00CC2BA7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C0B91" w:rsidRPr="00CC2BA7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11496A" w:rsidRPr="00CC2BA7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8A7B1B" w:rsidRPr="00CC2B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C2BA7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6A5B993B" w14:textId="77777777" w:rsidR="002A74DB" w:rsidRPr="00CC2BA7" w:rsidRDefault="002A74DB" w:rsidP="000B013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D82D18" w14:textId="65874A6E" w:rsidR="002A74DB" w:rsidRPr="00CC2BA7" w:rsidRDefault="002A74DB" w:rsidP="000B0131">
      <w:pPr>
        <w:spacing w:line="240" w:lineRule="auto"/>
        <w:rPr>
          <w:rFonts w:asciiTheme="majorBidi" w:hAnsiTheme="majorBidi" w:cstheme="majorBidi"/>
          <w:sz w:val="28"/>
          <w:szCs w:val="28"/>
        </w:rPr>
        <w:sectPr w:rsidR="002A74DB" w:rsidRPr="00CC2BA7" w:rsidSect="001517B9">
          <w:headerReference w:type="default" r:id="rId11"/>
          <w:footerReference w:type="default" r:id="rId12"/>
          <w:type w:val="nextColumn"/>
          <w:pgSz w:w="11909" w:h="16834" w:code="9"/>
          <w:pgMar w:top="691" w:right="1152" w:bottom="630" w:left="1152" w:header="720" w:footer="720" w:gutter="0"/>
          <w:pgNumType w:start="15"/>
          <w:cols w:space="720"/>
        </w:sectPr>
      </w:pPr>
    </w:p>
    <w:p w14:paraId="08FC89E0" w14:textId="58231D13" w:rsidR="00CA3B97" w:rsidRPr="00CC2BA7" w:rsidRDefault="000F047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left="-180" w:hanging="450"/>
        <w:rPr>
          <w:rFonts w:ascii="Angsana New" w:hAnsi="Angsana New"/>
          <w:b/>
          <w:bCs/>
          <w:sz w:val="28"/>
          <w:szCs w:val="28"/>
          <w:lang w:val="th-TH"/>
        </w:rPr>
      </w:pPr>
      <w:bookmarkStart w:id="0" w:name="_Hlk132984420"/>
      <w:r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ส่วนงานดำเนินงาน</w:t>
      </w:r>
      <w:r w:rsidRPr="00CC2BA7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0"/>
    </w:p>
    <w:p w14:paraId="2B460021" w14:textId="77777777" w:rsidR="00A92BEC" w:rsidRPr="00CC2BA7" w:rsidRDefault="00A92BEC" w:rsidP="000B0131">
      <w:pPr>
        <w:spacing w:line="40" w:lineRule="atLeast"/>
        <w:rPr>
          <w:sz w:val="12"/>
          <w:szCs w:val="12"/>
        </w:rPr>
      </w:pPr>
    </w:p>
    <w:tbl>
      <w:tblPr>
        <w:tblpPr w:leftFromText="180" w:rightFromText="180" w:vertAnchor="text" w:horzAnchor="margin" w:tblpX="-710" w:tblpY="25"/>
        <w:tblW w:w="29321" w:type="dxa"/>
        <w:tblLayout w:type="fixed"/>
        <w:tblLook w:val="00A0" w:firstRow="1" w:lastRow="0" w:firstColumn="1" w:lastColumn="0" w:noHBand="0" w:noVBand="0"/>
      </w:tblPr>
      <w:tblGrid>
        <w:gridCol w:w="2580"/>
        <w:gridCol w:w="558"/>
        <w:gridCol w:w="289"/>
        <w:gridCol w:w="529"/>
        <w:gridCol w:w="274"/>
        <w:gridCol w:w="548"/>
        <w:gridCol w:w="255"/>
        <w:gridCol w:w="587"/>
        <w:gridCol w:w="250"/>
        <w:gridCol w:w="556"/>
        <w:gridCol w:w="259"/>
        <w:gridCol w:w="616"/>
        <w:gridCol w:w="236"/>
        <w:gridCol w:w="570"/>
        <w:gridCol w:w="259"/>
        <w:gridCol w:w="616"/>
        <w:gridCol w:w="257"/>
        <w:gridCol w:w="566"/>
        <w:gridCol w:w="261"/>
        <w:gridCol w:w="577"/>
        <w:gridCol w:w="248"/>
        <w:gridCol w:w="568"/>
        <w:gridCol w:w="255"/>
        <w:gridCol w:w="588"/>
        <w:gridCol w:w="236"/>
        <w:gridCol w:w="576"/>
        <w:gridCol w:w="255"/>
        <w:gridCol w:w="604"/>
        <w:gridCol w:w="257"/>
        <w:gridCol w:w="625"/>
        <w:gridCol w:w="260"/>
        <w:gridCol w:w="725"/>
        <w:gridCol w:w="2231"/>
        <w:gridCol w:w="2250"/>
        <w:gridCol w:w="2250"/>
        <w:gridCol w:w="2250"/>
        <w:gridCol w:w="2250"/>
        <w:gridCol w:w="2250"/>
      </w:tblGrid>
      <w:tr w:rsidR="006A3AF2" w:rsidRPr="00CC2BA7" w14:paraId="639342D5" w14:textId="77777777" w:rsidTr="00B13078">
        <w:trPr>
          <w:gridAfter w:val="6"/>
          <w:wAfter w:w="13481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F811B" w14:textId="77777777" w:rsidR="006A3AF2" w:rsidRPr="00CC2BA7" w:rsidRDefault="006A3AF2" w:rsidP="000B0131">
            <w:pPr>
              <w:spacing w:line="240" w:lineRule="auto"/>
              <w:ind w:left="-288" w:firstLine="2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3E28E6C3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229ADB7" w14:textId="77777777" w:rsidR="006A3AF2" w:rsidRPr="00CC2BA7" w:rsidRDefault="006A3AF2" w:rsidP="000B013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53FA2E61" w14:textId="2C6B36A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FD22477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7BCDD247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08E0F6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49AAF7E3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EF493FC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47DE0031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BA22E1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41D8EBBA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D81E2E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330A9BDC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90A15E6" w14:textId="77777777" w:rsidR="006A3AF2" w:rsidRPr="00CC2BA7" w:rsidRDefault="006A3AF2" w:rsidP="000B01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10" w:type="dxa"/>
            <w:gridSpan w:val="3"/>
            <w:tcBorders>
              <w:left w:val="nil"/>
              <w:right w:val="nil"/>
            </w:tcBorders>
            <w:vAlign w:val="bottom"/>
          </w:tcPr>
          <w:p w14:paraId="52F6DD43" w14:textId="77777777" w:rsidR="006A3AF2" w:rsidRPr="00CC2BA7" w:rsidRDefault="006A3AF2" w:rsidP="000B0131">
            <w:pPr>
              <w:spacing w:line="240" w:lineRule="auto"/>
              <w:ind w:left="-115" w:right="3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11496A" w:rsidRPr="00CC2BA7" w14:paraId="1BA67622" w14:textId="77777777" w:rsidTr="00B13078">
        <w:trPr>
          <w:gridAfter w:val="6"/>
          <w:wAfter w:w="13481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7CA02" w14:textId="772E37F9" w:rsidR="0011496A" w:rsidRPr="00CC2BA7" w:rsidRDefault="0011496A" w:rsidP="0011496A">
            <w:pPr>
              <w:spacing w:line="240" w:lineRule="auto"/>
              <w:ind w:left="-288" w:firstLine="288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สำหรับงวดสามเดือนสิ้นสุด</w:t>
            </w: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458D8665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61699819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อสังหาริมทรัพย์เพื่อขาย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AFCD4E5" w14:textId="77777777" w:rsidR="0011496A" w:rsidRPr="00CC2BA7" w:rsidRDefault="0011496A" w:rsidP="001149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046F1AD6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4080188D" w14:textId="4EF76874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  <w:t>อสังหาริมทรัพย์เพื่อ</w:t>
            </w:r>
          </w:p>
          <w:p w14:paraId="0D3ABE61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  <w:t>ให้เช่าและบริการ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1A64AF5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039669EE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3C6A8988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ด้านอุตสาหกรรม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2AF77A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3164F1B1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0898DC23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ผลิตและจำหน่ายกระแสไฟฟ้า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B41CD1B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56666CF5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ปรึกษาการบริหารและ</w:t>
            </w:r>
          </w:p>
          <w:p w14:paraId="326EDF6D" w14:textId="45C57B49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ควบคุมงานก่อสร้าง บริการด้านการออกแบบงานสถาปัตยกรรม วิศวกรรม และบริการอื่น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27E2C11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1D6D6F5B" w14:textId="77777777" w:rsidR="0011496A" w:rsidRPr="00CC2BA7" w:rsidRDefault="0011496A" w:rsidP="0011496A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  <w:p w14:paraId="0A55AE1C" w14:textId="77777777" w:rsidR="0011496A" w:rsidRPr="00CC2BA7" w:rsidRDefault="0011496A" w:rsidP="0011496A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ส่วนงานธุรกิจอื่น 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05168E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223F09C6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รายการตัดบัญชี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66AFA5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10" w:type="dxa"/>
            <w:gridSpan w:val="3"/>
            <w:tcBorders>
              <w:left w:val="nil"/>
              <w:right w:val="nil"/>
            </w:tcBorders>
            <w:vAlign w:val="bottom"/>
          </w:tcPr>
          <w:p w14:paraId="696D280D" w14:textId="77777777" w:rsidR="0011496A" w:rsidRPr="00CC2BA7" w:rsidRDefault="0011496A" w:rsidP="001149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งบการเงินรวม</w:t>
            </w:r>
          </w:p>
        </w:tc>
      </w:tr>
      <w:tr w:rsidR="0011496A" w:rsidRPr="00CC2BA7" w14:paraId="2755C4B8" w14:textId="77777777" w:rsidTr="00B13078">
        <w:trPr>
          <w:gridAfter w:val="6"/>
          <w:wAfter w:w="13481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B00C" w14:textId="2C20A786" w:rsidR="0011496A" w:rsidRPr="00CC2BA7" w:rsidRDefault="0011496A" w:rsidP="0011496A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  วันที่</w:t>
            </w:r>
            <w:r w:rsidRPr="00CC2BA7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Pr="00CC2BA7">
              <w:rPr>
                <w:rFonts w:ascii="Angsana New" w:hAnsi="Angsana New" w:hint="cs"/>
                <w:b/>
                <w:bCs/>
                <w:i/>
                <w:iCs/>
                <w:color w:val="000000"/>
              </w:rPr>
              <w:t>31</w:t>
            </w:r>
            <w:r w:rsidRPr="00CC2BA7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ธันวาคม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3A8490F4" w14:textId="6FC439F0" w:rsidR="0011496A" w:rsidRPr="00CC2BA7" w:rsidRDefault="009C0B91" w:rsidP="0011496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AB9BD41" w14:textId="77777777" w:rsidR="0011496A" w:rsidRPr="00CC2BA7" w:rsidRDefault="0011496A" w:rsidP="0011496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29E2D93" w14:textId="61FE0064" w:rsidR="0011496A" w:rsidRPr="00CC2BA7" w:rsidRDefault="009C0B91" w:rsidP="0011496A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471467" w14:textId="77777777" w:rsidR="0011496A" w:rsidRPr="00CC2BA7" w:rsidRDefault="0011496A" w:rsidP="0011496A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6E68F82" w14:textId="0E088E49" w:rsidR="0011496A" w:rsidRPr="00CC2BA7" w:rsidRDefault="009C0B91" w:rsidP="0011496A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1C2AC5" w14:textId="77777777" w:rsidR="0011496A" w:rsidRPr="00CC2BA7" w:rsidRDefault="0011496A" w:rsidP="0011496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1A1986B" w14:textId="3DAB103F" w:rsidR="0011496A" w:rsidRPr="00CC2BA7" w:rsidRDefault="009C0B91" w:rsidP="0011496A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F60F3F9" w14:textId="77777777" w:rsidR="0011496A" w:rsidRPr="00CC2BA7" w:rsidRDefault="0011496A" w:rsidP="0011496A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57C6CA6" w14:textId="682C19EE" w:rsidR="0011496A" w:rsidRPr="00CC2BA7" w:rsidRDefault="009C0B91" w:rsidP="0011496A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610A4D" w14:textId="77777777" w:rsidR="0011496A" w:rsidRPr="00CC2BA7" w:rsidRDefault="0011496A" w:rsidP="0011496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2D4F854" w14:textId="30DA9FD5" w:rsidR="0011496A" w:rsidRPr="00CC2BA7" w:rsidRDefault="009C0B91" w:rsidP="0011496A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76583" w14:textId="77777777" w:rsidR="0011496A" w:rsidRPr="00CC2BA7" w:rsidRDefault="0011496A" w:rsidP="0011496A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10E38DE" w14:textId="03C31C78" w:rsidR="0011496A" w:rsidRPr="00CC2BA7" w:rsidRDefault="009C0B91" w:rsidP="0011496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9A8742B" w14:textId="77777777" w:rsidR="0011496A" w:rsidRPr="00CC2BA7" w:rsidRDefault="0011496A" w:rsidP="0011496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E7D4F17" w14:textId="65516720" w:rsidR="0011496A" w:rsidRPr="00CC2BA7" w:rsidRDefault="009C0B91" w:rsidP="0011496A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8500B68" w14:textId="77777777" w:rsidR="0011496A" w:rsidRPr="00CC2BA7" w:rsidRDefault="0011496A" w:rsidP="0011496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1D27DC1" w14:textId="110853BB" w:rsidR="0011496A" w:rsidRPr="00CC2BA7" w:rsidRDefault="009C0B91" w:rsidP="0011496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32F414F" w14:textId="77777777" w:rsidR="0011496A" w:rsidRPr="00CC2BA7" w:rsidRDefault="0011496A" w:rsidP="0011496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6E958A1" w14:textId="74E07CD1" w:rsidR="0011496A" w:rsidRPr="00CC2BA7" w:rsidRDefault="009C0B91" w:rsidP="0011496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F9E5AA" w14:textId="77777777" w:rsidR="0011496A" w:rsidRPr="00CC2BA7" w:rsidRDefault="0011496A" w:rsidP="0011496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DEC880B" w14:textId="0EFA4E35" w:rsidR="0011496A" w:rsidRPr="00CC2BA7" w:rsidRDefault="009C0B91" w:rsidP="0011496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2BED4F" w14:textId="77777777" w:rsidR="0011496A" w:rsidRPr="00CC2BA7" w:rsidRDefault="0011496A" w:rsidP="0011496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E3BA4F8" w14:textId="44C6EAF5" w:rsidR="0011496A" w:rsidRPr="00CC2BA7" w:rsidRDefault="009C0B91" w:rsidP="0011496A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34C3EA" w14:textId="77777777" w:rsidR="0011496A" w:rsidRPr="00CC2BA7" w:rsidRDefault="0011496A" w:rsidP="0011496A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04CD1BB" w14:textId="45C9794F" w:rsidR="0011496A" w:rsidRPr="00CC2BA7" w:rsidRDefault="009C0B91" w:rsidP="0011496A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E16D816" w14:textId="77777777" w:rsidR="0011496A" w:rsidRPr="00CC2BA7" w:rsidRDefault="0011496A" w:rsidP="0011496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D6CA639" w14:textId="6D0958F3" w:rsidR="0011496A" w:rsidRPr="00CC2BA7" w:rsidRDefault="009C0B91" w:rsidP="0011496A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C31B791" w14:textId="77777777" w:rsidR="0011496A" w:rsidRPr="00CC2BA7" w:rsidRDefault="0011496A" w:rsidP="0011496A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A5C0DDF" w14:textId="7AB58AAB" w:rsidR="0011496A" w:rsidRPr="00CC2BA7" w:rsidRDefault="009C0B91" w:rsidP="0011496A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88CCF79" w14:textId="77777777" w:rsidR="0011496A" w:rsidRPr="00CC2BA7" w:rsidRDefault="0011496A" w:rsidP="0011496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1D0015EC" w14:textId="0807EA97" w:rsidR="0011496A" w:rsidRPr="00CC2BA7" w:rsidRDefault="009C0B91" w:rsidP="0011496A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11496A" w:rsidRPr="00CC2BA7">
              <w:rPr>
                <w:rFonts w:asciiTheme="majorBidi" w:hAnsiTheme="majorBidi" w:cstheme="majorBidi"/>
                <w:sz w:val="17"/>
                <w:szCs w:val="17"/>
              </w:rPr>
              <w:t>567</w:t>
            </w:r>
          </w:p>
        </w:tc>
      </w:tr>
      <w:tr w:rsidR="008A7B1B" w:rsidRPr="00CC2BA7" w14:paraId="1E7D395C" w14:textId="77777777" w:rsidTr="00B13078">
        <w:trPr>
          <w:gridAfter w:val="6"/>
          <w:wAfter w:w="13481" w:type="dxa"/>
          <w:trHeight w:val="20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CF51" w14:textId="77777777" w:rsidR="008A7B1B" w:rsidRPr="00CC2BA7" w:rsidRDefault="008A7B1B" w:rsidP="000B0131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60" w:type="dxa"/>
            <w:gridSpan w:val="31"/>
            <w:tcBorders>
              <w:left w:val="nil"/>
              <w:right w:val="nil"/>
            </w:tcBorders>
            <w:vAlign w:val="bottom"/>
          </w:tcPr>
          <w:p w14:paraId="03102C39" w14:textId="19B96E39" w:rsidR="008A7B1B" w:rsidRPr="00CC2BA7" w:rsidRDefault="008A7B1B" w:rsidP="000B0131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pacing w:val="-8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(</w:t>
            </w:r>
            <w:r w:rsidRPr="00CC2BA7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  <w:cs/>
              </w:rPr>
              <w:t>ล้านบาท</w:t>
            </w:r>
            <w:r w:rsidRPr="00CC2BA7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)</w:t>
            </w:r>
          </w:p>
        </w:tc>
      </w:tr>
      <w:tr w:rsidR="00DC5FAC" w:rsidRPr="00CC2BA7" w14:paraId="4690783D" w14:textId="77777777" w:rsidTr="00B13078">
        <w:trPr>
          <w:gridAfter w:val="6"/>
          <w:wAfter w:w="13481" w:type="dxa"/>
          <w:trHeight w:val="21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E502C" w14:textId="77777777" w:rsidR="00DC5FAC" w:rsidRPr="00CC2BA7" w:rsidRDefault="00DC5FAC" w:rsidP="00DC5FA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512678FB" w14:textId="2F3DF628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4.89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FC1C96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</w:tcPr>
          <w:p w14:paraId="21E17372" w14:textId="6F7545BF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56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.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16A4CB" w14:textId="0EFF5C86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3CBCEB6B" w14:textId="1AEEE737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39.4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6A04263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3D1F93A0" w14:textId="481821DF" w:rsidR="00DC5FAC" w:rsidRPr="00CC2BA7" w:rsidRDefault="009C0B91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35</w:t>
            </w:r>
            <w:r w:rsidR="00C47E57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25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F6F3BC9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695585FA" w14:textId="6F27E8F2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39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.69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101C0AF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0B49AC87" w14:textId="1F02BFCA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4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4.83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6C7E4D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71361FD8" w14:textId="3C297411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46.36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70936F" w14:textId="77777777" w:rsidR="00DC5FAC" w:rsidRPr="00CC2BA7" w:rsidRDefault="00DC5FAC" w:rsidP="00DC5FA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2DD4EDCE" w14:textId="1D49DDFF" w:rsidR="00DC5FAC" w:rsidRPr="00CC2BA7" w:rsidRDefault="009C0B91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="00DC5FAC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,185.46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CB3C190" w14:textId="77777777" w:rsidR="00DC5FAC" w:rsidRPr="00CC2BA7" w:rsidRDefault="00DC5FAC" w:rsidP="00DC5FA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7715A752" w14:textId="1BDB5AC5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3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="00C36FBD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6.9</w:t>
            </w:r>
            <w:r w:rsidR="009C0B91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2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4C0F837" w14:textId="77777777" w:rsidR="00DC5FAC" w:rsidRPr="00CC2BA7" w:rsidRDefault="00DC5FAC" w:rsidP="00DC5FA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49FF2089" w14:textId="033125D5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334.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8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B8FF758" w14:textId="77777777" w:rsidR="00DC5FAC" w:rsidRPr="00CC2BA7" w:rsidRDefault="00DC5FAC" w:rsidP="00DC5FA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3D10C110" w14:textId="65A0EE7A" w:rsidR="00DC5FAC" w:rsidRPr="00CC2BA7" w:rsidRDefault="0084455D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3.6</w:t>
            </w:r>
            <w:r w:rsidR="009C0B91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4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6CB5156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00FC37DF" w14:textId="68CAF8EF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114.61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F82181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582A343F" w14:textId="563B9FA9" w:rsidR="00DC5FAC" w:rsidRPr="00CC2BA7" w:rsidRDefault="00DC5FAC" w:rsidP="00DC5FAC">
            <w:pPr>
              <w:tabs>
                <w:tab w:val="decimal" w:pos="206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62326C8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6D93B4F3" w14:textId="1B171A86" w:rsidR="00DC5FAC" w:rsidRPr="00CC2BA7" w:rsidRDefault="00DC5FAC" w:rsidP="00D21BC8">
            <w:pPr>
              <w:tabs>
                <w:tab w:val="decimal" w:pos="11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91B680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133FD1" w14:textId="6ACAC3E2" w:rsidR="00DC5FAC" w:rsidRPr="00CC2BA7" w:rsidRDefault="00DC5FAC" w:rsidP="00DC5FA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 xml:space="preserve"> 3,1</w:t>
            </w:r>
            <w:r w:rsidR="0084455D" w:rsidRPr="00CC2BA7">
              <w:rPr>
                <w:rFonts w:asciiTheme="majorBidi" w:hAnsiTheme="majorBidi" w:cstheme="majorBidi"/>
                <w:sz w:val="17"/>
                <w:szCs w:val="17"/>
              </w:rPr>
              <w:t>53.9</w:t>
            </w:r>
            <w:r w:rsidR="009C0B91"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083FD4F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32998502" w14:textId="74231E85" w:rsidR="00DC5FAC" w:rsidRPr="00CC2BA7" w:rsidRDefault="00DC5FAC" w:rsidP="00DC5FA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3,65</w:t>
            </w:r>
            <w:r w:rsidR="009C0B91" w:rsidRPr="00CC2BA7">
              <w:rPr>
                <w:rFonts w:asciiTheme="majorBidi" w:hAnsiTheme="majorBidi" w:cstheme="majorBidi" w:hint="cs"/>
                <w:sz w:val="17"/>
                <w:szCs w:val="17"/>
              </w:rPr>
              <w:t>4</w:t>
            </w:r>
            <w:r w:rsidR="00C47E57" w:rsidRPr="00CC2BA7">
              <w:rPr>
                <w:rFonts w:asciiTheme="majorBidi" w:hAnsiTheme="majorBidi" w:cstheme="majorBidi" w:hint="cs"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Theme="majorBidi" w:hAnsiTheme="majorBidi" w:cstheme="majorBidi" w:hint="cs"/>
                <w:sz w:val="17"/>
                <w:szCs w:val="17"/>
              </w:rPr>
              <w:t>24</w:t>
            </w:r>
          </w:p>
        </w:tc>
      </w:tr>
      <w:tr w:rsidR="00DC5FAC" w:rsidRPr="00CC2BA7" w14:paraId="4DC70935" w14:textId="77777777" w:rsidTr="001B2154">
        <w:trPr>
          <w:gridAfter w:val="6"/>
          <w:wAfter w:w="13481" w:type="dxa"/>
          <w:trHeight w:val="4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A62F" w14:textId="77777777" w:rsidR="00DC5FAC" w:rsidRPr="00CC2BA7" w:rsidRDefault="00DC5FAC" w:rsidP="00DC5FA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</w:tcPr>
          <w:p w14:paraId="503133BD" w14:textId="6E0A3A92" w:rsidR="00DC5FAC" w:rsidRPr="00CC2BA7" w:rsidRDefault="00DC5FAC" w:rsidP="00D21BC8">
            <w:pPr>
              <w:tabs>
                <w:tab w:val="decimal" w:pos="116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A9AAB43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A8D565" w14:textId="71E2B1DA" w:rsidR="00DC5FAC" w:rsidRPr="00CC2BA7" w:rsidRDefault="00DC5FAC" w:rsidP="00D21BC8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7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A0F7C66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6F2446CB" w14:textId="27228E63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.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9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DBCCF9B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562DF" w14:textId="1FE75908" w:rsidR="00DC5FAC" w:rsidRPr="00CC2BA7" w:rsidRDefault="009C0B91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="00DC5FAC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.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="00DC5FAC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9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55EDEA0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</w:tcPr>
          <w:p w14:paraId="638F8341" w14:textId="34BC1529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3AB3A5E" w14:textId="77777777" w:rsidR="00DC5FAC" w:rsidRPr="00CC2BA7" w:rsidRDefault="00DC5FAC" w:rsidP="00DC5FAC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EAF540" w14:textId="6EA4C28D" w:rsidR="00DC5FAC" w:rsidRPr="00CC2BA7" w:rsidRDefault="00DC5FAC" w:rsidP="00DC5FAC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ind w:right="7"/>
              <w:jc w:val="center"/>
              <w:rPr>
                <w:rFonts w:ascii="Angsana New" w:hAnsi="Angsana New"/>
                <w:color w:val="000000"/>
                <w:sz w:val="17"/>
                <w:szCs w:val="17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CF6E92" w14:textId="77777777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</w:tcPr>
          <w:p w14:paraId="3AD1941B" w14:textId="5F120CBB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2BAB13" w14:textId="77777777" w:rsidR="00DC5FAC" w:rsidRPr="00CC2BA7" w:rsidRDefault="00DC5FAC" w:rsidP="00DC5FA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EB485" w14:textId="46A8FA9B" w:rsidR="00DC5FAC" w:rsidRPr="00CC2BA7" w:rsidRDefault="00DC5FAC" w:rsidP="00DC5FAC">
            <w:pPr>
              <w:tabs>
                <w:tab w:val="decimal" w:pos="12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1702A22" w14:textId="77777777" w:rsidR="00DC5FAC" w:rsidRPr="00CC2BA7" w:rsidRDefault="00DC5FAC" w:rsidP="00DC5FA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370D2FB2" w14:textId="41215F34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.35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EB953C" w14:textId="77777777" w:rsidR="00DC5FAC" w:rsidRPr="00CC2BA7" w:rsidRDefault="00DC5FAC" w:rsidP="00DC5FA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8E2E8" w14:textId="283D4F48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1.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4B5BC64" w14:textId="77777777" w:rsidR="00DC5FAC" w:rsidRPr="00CC2BA7" w:rsidRDefault="00DC5FAC" w:rsidP="00DC5FA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0B092791" w14:textId="18FC05C5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8.79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93F93FA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CE7C4" w14:textId="78823FFA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.63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F40D1D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0FA7F33F" w14:textId="3F7D84D4" w:rsidR="00DC5FAC" w:rsidRPr="00CC2BA7" w:rsidRDefault="00DC5FAC" w:rsidP="00DC5FAC">
            <w:pPr>
              <w:tabs>
                <w:tab w:val="decimal" w:pos="206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(9.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92B65F8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3A9C5" w14:textId="10AFB7CA" w:rsidR="00DC5FAC" w:rsidRPr="00CC2BA7" w:rsidRDefault="00DC5FAC" w:rsidP="00DC5FAC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(13.73)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EC4B9C4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4C176DD1" w14:textId="3D815010" w:rsidR="00DC5FAC" w:rsidRPr="00CC2BA7" w:rsidRDefault="00DC5FAC" w:rsidP="005241A5">
            <w:pPr>
              <w:tabs>
                <w:tab w:val="decimal" w:pos="424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 xml:space="preserve"> -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9DCCE0E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D9D4D6" w14:textId="0D46586A" w:rsidR="00DC5FAC" w:rsidRPr="00CC2BA7" w:rsidRDefault="00DC5FAC" w:rsidP="00074577">
            <w:pPr>
              <w:tabs>
                <w:tab w:val="decimal" w:pos="373"/>
              </w:tabs>
              <w:spacing w:line="240" w:lineRule="auto"/>
              <w:ind w:right="-130"/>
              <w:jc w:val="both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-</w:t>
            </w:r>
          </w:p>
        </w:tc>
      </w:tr>
      <w:tr w:rsidR="00DC5FAC" w:rsidRPr="00CC2BA7" w14:paraId="7658DC10" w14:textId="77777777" w:rsidTr="00B13078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90C92" w14:textId="77777777" w:rsidR="00DC5FAC" w:rsidRPr="00CC2BA7" w:rsidRDefault="00DC5FAC" w:rsidP="00DC5FAC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42078" w14:textId="0D032F64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4.89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1FE76DC" w14:textId="36F0D958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2928A" w14:textId="27D8744C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56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.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B5C8FF3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B32A0" w14:textId="1968C10F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39.51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A1D355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527FE" w14:textId="5501C812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3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</w:rPr>
              <w:t>5</w:t>
            </w:r>
            <w:r w:rsidR="00C47E57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</w:rPr>
              <w:t>34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64BF305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E60D" w14:textId="3538AA0C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39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.69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A45565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CC0E8" w14:textId="112F9C85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4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4.83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316D7B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1E26C" w14:textId="59E02F3B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,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46.36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C9821CD" w14:textId="77777777" w:rsidR="00DC5FAC" w:rsidRPr="00CC2BA7" w:rsidRDefault="00DC5FAC" w:rsidP="00DC5FA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583C6" w14:textId="517D4601" w:rsidR="00DC5FAC" w:rsidRPr="00CC2BA7" w:rsidRDefault="009C0B91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="00DC5FAC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,185.46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2AD15A6" w14:textId="77777777" w:rsidR="00DC5FAC" w:rsidRPr="00CC2BA7" w:rsidRDefault="00DC5FAC" w:rsidP="00DC5FAC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46F85" w14:textId="72C6F802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3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="00C36FBD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7.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</w:rPr>
              <w:t>7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1D74904" w14:textId="77777777" w:rsidR="00DC5FAC" w:rsidRPr="00CC2BA7" w:rsidRDefault="00DC5FAC" w:rsidP="00DC5FA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D022" w14:textId="7E037C64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335.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9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1F56C3C" w14:textId="77777777" w:rsidR="00DC5FAC" w:rsidRPr="00CC2BA7" w:rsidRDefault="00DC5FAC" w:rsidP="00DC5FA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6295D" w14:textId="439D0647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13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="0084455D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.4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</w:rPr>
              <w:t>3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ADC062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A4326" w14:textId="0032FEC4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1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7.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AED096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E4C9" w14:textId="04AE3F4A" w:rsidR="00DC5FAC" w:rsidRPr="00CC2BA7" w:rsidRDefault="00DC5FAC" w:rsidP="00DC5FAC">
            <w:pPr>
              <w:tabs>
                <w:tab w:val="decimal" w:pos="206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(9.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3)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749A1C6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00FF4" w14:textId="364160E4" w:rsidR="00DC5FAC" w:rsidRPr="00CC2BA7" w:rsidRDefault="00DC5FAC" w:rsidP="00DC5FAC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(13.73)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F00FA8D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</w:tcPr>
          <w:p w14:paraId="1398D72E" w14:textId="4CB1783B" w:rsidR="00DC5FAC" w:rsidRPr="00CC2BA7" w:rsidRDefault="00DC5FAC" w:rsidP="00DC5FA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 xml:space="preserve"> 3,1</w:t>
            </w:r>
            <w:r w:rsidR="0084455D"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53.9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983BF2C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</w:tcPr>
          <w:p w14:paraId="7E49F56A" w14:textId="4771AD86" w:rsidR="00DC5FAC" w:rsidRPr="00CC2BA7" w:rsidRDefault="00DC5FAC" w:rsidP="00DC5FA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3,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</w:rPr>
              <w:t>654</w:t>
            </w:r>
            <w:r w:rsidR="00C47E57"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</w:rPr>
              <w:t>24</w:t>
            </w:r>
          </w:p>
        </w:tc>
      </w:tr>
      <w:tr w:rsidR="00977D0C" w:rsidRPr="00CC2BA7" w14:paraId="18891005" w14:textId="77777777" w:rsidTr="00B13078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F5C0E" w14:textId="77777777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7B63DE" w14:textId="38AD992A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3333B" w14:textId="7777777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C15ABE" w14:textId="0196F0DC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C2EBAF" w14:textId="7777777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88F6A" w14:textId="34BBE755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028C21" w14:textId="7FDAC1C1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6B7CA" w14:textId="642C4316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6858623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7F109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66DE14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29030" w14:textId="6C57E0F1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262FE" w14:textId="3CEA140F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C9725" w14:textId="3246B22A" w:rsidR="00977D0C" w:rsidRPr="00CC2BA7" w:rsidRDefault="00977D0C" w:rsidP="00977D0C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9F3D5D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C0E0" w14:textId="77777777" w:rsidR="00977D0C" w:rsidRPr="00CC2BA7" w:rsidRDefault="00977D0C" w:rsidP="00977D0C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4510BA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398519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DB3F22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E062E" w14:textId="77777777" w:rsidR="00977D0C" w:rsidRPr="00CC2BA7" w:rsidRDefault="00977D0C" w:rsidP="00977D0C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1FF324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FA383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FF0C71C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35404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8AE4F0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7D899A" w14:textId="12795308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914BE8C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EE663" w14:textId="7EFDA13C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1394286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CB9F15C" w14:textId="541862FD" w:rsidR="00977D0C" w:rsidRPr="00CC2BA7" w:rsidRDefault="009C0B91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19</w:t>
            </w:r>
            <w:r w:rsidR="00DC5FAC" w:rsidRPr="00CC2BA7">
              <w:rPr>
                <w:rFonts w:asciiTheme="majorBidi" w:hAnsiTheme="majorBidi" w:cstheme="majorBidi" w:hint="cs"/>
                <w:sz w:val="17"/>
                <w:szCs w:val="17"/>
                <w:cs/>
              </w:rPr>
              <w:t>.</w:t>
            </w: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47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46D38CE" w14:textId="7777777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2D28FD45" w14:textId="04EFAD4D" w:rsidR="00977D0C" w:rsidRPr="00CC2BA7" w:rsidRDefault="009C0B91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228</w:t>
            </w:r>
            <w:r w:rsidR="00C47E57" w:rsidRPr="00CC2BA7">
              <w:rPr>
                <w:rFonts w:asciiTheme="majorBidi" w:hAnsiTheme="majorBidi" w:cstheme="majorBidi" w:hint="cs"/>
                <w:sz w:val="17"/>
                <w:szCs w:val="17"/>
                <w:cs/>
              </w:rPr>
              <w:t>.</w:t>
            </w: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44</w:t>
            </w:r>
          </w:p>
        </w:tc>
      </w:tr>
      <w:tr w:rsidR="00977D0C" w:rsidRPr="00CC2BA7" w14:paraId="5370BCCA" w14:textId="77777777" w:rsidTr="00B13078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3C06" w14:textId="77777777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1639276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3F6A25D" w14:textId="7777777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7BFC065" w14:textId="0BEBC915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244D135" w14:textId="7777777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1ADB62" w14:textId="24659184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5F25A2" w14:textId="5A4EA535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73361F7" w14:textId="36AEDCBF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941F75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62BB387F" w14:textId="21A487EB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734331" w14:textId="0851A2D5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7E58D96" w14:textId="1A10B920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7584B6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4371366C" w14:textId="0C1DEB46" w:rsidR="00977D0C" w:rsidRPr="00CC2BA7" w:rsidRDefault="00977D0C" w:rsidP="00977D0C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941B442" w14:textId="70C7F0D4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8AD3ED1" w14:textId="30FE30AD" w:rsidR="00977D0C" w:rsidRPr="00CC2BA7" w:rsidRDefault="00977D0C" w:rsidP="00977D0C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94F8E8C" w14:textId="3E7E8FBE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C1C7AA9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B9A6B27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E0D9521" w14:textId="77777777" w:rsidR="00977D0C" w:rsidRPr="00CC2BA7" w:rsidRDefault="00977D0C" w:rsidP="00977D0C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A1EE449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E28A16E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7C5DBC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C8DC4B3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BFEB96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EBD83F9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77CE749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C1B0DE" w14:textId="0A514858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AAAE3D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40CAA" w14:textId="3DE6A31E" w:rsidR="00977D0C" w:rsidRPr="00CC2BA7" w:rsidRDefault="009C0B91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</w:rPr>
              <w:t>3</w:t>
            </w:r>
            <w:r w:rsidR="00DC5FAC"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,</w:t>
            </w:r>
            <w:r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</w:rPr>
              <w:t>17</w:t>
            </w:r>
            <w:r w:rsidR="0084455D"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3.39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96DA3B" w14:textId="7777777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EE8AB" w14:textId="71A077E8" w:rsidR="00977D0C" w:rsidRPr="00CC2BA7" w:rsidRDefault="00977D0C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3,88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.68</w:t>
            </w:r>
          </w:p>
        </w:tc>
      </w:tr>
      <w:tr w:rsidR="00977D0C" w:rsidRPr="00CC2BA7" w14:paraId="72157829" w14:textId="77777777" w:rsidTr="00B13078">
        <w:trPr>
          <w:gridAfter w:val="6"/>
          <w:wAfter w:w="13481" w:type="dxa"/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774F7" w14:textId="77777777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641EEA91" w14:textId="07D83C56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119976B" w14:textId="7777777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DD29613" w14:textId="08ACE46D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2D42534" w14:textId="3F8894E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FA40E9D" w14:textId="05FBC718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3D164E5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3186016" w14:textId="21420AED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92AFCFD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11385D50" w14:textId="68EE5571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A609304" w14:textId="4651EBE2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5F4C8D6" w14:textId="32501E5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C97F0D" w14:textId="73B55830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F1BF03C" w14:textId="77777777" w:rsidR="00977D0C" w:rsidRPr="00CC2BA7" w:rsidRDefault="00977D0C" w:rsidP="00977D0C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DC17D2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F8AADF5" w14:textId="6D621742" w:rsidR="00977D0C" w:rsidRPr="00CC2BA7" w:rsidRDefault="00977D0C" w:rsidP="00977D0C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403B3D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92D6594" w14:textId="77C24DCE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D9ED779" w14:textId="4868F419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1BD2EC6" w14:textId="29BFF6E2" w:rsidR="00977D0C" w:rsidRPr="00CC2BA7" w:rsidRDefault="00977D0C" w:rsidP="00977D0C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1B83866" w14:textId="69B2F639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53586C0F" w14:textId="0C7FF14B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364E79" w14:textId="0C6D98CD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86D3552" w14:textId="4975F84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A381EE" w14:textId="305A0A9B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6BBC4AAB" w14:textId="05F2218B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897FB4" w14:textId="14BDB2FA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2F4E05B" w14:textId="129F5AE2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74FACDF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7A821" w14:textId="5CDC3A95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8E9BE8A" w14:textId="13B675B3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7A3F8670" w14:textId="10FDCB13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977D0C" w:rsidRPr="00CC2BA7" w14:paraId="3B8CD101" w14:textId="77777777" w:rsidTr="00B13078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FB84D" w14:textId="77777777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  <w:t>การจำแนกรายได้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C3E421B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3B7AE15F" w14:textId="7777777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424D200" w14:textId="42DEEC7E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39937B2" w14:textId="73FD7E10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67FA7E81" w14:textId="1D937A94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FD408B6" w14:textId="5C0E6079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45EEC88" w14:textId="6A232329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8A50302" w14:textId="2B7E4F64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4D714941" w14:textId="0253118F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14212D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54977AA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809710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063026A5" w14:textId="77777777" w:rsidR="00977D0C" w:rsidRPr="00CC2BA7" w:rsidRDefault="00977D0C" w:rsidP="00977D0C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04735A7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6E1F380" w14:textId="77777777" w:rsidR="00977D0C" w:rsidRPr="00CC2BA7" w:rsidRDefault="00977D0C" w:rsidP="00977D0C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547594E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D39EB76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20AFDD0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AB7D66C" w14:textId="77777777" w:rsidR="00977D0C" w:rsidRPr="00CC2BA7" w:rsidRDefault="00977D0C" w:rsidP="00977D0C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9A9E07A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51569B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861ABA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0BC2BB6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E5AC4C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F0FCEE1" w14:textId="06906D53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805D8A" w14:textId="0CE98E85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3913BC5" w14:textId="7E62AF90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AEB6B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AA4E651" w14:textId="5A1CAFD3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324AF14" w14:textId="1CDEB3E5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415D838F" w14:textId="3FC2AC26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977D0C" w:rsidRPr="00CC2BA7" w14:paraId="5C575F85" w14:textId="77777777" w:rsidTr="00B13078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AD4DA" w14:textId="77777777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0047F99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79FC03C" w14:textId="7777777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69EABB8" w14:textId="77777777" w:rsidR="00977D0C" w:rsidRPr="00CC2BA7" w:rsidRDefault="00977D0C" w:rsidP="00977D0C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02E8517" w14:textId="77777777" w:rsidR="00977D0C" w:rsidRPr="00CC2BA7" w:rsidRDefault="00977D0C" w:rsidP="00977D0C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3B495A1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DD05E6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7381C2E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E9DB91A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3D2CA40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8A5CEBE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BF93287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144746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6EFF275C" w14:textId="77777777" w:rsidR="00977D0C" w:rsidRPr="00CC2BA7" w:rsidRDefault="00977D0C" w:rsidP="00977D0C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95F9F2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DA286C5" w14:textId="77777777" w:rsidR="00977D0C" w:rsidRPr="00CC2BA7" w:rsidRDefault="00977D0C" w:rsidP="00977D0C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F18DC7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7CF14E7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E61C0EE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7332A39" w14:textId="77777777" w:rsidR="00977D0C" w:rsidRPr="00CC2BA7" w:rsidRDefault="00977D0C" w:rsidP="00977D0C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E7BCA6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353D1462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343B28C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7254826" w14:textId="3C95DB36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DC8DA" w14:textId="640ADAF8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5F1F2504" w14:textId="538992F1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DBF1C7" w14:textId="6BDF6D14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8D74BA4" w14:textId="4E8EFF2C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67D9F15" w14:textId="4079CAB2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C4CAD91" w14:textId="5011A6DA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4AB4B58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6A766D98" w14:textId="3E479694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DC5FAC" w:rsidRPr="00CC2BA7" w14:paraId="3CE592C6" w14:textId="77777777" w:rsidTr="00B13078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86276" w14:textId="77777777" w:rsidR="00DC5FAC" w:rsidRPr="00CC2BA7" w:rsidRDefault="00DC5FAC" w:rsidP="00DC5FA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ณ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 xml:space="preserve"> 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เวลาใดเวลาหนึ่ง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39E606FC" w14:textId="3E64964E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4.89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8A6BB47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</w:tcPr>
          <w:p w14:paraId="3F6B6271" w14:textId="56CF066A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56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.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5AC661D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11D630F1" w14:textId="0F95D241" w:rsidR="00DC5FAC" w:rsidRPr="00CC2BA7" w:rsidRDefault="00DC5FAC" w:rsidP="00DC5FAC">
            <w:pPr>
              <w:tabs>
                <w:tab w:val="decimal" w:pos="164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1204F30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2F8AC2C6" w14:textId="5B05027B" w:rsidR="00DC5FAC" w:rsidRPr="00CC2BA7" w:rsidRDefault="00DC5FAC" w:rsidP="00D21BC8">
            <w:pPr>
              <w:tabs>
                <w:tab w:val="decimal" w:pos="10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95EF3B4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4AB82F0F" w14:textId="35143377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377.77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6F2373B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653D91AC" w14:textId="32B406C6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4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5.16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0A5904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5605A6A6" w14:textId="4042E2C1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46.36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1D710FD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22B375DB" w14:textId="1F6C8BA7" w:rsidR="00DC5FAC" w:rsidRPr="00CC2BA7" w:rsidRDefault="009C0B91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="00DC5FAC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,185.46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9BD1206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45694440" w14:textId="65282275" w:rsidR="00DC5FAC" w:rsidRPr="00CC2BA7" w:rsidRDefault="00DC5FAC" w:rsidP="00DC5FAC">
            <w:pPr>
              <w:tabs>
                <w:tab w:val="decimal" w:pos="174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26C1D72" w14:textId="77777777" w:rsidR="00DC5FAC" w:rsidRPr="00CC2BA7" w:rsidRDefault="00DC5FAC" w:rsidP="00DC5FAC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38B28238" w14:textId="665D6EBF" w:rsidR="00DC5FAC" w:rsidRPr="00CC2BA7" w:rsidRDefault="00DC5FAC" w:rsidP="00D21BC8">
            <w:pPr>
              <w:tabs>
                <w:tab w:val="decimal" w:pos="12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3A7616" w14:textId="77777777" w:rsidR="00DC5FAC" w:rsidRPr="00CC2BA7" w:rsidRDefault="00DC5FAC" w:rsidP="00DC5FA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64D0F85E" w14:textId="16ADE16F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20</w:t>
            </w:r>
            <w:r w:rsidR="0084455D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.7</w:t>
            </w:r>
            <w:r w:rsidR="00355F7C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4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D507D7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6A9A86D7" w14:textId="5CD4AB7A" w:rsidR="00DC5FAC" w:rsidRPr="00CC2BA7" w:rsidRDefault="009C0B91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="00DC5FAC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1.17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33C7BD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6E826B22" w14:textId="7C4938E1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(</w:t>
            </w:r>
            <w:r w:rsidR="009C0B91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3</w:t>
            </w:r>
            <w:r w:rsidR="00DD2517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8</w:t>
            </w:r>
            <w:r w:rsidR="00470EFD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C54F083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019BA07E" w14:textId="1333BF31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(7.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A68BF84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87F835" w14:textId="2E559A88" w:rsidR="00DC5FAC" w:rsidRPr="00CC2BA7" w:rsidRDefault="00DC5FAC" w:rsidP="00DC5FAC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sz w:val="17"/>
                <w:szCs w:val="17"/>
              </w:rPr>
              <w:t>,665</w:t>
            </w:r>
            <w:r w:rsidR="00DD2517" w:rsidRPr="00CC2BA7">
              <w:rPr>
                <w:rFonts w:asciiTheme="majorBidi" w:hAnsiTheme="majorBidi" w:cstheme="majorBidi" w:hint="cs"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Theme="majorBidi" w:hAnsiTheme="majorBidi" w:cstheme="majorBidi" w:hint="cs"/>
                <w:sz w:val="17"/>
                <w:szCs w:val="17"/>
              </w:rPr>
              <w:t>9</w:t>
            </w:r>
            <w:r w:rsidR="00355F7C" w:rsidRPr="00CC2BA7">
              <w:rPr>
                <w:rFonts w:asciiTheme="majorBidi" w:hAnsiTheme="majorBidi" w:cstheme="majorBidi"/>
                <w:sz w:val="17"/>
                <w:szCs w:val="17"/>
              </w:rPr>
              <w:t>6</w:t>
            </w:r>
            <w:r w:rsidRPr="00CC2BA7">
              <w:rPr>
                <w:rFonts w:asciiTheme="majorBidi" w:hAnsiTheme="majorBidi" w:cstheme="majorBidi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E49D29D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41217DD8" w14:textId="38C5E5DB" w:rsidR="00DC5FAC" w:rsidRPr="00CC2BA7" w:rsidRDefault="00DC5FAC" w:rsidP="00DC5FA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3,164.57</w:t>
            </w:r>
          </w:p>
        </w:tc>
      </w:tr>
      <w:tr w:rsidR="00D21BC8" w:rsidRPr="00CC2BA7" w14:paraId="4C07310E" w14:textId="77777777" w:rsidTr="00BA3483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7E76" w14:textId="77777777" w:rsidR="00D21BC8" w:rsidRPr="00CC2BA7" w:rsidRDefault="00D21BC8" w:rsidP="00D21BC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ตลอดช่วงเวลาหนึ่ง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</w:tcPr>
          <w:p w14:paraId="01CC481E" w14:textId="5CFA1ADF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4F752CF" w14:textId="7777777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30939C" w14:textId="7381055E" w:rsidR="00D21BC8" w:rsidRPr="00CC2BA7" w:rsidRDefault="00D21BC8" w:rsidP="00D21BC8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7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59BB24C" w14:textId="7777777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3113D35E" w14:textId="01AFC31C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39.51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0A09B1B" w14:textId="60980721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0C6B5279" w14:textId="7A29F9FF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</w:t>
            </w:r>
            <w:r w:rsidR="009C0B91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5</w:t>
            </w:r>
            <w:r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34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C47A282" w14:textId="3B8ADC2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</w:tcPr>
          <w:p w14:paraId="333211B2" w14:textId="339F3D12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14.9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2DDA38C" w14:textId="7777777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7E915" w14:textId="7857139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19.67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159F73" w14:textId="7777777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</w:tcPr>
          <w:p w14:paraId="7992C9ED" w14:textId="6A4AF29B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F59906C" w14:textId="7777777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063481" w14:textId="11345323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B193EAF" w14:textId="7777777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7286A94C" w14:textId="7EB15153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3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7.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="009C0B91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319ADC4" w14:textId="77777777" w:rsidR="00D21BC8" w:rsidRPr="00CC2BA7" w:rsidRDefault="00D21BC8" w:rsidP="00D21BC8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7B2BF411" w14:textId="0EB5D7CA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335.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9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3F3566" w14:textId="7777777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73F06264" w14:textId="02021A66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111.6</w:t>
            </w:r>
            <w:r w:rsidR="00355F7C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9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7FB9C73" w14:textId="7777777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3AADC703" w14:textId="5071F42B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6.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B892C2" w14:textId="7777777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3EE3000F" w14:textId="438440A6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(5.</w:t>
            </w:r>
            <w:r w:rsidR="009C0B91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43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586024A" w14:textId="77777777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</w:tcPr>
          <w:p w14:paraId="21128543" w14:textId="25ED8762" w:rsidR="00D21BC8" w:rsidRPr="00CC2BA7" w:rsidRDefault="00D21BC8" w:rsidP="00D21BC8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(6.5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E8F0D8A" w14:textId="77777777" w:rsidR="00D21BC8" w:rsidRPr="00CC2BA7" w:rsidRDefault="00D21BC8" w:rsidP="00D21BC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1075BCC" w14:textId="5C06DBC2" w:rsidR="00D21BC8" w:rsidRPr="00CC2BA7" w:rsidRDefault="009C0B91" w:rsidP="00D21BC8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487</w:t>
            </w:r>
            <w:r w:rsidR="00D21BC8" w:rsidRPr="00CC2BA7">
              <w:rPr>
                <w:rFonts w:asciiTheme="majorBidi" w:hAnsiTheme="majorBidi" w:cstheme="majorBidi" w:hint="cs"/>
                <w:sz w:val="17"/>
                <w:szCs w:val="17"/>
                <w:cs/>
              </w:rPr>
              <w:t>.</w:t>
            </w: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9</w:t>
            </w:r>
            <w:r w:rsidR="00355F7C" w:rsidRPr="00CC2BA7">
              <w:rPr>
                <w:rFonts w:asciiTheme="majorBidi" w:hAnsiTheme="majorBidi" w:cstheme="majorBidi"/>
                <w:sz w:val="17"/>
                <w:szCs w:val="17"/>
              </w:rPr>
              <w:t>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25973D6" w14:textId="77777777" w:rsidR="00D21BC8" w:rsidRPr="00CC2BA7" w:rsidRDefault="00D21BC8" w:rsidP="00D21BC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3CBD7A3C" w14:textId="6CA85357" w:rsidR="00D21BC8" w:rsidRPr="00CC2BA7" w:rsidRDefault="009C0B91" w:rsidP="00D21BC8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489</w:t>
            </w:r>
            <w:r w:rsidR="00D21BC8" w:rsidRPr="00CC2BA7">
              <w:rPr>
                <w:rFonts w:asciiTheme="majorBidi" w:hAnsiTheme="majorBidi" w:cstheme="majorBidi" w:hint="cs"/>
                <w:sz w:val="17"/>
                <w:szCs w:val="17"/>
                <w:cs/>
              </w:rPr>
              <w:t>.</w:t>
            </w: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67</w:t>
            </w:r>
          </w:p>
        </w:tc>
      </w:tr>
      <w:tr w:rsidR="00DC5FAC" w:rsidRPr="00CC2BA7" w14:paraId="75BCBC9C" w14:textId="77777777" w:rsidTr="00B13078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1CE16" w14:textId="77777777" w:rsidR="00DC5FAC" w:rsidRPr="00CC2BA7" w:rsidRDefault="00DC5FAC" w:rsidP="00DC5FAC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C0054" w14:textId="3FC310E2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4.89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525644A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5598D" w14:textId="24C4DE74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56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.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C95AEE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214BB" w14:textId="4EDCC530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39.51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9D23395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1B950" w14:textId="14DE1559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3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</w:rPr>
              <w:t>5</w:t>
            </w:r>
            <w:r w:rsidR="00C47E57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</w:rPr>
              <w:t>34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2FF1843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2B940" w14:textId="6F3963FA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39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.69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399B047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C8071" w14:textId="06640E43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4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4.83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A8310F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F0DA1" w14:textId="278728EB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,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46.36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E6A92A9" w14:textId="77777777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92794" w14:textId="455EB951" w:rsidR="00DC5FAC" w:rsidRPr="00CC2BA7" w:rsidRDefault="009C0B91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="00DC5FAC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,185.46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DC00580" w14:textId="22D7EAD5" w:rsidR="00DC5FAC" w:rsidRPr="00CC2BA7" w:rsidRDefault="00DC5FAC" w:rsidP="00DC5FA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FC3D7" w14:textId="56D0D591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3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="00C36FBD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7.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</w:rPr>
              <w:t>7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E28B565" w14:textId="69FBD4AA" w:rsidR="00DC5FAC" w:rsidRPr="00CC2BA7" w:rsidRDefault="00DC5FAC" w:rsidP="00DC5FAC">
            <w:pPr>
              <w:tabs>
                <w:tab w:val="decimal" w:pos="71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3B68F" w14:textId="1F76D5CC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33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</w:rPr>
              <w:t>5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.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9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3F881A" w14:textId="6C7277E9" w:rsidR="00DC5FAC" w:rsidRPr="00CC2BA7" w:rsidRDefault="00DC5FAC" w:rsidP="00DC5FAC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54CD3" w14:textId="7BE3217F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13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.4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</w:rPr>
              <w:t>3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710C66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58569" w14:textId="7244D6B7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1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7.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0BFD9E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D3C2A" w14:textId="2A41EBD8" w:rsidR="00DC5FAC" w:rsidRPr="00CC2BA7" w:rsidRDefault="00DC5FAC" w:rsidP="00DC5FA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(9.</w:t>
            </w:r>
            <w:r w:rsidR="009C0B91"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3)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AC9DFB7" w14:textId="68D5EF7B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84739" w14:textId="5DBBE008" w:rsidR="00DC5FAC" w:rsidRPr="00CC2BA7" w:rsidRDefault="00DC5FAC" w:rsidP="00DC5FAC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(13.73)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F12416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21351" w14:textId="5B56430E" w:rsidR="00DC5FAC" w:rsidRPr="00CC2BA7" w:rsidRDefault="00DC5FAC" w:rsidP="00DC5FAC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 xml:space="preserve"> 3,15</w:t>
            </w:r>
            <w:r w:rsidR="0084455D"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3.9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DABF486" w14:textId="77777777" w:rsidR="00DC5FAC" w:rsidRPr="00CC2BA7" w:rsidRDefault="00DC5FAC" w:rsidP="00DC5FA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09A4F" w14:textId="4910150E" w:rsidR="00DC5FAC" w:rsidRPr="00CC2BA7" w:rsidRDefault="00DC5FAC" w:rsidP="00DC5FA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3,6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</w:rPr>
              <w:t>54</w:t>
            </w:r>
            <w:r w:rsidR="00C47E57"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</w:rPr>
              <w:t>24</w:t>
            </w:r>
          </w:p>
        </w:tc>
      </w:tr>
      <w:tr w:rsidR="00977D0C" w:rsidRPr="00CC2BA7" w14:paraId="2767A734" w14:textId="77777777" w:rsidTr="00B13078">
        <w:trPr>
          <w:gridAfter w:val="6"/>
          <w:wAfter w:w="13481" w:type="dxa"/>
          <w:trHeight w:val="4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ACDF" w14:textId="77777777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5"/>
                <w:szCs w:val="15"/>
                <w:cs/>
                <w:lang w:val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0DF1F" w14:textId="667A6853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B9C889E" w14:textId="193F9AC0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3205DE" w14:textId="77777777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D17E1C6" w14:textId="5661AAD5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D57BF" w14:textId="77777777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45C2D06" w14:textId="77777777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83C16" w14:textId="77777777" w:rsidR="00977D0C" w:rsidRPr="00CC2BA7" w:rsidRDefault="00977D0C" w:rsidP="00977D0C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B65E9F6" w14:textId="77777777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D77A1" w14:textId="77777777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8733FAB" w14:textId="77777777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E5758" w14:textId="388F58EA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984BE" w14:textId="77777777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762238" w14:textId="373DBD5E" w:rsidR="00977D0C" w:rsidRPr="00CC2BA7" w:rsidRDefault="00977D0C" w:rsidP="00977D0C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80BBD32" w14:textId="77777777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614F0" w14:textId="4A5DE801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83DF2A2" w14:textId="22889527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921A93" w14:textId="0D643FBB" w:rsidR="00977D0C" w:rsidRPr="00CC2BA7" w:rsidRDefault="00977D0C" w:rsidP="00977D0C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125E8F" w14:textId="77777777" w:rsidR="00977D0C" w:rsidRPr="00CC2BA7" w:rsidRDefault="00977D0C" w:rsidP="00977D0C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24FAB" w14:textId="77777777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F77240C" w14:textId="77777777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E9A6D" w14:textId="76A4793C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673F09" w14:textId="77777777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A0446" w14:textId="69DE2E27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B2E0A0" w14:textId="6437D03B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022E2" w14:textId="6D40062D" w:rsidR="00977D0C" w:rsidRPr="00CC2BA7" w:rsidRDefault="00977D0C" w:rsidP="00977D0C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026F9E4" w14:textId="77777777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D65BC" w14:textId="77777777" w:rsidR="00977D0C" w:rsidRPr="00CC2BA7" w:rsidRDefault="00977D0C" w:rsidP="00977D0C">
            <w:pPr>
              <w:tabs>
                <w:tab w:val="decimal" w:pos="71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E44C931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E74C38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763DE02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8A827" w14:textId="77777777" w:rsidR="00977D0C" w:rsidRPr="00CC2BA7" w:rsidRDefault="00977D0C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</w:tr>
      <w:tr w:rsidR="00977D0C" w:rsidRPr="00CC2BA7" w14:paraId="4DE3D873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30DC" w14:textId="77777777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กำไร (ขาดทุน) จากส่วนงานที่รายงาน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D0D3FE4" w14:textId="0C2C352E" w:rsidR="00977D0C" w:rsidRPr="00CC2BA7" w:rsidRDefault="00DC5FA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(</w:t>
            </w:r>
            <w:r w:rsidR="009C0B91" w:rsidRPr="00CC2BA7">
              <w:rPr>
                <w:rFonts w:ascii="Angsana New" w:hAnsi="Angsana New"/>
                <w:color w:val="000000"/>
                <w:sz w:val="17"/>
                <w:szCs w:val="17"/>
              </w:rPr>
              <w:t>25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="Angsana New" w:hAnsi="Angsana New"/>
                <w:color w:val="000000"/>
                <w:sz w:val="17"/>
                <w:szCs w:val="17"/>
              </w:rPr>
              <w:t>6</w:t>
            </w:r>
            <w:r w:rsidR="009C0B91"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8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058CABF" w14:textId="77777777" w:rsidR="00977D0C" w:rsidRPr="00CC2BA7" w:rsidRDefault="00977D0C" w:rsidP="00977D0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966CEB6" w14:textId="0C7F2678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.6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0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8150756" w14:textId="36C2F2D2" w:rsidR="00977D0C" w:rsidRPr="00CC2BA7" w:rsidRDefault="00977D0C" w:rsidP="00977D0C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9C76BBF" w14:textId="575ED454" w:rsidR="00977D0C" w:rsidRPr="00CC2BA7" w:rsidRDefault="009C0B91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1</w:t>
            </w:r>
            <w:r w:rsidR="00470EFD" w:rsidRPr="00CC2BA7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72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27D61D1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F1E6A31" w14:textId="70FABDC0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3.38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CDC966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5835EAF" w14:textId="7E7890A7" w:rsidR="00977D0C" w:rsidRPr="00CC2BA7" w:rsidRDefault="00DC5FA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(</w:t>
            </w:r>
            <w:r w:rsidR="00004634" w:rsidRPr="00CC2BA7">
              <w:rPr>
                <w:rFonts w:ascii="Angsana New" w:hAnsi="Angsana New"/>
                <w:color w:val="000000"/>
                <w:sz w:val="17"/>
                <w:szCs w:val="17"/>
              </w:rPr>
              <w:t>1</w:t>
            </w:r>
            <w:r w:rsidR="009C0B91" w:rsidRPr="00CC2BA7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  <w:r w:rsidR="00004634" w:rsidRPr="00CC2BA7">
              <w:rPr>
                <w:rFonts w:ascii="Angsana New" w:hAnsi="Angsana New"/>
                <w:color w:val="000000"/>
                <w:sz w:val="17"/>
                <w:szCs w:val="17"/>
              </w:rPr>
              <w:t>.59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)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BD45B48" w14:textId="7B8E1A51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CBEAECD" w14:textId="664279B9" w:rsidR="00977D0C" w:rsidRPr="00CC2BA7" w:rsidRDefault="00977D0C" w:rsidP="00977D0C">
            <w:pPr>
              <w:tabs>
                <w:tab w:val="decimal" w:pos="2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.88)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44B98D" w14:textId="06B38910" w:rsidR="00977D0C" w:rsidRPr="00CC2BA7" w:rsidRDefault="00977D0C" w:rsidP="00977D0C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298F3037" w14:textId="189B60F6" w:rsidR="00977D0C" w:rsidRPr="00CC2BA7" w:rsidRDefault="009C0B91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275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8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4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5396739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639ED38" w14:textId="28066DC7" w:rsidR="00977D0C" w:rsidRPr="00CC2BA7" w:rsidRDefault="009C0B91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="00977D0C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94.69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4E4C64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1D58A5F" w14:textId="0535131A" w:rsidR="00977D0C" w:rsidRPr="00CC2BA7" w:rsidRDefault="009C0B91" w:rsidP="00977D0C">
            <w:pPr>
              <w:tabs>
                <w:tab w:val="decimal" w:pos="19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1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.</w:t>
            </w:r>
            <w:r w:rsidR="00470EFD" w:rsidRPr="00CC2BA7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82A2385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3A18A52" w14:textId="495D8C0A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</w:t>
            </w:r>
            <w:r w:rsidR="009C0B91"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.16)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7443FEF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0558CFE" w14:textId="2077C5CC" w:rsidR="00977D0C" w:rsidRPr="00CC2BA7" w:rsidRDefault="00DC5FA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(</w:t>
            </w:r>
            <w:r w:rsidR="009C0B91" w:rsidRPr="00CC2BA7">
              <w:rPr>
                <w:rFonts w:ascii="Angsana New" w:hAnsi="Angsana New"/>
                <w:color w:val="000000"/>
                <w:sz w:val="17"/>
                <w:szCs w:val="17"/>
              </w:rPr>
              <w:t>2</w:t>
            </w:r>
            <w:r w:rsidR="00004634" w:rsidRPr="00CC2BA7">
              <w:rPr>
                <w:rFonts w:ascii="Angsana New" w:hAnsi="Angsana New"/>
                <w:color w:val="000000"/>
                <w:sz w:val="17"/>
                <w:szCs w:val="17"/>
              </w:rPr>
              <w:t>7.14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D0EA597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5F39055" w14:textId="00F2A293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(34.15)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F50C7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2ECB157" w14:textId="03CB0DD6" w:rsidR="00977D0C" w:rsidRPr="00CC2BA7" w:rsidRDefault="009C0B91" w:rsidP="00977D0C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8</w:t>
            </w:r>
            <w:r w:rsidR="00A54951"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6</w:t>
            </w:r>
            <w:r w:rsidR="00355F7C" w:rsidRPr="00CC2BA7">
              <w:rPr>
                <w:rFonts w:ascii="Angsana New" w:hAnsi="Angsana New"/>
                <w:color w:val="000000"/>
                <w:sz w:val="17"/>
                <w:szCs w:val="17"/>
              </w:rPr>
              <w:t>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D5C043D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E1B6363" w14:textId="57EDA441" w:rsidR="00977D0C" w:rsidRPr="00CC2BA7" w:rsidRDefault="009C0B91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22</w:t>
            </w:r>
            <w:r w:rsidR="00052BA2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.</w:t>
            </w:r>
            <w:r w:rsidR="00470EFD"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 w:hint="cs"/>
                <w:color w:val="000000"/>
                <w:sz w:val="17"/>
                <w:szCs w:val="17"/>
              </w:rPr>
              <w:t>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BC0B4E4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1AE86646" w14:textId="36C50EB2" w:rsidR="00977D0C" w:rsidRPr="00CC2BA7" w:rsidRDefault="009C0B91" w:rsidP="00977D0C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232</w:t>
            </w:r>
            <w:r w:rsidR="00DC5FAC"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8</w:t>
            </w:r>
            <w:r w:rsidR="00355F7C" w:rsidRPr="00CC2BA7">
              <w:rPr>
                <w:rFonts w:ascii="Angsana New" w:hAnsi="Angsana New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0A83DEE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315CBDA3" w14:textId="62AC330E" w:rsidR="00977D0C" w:rsidRPr="00CC2BA7" w:rsidRDefault="009C0B91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7</w:t>
            </w: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3</w:t>
            </w:r>
            <w:r w:rsidR="00C47E57" w:rsidRPr="00CC2BA7">
              <w:rPr>
                <w:rFonts w:asciiTheme="majorBidi" w:hAnsiTheme="majorBidi" w:cstheme="majorBidi" w:hint="cs"/>
                <w:sz w:val="17"/>
                <w:szCs w:val="17"/>
                <w:cs/>
              </w:rPr>
              <w:t>.</w:t>
            </w: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52</w:t>
            </w:r>
          </w:p>
        </w:tc>
      </w:tr>
      <w:tr w:rsidR="00977D0C" w:rsidRPr="00CC2BA7" w14:paraId="7612A415" w14:textId="77777777" w:rsidTr="00B13078">
        <w:trPr>
          <w:gridAfter w:val="6"/>
          <w:wAfter w:w="13481" w:type="dxa"/>
          <w:trHeight w:val="6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3A37F" w14:textId="77777777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5D4124E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3CF2C00" w14:textId="77777777" w:rsidR="00977D0C" w:rsidRPr="00CC2BA7" w:rsidRDefault="00977D0C" w:rsidP="00977D0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DD7EAF9" w14:textId="77777777" w:rsidR="00977D0C" w:rsidRPr="00CC2BA7" w:rsidRDefault="00977D0C" w:rsidP="00977D0C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F5E064E" w14:textId="77777777" w:rsidR="00977D0C" w:rsidRPr="00CC2BA7" w:rsidRDefault="00977D0C" w:rsidP="00977D0C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24D2D9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0B9BA0F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0238226" w14:textId="77777777" w:rsidR="00977D0C" w:rsidRPr="00CC2BA7" w:rsidRDefault="00977D0C" w:rsidP="00977D0C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D44EE8F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880A19D" w14:textId="778DBEB0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9C4F0AE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3522BBD" w14:textId="4ED27DC6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64B41F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7C5EE785" w14:textId="1E531AE6" w:rsidR="00977D0C" w:rsidRPr="00CC2BA7" w:rsidRDefault="00977D0C" w:rsidP="00977D0C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FE4C67C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69F75E9" w14:textId="77777777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E7B56F2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CC33996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88507C2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02877645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1D0F1E9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7DD3E01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DA08C59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334FFF6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4C3ABD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E762B3F" w14:textId="77C2C7D8" w:rsidR="00977D0C" w:rsidRPr="00CC2BA7" w:rsidRDefault="00977D0C" w:rsidP="00977D0C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665DE69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1249C6" w14:textId="684349CB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1A4EC6C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0F0ECD9E" w14:textId="507908C6" w:rsidR="00977D0C" w:rsidRPr="00CC2BA7" w:rsidRDefault="009C0B91" w:rsidP="00977D0C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19</w:t>
            </w:r>
            <w:r w:rsidR="00DC5FAC"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47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F2ECD5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47755" w14:textId="43FDB794" w:rsidR="00977D0C" w:rsidRPr="00CC2BA7" w:rsidRDefault="009C0B91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28</w:t>
            </w:r>
            <w:r w:rsidR="00C47E57" w:rsidRPr="00CC2BA7">
              <w:rPr>
                <w:rFonts w:asciiTheme="majorBidi" w:hAnsiTheme="majorBidi" w:cstheme="majorBidi" w:hint="cs"/>
                <w:sz w:val="17"/>
                <w:szCs w:val="17"/>
                <w:cs/>
              </w:rPr>
              <w:t>.</w:t>
            </w:r>
            <w:r w:rsidRPr="00CC2BA7">
              <w:rPr>
                <w:rFonts w:asciiTheme="majorBidi" w:hAnsiTheme="majorBidi" w:cstheme="majorBidi" w:hint="cs"/>
                <w:sz w:val="17"/>
                <w:szCs w:val="17"/>
              </w:rPr>
              <w:t>44</w:t>
            </w:r>
          </w:p>
        </w:tc>
      </w:tr>
      <w:tr w:rsidR="00977D0C" w:rsidRPr="00CC2BA7" w14:paraId="03E79893" w14:textId="3B1AA51A" w:rsidTr="00B13078">
        <w:trPr>
          <w:trHeight w:val="77"/>
        </w:trPr>
        <w:tc>
          <w:tcPr>
            <w:tcW w:w="642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DC046" w14:textId="1C3D6102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lang w:val="en-GB"/>
              </w:rPr>
            </w:pPr>
            <w:r w:rsidRPr="00CC2BA7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รวมกำไรจากส่วนงานที่รายงานก่อนต้นทุนทางการเงินและภาษีเงินได้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362701" w14:textId="2BA9EFA5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A832894" w14:textId="1A9FA92A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B8A018" w14:textId="56E25516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9E2629B" w14:textId="4F2BA6EB" w:rsidR="00977D0C" w:rsidRPr="00CC2BA7" w:rsidRDefault="00977D0C" w:rsidP="00977D0C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ED9C64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52957820" w14:textId="4D7ED2CB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B2E4E9F" w14:textId="47920C43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A8B1249" w14:textId="206F80C6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4496345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E72255C" w14:textId="2F6CDC70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C10055A" w14:textId="0275426D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DAA19C0" w14:textId="7D9B5A71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1AA9C3C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3938A08F" w14:textId="05023311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74640B" w14:textId="079546C5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82EC886" w14:textId="19E53D31" w:rsidR="00977D0C" w:rsidRPr="00CC2BA7" w:rsidRDefault="00977D0C" w:rsidP="00977D0C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CF7DF2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41F6869" w14:textId="20B0997C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3F54029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B51B1" w14:textId="53677C99" w:rsidR="00977D0C" w:rsidRPr="00CC2BA7" w:rsidRDefault="009C0B91" w:rsidP="00977D0C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</w:rPr>
              <w:t>252</w:t>
            </w:r>
            <w:r w:rsidR="00A54951"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.</w:t>
            </w:r>
            <w:r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</w:rPr>
              <w:t>3</w:t>
            </w:r>
            <w:r w:rsidR="00355F7C"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169C341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440D3" w14:textId="5D00AD91" w:rsidR="00977D0C" w:rsidRPr="00CC2BA7" w:rsidRDefault="001509B3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5</w:t>
            </w:r>
            <w:r w:rsidR="009C0B91"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1</w:t>
            </w:r>
            <w:r w:rsidR="00977D0C" w:rsidRPr="00CC2BA7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.</w:t>
            </w: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96</w:t>
            </w:r>
          </w:p>
        </w:tc>
        <w:tc>
          <w:tcPr>
            <w:tcW w:w="2231" w:type="dxa"/>
          </w:tcPr>
          <w:p w14:paraId="19E2221A" w14:textId="77777777" w:rsidR="00977D0C" w:rsidRPr="00CC2BA7" w:rsidRDefault="00977D0C" w:rsidP="00977D0C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1342FAA4" w14:textId="77777777" w:rsidR="00977D0C" w:rsidRPr="00CC2BA7" w:rsidRDefault="00977D0C" w:rsidP="00977D0C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0B962C17" w14:textId="77777777" w:rsidR="00977D0C" w:rsidRPr="00CC2BA7" w:rsidRDefault="00977D0C" w:rsidP="00977D0C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1B261EE9" w14:textId="77777777" w:rsidR="00977D0C" w:rsidRPr="00CC2BA7" w:rsidRDefault="00977D0C" w:rsidP="00977D0C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207C9F19" w14:textId="77777777" w:rsidR="00977D0C" w:rsidRPr="00CC2BA7" w:rsidRDefault="00977D0C" w:rsidP="00977D0C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  <w:vAlign w:val="center"/>
          </w:tcPr>
          <w:p w14:paraId="67F03C60" w14:textId="1F5C5557" w:rsidR="00977D0C" w:rsidRPr="00CC2BA7" w:rsidRDefault="00977D0C" w:rsidP="00977D0C">
            <w:pPr>
              <w:spacing w:line="240" w:lineRule="auto"/>
              <w:jc w:val="left"/>
              <w:rPr>
                <w:sz w:val="17"/>
                <w:szCs w:val="17"/>
              </w:rPr>
            </w:pP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545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2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6</w:t>
            </w:r>
          </w:p>
        </w:tc>
      </w:tr>
      <w:tr w:rsidR="00977D0C" w:rsidRPr="00CC2BA7" w14:paraId="61824A94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50289" w14:textId="77777777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ต้นทุนทางการเงิน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14CF3862" w14:textId="5DBCC0B9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2CFAE" w14:textId="19C28072" w:rsidR="00977D0C" w:rsidRPr="00CC2BA7" w:rsidRDefault="00977D0C" w:rsidP="00977D0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2D63C60" w14:textId="7F13034C" w:rsidR="00977D0C" w:rsidRPr="00CC2BA7" w:rsidRDefault="00977D0C" w:rsidP="00977D0C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FD6F396" w14:textId="162DB609" w:rsidR="00977D0C" w:rsidRPr="00CC2BA7" w:rsidRDefault="00977D0C" w:rsidP="00977D0C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444B8A9F" w14:textId="177ACA9E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111DA65" w14:textId="16EAFFDA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4F405FF" w14:textId="0FDF573D" w:rsidR="00977D0C" w:rsidRPr="00CC2BA7" w:rsidRDefault="00977D0C" w:rsidP="00977D0C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096CF0B" w14:textId="32F61E99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1491B6CF" w14:textId="3D760DC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51EE690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D7FE119" w14:textId="6EF8B163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DEB8487" w14:textId="3166C0C4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F48000A" w14:textId="6732EB1D" w:rsidR="00977D0C" w:rsidRPr="00CC2BA7" w:rsidRDefault="00977D0C" w:rsidP="00977D0C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366709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A1B9138" w14:textId="16F3CDE3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E9F0017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D337A9" w14:textId="16AE90D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60B4F45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AECF417" w14:textId="1EB4AE20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F5CF105" w14:textId="5926408D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B971E6A" w14:textId="574DF59A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F769AEE" w14:textId="75AFA180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226ECE" w14:textId="233CD050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801C693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2BEB6B" w14:textId="291E1F56" w:rsidR="00977D0C" w:rsidRPr="00CC2BA7" w:rsidRDefault="00977D0C" w:rsidP="00977D0C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AF31E91" w14:textId="137C4485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BE89172" w14:textId="5999A149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20840D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4E76C50F" w14:textId="4D85F680" w:rsidR="00977D0C" w:rsidRPr="00CC2BA7" w:rsidRDefault="00DC5FAC" w:rsidP="00977D0C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(</w:t>
            </w:r>
            <w:r w:rsidR="009C0B91"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181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="009C0B91"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94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D729E3A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center"/>
          </w:tcPr>
          <w:p w14:paraId="712CDF60" w14:textId="2352DF3B" w:rsidR="00977D0C" w:rsidRPr="00CC2BA7" w:rsidRDefault="00977D0C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17"/>
                <w:szCs w:val="17"/>
              </w:rPr>
              <w:t>222</w:t>
            </w:r>
            <w:r w:rsidRPr="00CC2BA7">
              <w:rPr>
                <w:rFonts w:asciiTheme="majorBidi" w:hAnsiTheme="majorBidi" w:cstheme="majorBidi"/>
                <w:sz w:val="17"/>
                <w:szCs w:val="17"/>
              </w:rPr>
              <w:t>.4</w:t>
            </w:r>
            <w:r w:rsidR="00470EFD" w:rsidRPr="00CC2BA7">
              <w:rPr>
                <w:rFonts w:asciiTheme="majorBidi" w:hAnsiTheme="majorBidi" w:cstheme="majorBidi" w:hint="cs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 w:hint="cs"/>
                <w:sz w:val="17"/>
                <w:szCs w:val="17"/>
                <w:cs/>
              </w:rPr>
              <w:t>)</w:t>
            </w:r>
          </w:p>
        </w:tc>
      </w:tr>
      <w:tr w:rsidR="00977D0C" w:rsidRPr="00CC2BA7" w14:paraId="3F544D31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EE66" w14:textId="199C01FB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ส่วนแบ่งกำไร</w:t>
            </w:r>
            <w:r w:rsidR="00EC2C02" w:rsidRPr="00CC2BA7">
              <w:rPr>
                <w:rFonts w:asciiTheme="majorBidi" w:hAnsiTheme="majorBidi" w:cstheme="majorBidi" w:hint="cs"/>
                <w:color w:val="000000"/>
                <w:spacing w:val="-4"/>
                <w:sz w:val="17"/>
                <w:szCs w:val="17"/>
                <w:cs/>
                <w:lang w:val="en-GB"/>
              </w:rPr>
              <w:t xml:space="preserve"> (ขาดทุน) </w:t>
            </w:r>
            <w:r w:rsidRPr="00CC2BA7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ของบริษัทร่วม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08DA8B5" w14:textId="21617DF2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58DDF93" w14:textId="44D7BD21" w:rsidR="00977D0C" w:rsidRPr="00CC2BA7" w:rsidRDefault="00977D0C" w:rsidP="00977D0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EC6F09A" w14:textId="35451D32" w:rsidR="00977D0C" w:rsidRPr="00CC2BA7" w:rsidRDefault="00977D0C" w:rsidP="00977D0C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1093ADC" w14:textId="77777777" w:rsidR="00977D0C" w:rsidRPr="00CC2BA7" w:rsidRDefault="00977D0C" w:rsidP="00977D0C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A23C784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9A9D245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2F46733" w14:textId="77777777" w:rsidR="00977D0C" w:rsidRPr="00CC2BA7" w:rsidRDefault="00977D0C" w:rsidP="00977D0C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3527E9F7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7478BC9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ECA7CCD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922BC0E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956164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62048" w14:textId="27CA8D86" w:rsidR="00977D0C" w:rsidRPr="00CC2BA7" w:rsidRDefault="00977D0C" w:rsidP="00977D0C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D133D0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CBD7B3F" w14:textId="4907A352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C2DDAB5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2C1BC8" w14:textId="2B4C8629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532B32E" w14:textId="2403E9C0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510B85D" w14:textId="78BED99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7D7D9AA7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6A2F4D3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4971BBE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1020BC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9C4CEE6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7E42181B" w14:textId="77777777" w:rsidR="00977D0C" w:rsidRPr="00CC2BA7" w:rsidRDefault="00977D0C" w:rsidP="00977D0C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A3B9BF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4C19AAA1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0FB3BEF4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7DB14FA8" w14:textId="26734874" w:rsidR="00977D0C" w:rsidRPr="00CC2BA7" w:rsidRDefault="00DC5FAC" w:rsidP="00977D0C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(</w:t>
            </w:r>
            <w:r w:rsidR="00470EFD"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="00470EFD"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0</w:t>
            </w:r>
            <w:r w:rsidR="009C0B91"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9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649E901" w14:textId="51440B5D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2C7C8057" w14:textId="389FF57C" w:rsidR="00977D0C" w:rsidRPr="00CC2BA7" w:rsidRDefault="009C0B91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0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.</w:t>
            </w:r>
            <w:r w:rsidRPr="00CC2BA7">
              <w:rPr>
                <w:rFonts w:asciiTheme="majorBidi" w:hAnsiTheme="majorBidi" w:cstheme="majorBidi"/>
                <w:sz w:val="17"/>
                <w:szCs w:val="17"/>
              </w:rPr>
              <w:t>0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5</w:t>
            </w:r>
          </w:p>
        </w:tc>
      </w:tr>
      <w:tr w:rsidR="00977D0C" w:rsidRPr="00CC2BA7" w14:paraId="3E642151" w14:textId="77777777" w:rsidTr="00B13078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247F" w14:textId="77777777" w:rsidR="00977D0C" w:rsidRPr="00CC2BA7" w:rsidRDefault="00977D0C" w:rsidP="00977D0C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กำไรก่อนภาษีเงินได้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8DEF1DA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BF1309A" w14:textId="77777777" w:rsidR="00977D0C" w:rsidRPr="00CC2BA7" w:rsidRDefault="00977D0C" w:rsidP="00977D0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6EE2802D" w14:textId="77777777" w:rsidR="00977D0C" w:rsidRPr="00CC2BA7" w:rsidRDefault="00977D0C" w:rsidP="00977D0C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25C1E7C" w14:textId="77777777" w:rsidR="00977D0C" w:rsidRPr="00CC2BA7" w:rsidRDefault="00977D0C" w:rsidP="00977D0C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30A3053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8EC9940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7C00678" w14:textId="77777777" w:rsidR="00977D0C" w:rsidRPr="00CC2BA7" w:rsidRDefault="00977D0C" w:rsidP="00977D0C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CC4D161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5A16162" w14:textId="50A3ED2A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B21E337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E167D10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FC89E9C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E79B1AB" w14:textId="27AE5216" w:rsidR="00977D0C" w:rsidRPr="00CC2BA7" w:rsidRDefault="00977D0C" w:rsidP="00977D0C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DA1D5A5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48E03B1" w14:textId="77777777" w:rsidR="00977D0C" w:rsidRPr="00CC2BA7" w:rsidRDefault="00977D0C" w:rsidP="00977D0C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73074BF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8FB75E4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1E66FA4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055A8D1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13A2349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E685453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377E5D3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29B871E5" w14:textId="62541BC6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F63868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7DEBBEF" w14:textId="77777777" w:rsidR="00977D0C" w:rsidRPr="00CC2BA7" w:rsidRDefault="00977D0C" w:rsidP="00977D0C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6DC849B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4D824C6" w14:textId="77777777" w:rsidR="00977D0C" w:rsidRPr="00CC2BA7" w:rsidRDefault="00977D0C" w:rsidP="00977D0C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3077A25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5E2D1" w14:textId="74C11B31" w:rsidR="00977D0C" w:rsidRPr="00CC2BA7" w:rsidRDefault="009C0B91" w:rsidP="00977D0C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</w:rPr>
              <w:t>7</w:t>
            </w:r>
            <w:r w:rsidR="00470EFD" w:rsidRPr="00CC2BA7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</w:rPr>
              <w:t>0</w:t>
            </w:r>
            <w:r w:rsidR="00A54951" w:rsidRPr="00CC2BA7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</w:rPr>
              <w:t>2</w:t>
            </w:r>
            <w:r w:rsidR="00355F7C" w:rsidRPr="00CC2BA7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E3B2BB1" w14:textId="77777777" w:rsidR="00977D0C" w:rsidRPr="00CC2BA7" w:rsidRDefault="00977D0C" w:rsidP="00977D0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07EEE3" w14:textId="2C4ADBCD" w:rsidR="00977D0C" w:rsidRPr="00CC2BA7" w:rsidRDefault="009C0B91" w:rsidP="00977D0C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2</w:t>
            </w:r>
            <w:r w:rsidR="00977D0C" w:rsidRPr="00CC2BA7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79.61</w:t>
            </w:r>
          </w:p>
        </w:tc>
      </w:tr>
      <w:tr w:rsidR="008355FD" w:rsidRPr="00CC2BA7" w14:paraId="705E6E7B" w14:textId="77777777" w:rsidTr="00977D0C">
        <w:trPr>
          <w:gridAfter w:val="6"/>
          <w:wAfter w:w="13481" w:type="dxa"/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EEE04" w14:textId="77777777" w:rsidR="008355FD" w:rsidRPr="00CC2BA7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EDDD97C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FED2F35" w14:textId="77777777" w:rsidR="008355FD" w:rsidRPr="00CC2BA7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938D0D5" w14:textId="77777777" w:rsidR="008355FD" w:rsidRPr="00CC2BA7" w:rsidRDefault="008355FD" w:rsidP="000B013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33B04748" w14:textId="77777777" w:rsidR="008355FD" w:rsidRPr="00CC2BA7" w:rsidRDefault="008355FD" w:rsidP="000B013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CAB6F13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D0DE2E" w14:textId="77777777" w:rsidR="008355FD" w:rsidRPr="00CC2BA7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2E85FFB" w14:textId="77777777" w:rsidR="008355FD" w:rsidRPr="00CC2BA7" w:rsidRDefault="008355FD" w:rsidP="000B013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7B6EEC8" w14:textId="77777777" w:rsidR="008355FD" w:rsidRPr="00CC2BA7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FF35D40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64D3DFB" w14:textId="77777777" w:rsidR="008355FD" w:rsidRPr="00CC2BA7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C4FCF4E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D0A665" w14:textId="77777777" w:rsidR="008355FD" w:rsidRPr="00CC2BA7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1B8C6056" w14:textId="1EFB156F" w:rsidR="008355FD" w:rsidRPr="00CC2BA7" w:rsidRDefault="008355FD" w:rsidP="000B01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3588F97" w14:textId="3D20B599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7899795" w14:textId="31D07962" w:rsidR="008355FD" w:rsidRPr="00CC2BA7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88EF31" w14:textId="3A62B9C0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4D1040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B756534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71B862C4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9B1E21A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83BE4AC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C08389" w14:textId="77777777" w:rsidR="008355FD" w:rsidRPr="00CC2BA7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082EB92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99420D8" w14:textId="77777777" w:rsidR="008355FD" w:rsidRPr="00CC2BA7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2BCF262" w14:textId="77777777" w:rsidR="008355FD" w:rsidRPr="00CC2BA7" w:rsidRDefault="008355FD" w:rsidP="000B013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5AB7370" w14:textId="77777777" w:rsidR="008355FD" w:rsidRPr="00CC2BA7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D7887B8" w14:textId="77777777" w:rsidR="008355FD" w:rsidRPr="00CC2BA7" w:rsidRDefault="008355FD" w:rsidP="000B01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3FB9D99" w14:textId="77777777" w:rsidR="008355FD" w:rsidRPr="00CC2BA7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D9C4E2" w14:textId="3E24B6A2" w:rsidR="008355FD" w:rsidRPr="00CC2BA7" w:rsidRDefault="008355FD" w:rsidP="000B013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B62E4D2" w14:textId="77777777" w:rsidR="008355FD" w:rsidRPr="00CC2BA7" w:rsidRDefault="008355FD" w:rsidP="000B01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F13A81" w14:textId="77777777" w:rsidR="008355FD" w:rsidRPr="00CC2BA7" w:rsidRDefault="008355FD" w:rsidP="000B0131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8355FD" w:rsidRPr="00CC2BA7" w14:paraId="1845D28D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EC8D7" w14:textId="75BA07EA" w:rsidR="008355FD" w:rsidRPr="00CC2BA7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 xml:space="preserve">ณ วันที่ </w:t>
            </w:r>
            <w:r w:rsidR="00977D0C" w:rsidRPr="00CC2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 xml:space="preserve">31 </w:t>
            </w:r>
            <w:r w:rsidR="00977D0C" w:rsidRPr="00CC2BA7">
              <w:rPr>
                <w:rFonts w:asciiTheme="majorBidi" w:hAnsi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 xml:space="preserve">ธันวาคม  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>/ 3</w:t>
            </w:r>
            <w:r w:rsidR="009C0B91" w:rsidRPr="00CC2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 xml:space="preserve"> 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กันยายน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70ABBE36" w14:textId="5EB506C3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7AD2338" w14:textId="77777777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82CC9BA" w14:textId="3631E7C9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943A8C2" w14:textId="77777777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3ADD932" w14:textId="1747ECA0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7207EA" w14:textId="77777777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4A6710E" w14:textId="5DB96C0A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04BDFC8" w14:textId="77777777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09D4D041" w14:textId="20D72961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4603DD" w14:textId="77777777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D0EFC3E" w14:textId="3BDAF09B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EFB0E3" w14:textId="77777777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061D08D" w14:textId="0236CEC2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38A9421" w14:textId="77777777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66186D7" w14:textId="1396DBDA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67E9934" w14:textId="77777777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1C85B73" w14:textId="5B4F0559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E691269" w14:textId="42C5A102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FF4127F" w14:textId="192C59DD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8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11766F80" w14:textId="38BC76D9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7A0416B" w14:textId="347234F1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9FA5707" w14:textId="49FF403E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3E96104" w14:textId="06686D80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3B9625" w14:textId="79448DD0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27FBCC0E" w14:textId="26332885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1CFFAEC" w14:textId="1FE5853B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2D9EE4D" w14:textId="68F45E89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D97CD27" w14:textId="77777777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3A61F17" w14:textId="62550AA5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703B1F5" w14:textId="77777777" w:rsidR="008355FD" w:rsidRPr="00CC2BA7" w:rsidRDefault="008355FD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63CF06D4" w14:textId="03D7A823" w:rsidR="008355FD" w:rsidRPr="00CC2BA7" w:rsidRDefault="009C0B91" w:rsidP="000B01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="008355FD" w:rsidRPr="00CC2BA7">
              <w:rPr>
                <w:rFonts w:asciiTheme="majorBidi" w:hAnsiTheme="majorBidi" w:cstheme="majorBidi"/>
                <w:sz w:val="17"/>
                <w:szCs w:val="17"/>
              </w:rPr>
              <w:t>56</w:t>
            </w:r>
            <w:r w:rsidR="00977D0C" w:rsidRPr="00CC2BA7">
              <w:rPr>
                <w:rFonts w:asciiTheme="majorBidi" w:hAnsiTheme="majorBidi" w:cstheme="majorBidi"/>
                <w:sz w:val="17"/>
                <w:szCs w:val="17"/>
              </w:rPr>
              <w:t>8</w:t>
            </w:r>
          </w:p>
        </w:tc>
      </w:tr>
      <w:tr w:rsidR="008355FD" w:rsidRPr="00CC2BA7" w14:paraId="12F4E018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D0299" w14:textId="77777777" w:rsidR="008355FD" w:rsidRPr="00CC2BA7" w:rsidRDefault="008355FD" w:rsidP="000B013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13260" w:type="dxa"/>
            <w:gridSpan w:val="31"/>
            <w:tcBorders>
              <w:left w:val="nil"/>
              <w:right w:val="nil"/>
            </w:tcBorders>
            <w:vAlign w:val="center"/>
          </w:tcPr>
          <w:p w14:paraId="498874C7" w14:textId="0F25B74B" w:rsidR="008355FD" w:rsidRPr="00CC2BA7" w:rsidRDefault="008355FD" w:rsidP="000B0131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CC2BA7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(</w:t>
            </w:r>
            <w:r w:rsidRPr="00CC2BA7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  <w:cs/>
              </w:rPr>
              <w:t>ล้านบาท</w:t>
            </w:r>
            <w:r w:rsidRPr="00CC2BA7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)</w:t>
            </w:r>
          </w:p>
        </w:tc>
      </w:tr>
      <w:tr w:rsidR="00381C0F" w:rsidRPr="00CC2BA7" w14:paraId="14DAD272" w14:textId="77777777" w:rsidTr="00B13078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15C31" w14:textId="77777777" w:rsidR="00381C0F" w:rsidRPr="00CC2BA7" w:rsidRDefault="00381C0F" w:rsidP="00381C0F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1FAB937" w14:textId="5667960C" w:rsidR="00381C0F" w:rsidRPr="00CC2BA7" w:rsidRDefault="009C0B91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5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37</w:t>
            </w:r>
            <w:r w:rsidR="00470EFD" w:rsidRPr="00CC2BA7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41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AA03EBC" w14:textId="77777777" w:rsidR="00381C0F" w:rsidRPr="00CC2BA7" w:rsidRDefault="00381C0F" w:rsidP="00381C0F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0937E46" w14:textId="0403169A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5,544.36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5602451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45DE595" w14:textId="677542F3" w:rsidR="00381C0F" w:rsidRPr="00CC2BA7" w:rsidRDefault="009C0B91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1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517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87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13D5AC6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9D02901" w14:textId="7714542F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1,53</w:t>
            </w:r>
            <w:r w:rsidR="009C0B91" w:rsidRPr="00CC2BA7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.</w:t>
            </w:r>
            <w:r w:rsidR="009C0B91" w:rsidRPr="00CC2BA7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1C20BB6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484B17" w14:textId="6F83C6B4" w:rsidR="00381C0F" w:rsidRPr="00CC2BA7" w:rsidRDefault="009C0B91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1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370</w:t>
            </w:r>
            <w:r w:rsidR="00A54951"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="00004634" w:rsidRPr="00CC2BA7">
              <w:rPr>
                <w:rFonts w:ascii="Angsana New" w:hAnsi="Angsana New"/>
                <w:color w:val="000000"/>
                <w:sz w:val="17"/>
                <w:szCs w:val="17"/>
              </w:rPr>
              <w:t>19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C758281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31C5DD7" w14:textId="3041600F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1,388.5</w:t>
            </w:r>
            <w:r w:rsidR="009C0B91" w:rsidRPr="00CC2BA7">
              <w:rPr>
                <w:rFonts w:ascii="Angsana New" w:hAnsi="Angsana New"/>
                <w:color w:val="000000"/>
                <w:sz w:val="17"/>
                <w:szCs w:val="17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248C5D0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6CD9AC0E" w14:textId="55D8B8D0" w:rsidR="00381C0F" w:rsidRPr="00CC2BA7" w:rsidRDefault="009C0B91" w:rsidP="00381C0F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23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195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  <w:cs/>
              </w:rPr>
              <w:t>.</w:t>
            </w:r>
            <w:r w:rsidR="00470EFD" w:rsidRPr="00CC2BA7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5AA90CA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B819164" w14:textId="7E61F89B" w:rsidR="00381C0F" w:rsidRPr="00CC2BA7" w:rsidRDefault="009C0B91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2</w:t>
            </w:r>
            <w:r w:rsidR="00381C0F" w:rsidRPr="00CC2BA7">
              <w:rPr>
                <w:rFonts w:ascii="Angsana New" w:hAnsi="Angsana New"/>
                <w:color w:val="000000"/>
                <w:sz w:val="17"/>
                <w:szCs w:val="17"/>
              </w:rPr>
              <w:t>3,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  <w:r w:rsidR="00381C0F" w:rsidRPr="00CC2BA7">
              <w:rPr>
                <w:rFonts w:ascii="Angsana New" w:hAnsi="Angsana New"/>
                <w:color w:val="000000"/>
                <w:sz w:val="17"/>
                <w:szCs w:val="17"/>
              </w:rPr>
              <w:t>47.19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4B3747C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38873A5" w14:textId="7F454521" w:rsidR="00381C0F" w:rsidRPr="00CC2BA7" w:rsidRDefault="009C0B91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2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89</w:t>
            </w:r>
            <w:r w:rsidR="00A54951"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25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4C93610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62BFBB2" w14:textId="6D487029" w:rsidR="00381C0F" w:rsidRPr="00CC2BA7" w:rsidRDefault="009C0B91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2</w:t>
            </w:r>
            <w:r w:rsidR="00381C0F" w:rsidRPr="00CC2BA7">
              <w:rPr>
                <w:rFonts w:ascii="Angsana New" w:hAnsi="Angsana New"/>
                <w:color w:val="000000"/>
                <w:sz w:val="17"/>
                <w:szCs w:val="17"/>
              </w:rPr>
              <w:t>,187.19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063CD7B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FCEBE26" w14:textId="20541A28" w:rsidR="00381C0F" w:rsidRPr="00CC2BA7" w:rsidRDefault="009C0B91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2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55</w:t>
            </w:r>
            <w:r w:rsidR="00004634" w:rsidRPr="00CC2BA7">
              <w:rPr>
                <w:rFonts w:ascii="Angsana New" w:hAnsi="Angsana New"/>
                <w:color w:val="000000"/>
                <w:sz w:val="17"/>
                <w:szCs w:val="17"/>
              </w:rPr>
              <w:t>5.79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961A92C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2A3D001" w14:textId="20A896B1" w:rsidR="00381C0F" w:rsidRPr="00CC2BA7" w:rsidRDefault="009C0B91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2</w:t>
            </w:r>
            <w:r w:rsidR="00381C0F" w:rsidRPr="00CC2BA7">
              <w:rPr>
                <w:rFonts w:ascii="Angsana New" w:hAnsi="Angsana New"/>
                <w:color w:val="000000"/>
                <w:sz w:val="17"/>
                <w:szCs w:val="17"/>
              </w:rPr>
              <w:t>,458.88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6F9A18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1775B7E" w14:textId="329361AF" w:rsidR="00381C0F" w:rsidRPr="00CC2BA7" w:rsidRDefault="009C0B91" w:rsidP="00381C0F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38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4</w:t>
            </w:r>
            <w:r w:rsidR="005D5FBF"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4</w:t>
            </w:r>
            <w:r w:rsidR="00470EFD"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AFDC344" w14:textId="77777777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4390762" w14:textId="2CFFCBAB" w:rsidR="00381C0F" w:rsidRPr="00CC2BA7" w:rsidRDefault="00381C0F" w:rsidP="00381C0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384.76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ADD01DC" w14:textId="77777777" w:rsidR="00381C0F" w:rsidRPr="00CC2BA7" w:rsidRDefault="00381C0F" w:rsidP="00381C0F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B9D24CC" w14:textId="28EA28C1" w:rsidR="00381C0F" w:rsidRPr="00CC2BA7" w:rsidRDefault="009C0B91" w:rsidP="00381C0F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36</w:t>
            </w:r>
            <w:r w:rsidR="00DC5FAC" w:rsidRPr="00CC2BA7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="0084455D" w:rsidRPr="00CC2BA7">
              <w:rPr>
                <w:rFonts w:ascii="Angsana New" w:hAnsi="Angsana New"/>
                <w:color w:val="000000"/>
                <w:sz w:val="17"/>
                <w:szCs w:val="17"/>
              </w:rPr>
              <w:t>48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2</w:t>
            </w:r>
            <w:r w:rsidR="00B04CC8" w:rsidRPr="00CC2BA7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 w:hint="cs"/>
                <w:color w:val="000000"/>
                <w:sz w:val="17"/>
                <w:szCs w:val="17"/>
              </w:rPr>
              <w:t>93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69971B6" w14:textId="77777777" w:rsidR="00381C0F" w:rsidRPr="00CC2BA7" w:rsidRDefault="00381C0F" w:rsidP="00381C0F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27AC3786" w14:textId="0413563D" w:rsidR="00381C0F" w:rsidRPr="00CC2BA7" w:rsidRDefault="00381C0F" w:rsidP="00381C0F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36,54</w:t>
            </w:r>
            <w:r w:rsidR="009C0B91" w:rsidRPr="00CC2BA7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.98</w:t>
            </w:r>
          </w:p>
        </w:tc>
      </w:tr>
      <w:tr w:rsidR="00DA49C4" w:rsidRPr="00CC2BA7" w14:paraId="4DA3E7A9" w14:textId="77777777" w:rsidTr="001E11B0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ED52DC" w14:textId="1486676E" w:rsidR="00B04CC8" w:rsidRPr="00CC2BA7" w:rsidRDefault="00B04CC8" w:rsidP="00DA49C4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color w:val="000000"/>
                <w:spacing w:val="-4"/>
                <w:sz w:val="17"/>
                <w:szCs w:val="17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89088E1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DFFA1A" w14:textId="77777777" w:rsidR="00DA49C4" w:rsidRPr="00CC2BA7" w:rsidRDefault="00DA49C4" w:rsidP="00DA49C4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A8A9388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614AAB4F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89AECEA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A7F801C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862875D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06EFE8C9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C20D02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B79E315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E09A946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AF93A9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07AD6" w14:textId="77777777" w:rsidR="00DA49C4" w:rsidRPr="00CC2BA7" w:rsidRDefault="00DA49C4" w:rsidP="00DA49C4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0351F4F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0FF030C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224CC30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BA0556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36B7B0E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D5C6E26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6DFA8C22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FDED682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2D81144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161B47F4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A424D9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7265E11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F385B9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A5DD1FE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C4DB133" w14:textId="77777777" w:rsidR="00DA49C4" w:rsidRPr="00CC2BA7" w:rsidRDefault="00DA49C4" w:rsidP="00DA49C4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5B93C6A5" w14:textId="288043AA" w:rsidR="00DA49C4" w:rsidRPr="00CC2BA7" w:rsidRDefault="009C0B91" w:rsidP="00DA49C4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CC2BA7">
              <w:rPr>
                <w:rFonts w:asciiTheme="majorBidi" w:hAnsiTheme="majorBidi"/>
                <w:sz w:val="17"/>
                <w:szCs w:val="17"/>
              </w:rPr>
              <w:t>34</w:t>
            </w:r>
            <w:r w:rsidR="00DA49C4" w:rsidRPr="00CC2BA7">
              <w:rPr>
                <w:rFonts w:asciiTheme="majorBidi" w:hAnsiTheme="majorBidi"/>
                <w:sz w:val="17"/>
                <w:szCs w:val="17"/>
                <w:cs/>
              </w:rPr>
              <w:t>.</w:t>
            </w:r>
            <w:r w:rsidRPr="00CC2BA7">
              <w:rPr>
                <w:rFonts w:asciiTheme="majorBidi" w:hAnsiTheme="majorBidi"/>
                <w:sz w:val="17"/>
                <w:szCs w:val="17"/>
              </w:rPr>
              <w:t>6</w:t>
            </w:r>
            <w:r w:rsidR="00470EFD" w:rsidRPr="00CC2BA7">
              <w:rPr>
                <w:rFonts w:asciiTheme="majorBidi" w:hAnsiTheme="majorBidi"/>
                <w:sz w:val="17"/>
                <w:szCs w:val="17"/>
              </w:rPr>
              <w:t>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F388EF8" w14:textId="77777777" w:rsidR="00DA49C4" w:rsidRPr="00CC2BA7" w:rsidRDefault="00DA49C4" w:rsidP="00DA49C4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47D19091" w14:textId="737DD49A" w:rsidR="00DA49C4" w:rsidRPr="00CC2BA7" w:rsidRDefault="00DA49C4" w:rsidP="00DA49C4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color w:val="000000"/>
                <w:sz w:val="17"/>
                <w:szCs w:val="17"/>
              </w:rPr>
              <w:t>137.69</w:t>
            </w:r>
          </w:p>
        </w:tc>
      </w:tr>
      <w:tr w:rsidR="00DA49C4" w:rsidRPr="00CC2BA7" w14:paraId="7587A685" w14:textId="77777777" w:rsidTr="001E11B0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7D50EC" w14:textId="538FAC2F" w:rsidR="00DA49C4" w:rsidRPr="00CC2BA7" w:rsidRDefault="00B04CC8" w:rsidP="00DA49C4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รวมสินทรัพย์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7961E71" w14:textId="77777777" w:rsidR="00DA49C4" w:rsidRPr="00CC2BA7" w:rsidRDefault="00DA49C4" w:rsidP="00DA49C4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51A8B13" w14:textId="77777777" w:rsidR="00DA49C4" w:rsidRPr="00CC2BA7" w:rsidRDefault="00DA49C4" w:rsidP="00DA49C4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6563052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53887A27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5C30522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5A8B076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38660CF" w14:textId="77777777" w:rsidR="00DA49C4" w:rsidRPr="00CC2BA7" w:rsidRDefault="00DA49C4" w:rsidP="00DA49C4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553C92AE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FD400DE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320E74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2614EC2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A17416B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93570A6" w14:textId="77777777" w:rsidR="00DA49C4" w:rsidRPr="00CC2BA7" w:rsidRDefault="00DA49C4" w:rsidP="00DA49C4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22F74C8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1A00CC0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415F167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DAB31E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916504D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81381FA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3F6E0BCB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BC73885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4D034FD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28D8C53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B4D31C1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B7A9EA5" w14:textId="77777777" w:rsidR="00DA49C4" w:rsidRPr="00CC2BA7" w:rsidRDefault="00DA49C4" w:rsidP="00DA49C4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A24D836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2877943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52440409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5BC17C" w14:textId="78F027CA" w:rsidR="00DA49C4" w:rsidRPr="00CC2BA7" w:rsidRDefault="009C0B91" w:rsidP="00DA49C4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36</w:t>
            </w:r>
            <w:r w:rsidR="00DA49C4" w:rsidRPr="00CC2BA7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,</w:t>
            </w:r>
            <w:r w:rsidRPr="00CC2BA7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</w:rPr>
              <w:t>517</w:t>
            </w:r>
            <w:r w:rsidR="00B04CC8" w:rsidRPr="00CC2BA7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.</w:t>
            </w:r>
            <w:r w:rsidRPr="00CC2BA7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</w:rPr>
              <w:t>53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91A8152" w14:textId="77777777" w:rsidR="00DA49C4" w:rsidRPr="00CC2BA7" w:rsidRDefault="00DA49C4" w:rsidP="00DA49C4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0075F" w14:textId="398BADCB" w:rsidR="00DA49C4" w:rsidRPr="00CC2BA7" w:rsidRDefault="00DA49C4" w:rsidP="00DA49C4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CC2BA7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36,678.67</w:t>
            </w:r>
          </w:p>
        </w:tc>
      </w:tr>
    </w:tbl>
    <w:p w14:paraId="52988ED8" w14:textId="4D3EF4AF" w:rsidR="00A92BEC" w:rsidRPr="00CC2BA7" w:rsidRDefault="00A92BEC" w:rsidP="000B0131">
      <w:pPr>
        <w:rPr>
          <w:sz w:val="16"/>
          <w:szCs w:val="16"/>
          <w:cs/>
        </w:rPr>
        <w:sectPr w:rsidR="00A92BEC" w:rsidRPr="00CC2BA7" w:rsidSect="00B53155">
          <w:headerReference w:type="default" r:id="rId13"/>
          <w:footerReference w:type="default" r:id="rId14"/>
          <w:pgSz w:w="16834" w:h="11909" w:orient="landscape" w:code="9"/>
          <w:pgMar w:top="691" w:right="1152" w:bottom="446" w:left="1152" w:header="720" w:footer="720" w:gutter="0"/>
          <w:cols w:space="720"/>
        </w:sectPr>
      </w:pPr>
    </w:p>
    <w:p w14:paraId="05D19210" w14:textId="77753B67" w:rsidR="00997299" w:rsidRPr="00CC2BA7" w:rsidRDefault="00997299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0ADAF5FA" w14:textId="548BD73D" w:rsidR="00427705" w:rsidRPr="00CC2BA7" w:rsidRDefault="00427705" w:rsidP="000B0131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3A4F4AC7" w:rsidR="00427705" w:rsidRPr="00CC2BA7" w:rsidRDefault="00427705" w:rsidP="000B0131">
      <w:pPr>
        <w:ind w:left="540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pacing w:val="-4"/>
          <w:sz w:val="28"/>
          <w:szCs w:val="28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381C0F" w:rsidRPr="00CC2BA7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="00381C0F" w:rsidRPr="00CC2BA7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381C0F" w:rsidRPr="00CC2BA7">
        <w:rPr>
          <w:rFonts w:ascii="Angsana New" w:hAnsi="Angsana New"/>
          <w:spacing w:val="-4"/>
          <w:sz w:val="28"/>
          <w:szCs w:val="28"/>
        </w:rPr>
        <w:t>31</w:t>
      </w:r>
      <w:r w:rsidR="00381C0F" w:rsidRPr="00CC2BA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</w:t>
      </w:r>
      <w:r w:rsidR="00381C0F" w:rsidRPr="00CC2BA7">
        <w:rPr>
          <w:rFonts w:ascii="Angsana New" w:hAnsi="Angsana New"/>
          <w:spacing w:val="-4"/>
          <w:sz w:val="28"/>
          <w:szCs w:val="28"/>
        </w:rPr>
        <w:t xml:space="preserve"> </w:t>
      </w:r>
      <w:r w:rsidR="009C0B91" w:rsidRPr="00CC2BA7">
        <w:rPr>
          <w:rFonts w:ascii="Angsana New" w:hAnsi="Angsana New"/>
          <w:spacing w:val="-4"/>
          <w:sz w:val="28"/>
          <w:szCs w:val="28"/>
        </w:rPr>
        <w:t>2</w:t>
      </w:r>
      <w:r w:rsidR="00F92AA7" w:rsidRPr="00CC2BA7">
        <w:rPr>
          <w:rFonts w:ascii="Angsana New" w:hAnsi="Angsana New"/>
          <w:spacing w:val="-4"/>
          <w:sz w:val="28"/>
          <w:szCs w:val="28"/>
        </w:rPr>
        <w:t>568</w:t>
      </w:r>
      <w:r w:rsidR="00F92AA7" w:rsidRPr="00CC2BA7">
        <w:rPr>
          <w:rFonts w:ascii="Angsana New" w:hAnsi="Angsana New"/>
          <w:sz w:val="28"/>
          <w:szCs w:val="28"/>
        </w:rPr>
        <w:t xml:space="preserve"> </w:t>
      </w:r>
      <w:r w:rsidR="006C2D0F" w:rsidRPr="00CC2BA7">
        <w:rPr>
          <w:rFonts w:ascii="Angsana New" w:hAnsi="Angsana New"/>
          <w:sz w:val="28"/>
          <w:szCs w:val="28"/>
          <w:cs/>
        </w:rPr>
        <w:t>คือร้อยละ</w:t>
      </w:r>
      <w:r w:rsidR="006C2D0F" w:rsidRPr="00CC2BA7">
        <w:rPr>
          <w:rFonts w:ascii="Angsana New" w:hAnsi="Angsana New"/>
          <w:sz w:val="28"/>
          <w:szCs w:val="28"/>
        </w:rPr>
        <w:t xml:space="preserve"> 64.55 </w:t>
      </w:r>
      <w:r w:rsidR="006C2D0F" w:rsidRPr="00CC2BA7">
        <w:rPr>
          <w:rFonts w:ascii="Angsana New" w:hAnsi="Angsana New"/>
          <w:i/>
          <w:iCs/>
          <w:sz w:val="28"/>
          <w:szCs w:val="28"/>
        </w:rPr>
        <w:t>(</w:t>
      </w:r>
      <w:r w:rsidR="005D3941" w:rsidRPr="00CC2BA7">
        <w:rPr>
          <w:rFonts w:ascii="Angsana New" w:hAnsi="Angsana New"/>
          <w:i/>
          <w:iCs/>
          <w:sz w:val="28"/>
          <w:szCs w:val="28"/>
        </w:rPr>
        <w:t xml:space="preserve">31 </w:t>
      </w:r>
      <w:r w:rsidR="005D3941" w:rsidRPr="00CC2BA7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9C0B91" w:rsidRPr="00CC2BA7">
        <w:rPr>
          <w:rFonts w:ascii="Angsana New" w:hAnsi="Angsana New"/>
          <w:i/>
          <w:iCs/>
          <w:sz w:val="28"/>
          <w:szCs w:val="28"/>
        </w:rPr>
        <w:t>2</w:t>
      </w:r>
      <w:r w:rsidR="00CA53C1" w:rsidRPr="00CC2BA7">
        <w:rPr>
          <w:rFonts w:ascii="Angsana New" w:hAnsi="Angsana New"/>
          <w:i/>
          <w:iCs/>
          <w:sz w:val="28"/>
          <w:szCs w:val="28"/>
        </w:rPr>
        <w:t>56</w:t>
      </w:r>
      <w:r w:rsidR="00F92AA7" w:rsidRPr="00CC2BA7">
        <w:rPr>
          <w:rFonts w:ascii="Angsana New" w:hAnsi="Angsana New"/>
          <w:i/>
          <w:iCs/>
          <w:sz w:val="28"/>
          <w:szCs w:val="28"/>
        </w:rPr>
        <w:t>7</w:t>
      </w:r>
      <w:r w:rsidR="006C2D0F" w:rsidRPr="00CC2BA7">
        <w:rPr>
          <w:rFonts w:ascii="Angsana New" w:hAnsi="Angsana New"/>
          <w:i/>
          <w:iCs/>
          <w:sz w:val="28"/>
          <w:szCs w:val="28"/>
        </w:rPr>
        <w:t xml:space="preserve">: </w:t>
      </w:r>
      <w:r w:rsidRPr="00CC2BA7">
        <w:rPr>
          <w:rFonts w:ascii="Angsana New" w:hAnsi="Angsana New" w:hint="cs"/>
          <w:i/>
          <w:iCs/>
          <w:sz w:val="28"/>
          <w:szCs w:val="28"/>
          <w:cs/>
        </w:rPr>
        <w:t>ร้อยละ</w:t>
      </w:r>
      <w:r w:rsidR="00DF3019" w:rsidRPr="00CC2BA7">
        <w:rPr>
          <w:rFonts w:ascii="Angsana New" w:hAnsi="Angsana New"/>
          <w:i/>
          <w:iCs/>
          <w:sz w:val="28"/>
          <w:szCs w:val="28"/>
        </w:rPr>
        <w:t xml:space="preserve"> </w:t>
      </w:r>
      <w:r w:rsidR="008355FD" w:rsidRPr="00CC2BA7">
        <w:rPr>
          <w:rFonts w:ascii="Angsana New" w:hAnsi="Angsana New"/>
          <w:i/>
          <w:iCs/>
          <w:sz w:val="28"/>
          <w:szCs w:val="28"/>
        </w:rPr>
        <w:t>1</w:t>
      </w:r>
      <w:r w:rsidR="00381C0F" w:rsidRPr="00CC2BA7">
        <w:rPr>
          <w:rFonts w:ascii="Angsana New" w:hAnsi="Angsana New"/>
          <w:i/>
          <w:iCs/>
          <w:sz w:val="28"/>
          <w:szCs w:val="28"/>
        </w:rPr>
        <w:t>8</w:t>
      </w:r>
      <w:r w:rsidR="00F92AA7" w:rsidRPr="00CC2BA7">
        <w:rPr>
          <w:rFonts w:ascii="Angsana New" w:hAnsi="Angsana New"/>
          <w:i/>
          <w:iCs/>
          <w:sz w:val="28"/>
          <w:szCs w:val="28"/>
        </w:rPr>
        <w:t>.</w:t>
      </w:r>
      <w:r w:rsidR="00381C0F" w:rsidRPr="00CC2BA7">
        <w:rPr>
          <w:rFonts w:ascii="Angsana New" w:hAnsi="Angsana New"/>
          <w:i/>
          <w:iCs/>
          <w:sz w:val="28"/>
          <w:szCs w:val="28"/>
        </w:rPr>
        <w:t>81</w:t>
      </w:r>
      <w:r w:rsidR="006C2D0F" w:rsidRPr="00CC2BA7">
        <w:rPr>
          <w:rFonts w:ascii="Angsana New" w:hAnsi="Angsana New"/>
          <w:i/>
          <w:iCs/>
          <w:sz w:val="28"/>
          <w:szCs w:val="28"/>
        </w:rPr>
        <w:t>)</w:t>
      </w:r>
      <w:r w:rsidR="006C2D0F" w:rsidRPr="00CC2BA7">
        <w:rPr>
          <w:rFonts w:ascii="Angsana New" w:hAnsi="Angsana New"/>
          <w:sz w:val="28"/>
          <w:szCs w:val="28"/>
        </w:rPr>
        <w:t xml:space="preserve"> </w:t>
      </w:r>
      <w:r w:rsidRPr="00CC2BA7">
        <w:rPr>
          <w:rFonts w:ascii="Angsana New" w:hAnsi="Angsana New"/>
          <w:sz w:val="28"/>
          <w:szCs w:val="28"/>
          <w:cs/>
        </w:rPr>
        <w:t>การเปลี่ยนแปลงในอัตราภาษีเงิ</w:t>
      </w:r>
      <w:r w:rsidR="00A4475A" w:rsidRPr="00CC2BA7">
        <w:rPr>
          <w:rFonts w:ascii="Angsana New" w:hAnsi="Angsana New" w:hint="cs"/>
          <w:sz w:val="28"/>
          <w:szCs w:val="28"/>
          <w:cs/>
        </w:rPr>
        <w:t>น</w:t>
      </w:r>
      <w:r w:rsidRPr="00CC2BA7">
        <w:rPr>
          <w:rFonts w:ascii="Angsana New" w:hAnsi="Angsana New"/>
          <w:sz w:val="28"/>
          <w:szCs w:val="28"/>
          <w:cs/>
        </w:rPr>
        <w:t>ได้ที่แท้จริงมีสาเหตุหลักจาก</w:t>
      </w:r>
      <w:r w:rsidR="00D0307F" w:rsidRPr="00CC2BA7">
        <w:rPr>
          <w:rFonts w:ascii="Angsana New" w:hAnsi="Angsana New" w:hint="cs"/>
          <w:sz w:val="28"/>
          <w:szCs w:val="28"/>
          <w:cs/>
        </w:rPr>
        <w:t>ผลขาดทุนในปีปัจจุบันที่ไม่ได้รับรู้</w:t>
      </w:r>
      <w:r w:rsidR="00C50C0F" w:rsidRPr="00CC2BA7">
        <w:rPr>
          <w:rFonts w:ascii="Angsana New" w:hAnsi="Angsana New" w:hint="cs"/>
          <w:sz w:val="28"/>
          <w:szCs w:val="28"/>
          <w:cs/>
        </w:rPr>
        <w:t>เป็น</w:t>
      </w:r>
      <w:r w:rsidR="00D0307F" w:rsidRPr="00CC2BA7">
        <w:rPr>
          <w:rFonts w:ascii="Angsana New" w:hAnsi="Angsana New" w:hint="cs"/>
          <w:sz w:val="28"/>
          <w:szCs w:val="28"/>
          <w:cs/>
        </w:rPr>
        <w:t>สินทรัพย์ภาษีเงินได้รอตัดบัญชีและรายได้ที่ไม่ต้องเสียภาษี</w:t>
      </w:r>
      <w:r w:rsidR="00711AB4" w:rsidRPr="00CC2BA7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3CD46D08" w14:textId="77777777" w:rsidR="00F92AA7" w:rsidRPr="00CC2BA7" w:rsidRDefault="00F92AA7" w:rsidP="000B0131">
      <w:pPr>
        <w:ind w:left="540"/>
        <w:rPr>
          <w:rFonts w:ascii="Angsana New" w:hAnsi="Angsana New"/>
          <w:sz w:val="28"/>
          <w:szCs w:val="28"/>
        </w:rPr>
      </w:pPr>
    </w:p>
    <w:p w14:paraId="16E0B13E" w14:textId="2ED9CE26" w:rsidR="003B14EA" w:rsidRPr="00CC2BA7" w:rsidRDefault="003B14E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6CDC46BB" w14:textId="77777777" w:rsidR="00855978" w:rsidRPr="00CC2BA7" w:rsidRDefault="00855978" w:rsidP="000B0131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CC2BA7" w:rsidRDefault="00855978" w:rsidP="000B0131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C2BA7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CC2BA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CC2BA7" w:rsidRDefault="00D4070C" w:rsidP="000B0131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752784F3" w:rsidR="003E0EC0" w:rsidRPr="00CC2BA7" w:rsidRDefault="00855978" w:rsidP="000B0131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8245F15" w14:textId="76606565" w:rsidR="000F047A" w:rsidRPr="00CC2BA7" w:rsidRDefault="000F047A" w:rsidP="000B0131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C9252E2" w14:textId="77777777" w:rsidR="0061073B" w:rsidRPr="00CC2BA7" w:rsidRDefault="0061073B" w:rsidP="000B0131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61073B" w:rsidRPr="00CC2BA7" w:rsidSect="00B53155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8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270"/>
        <w:gridCol w:w="900"/>
        <w:gridCol w:w="238"/>
        <w:gridCol w:w="32"/>
        <w:gridCol w:w="238"/>
        <w:gridCol w:w="1202"/>
        <w:gridCol w:w="236"/>
        <w:gridCol w:w="34"/>
        <w:gridCol w:w="236"/>
        <w:gridCol w:w="1114"/>
        <w:gridCol w:w="270"/>
        <w:gridCol w:w="270"/>
        <w:gridCol w:w="810"/>
        <w:gridCol w:w="270"/>
        <w:gridCol w:w="270"/>
        <w:gridCol w:w="450"/>
        <w:gridCol w:w="270"/>
        <w:gridCol w:w="270"/>
        <w:gridCol w:w="540"/>
        <w:gridCol w:w="270"/>
        <w:gridCol w:w="270"/>
        <w:gridCol w:w="900"/>
        <w:gridCol w:w="90"/>
        <w:gridCol w:w="180"/>
        <w:gridCol w:w="90"/>
        <w:gridCol w:w="1080"/>
        <w:gridCol w:w="174"/>
        <w:gridCol w:w="6"/>
      </w:tblGrid>
      <w:tr w:rsidR="0061073B" w:rsidRPr="00CC2BA7" w14:paraId="7CB10762" w14:textId="77777777" w:rsidTr="00E05DE7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347E70E0" w14:textId="77777777" w:rsidR="0061073B" w:rsidRPr="00CC2BA7" w:rsidRDefault="0061073B" w:rsidP="000B0131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D0050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  <w:hideMark/>
          </w:tcPr>
          <w:p w14:paraId="7AC1ED14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CC2BA7" w14:paraId="43E3E306" w14:textId="77777777" w:rsidTr="00E05DE7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2E7522D4" w14:textId="77777777" w:rsidR="0061073B" w:rsidRPr="00CC2BA7" w:rsidRDefault="0061073B" w:rsidP="000B013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EC5EBF7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13"/>
            <w:tcBorders>
              <w:bottom w:val="single" w:sz="4" w:space="0" w:color="auto"/>
            </w:tcBorders>
            <w:hideMark/>
          </w:tcPr>
          <w:p w14:paraId="69FA5179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3147AA1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54" w:type="dxa"/>
            <w:gridSpan w:val="13"/>
            <w:vAlign w:val="bottom"/>
            <w:hideMark/>
          </w:tcPr>
          <w:p w14:paraId="03B14D01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CC2BA7" w14:paraId="45870D25" w14:textId="77777777" w:rsidTr="00E05DE7">
        <w:trPr>
          <w:tblHeader/>
        </w:trPr>
        <w:tc>
          <w:tcPr>
            <w:tcW w:w="4590" w:type="dxa"/>
            <w:hideMark/>
          </w:tcPr>
          <w:p w14:paraId="188937D8" w14:textId="77777777" w:rsidR="0061073B" w:rsidRPr="00CC2BA7" w:rsidRDefault="0061073B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02B10" w14:textId="77777777" w:rsidR="0061073B" w:rsidRPr="00CC2BA7" w:rsidRDefault="0061073B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F0FD99" w14:textId="77777777" w:rsidR="0061073B" w:rsidRPr="00CC2BA7" w:rsidRDefault="0061073B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3DA8EE" w14:textId="77777777" w:rsidR="0061073B" w:rsidRPr="00CC2BA7" w:rsidRDefault="0061073B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67DD8" w14:textId="77777777" w:rsidR="0061073B" w:rsidRPr="00CC2BA7" w:rsidRDefault="0061073B" w:rsidP="000B01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F96709B" w14:textId="77777777" w:rsidR="0061073B" w:rsidRPr="00CC2BA7" w:rsidRDefault="0061073B" w:rsidP="000B0131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96AB96F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3E58B579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</w:tcBorders>
            <w:hideMark/>
          </w:tcPr>
          <w:p w14:paraId="6C36B287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E181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vAlign w:val="bottom"/>
            <w:hideMark/>
          </w:tcPr>
          <w:p w14:paraId="0AB6BA1A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F0E3FAE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00ADAD96" w14:textId="77777777" w:rsidR="0061073B" w:rsidRPr="00CC2BA7" w:rsidRDefault="0061073B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1E90FE3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133A62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DB36215" w14:textId="67FA5B89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CC2B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6A2B8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05D6254" w14:textId="71B531D0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922986" w14:textId="77777777" w:rsidR="0061073B" w:rsidRPr="00CC2BA7" w:rsidRDefault="0061073B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74FE0EE" w14:textId="5B2C9DE1" w:rsidR="0061073B" w:rsidRPr="00CC2BA7" w:rsidRDefault="0061073B" w:rsidP="000B013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CC2BA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E74EFFD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</w:tcBorders>
            <w:vAlign w:val="bottom"/>
            <w:hideMark/>
          </w:tcPr>
          <w:p w14:paraId="77279B8B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CC2BA7" w14:paraId="1660DF2D" w14:textId="77777777" w:rsidTr="00E05DE7">
        <w:trPr>
          <w:gridAfter w:val="1"/>
          <w:wAfter w:w="6" w:type="dxa"/>
          <w:tblHeader/>
        </w:trPr>
        <w:tc>
          <w:tcPr>
            <w:tcW w:w="4590" w:type="dxa"/>
          </w:tcPr>
          <w:p w14:paraId="691022C6" w14:textId="1AEF9AB6" w:rsidR="0061073B" w:rsidRPr="00CC2BA7" w:rsidRDefault="0061073B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2FA12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  <w:hideMark/>
          </w:tcPr>
          <w:p w14:paraId="12104CD9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CC2BA7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3A7C0A" w:rsidRPr="00CC2BA7" w14:paraId="315A03EF" w14:textId="77777777" w:rsidTr="00E05DE7">
        <w:trPr>
          <w:gridAfter w:val="1"/>
          <w:wAfter w:w="6" w:type="dxa"/>
          <w:tblHeader/>
        </w:trPr>
        <w:tc>
          <w:tcPr>
            <w:tcW w:w="4590" w:type="dxa"/>
          </w:tcPr>
          <w:p w14:paraId="57B22C5B" w14:textId="1FB2BADF" w:rsidR="003A7C0A" w:rsidRPr="00CC2BA7" w:rsidRDefault="00F92AA7" w:rsidP="000B0131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C2BA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81C0F" w:rsidRPr="00CC2BA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381C0F" w:rsidRPr="00CC2BA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C0B91" w:rsidRPr="00CC2BA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695C8389" w14:textId="77777777" w:rsidR="003A7C0A" w:rsidRPr="00CC2BA7" w:rsidRDefault="003A7C0A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</w:tcPr>
          <w:p w14:paraId="1D2F0EDD" w14:textId="667C2631" w:rsidR="003A7C0A" w:rsidRPr="00CC2BA7" w:rsidRDefault="003A7C0A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CC2BA7" w14:paraId="34419983" w14:textId="77777777" w:rsidTr="00E05DE7">
        <w:trPr>
          <w:tblHeader/>
        </w:trPr>
        <w:tc>
          <w:tcPr>
            <w:tcW w:w="4590" w:type="dxa"/>
            <w:hideMark/>
          </w:tcPr>
          <w:p w14:paraId="1D5E799F" w14:textId="77777777" w:rsidR="0061073B" w:rsidRPr="00CC2BA7" w:rsidRDefault="0061073B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6C8C0C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B45868A" w14:textId="67ED55F0" w:rsidR="0061073B" w:rsidRPr="00CC2BA7" w:rsidRDefault="0061073B" w:rsidP="000B013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8" w:type="dxa"/>
          </w:tcPr>
          <w:p w14:paraId="354768B3" w14:textId="4645CD35" w:rsidR="0061073B" w:rsidRPr="00CC2BA7" w:rsidRDefault="0061073B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</w:tcPr>
          <w:p w14:paraId="0F886B94" w14:textId="17602606" w:rsidR="0061073B" w:rsidRPr="00CC2BA7" w:rsidRDefault="0061073B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3CA5A" w14:textId="5450D55F" w:rsidR="0061073B" w:rsidRPr="00CC2BA7" w:rsidRDefault="0061073B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3C6EABC" w14:textId="35ECEE76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81ADE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9B980E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53006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3B00EFA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B5A85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40C8804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AEA46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68A840E" w14:textId="4769F355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AF8D40B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26EB845D" w14:textId="67554DF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CC2BA7" w14:paraId="6CF6AE4C" w14:textId="77777777" w:rsidTr="00E05DE7">
        <w:trPr>
          <w:tblHeader/>
        </w:trPr>
        <w:tc>
          <w:tcPr>
            <w:tcW w:w="4590" w:type="dxa"/>
          </w:tcPr>
          <w:p w14:paraId="53AAF322" w14:textId="77777777" w:rsidR="0061073B" w:rsidRPr="00CC2BA7" w:rsidRDefault="0061073B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</w:tcPr>
          <w:p w14:paraId="603E3033" w14:textId="77777777" w:rsidR="0061073B" w:rsidRPr="00CC2BA7" w:rsidRDefault="0061073B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CBEDFE" w14:textId="74A94335" w:rsidR="0061073B" w:rsidRPr="00CC2BA7" w:rsidRDefault="0061073B" w:rsidP="000B013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675FE78" w14:textId="51CBD9ED" w:rsidR="0061073B" w:rsidRPr="00CC2BA7" w:rsidRDefault="0061073B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7B0093A" w14:textId="6B91032A" w:rsidR="0061073B" w:rsidRPr="00CC2BA7" w:rsidRDefault="0061073B" w:rsidP="000B013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5EC26B" w14:textId="77777777" w:rsidR="0061073B" w:rsidRPr="00CC2BA7" w:rsidRDefault="0061073B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09558699" w14:textId="5DB2DA42" w:rsidR="0061073B" w:rsidRPr="00CC2BA7" w:rsidRDefault="0061073B" w:rsidP="000B01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195BA6" w14:textId="599FD9A1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DDAE65" w14:textId="777A6662" w:rsidR="0061073B" w:rsidRPr="00CC2BA7" w:rsidRDefault="0061073B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783049" w14:textId="69B8351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8E120F6" w14:textId="76A4C762" w:rsidR="0061073B" w:rsidRPr="00CC2BA7" w:rsidRDefault="0061073B" w:rsidP="000B0131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BA38F0" w14:textId="76DD3C6B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627122C" w14:textId="25EC23B8" w:rsidR="0061073B" w:rsidRPr="00CC2BA7" w:rsidRDefault="0061073B" w:rsidP="000B0131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F10AA9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32C5CA" w14:textId="0F0204BA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DAD2C3" w14:textId="77777777" w:rsidR="0061073B" w:rsidRPr="00CC2BA7" w:rsidRDefault="0061073B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2CD470C3" w14:textId="720BEFE8" w:rsidR="0061073B" w:rsidRPr="00CC2BA7" w:rsidRDefault="0061073B" w:rsidP="000B013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CC2BA7" w14:paraId="58F34F64" w14:textId="77777777" w:rsidTr="00E05DE7">
        <w:trPr>
          <w:tblHeader/>
        </w:trPr>
        <w:tc>
          <w:tcPr>
            <w:tcW w:w="4590" w:type="dxa"/>
          </w:tcPr>
          <w:p w14:paraId="4E89820F" w14:textId="56B3D354" w:rsidR="003A7D58" w:rsidRPr="00CC2BA7" w:rsidRDefault="003A7D58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C4F5B62" w14:textId="77777777" w:rsidR="003A7D58" w:rsidRPr="00CC2BA7" w:rsidRDefault="003A7D58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718196" w14:textId="66659520" w:rsidR="003A7D58" w:rsidRPr="00CC2BA7" w:rsidRDefault="00A029F0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C85402B" w14:textId="77777777" w:rsidR="003A7D58" w:rsidRPr="00CC2BA7" w:rsidRDefault="003A7D58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0EFB81F3" w14:textId="55572C9E" w:rsidR="003A7D58" w:rsidRPr="00CC2BA7" w:rsidRDefault="00A029F0" w:rsidP="000B013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15.1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61B4EFF6" w14:textId="77777777" w:rsidR="003A7D58" w:rsidRPr="00CC2BA7" w:rsidRDefault="003A7D58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7566A268" w14:textId="21CE2F74" w:rsidR="003A7D58" w:rsidRPr="00CC2BA7" w:rsidRDefault="00A029F0" w:rsidP="000B01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715B26" w14:textId="77777777" w:rsidR="003A7D58" w:rsidRPr="00CC2BA7" w:rsidRDefault="003A7D58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C2CC40" w14:textId="143B8DDF" w:rsidR="003A7D58" w:rsidRPr="00CC2BA7" w:rsidRDefault="00A029F0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15.1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4C226813" w14:textId="77777777" w:rsidR="003A7D58" w:rsidRPr="00CC2BA7" w:rsidRDefault="003A7D58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EFF7CEA" w14:textId="20B62F26" w:rsidR="003A7D58" w:rsidRPr="00CC2BA7" w:rsidRDefault="00A029F0" w:rsidP="000B0131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15.10</w:t>
            </w:r>
          </w:p>
        </w:tc>
        <w:tc>
          <w:tcPr>
            <w:tcW w:w="270" w:type="dxa"/>
            <w:vAlign w:val="bottom"/>
          </w:tcPr>
          <w:p w14:paraId="0A68046A" w14:textId="77777777" w:rsidR="003A7D58" w:rsidRPr="00CC2BA7" w:rsidRDefault="003A7D58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7DFD18" w14:textId="083B87DF" w:rsidR="003A7D58" w:rsidRPr="00CC2BA7" w:rsidRDefault="00A029F0" w:rsidP="00675F82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637077" w14:textId="77777777" w:rsidR="003A7D58" w:rsidRPr="00CC2BA7" w:rsidRDefault="003A7D58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8DE4A8A" w14:textId="6ED818ED" w:rsidR="003A7D58" w:rsidRPr="00CC2BA7" w:rsidRDefault="00A029F0" w:rsidP="00C50C0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2DE6AA5" w14:textId="77777777" w:rsidR="003A7D58" w:rsidRPr="00CC2BA7" w:rsidRDefault="003A7D58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69AE25F6" w14:textId="5F4EF22B" w:rsidR="003A7D58" w:rsidRPr="00CC2BA7" w:rsidRDefault="00A029F0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15.1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D1F31" w:rsidRPr="00CC2BA7" w14:paraId="5C1A9F50" w14:textId="77777777" w:rsidTr="00E05DE7">
        <w:trPr>
          <w:tblHeader/>
        </w:trPr>
        <w:tc>
          <w:tcPr>
            <w:tcW w:w="4590" w:type="dxa"/>
          </w:tcPr>
          <w:p w14:paraId="392E3F95" w14:textId="6AA27074" w:rsidR="007D1F31" w:rsidRPr="00CC2BA7" w:rsidRDefault="007D1F31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E4A020F" w14:textId="77777777" w:rsidR="007D1F31" w:rsidRPr="00CC2BA7" w:rsidRDefault="007D1F31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83DC581" w14:textId="3A5F89B1" w:rsidR="007D1F31" w:rsidRPr="00CC2BA7" w:rsidRDefault="00A029F0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4CEA75A" w14:textId="77777777" w:rsidR="007D1F31" w:rsidRPr="00CC2BA7" w:rsidRDefault="007D1F31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76F6F817" w14:textId="1F189274" w:rsidR="007D1F31" w:rsidRPr="00CC2BA7" w:rsidRDefault="00EF2AD3" w:rsidP="00675F82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9886BC" w14:textId="77777777" w:rsidR="007D1F31" w:rsidRPr="00CC2BA7" w:rsidRDefault="007D1F31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2575C838" w14:textId="73A0B30C" w:rsidR="007D1F31" w:rsidRPr="00CC2BA7" w:rsidRDefault="00EF2AD3" w:rsidP="000B0131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8.75</w:t>
            </w:r>
          </w:p>
        </w:tc>
        <w:tc>
          <w:tcPr>
            <w:tcW w:w="270" w:type="dxa"/>
            <w:vAlign w:val="bottom"/>
          </w:tcPr>
          <w:p w14:paraId="328ED1CE" w14:textId="77777777" w:rsidR="007D1F31" w:rsidRPr="00CC2BA7" w:rsidRDefault="007D1F31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138DED" w14:textId="1C8E2818" w:rsidR="007D1F31" w:rsidRPr="00CC2BA7" w:rsidRDefault="00EF2AD3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8.75</w:t>
            </w:r>
          </w:p>
        </w:tc>
        <w:tc>
          <w:tcPr>
            <w:tcW w:w="270" w:type="dxa"/>
            <w:vAlign w:val="bottom"/>
          </w:tcPr>
          <w:p w14:paraId="05387885" w14:textId="77777777" w:rsidR="007D1F31" w:rsidRPr="00CC2BA7" w:rsidRDefault="007D1F31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2743B5D" w14:textId="167AECD5" w:rsidR="007D1F31" w:rsidRPr="00CC2BA7" w:rsidRDefault="00EF2AD3" w:rsidP="00C50C0F">
            <w:pPr>
              <w:pStyle w:val="acctfourfigures"/>
              <w:tabs>
                <w:tab w:val="clear" w:pos="765"/>
                <w:tab w:val="decimal" w:pos="311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164FB4" w14:textId="77777777" w:rsidR="007D1F31" w:rsidRPr="00CC2BA7" w:rsidRDefault="007D1F31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2FC7BF8" w14:textId="68B1B703" w:rsidR="007D1F31" w:rsidRPr="00CC2BA7" w:rsidRDefault="00EF2AD3" w:rsidP="00675F82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428.84</w:t>
            </w:r>
          </w:p>
        </w:tc>
        <w:tc>
          <w:tcPr>
            <w:tcW w:w="270" w:type="dxa"/>
            <w:vAlign w:val="bottom"/>
          </w:tcPr>
          <w:p w14:paraId="7B2C88D2" w14:textId="77777777" w:rsidR="007D1F31" w:rsidRPr="00CC2BA7" w:rsidRDefault="007D1F31" w:rsidP="000B01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689D52D" w14:textId="04C6E2E8" w:rsidR="007D1F31" w:rsidRPr="00CC2BA7" w:rsidRDefault="00EF2AD3" w:rsidP="00C50C0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0C406FA" w14:textId="77777777" w:rsidR="007D1F31" w:rsidRPr="00CC2BA7" w:rsidRDefault="007D1F31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1B4C6064" w14:textId="135EC8FA" w:rsidR="007D1F31" w:rsidRPr="00CC2BA7" w:rsidRDefault="00EF2AD3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8.84</w:t>
            </w:r>
          </w:p>
        </w:tc>
      </w:tr>
      <w:tr w:rsidR="00EA59B5" w:rsidRPr="00CC2BA7" w14:paraId="142F8004" w14:textId="77777777" w:rsidTr="00E05DE7">
        <w:trPr>
          <w:tblHeader/>
        </w:trPr>
        <w:tc>
          <w:tcPr>
            <w:tcW w:w="4590" w:type="dxa"/>
          </w:tcPr>
          <w:p w14:paraId="75D5961B" w14:textId="7275FBF4" w:rsidR="00EA59B5" w:rsidRPr="00CC2BA7" w:rsidRDefault="00EA59B5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1DEC8119" w14:textId="77777777" w:rsidR="00EA59B5" w:rsidRPr="00CC2BA7" w:rsidRDefault="00EA59B5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215628" w14:textId="0AB791F4" w:rsidR="00EA59B5" w:rsidRPr="00CC2BA7" w:rsidRDefault="001119B6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AF2E73E" w14:textId="71B38D8D" w:rsidR="00EA59B5" w:rsidRPr="00CC2BA7" w:rsidRDefault="00EA59B5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139DFD88" w14:textId="556CC19C" w:rsidR="00EA59B5" w:rsidRPr="00CC2BA7" w:rsidRDefault="00C06217" w:rsidP="000B013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2F14133D" w14:textId="77777777" w:rsidR="00EA59B5" w:rsidRPr="00CC2BA7" w:rsidRDefault="00EA59B5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3032D3EB" w14:textId="213E3DE1" w:rsidR="00EA59B5" w:rsidRPr="00CC2BA7" w:rsidRDefault="00C06217" w:rsidP="000B01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F8A029" w14:textId="77777777" w:rsidR="00EA59B5" w:rsidRPr="00CC2BA7" w:rsidRDefault="00EA59B5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250ACD" w14:textId="33531370" w:rsidR="00EA59B5" w:rsidRPr="00CC2BA7" w:rsidRDefault="00C0621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59.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91C465E" w14:textId="77777777" w:rsidR="00EA59B5" w:rsidRPr="00CC2BA7" w:rsidRDefault="00EA59B5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CC47391" w14:textId="6952771B" w:rsidR="00EA59B5" w:rsidRPr="00CC2BA7" w:rsidRDefault="00C06217" w:rsidP="00C50C0F">
            <w:pPr>
              <w:pStyle w:val="acctfourfigures"/>
              <w:tabs>
                <w:tab w:val="clear" w:pos="765"/>
                <w:tab w:val="decimal" w:pos="311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925F57" w14:textId="77777777" w:rsidR="00EA59B5" w:rsidRPr="00CC2BA7" w:rsidRDefault="00EA59B5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5604208" w14:textId="247906C0" w:rsidR="00EA59B5" w:rsidRPr="00CC2BA7" w:rsidRDefault="00C06217" w:rsidP="00675F82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59.24</w:t>
            </w:r>
          </w:p>
        </w:tc>
        <w:tc>
          <w:tcPr>
            <w:tcW w:w="270" w:type="dxa"/>
            <w:vAlign w:val="bottom"/>
          </w:tcPr>
          <w:p w14:paraId="28D1F3F1" w14:textId="77777777" w:rsidR="00EA59B5" w:rsidRPr="00CC2BA7" w:rsidRDefault="00EA59B5" w:rsidP="000B01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881F86" w14:textId="5204CA24" w:rsidR="00EA59B5" w:rsidRPr="00CC2BA7" w:rsidRDefault="00C06217" w:rsidP="00C50C0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62E0949" w14:textId="77777777" w:rsidR="00EA59B5" w:rsidRPr="00CC2BA7" w:rsidRDefault="00EA59B5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7F26F26F" w14:textId="2515C10D" w:rsidR="00EA59B5" w:rsidRPr="00CC2BA7" w:rsidRDefault="00C06217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59.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80EA4" w:rsidRPr="00CC2BA7" w14:paraId="7323EFAE" w14:textId="77777777" w:rsidTr="00E05DE7">
        <w:trPr>
          <w:tblHeader/>
        </w:trPr>
        <w:tc>
          <w:tcPr>
            <w:tcW w:w="4590" w:type="dxa"/>
          </w:tcPr>
          <w:p w14:paraId="678B2388" w14:textId="7B8B3695" w:rsidR="00B80EA4" w:rsidRPr="00CC2BA7" w:rsidRDefault="00B80EA4" w:rsidP="000B01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เงินฝากประจำ</w:t>
            </w:r>
          </w:p>
        </w:tc>
        <w:tc>
          <w:tcPr>
            <w:tcW w:w="270" w:type="dxa"/>
          </w:tcPr>
          <w:p w14:paraId="5FDEF6D0" w14:textId="77777777" w:rsidR="00B80EA4" w:rsidRPr="00CC2BA7" w:rsidRDefault="00B80EA4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7AF84AC" w14:textId="1C50B418" w:rsidR="00B80EA4" w:rsidRPr="00CC2BA7" w:rsidRDefault="00A209E7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3817EAB" w14:textId="77777777" w:rsidR="00B80EA4" w:rsidRPr="00CC2BA7" w:rsidRDefault="00B80EA4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49E54B33" w14:textId="33D20D30" w:rsidR="00B80EA4" w:rsidRPr="00CC2BA7" w:rsidRDefault="00A209E7" w:rsidP="00A209E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82BEB6" w14:textId="77777777" w:rsidR="00B80EA4" w:rsidRPr="00CC2BA7" w:rsidRDefault="00B80EA4" w:rsidP="000B01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3EDB4E7E" w14:textId="68578E60" w:rsidR="00B80EA4" w:rsidRPr="00CC2BA7" w:rsidRDefault="00A209E7" w:rsidP="000936BE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229.03</w:t>
            </w:r>
          </w:p>
        </w:tc>
        <w:tc>
          <w:tcPr>
            <w:tcW w:w="270" w:type="dxa"/>
            <w:vAlign w:val="bottom"/>
          </w:tcPr>
          <w:p w14:paraId="7E5F13B5" w14:textId="77777777" w:rsidR="00B80EA4" w:rsidRPr="00CC2BA7" w:rsidRDefault="00B80EA4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840217" w14:textId="3853583A" w:rsidR="00B80EA4" w:rsidRPr="00CC2BA7" w:rsidRDefault="00A209E7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229.03</w:t>
            </w:r>
          </w:p>
        </w:tc>
        <w:tc>
          <w:tcPr>
            <w:tcW w:w="270" w:type="dxa"/>
            <w:vAlign w:val="bottom"/>
          </w:tcPr>
          <w:p w14:paraId="0350DF3C" w14:textId="77777777" w:rsidR="00B80EA4" w:rsidRPr="00CC2BA7" w:rsidRDefault="00B80EA4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90C116" w14:textId="756B636C" w:rsidR="00B80EA4" w:rsidRPr="00CC2BA7" w:rsidRDefault="00A209E7" w:rsidP="00A20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4C3CFD" w14:textId="77777777" w:rsidR="00B80EA4" w:rsidRPr="00CC2BA7" w:rsidRDefault="00B80EA4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3CC9823" w14:textId="398FD188" w:rsidR="00B80EA4" w:rsidRPr="00CC2BA7" w:rsidRDefault="00A209E7" w:rsidP="00675F82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229.03</w:t>
            </w:r>
          </w:p>
        </w:tc>
        <w:tc>
          <w:tcPr>
            <w:tcW w:w="270" w:type="dxa"/>
            <w:vAlign w:val="bottom"/>
          </w:tcPr>
          <w:p w14:paraId="0AF57BF1" w14:textId="77777777" w:rsidR="00B80EA4" w:rsidRPr="00CC2BA7" w:rsidRDefault="00B80EA4" w:rsidP="000B01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A07E88" w14:textId="56BB95B7" w:rsidR="00B80EA4" w:rsidRPr="00CC2BA7" w:rsidRDefault="00A209E7" w:rsidP="00C50C0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622E0CD" w14:textId="77777777" w:rsidR="00B80EA4" w:rsidRPr="00CC2BA7" w:rsidRDefault="00B80EA4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1316F78F" w14:textId="6095187A" w:rsidR="00B80EA4" w:rsidRPr="00CC2BA7" w:rsidRDefault="00A209E7" w:rsidP="00675F82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229.03</w:t>
            </w:r>
          </w:p>
        </w:tc>
      </w:tr>
      <w:tr w:rsidR="00C30CF9" w:rsidRPr="00CC2BA7" w14:paraId="369443DD" w14:textId="77777777" w:rsidTr="00AD7A3A">
        <w:trPr>
          <w:tblHeader/>
        </w:trPr>
        <w:tc>
          <w:tcPr>
            <w:tcW w:w="4590" w:type="dxa"/>
          </w:tcPr>
          <w:p w14:paraId="43AE98B7" w14:textId="77777777" w:rsidR="00C30CF9" w:rsidRPr="00CC2BA7" w:rsidRDefault="00C30CF9" w:rsidP="00AD7A3A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C256C30" w14:textId="77777777" w:rsidR="00C30CF9" w:rsidRPr="00CC2BA7" w:rsidRDefault="00C30CF9" w:rsidP="00AD7A3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B440C2" w14:textId="4B7A119E" w:rsidR="00C30CF9" w:rsidRPr="00CC2BA7" w:rsidRDefault="00C30CF9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8252BB8" w14:textId="77777777" w:rsidR="00C30CF9" w:rsidRPr="00CC2BA7" w:rsidRDefault="00C30CF9" w:rsidP="00AD7A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050AF223" w14:textId="4A5CB906" w:rsidR="00C30CF9" w:rsidRPr="00CC2BA7" w:rsidRDefault="009C0B91" w:rsidP="00AD7A3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55A92" w:rsidRPr="00CC2B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</w:t>
            </w:r>
          </w:p>
        </w:tc>
        <w:tc>
          <w:tcPr>
            <w:tcW w:w="236" w:type="dxa"/>
          </w:tcPr>
          <w:p w14:paraId="0FF7D659" w14:textId="77777777" w:rsidR="00C30CF9" w:rsidRPr="00CC2BA7" w:rsidRDefault="00C30CF9" w:rsidP="00AD7A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31E6DF90" w14:textId="346AE590" w:rsidR="00C30CF9" w:rsidRPr="00CC2BA7" w:rsidRDefault="00855A92" w:rsidP="00AD7A3A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1B58E1" w14:textId="77777777" w:rsidR="00C30CF9" w:rsidRPr="00CC2BA7" w:rsidRDefault="00C30CF9" w:rsidP="00AD7A3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2D60BF" w14:textId="5941C33A" w:rsidR="00C30CF9" w:rsidRPr="00CC2BA7" w:rsidRDefault="009C0B91" w:rsidP="00AD7A3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55A92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270" w:type="dxa"/>
            <w:vAlign w:val="bottom"/>
          </w:tcPr>
          <w:p w14:paraId="14E52AED" w14:textId="77777777" w:rsidR="00C30CF9" w:rsidRPr="00CC2BA7" w:rsidRDefault="00C30CF9" w:rsidP="00AD7A3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6AC732B" w14:textId="6A3822F4" w:rsidR="00C30CF9" w:rsidRPr="00CC2BA7" w:rsidRDefault="00855A92" w:rsidP="00C50C0F">
            <w:pPr>
              <w:pStyle w:val="acctfourfigures"/>
              <w:tabs>
                <w:tab w:val="clear" w:pos="765"/>
                <w:tab w:val="decimal" w:pos="311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CB0922" w14:textId="77777777" w:rsidR="00C30CF9" w:rsidRPr="00CC2BA7" w:rsidRDefault="00C30CF9" w:rsidP="00AD7A3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2A2AAD" w14:textId="1A9CFA3F" w:rsidR="00C30CF9" w:rsidRPr="00CC2BA7" w:rsidRDefault="00855A92" w:rsidP="00AD7A3A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70" w:type="dxa"/>
            <w:vAlign w:val="bottom"/>
          </w:tcPr>
          <w:p w14:paraId="64B41A11" w14:textId="77777777" w:rsidR="00C30CF9" w:rsidRPr="00CC2BA7" w:rsidRDefault="00C30CF9" w:rsidP="00AD7A3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58FB9A" w14:textId="1338F7DD" w:rsidR="00C30CF9" w:rsidRPr="00CC2BA7" w:rsidRDefault="00855A92" w:rsidP="00C50C0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CB945B2" w14:textId="77777777" w:rsidR="00C30CF9" w:rsidRPr="00CC2BA7" w:rsidRDefault="00C30CF9" w:rsidP="00AD7A3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5AB39627" w14:textId="44E3E4A0" w:rsidR="00C30CF9" w:rsidRPr="00CC2BA7" w:rsidRDefault="009C0B91" w:rsidP="00AD7A3A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55A92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</w:tr>
      <w:tr w:rsidR="001633B2" w:rsidRPr="00CC2BA7" w14:paraId="44FDB888" w14:textId="77777777" w:rsidTr="00AD7A3A">
        <w:trPr>
          <w:tblHeader/>
        </w:trPr>
        <w:tc>
          <w:tcPr>
            <w:tcW w:w="4590" w:type="dxa"/>
          </w:tcPr>
          <w:p w14:paraId="130DF2BD" w14:textId="77777777" w:rsidR="001633B2" w:rsidRPr="00CC2BA7" w:rsidRDefault="001633B2" w:rsidP="00AD7A3A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1925F11D" w14:textId="0F92015B" w:rsidR="001633B2" w:rsidRPr="00CC2BA7" w:rsidRDefault="001633B2" w:rsidP="00AD7A3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F9F9EB4" w14:textId="24B10A07" w:rsidR="001633B2" w:rsidRPr="00CC2BA7" w:rsidRDefault="001633B2" w:rsidP="00AD7A3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984FF0" w14:textId="77777777" w:rsidR="001633B2" w:rsidRPr="00CC2BA7" w:rsidRDefault="001633B2" w:rsidP="00AD7A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33F56EC" w14:textId="5617D621" w:rsidR="001633B2" w:rsidRPr="00CC2BA7" w:rsidRDefault="001633B2" w:rsidP="00AD7A3A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F66012" w14:textId="77777777" w:rsidR="001633B2" w:rsidRPr="00CC2BA7" w:rsidRDefault="001633B2" w:rsidP="00AD7A3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9D05F31" w14:textId="3575F44C" w:rsidR="001633B2" w:rsidRPr="00CC2BA7" w:rsidRDefault="001633B2" w:rsidP="00AD7A3A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E0ADAC" w14:textId="253985F5" w:rsidR="001633B2" w:rsidRPr="00CC2BA7" w:rsidRDefault="001633B2" w:rsidP="00AD7A3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B737548" w14:textId="35EAA193" w:rsidR="001633B2" w:rsidRPr="00CC2BA7" w:rsidRDefault="001633B2" w:rsidP="00AD7A3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66FDCF" w14:textId="77777777" w:rsidR="001633B2" w:rsidRPr="00CC2BA7" w:rsidRDefault="001633B2" w:rsidP="00AD7A3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523BFF3" w14:textId="1E5F5266" w:rsidR="001633B2" w:rsidRPr="00CC2BA7" w:rsidRDefault="001633B2" w:rsidP="00AD7A3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878746" w14:textId="77777777" w:rsidR="001633B2" w:rsidRPr="00CC2BA7" w:rsidRDefault="001633B2" w:rsidP="00AD7A3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55D5289" w14:textId="77777777" w:rsidR="001633B2" w:rsidRPr="00CC2BA7" w:rsidRDefault="001633B2" w:rsidP="00AD7A3A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341DE5" w14:textId="77777777" w:rsidR="001633B2" w:rsidRPr="00CC2BA7" w:rsidRDefault="001633B2" w:rsidP="00AD7A3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6BC902" w14:textId="77777777" w:rsidR="001633B2" w:rsidRPr="00CC2BA7" w:rsidRDefault="001633B2" w:rsidP="00AD7A3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0B445E" w14:textId="77777777" w:rsidR="001633B2" w:rsidRPr="00CC2BA7" w:rsidRDefault="001633B2" w:rsidP="00AD7A3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74AA08B" w14:textId="77777777" w:rsidR="001633B2" w:rsidRPr="00CC2BA7" w:rsidRDefault="001633B2" w:rsidP="00AD7A3A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9B5" w:rsidRPr="00CC2BA7" w14:paraId="2E76BB7D" w14:textId="77777777" w:rsidTr="00E05DE7">
        <w:trPr>
          <w:tblHeader/>
        </w:trPr>
        <w:tc>
          <w:tcPr>
            <w:tcW w:w="4590" w:type="dxa"/>
            <w:hideMark/>
          </w:tcPr>
          <w:p w14:paraId="4EDA49A8" w14:textId="106F7BEA" w:rsidR="00EA59B5" w:rsidRPr="00CC2BA7" w:rsidRDefault="00EA59B5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7489A8F" w14:textId="77777777" w:rsidR="00EA59B5" w:rsidRPr="00CC2BA7" w:rsidRDefault="00EA59B5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75E2256" w14:textId="084ACA32" w:rsidR="00EA59B5" w:rsidRPr="00CC2BA7" w:rsidRDefault="00EA59B5" w:rsidP="000B013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1581488" w14:textId="233AFD4E" w:rsidR="00EA59B5" w:rsidRPr="00CC2BA7" w:rsidRDefault="00EA59B5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</w:tcPr>
          <w:p w14:paraId="0B1896B4" w14:textId="698BEC4E" w:rsidR="00EA59B5" w:rsidRPr="00CC2BA7" w:rsidRDefault="00EA59B5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5A1D14" w14:textId="23AB49B8" w:rsidR="00EA59B5" w:rsidRPr="00CC2BA7" w:rsidRDefault="00EA59B5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211A701E" w14:textId="2E67485E" w:rsidR="00EA59B5" w:rsidRPr="00CC2BA7" w:rsidRDefault="00EA59B5" w:rsidP="000B01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4BFF4D" w14:textId="77777777" w:rsidR="00EA59B5" w:rsidRPr="00CC2BA7" w:rsidRDefault="00EA59B5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8DDCA1" w14:textId="688F96D7" w:rsidR="00EA59B5" w:rsidRPr="00CC2BA7" w:rsidRDefault="00EA59B5" w:rsidP="000B01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55D40C" w14:textId="2ECEAD01" w:rsidR="00EA59B5" w:rsidRPr="00CC2BA7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4B495BD" w14:textId="0E6D3A3B" w:rsidR="00EA59B5" w:rsidRPr="00CC2BA7" w:rsidRDefault="00EA59B5" w:rsidP="000B013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E17B81" w14:textId="43CCCD2F" w:rsidR="00EA59B5" w:rsidRPr="00CC2BA7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4BE9D7" w14:textId="39BED6EB" w:rsidR="00EA59B5" w:rsidRPr="00CC2BA7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56BF1C" w14:textId="77777777" w:rsidR="00EA59B5" w:rsidRPr="00CC2BA7" w:rsidRDefault="00EA59B5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EE857E" w14:textId="2682F829" w:rsidR="00EA59B5" w:rsidRPr="00CC2BA7" w:rsidRDefault="00EA59B5" w:rsidP="000B01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83F0F8" w14:textId="77777777" w:rsidR="00EA59B5" w:rsidRPr="00CC2BA7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1C0046E" w14:textId="77777777" w:rsidR="00EA59B5" w:rsidRPr="00CC2BA7" w:rsidRDefault="00EA59B5" w:rsidP="00675F82">
            <w:pPr>
              <w:pStyle w:val="BodyText"/>
              <w:tabs>
                <w:tab w:val="decimal" w:pos="699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9B5" w:rsidRPr="00CC2BA7" w14:paraId="1FA32A88" w14:textId="77777777" w:rsidTr="00E05DE7">
        <w:trPr>
          <w:tblHeader/>
        </w:trPr>
        <w:tc>
          <w:tcPr>
            <w:tcW w:w="4590" w:type="dxa"/>
          </w:tcPr>
          <w:p w14:paraId="1C0387D9" w14:textId="631F0F3F" w:rsidR="00EA59B5" w:rsidRPr="00CC2BA7" w:rsidRDefault="00EA59B5" w:rsidP="000B013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E7F56B7" w14:textId="77777777" w:rsidR="00EA59B5" w:rsidRPr="00CC2BA7" w:rsidRDefault="00EA59B5" w:rsidP="000B01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2E7DE1" w14:textId="38FC323F" w:rsidR="00EA59B5" w:rsidRPr="00CC2BA7" w:rsidRDefault="00EF2AD3" w:rsidP="00C50C0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09FDA95" w14:textId="77777777" w:rsidR="00EA59B5" w:rsidRPr="00CC2BA7" w:rsidRDefault="00EA59B5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4F9168A9" w14:textId="3E207853" w:rsidR="00EA59B5" w:rsidRPr="00CC2BA7" w:rsidRDefault="00EF2AD3" w:rsidP="00675F82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68EFC4" w14:textId="77777777" w:rsidR="00EA59B5" w:rsidRPr="00CC2BA7" w:rsidRDefault="00EA59B5" w:rsidP="000B01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0CC2F9EA" w14:textId="1B7FD784" w:rsidR="00EA59B5" w:rsidRPr="00CC2BA7" w:rsidRDefault="00F75A85" w:rsidP="000B0131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(9,38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.56)</w:t>
            </w:r>
          </w:p>
        </w:tc>
        <w:tc>
          <w:tcPr>
            <w:tcW w:w="270" w:type="dxa"/>
            <w:vAlign w:val="bottom"/>
          </w:tcPr>
          <w:p w14:paraId="2EFA32F7" w14:textId="77777777" w:rsidR="00EA59B5" w:rsidRPr="00CC2BA7" w:rsidRDefault="00EA59B5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8206F8" w14:textId="2AD6852B" w:rsidR="00EA59B5" w:rsidRPr="00CC2BA7" w:rsidRDefault="00F75A85" w:rsidP="000B0131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(9,38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.56)</w:t>
            </w:r>
          </w:p>
        </w:tc>
        <w:tc>
          <w:tcPr>
            <w:tcW w:w="270" w:type="dxa"/>
            <w:vAlign w:val="bottom"/>
          </w:tcPr>
          <w:p w14:paraId="4A523EBF" w14:textId="77777777" w:rsidR="00EA59B5" w:rsidRPr="00CC2BA7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3DF961" w14:textId="79775FA9" w:rsidR="00EA59B5" w:rsidRPr="00CC2BA7" w:rsidRDefault="00EF2AD3" w:rsidP="00C50C0F">
            <w:pPr>
              <w:pStyle w:val="acctfourfigures"/>
              <w:tabs>
                <w:tab w:val="clear" w:pos="765"/>
                <w:tab w:val="decimal" w:pos="311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94EFD4" w14:textId="77777777" w:rsidR="00EA59B5" w:rsidRPr="00CC2BA7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C17FF2" w14:textId="0A35B236" w:rsidR="00EA59B5" w:rsidRPr="00CC2BA7" w:rsidRDefault="00EF2AD3" w:rsidP="00675F82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5617FD" w14:textId="77777777" w:rsidR="00EA59B5" w:rsidRPr="00CC2BA7" w:rsidRDefault="00EA59B5" w:rsidP="000B013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E34424" w14:textId="0018E194" w:rsidR="00EA59B5" w:rsidRPr="00CC2BA7" w:rsidRDefault="007C3A63" w:rsidP="000B0131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(9,418.98)</w:t>
            </w:r>
          </w:p>
        </w:tc>
        <w:tc>
          <w:tcPr>
            <w:tcW w:w="270" w:type="dxa"/>
            <w:gridSpan w:val="2"/>
            <w:vAlign w:val="bottom"/>
          </w:tcPr>
          <w:p w14:paraId="40B9DCE3" w14:textId="77777777" w:rsidR="00EA59B5" w:rsidRPr="00CC2BA7" w:rsidRDefault="00EA59B5" w:rsidP="000B013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55BD911" w14:textId="0415BE75" w:rsidR="00EA59B5" w:rsidRPr="00CC2BA7" w:rsidRDefault="007C3A63" w:rsidP="00074577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(9,418.98)</w:t>
            </w:r>
          </w:p>
        </w:tc>
      </w:tr>
      <w:tr w:rsidR="00EF2AD3" w:rsidRPr="00CC2BA7" w14:paraId="6038F71D" w14:textId="77777777" w:rsidTr="00E05DE7">
        <w:trPr>
          <w:tblHeader/>
        </w:trPr>
        <w:tc>
          <w:tcPr>
            <w:tcW w:w="4590" w:type="dxa"/>
          </w:tcPr>
          <w:p w14:paraId="1CB043F8" w14:textId="21F5A54A" w:rsidR="00EF2AD3" w:rsidRPr="00CC2BA7" w:rsidRDefault="00EF2AD3" w:rsidP="00EF2AD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CC2B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312C4D4C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B9E2C09" w14:textId="6C36C28A" w:rsidR="00EF2AD3" w:rsidRPr="00CC2BA7" w:rsidRDefault="00EF2AD3" w:rsidP="00EF2AD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(63.74)</w:t>
            </w:r>
          </w:p>
        </w:tc>
        <w:tc>
          <w:tcPr>
            <w:tcW w:w="238" w:type="dxa"/>
          </w:tcPr>
          <w:p w14:paraId="4E0C1D6D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41D1B55D" w14:textId="761ADFF1" w:rsidR="00EF2AD3" w:rsidRPr="00CC2BA7" w:rsidRDefault="00EF2AD3" w:rsidP="00EF2AD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2797AA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7AF2174A" w14:textId="37BB0D11" w:rsidR="00EF2AD3" w:rsidRPr="00CC2BA7" w:rsidRDefault="00EF2AD3" w:rsidP="00EF2AD3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747D7A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3FE7414" w14:textId="7A68FF3F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(63.74)</w:t>
            </w:r>
          </w:p>
        </w:tc>
        <w:tc>
          <w:tcPr>
            <w:tcW w:w="270" w:type="dxa"/>
            <w:vAlign w:val="bottom"/>
          </w:tcPr>
          <w:p w14:paraId="03B81D67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94CAEE4" w14:textId="42D7D8AD" w:rsidR="00EF2AD3" w:rsidRPr="00CC2BA7" w:rsidRDefault="00EF2AD3" w:rsidP="00C50C0F">
            <w:pPr>
              <w:pStyle w:val="acctfourfigures"/>
              <w:tabs>
                <w:tab w:val="clear" w:pos="765"/>
                <w:tab w:val="decimal" w:pos="311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DE3CB1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CB204C" w14:textId="2F249128" w:rsidR="00EF2AD3" w:rsidRPr="00CC2BA7" w:rsidRDefault="00EF2AD3" w:rsidP="00EF2AD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(63.74)</w:t>
            </w:r>
          </w:p>
        </w:tc>
        <w:tc>
          <w:tcPr>
            <w:tcW w:w="270" w:type="dxa"/>
            <w:vAlign w:val="bottom"/>
          </w:tcPr>
          <w:p w14:paraId="18A30730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1576E6A" w14:textId="36E25F80" w:rsidR="00EF2AD3" w:rsidRPr="00CC2BA7" w:rsidRDefault="00EF2AD3" w:rsidP="00C50C0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233B844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2530E7CA" w14:textId="5F93489A" w:rsidR="00EF2AD3" w:rsidRPr="00CC2BA7" w:rsidRDefault="00EF2AD3" w:rsidP="00EF2AD3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(63.74)</w:t>
            </w:r>
          </w:p>
        </w:tc>
      </w:tr>
      <w:tr w:rsidR="00EF2AD3" w:rsidRPr="00CC2BA7" w14:paraId="04FF89B0" w14:textId="77777777" w:rsidTr="00DC61F7">
        <w:trPr>
          <w:tblHeader/>
        </w:trPr>
        <w:tc>
          <w:tcPr>
            <w:tcW w:w="4590" w:type="dxa"/>
          </w:tcPr>
          <w:p w14:paraId="66011ADF" w14:textId="77CAC9BD" w:rsidR="00EF2AD3" w:rsidRPr="00CC2BA7" w:rsidRDefault="00EF2AD3" w:rsidP="00EF2AD3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CC2B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052D6885" w14:textId="4C87B9B0" w:rsidR="00EF2AD3" w:rsidRPr="00CC2BA7" w:rsidRDefault="00EF2AD3" w:rsidP="00373CE5">
            <w:pPr>
              <w:tabs>
                <w:tab w:val="left" w:pos="200"/>
              </w:tabs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</w:t>
            </w:r>
            <w:r w:rsidR="00373CE5"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70" w:type="dxa"/>
          </w:tcPr>
          <w:p w14:paraId="3A0F5D0E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71B866" w14:textId="451C9F5F" w:rsidR="00EF2AD3" w:rsidRPr="00CC2BA7" w:rsidRDefault="00EF2AD3" w:rsidP="00EF2AD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(388.14)</w:t>
            </w:r>
          </w:p>
        </w:tc>
        <w:tc>
          <w:tcPr>
            <w:tcW w:w="238" w:type="dxa"/>
          </w:tcPr>
          <w:p w14:paraId="77BC2AD8" w14:textId="403D87A1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08C4A22C" w14:textId="000E17FE" w:rsidR="00EF2AD3" w:rsidRPr="00CC2BA7" w:rsidRDefault="00EF2AD3" w:rsidP="00EF2AD3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A8E35A4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3CACD59B" w14:textId="1DF11BF2" w:rsidR="00EF2AD3" w:rsidRPr="00CC2BA7" w:rsidRDefault="00EF2AD3" w:rsidP="00EF2AD3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8B6D0E" w14:textId="6FDDE4F5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E39271" w14:textId="2915058E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(388.14)</w:t>
            </w:r>
          </w:p>
        </w:tc>
        <w:tc>
          <w:tcPr>
            <w:tcW w:w="270" w:type="dxa"/>
            <w:vAlign w:val="bottom"/>
          </w:tcPr>
          <w:p w14:paraId="4D75E985" w14:textId="45249B78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F8C5F85" w14:textId="6DA03A1D" w:rsidR="00EF2AD3" w:rsidRPr="00CC2BA7" w:rsidRDefault="00EF2AD3" w:rsidP="00C50C0F">
            <w:pPr>
              <w:pStyle w:val="acctfourfigures"/>
              <w:tabs>
                <w:tab w:val="clear" w:pos="765"/>
                <w:tab w:val="decimal" w:pos="311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3940BF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75812E" w14:textId="2CFDA182" w:rsidR="00EF2AD3" w:rsidRPr="00CC2BA7" w:rsidRDefault="00EF2AD3" w:rsidP="00EF2AD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(388.14)</w:t>
            </w:r>
          </w:p>
        </w:tc>
        <w:tc>
          <w:tcPr>
            <w:tcW w:w="270" w:type="dxa"/>
            <w:vAlign w:val="bottom"/>
          </w:tcPr>
          <w:p w14:paraId="48E9987A" w14:textId="425FF433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8B6732" w14:textId="60073CBC" w:rsidR="00EF2AD3" w:rsidRPr="00CC2BA7" w:rsidRDefault="00EF2AD3" w:rsidP="00C50C0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302D211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0E41950B" w14:textId="3055351B" w:rsidR="00EF2AD3" w:rsidRPr="00CC2BA7" w:rsidRDefault="00EF2AD3" w:rsidP="00EF2AD3">
            <w:pPr>
              <w:pStyle w:val="BodyText"/>
              <w:tabs>
                <w:tab w:val="decimal" w:pos="69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(388.14)</w:t>
            </w:r>
          </w:p>
        </w:tc>
      </w:tr>
      <w:tr w:rsidR="00EF2AD3" w:rsidRPr="00CC2BA7" w14:paraId="778E95F8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vAlign w:val="bottom"/>
          </w:tcPr>
          <w:p w14:paraId="2B17BFB0" w14:textId="77777777" w:rsidR="00EF2AD3" w:rsidRPr="00CC2BA7" w:rsidRDefault="00EF2AD3" w:rsidP="00EF2AD3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2191E9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  <w:hideMark/>
          </w:tcPr>
          <w:p w14:paraId="27E782B8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F2AD3" w:rsidRPr="00CC2BA7" w14:paraId="1CA7F44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vAlign w:val="bottom"/>
          </w:tcPr>
          <w:p w14:paraId="341C5616" w14:textId="77777777" w:rsidR="00EF2AD3" w:rsidRPr="00CC2BA7" w:rsidRDefault="00EF2AD3" w:rsidP="00EF2AD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E1F61BC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850" w:type="dxa"/>
            <w:gridSpan w:val="13"/>
            <w:tcBorders>
              <w:bottom w:val="single" w:sz="4" w:space="0" w:color="auto"/>
            </w:tcBorders>
            <w:hideMark/>
          </w:tcPr>
          <w:p w14:paraId="54F537AC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E659B2C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10" w:type="dxa"/>
            <w:gridSpan w:val="11"/>
            <w:vAlign w:val="bottom"/>
            <w:hideMark/>
          </w:tcPr>
          <w:p w14:paraId="7AFED114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F2AD3" w:rsidRPr="00CC2BA7" w14:paraId="647F7D54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72527BE3" w14:textId="77777777" w:rsidR="00EF2AD3" w:rsidRPr="00CC2BA7" w:rsidRDefault="00EF2AD3" w:rsidP="00EF2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167B397" w14:textId="77777777" w:rsidR="00EF2AD3" w:rsidRPr="00CC2BA7" w:rsidRDefault="00EF2AD3" w:rsidP="00EF2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2619912" w14:textId="77777777" w:rsidR="00EF2AD3" w:rsidRPr="00CC2BA7" w:rsidRDefault="00EF2AD3" w:rsidP="00EF2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53A32FC" w14:textId="77777777" w:rsidR="00EF2AD3" w:rsidRPr="00CC2BA7" w:rsidRDefault="00EF2AD3" w:rsidP="00EF2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4C2D985" w14:textId="083AF110" w:rsidR="00EF2AD3" w:rsidRPr="00CC2BA7" w:rsidRDefault="00EF2AD3" w:rsidP="00EF2A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21F9357" w14:textId="77777777" w:rsidR="00EF2AD3" w:rsidRPr="00CC2BA7" w:rsidRDefault="00EF2AD3" w:rsidP="00EF2AD3">
            <w:pPr>
              <w:spacing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00644A26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227D499B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</w:tcBorders>
            <w:hideMark/>
          </w:tcPr>
          <w:p w14:paraId="3B7D82D2" w14:textId="73804CEA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CC2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มูลค่ายุติธรรมผ่าน</w:t>
            </w: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08D67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6B0D7D76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F92F7EC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443E13D7" w14:textId="77777777" w:rsidR="00EF2AD3" w:rsidRPr="00CC2BA7" w:rsidRDefault="00EF2AD3" w:rsidP="00EF2AD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C8C09BB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435E109E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AB05465" w14:textId="63C67CAE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C2B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C2B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255C0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3C05CEC" w14:textId="60014D98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C2B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9B017" w14:textId="77777777" w:rsidR="00EF2AD3" w:rsidRPr="00CC2BA7" w:rsidRDefault="00EF2AD3" w:rsidP="00EF2AD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FA51A7B" w14:textId="7A1C9E2F" w:rsidR="00EF2AD3" w:rsidRPr="00CC2BA7" w:rsidRDefault="00EF2AD3" w:rsidP="00EF2AD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C2BA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BF59608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7899756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F2AD3" w:rsidRPr="00CC2BA7" w14:paraId="4983941C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9F7FD79" w14:textId="5E9CA25E" w:rsidR="00EF2AD3" w:rsidRPr="00CC2BA7" w:rsidRDefault="00EF2AD3" w:rsidP="00EF2AD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9C3CB66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  <w:hideMark/>
          </w:tcPr>
          <w:p w14:paraId="375EC3A0" w14:textId="7D7F0A65" w:rsidR="00EF2AD3" w:rsidRPr="00CC2BA7" w:rsidRDefault="00EF2AD3" w:rsidP="00EF2AD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</w:t>
            </w:r>
            <w:r w:rsidRPr="00CC2BA7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EF2AD3" w:rsidRPr="00CC2BA7" w14:paraId="7113109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2053BE16" w14:textId="0A7486BF" w:rsidR="00EF2AD3" w:rsidRPr="00CC2BA7" w:rsidRDefault="00EF2AD3" w:rsidP="00EF2AD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9C0B91" w:rsidRPr="00CC2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0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568</w:t>
            </w:r>
          </w:p>
        </w:tc>
        <w:tc>
          <w:tcPr>
            <w:tcW w:w="270" w:type="dxa"/>
          </w:tcPr>
          <w:p w14:paraId="47B0234A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</w:tcPr>
          <w:p w14:paraId="4B46AACB" w14:textId="7F7532B5" w:rsidR="00EF2AD3" w:rsidRPr="00CC2BA7" w:rsidRDefault="00EF2AD3" w:rsidP="00EF2AD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EF2AD3" w:rsidRPr="00CC2BA7" w14:paraId="0035DC7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57D5DED8" w14:textId="77777777" w:rsidR="00EF2AD3" w:rsidRPr="00CC2BA7" w:rsidRDefault="00EF2AD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2D2FB28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32F9FC95" w14:textId="00579DB4" w:rsidR="00EF2AD3" w:rsidRPr="00CC2BA7" w:rsidRDefault="00EF2AD3" w:rsidP="00EF2AD3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3B5BABCF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</w:tcPr>
          <w:p w14:paraId="46DAE935" w14:textId="10D254C3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17B42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</w:tcPr>
          <w:p w14:paraId="20526720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AE96E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8E9DA49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7D445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50474C48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6519A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6B56CEA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04366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5C6533B" w14:textId="77777777" w:rsidR="00EF2AD3" w:rsidRPr="00CC2BA7" w:rsidRDefault="00EF2AD3" w:rsidP="00EF2AD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473DA99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95E318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2AD3" w:rsidRPr="00CC2BA7" w14:paraId="53398211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2D56DB41" w14:textId="78CB78EA" w:rsidR="00EF2AD3" w:rsidRPr="00CC2BA7" w:rsidRDefault="00EF2AD3" w:rsidP="00EF2AD3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</w:tcPr>
          <w:p w14:paraId="78261E49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964BE4B" w14:textId="1A35D199" w:rsidR="00EF2AD3" w:rsidRPr="00CC2BA7" w:rsidRDefault="00EF2AD3" w:rsidP="00EF2AD3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8E5331D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BE6C0A4" w14:textId="511C7F11" w:rsidR="00EF2AD3" w:rsidRPr="00CC2BA7" w:rsidRDefault="00EF2AD3" w:rsidP="00EF2AD3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793D01" w14:textId="3ACBAB7E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C2618B7" w14:textId="424B216C" w:rsidR="00EF2AD3" w:rsidRPr="00CC2BA7" w:rsidRDefault="00EF2AD3" w:rsidP="00EF2AD3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8F1E04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7F4AC1" w14:textId="0C8EC1F6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63BD03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56C8F9" w14:textId="479725B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68CABB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362C58" w14:textId="7179D5FA" w:rsidR="00EF2AD3" w:rsidRPr="00CC2BA7" w:rsidRDefault="00EF2AD3" w:rsidP="00EF2AD3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FFF97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0D129B" w14:textId="21D96AFF" w:rsidR="00EF2AD3" w:rsidRPr="00CC2BA7" w:rsidRDefault="00EF2AD3" w:rsidP="00EF2AD3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8F9A7A" w14:textId="46991069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260FD0" w14:textId="00DC4BE4" w:rsidR="00EF2AD3" w:rsidRPr="00CC2BA7" w:rsidRDefault="00EF2AD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2AD3" w:rsidRPr="00CC2BA7" w14:paraId="15026942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0C5D2CB" w14:textId="30EA99ED" w:rsidR="00EF2AD3" w:rsidRPr="00CC2BA7" w:rsidRDefault="00EF2AD3" w:rsidP="00EF2AD3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034639A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DDEB15" w14:textId="565A5709" w:rsidR="00EF2AD3" w:rsidRPr="00CC2BA7" w:rsidRDefault="00EF2AD3" w:rsidP="00EF2AD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090454B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79BF1EB7" w14:textId="0CFC2929" w:rsidR="00EF2AD3" w:rsidRPr="00CC2BA7" w:rsidRDefault="00EF2AD3" w:rsidP="00EF2AD3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15.7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340A55D5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B8B8FE5" w14:textId="74D7C41D" w:rsidR="00EF2AD3" w:rsidRPr="00CC2BA7" w:rsidRDefault="00EF2AD3" w:rsidP="00EF2AD3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1BEA8F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02236D" w14:textId="3037C7C4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15.7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7315DE44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FCD675" w14:textId="484CC449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  <w:tc>
          <w:tcPr>
            <w:tcW w:w="270" w:type="dxa"/>
            <w:vAlign w:val="bottom"/>
          </w:tcPr>
          <w:p w14:paraId="06BC14CF" w14:textId="7E93C48F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76F58E" w14:textId="44130D6B" w:rsidR="00EF2AD3" w:rsidRPr="00CC2BA7" w:rsidRDefault="00EF2AD3" w:rsidP="00EF2AD3">
            <w:pPr>
              <w:pStyle w:val="BodyText"/>
              <w:tabs>
                <w:tab w:val="decimal" w:pos="4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B736CF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BE5E2B" w14:textId="29F6A71A" w:rsidR="00EF2AD3" w:rsidRPr="00CC2BA7" w:rsidRDefault="00EF2AD3" w:rsidP="00C50C0F">
            <w:pPr>
              <w:pStyle w:val="acctfourfigures"/>
              <w:tabs>
                <w:tab w:val="clear" w:pos="765"/>
                <w:tab w:val="left" w:pos="328"/>
                <w:tab w:val="left" w:pos="699"/>
              </w:tabs>
              <w:spacing w:line="240" w:lineRule="auto"/>
              <w:ind w:left="-70" w:right="-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B2F6F96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D8B0C5" w14:textId="40664D9C" w:rsidR="00EF2AD3" w:rsidRPr="00CC2BA7" w:rsidRDefault="00EF2AD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15.7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F2AD3" w:rsidRPr="00CC2BA7" w14:paraId="4536D585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58039E0C" w14:textId="6A0B6C73" w:rsidR="00EF2AD3" w:rsidRPr="00CC2BA7" w:rsidRDefault="00EF2AD3" w:rsidP="00EF2AD3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DD31BB6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6DAD76E" w14:textId="0E030C28" w:rsidR="00EF2AD3" w:rsidRPr="00CC2BA7" w:rsidRDefault="00EF2AD3" w:rsidP="00EF2AD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4876748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9922A91" w14:textId="25F6150D" w:rsidR="00EF2AD3" w:rsidRPr="00CC2BA7" w:rsidRDefault="00EF2AD3" w:rsidP="00EF2AD3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77EEB8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F0DCDDA" w14:textId="51C23037" w:rsidR="00EF2AD3" w:rsidRPr="00CC2BA7" w:rsidRDefault="00EF2AD3" w:rsidP="00EF2AD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7.87</w:t>
            </w:r>
          </w:p>
        </w:tc>
        <w:tc>
          <w:tcPr>
            <w:tcW w:w="270" w:type="dxa"/>
            <w:vAlign w:val="bottom"/>
          </w:tcPr>
          <w:p w14:paraId="0F9F0934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330BDAC" w14:textId="73524782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7.87</w:t>
            </w:r>
          </w:p>
        </w:tc>
        <w:tc>
          <w:tcPr>
            <w:tcW w:w="270" w:type="dxa"/>
            <w:vAlign w:val="bottom"/>
          </w:tcPr>
          <w:p w14:paraId="5FE948A6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394E7FE" w14:textId="289884C7" w:rsidR="00EF2AD3" w:rsidRPr="00CC2BA7" w:rsidRDefault="00EF2AD3" w:rsidP="00EF2AD3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94AD06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BEB066" w14:textId="0A2287DE" w:rsidR="00EF2AD3" w:rsidRPr="00CC2BA7" w:rsidRDefault="00EF2AD3" w:rsidP="00EF2AD3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7.89</w:t>
            </w:r>
          </w:p>
        </w:tc>
        <w:tc>
          <w:tcPr>
            <w:tcW w:w="270" w:type="dxa"/>
            <w:vAlign w:val="bottom"/>
          </w:tcPr>
          <w:p w14:paraId="2A81FE24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FF70AF" w14:textId="3F9F5FF4" w:rsidR="00EF2AD3" w:rsidRPr="00CC2BA7" w:rsidRDefault="00EF2AD3" w:rsidP="00C50C0F">
            <w:pPr>
              <w:pStyle w:val="acctfourfigures"/>
              <w:tabs>
                <w:tab w:val="clear" w:pos="765"/>
                <w:tab w:val="left" w:pos="328"/>
                <w:tab w:val="left" w:pos="699"/>
              </w:tabs>
              <w:spacing w:line="240" w:lineRule="auto"/>
              <w:ind w:left="-70" w:right="-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92DFF5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A6B9E9" w14:textId="7AE58293" w:rsidR="00EF2AD3" w:rsidRPr="00CC2BA7" w:rsidRDefault="00EF2AD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7.89</w:t>
            </w:r>
          </w:p>
        </w:tc>
      </w:tr>
      <w:tr w:rsidR="00EF2AD3" w:rsidRPr="00CC2BA7" w14:paraId="5A8949D6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4D3CDABB" w14:textId="331FE8BF" w:rsidR="00EF2AD3" w:rsidRPr="00CC2BA7" w:rsidRDefault="00EF2AD3" w:rsidP="00EF2AD3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32A01AC4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32F9B15" w14:textId="4ED72795" w:rsidR="00EF2AD3" w:rsidRPr="00CC2BA7" w:rsidRDefault="00EF2AD3" w:rsidP="00EF2AD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45D5238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5B27DCCC" w14:textId="5FC3B4C6" w:rsidR="00EF2AD3" w:rsidRPr="00CC2BA7" w:rsidRDefault="00EF2AD3" w:rsidP="00EF2AD3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59.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234E6FA1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31D2E16" w14:textId="064080B4" w:rsidR="00EF2AD3" w:rsidRPr="00CC2BA7" w:rsidRDefault="00EF2AD3" w:rsidP="00EF2AD3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7DB71D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EE6CB6C" w14:textId="41F55B98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59.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716B9AF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DDE6B67" w14:textId="61B7642A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CB3FCA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5AD51D" w14:textId="10952556" w:rsidR="00EF2AD3" w:rsidRPr="00CC2BA7" w:rsidRDefault="00EF2AD3" w:rsidP="00EF2AD3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59.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FAEA43B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DF5E72" w14:textId="07004FF5" w:rsidR="00EF2AD3" w:rsidRPr="00CC2BA7" w:rsidRDefault="00EF2AD3" w:rsidP="00C50C0F">
            <w:pPr>
              <w:pStyle w:val="acctfourfigures"/>
              <w:tabs>
                <w:tab w:val="clear" w:pos="765"/>
                <w:tab w:val="left" w:pos="328"/>
                <w:tab w:val="left" w:pos="699"/>
              </w:tabs>
              <w:spacing w:line="240" w:lineRule="auto"/>
              <w:ind w:left="-70" w:right="-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3734A7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EB9A40" w14:textId="7C8A6ADB" w:rsidR="00EF2AD3" w:rsidRPr="00CC2BA7" w:rsidRDefault="00EF2AD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59.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F2984" w:rsidRPr="00CC2BA7" w14:paraId="12A08D83" w14:textId="77777777" w:rsidTr="00F5136A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3A94B3A0" w14:textId="0F96491F" w:rsidR="00CF2984" w:rsidRPr="00CC2BA7" w:rsidRDefault="00CF2984" w:rsidP="00F5136A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เงินฝากประจำ</w:t>
            </w:r>
          </w:p>
        </w:tc>
        <w:tc>
          <w:tcPr>
            <w:tcW w:w="270" w:type="dxa"/>
          </w:tcPr>
          <w:p w14:paraId="75BBD69D" w14:textId="77777777" w:rsidR="00CF2984" w:rsidRPr="00CC2BA7" w:rsidRDefault="00CF2984" w:rsidP="00F5136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2254EE7" w14:textId="77777777" w:rsidR="00CF2984" w:rsidRPr="00CC2BA7" w:rsidRDefault="00CF2984" w:rsidP="00F5136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C50D627" w14:textId="77777777" w:rsidR="00CF2984" w:rsidRPr="00CC2BA7" w:rsidRDefault="00CF2984" w:rsidP="00F513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4344EAA" w14:textId="16C78E28" w:rsidR="00CF2984" w:rsidRPr="00CC2BA7" w:rsidRDefault="00CF2984" w:rsidP="00CF2984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BAA7F3" w14:textId="77777777" w:rsidR="00CF2984" w:rsidRPr="00CC2BA7" w:rsidRDefault="00CF2984" w:rsidP="00F513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4C9E719" w14:textId="703C2B76" w:rsidR="00CF2984" w:rsidRPr="00CC2BA7" w:rsidRDefault="00CF2984" w:rsidP="00CF2984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70" w:type="dxa"/>
            <w:vAlign w:val="bottom"/>
          </w:tcPr>
          <w:p w14:paraId="00B3916A" w14:textId="77777777" w:rsidR="00CF2984" w:rsidRPr="00CC2BA7" w:rsidRDefault="00CF2984" w:rsidP="00F5136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DE2F35" w14:textId="718B077A" w:rsidR="00CF2984" w:rsidRPr="00CC2BA7" w:rsidRDefault="00CF2984" w:rsidP="00F5136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70" w:type="dxa"/>
            <w:vAlign w:val="bottom"/>
          </w:tcPr>
          <w:p w14:paraId="7DC5B15C" w14:textId="77777777" w:rsidR="00CF2984" w:rsidRPr="00CC2BA7" w:rsidRDefault="00CF2984" w:rsidP="00F5136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320919" w14:textId="77777777" w:rsidR="00CF2984" w:rsidRPr="00CC2BA7" w:rsidRDefault="00CF2984" w:rsidP="00F5136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93C33F" w14:textId="77777777" w:rsidR="00CF2984" w:rsidRPr="00CC2BA7" w:rsidRDefault="00CF2984" w:rsidP="00F5136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B62671" w14:textId="17D6BD5C" w:rsidR="00CF2984" w:rsidRPr="00CC2BA7" w:rsidRDefault="00CF2984" w:rsidP="00F5136A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70" w:type="dxa"/>
            <w:vAlign w:val="bottom"/>
          </w:tcPr>
          <w:p w14:paraId="67EDC618" w14:textId="77777777" w:rsidR="00CF2984" w:rsidRPr="00CC2BA7" w:rsidRDefault="00CF2984" w:rsidP="00F5136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D5691A" w14:textId="77777777" w:rsidR="00CF2984" w:rsidRPr="00CC2BA7" w:rsidRDefault="00CF2984" w:rsidP="00F5136A">
            <w:pPr>
              <w:pStyle w:val="acctfourfigures"/>
              <w:tabs>
                <w:tab w:val="clear" w:pos="765"/>
                <w:tab w:val="left" w:pos="328"/>
                <w:tab w:val="left" w:pos="699"/>
              </w:tabs>
              <w:spacing w:line="240" w:lineRule="auto"/>
              <w:ind w:left="-70" w:right="-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12DD0E1" w14:textId="77777777" w:rsidR="00CF2984" w:rsidRPr="00CC2BA7" w:rsidRDefault="00CF2984" w:rsidP="00F5136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B317B1" w14:textId="2D680FD1" w:rsidR="00CF2984" w:rsidRPr="00CC2BA7" w:rsidRDefault="00CF2984" w:rsidP="00F5136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</w:tr>
      <w:tr w:rsidR="00EF2AD3" w:rsidRPr="00CC2BA7" w14:paraId="6F8B15BD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6A024EA" w14:textId="77777777" w:rsidR="00EF2AD3" w:rsidRPr="00CC2BA7" w:rsidRDefault="00EF2AD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48B4EB24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FAD9E84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2A71103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2" w:type="dxa"/>
            <w:gridSpan w:val="3"/>
          </w:tcPr>
          <w:p w14:paraId="7E445882" w14:textId="383AA543" w:rsidR="00EF2AD3" w:rsidRPr="00CC2BA7" w:rsidRDefault="00EF2AD3" w:rsidP="00EF2AD3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046AD0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  <w:gridSpan w:val="2"/>
          </w:tcPr>
          <w:p w14:paraId="07828382" w14:textId="6EAE7EDD" w:rsidR="00EF2AD3" w:rsidRPr="00CC2BA7" w:rsidRDefault="00EF2AD3" w:rsidP="00EF2AD3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BD2D1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BD3656E" w14:textId="3B6E7B09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E70E12" w14:textId="1A8F2B18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</w:tcPr>
          <w:p w14:paraId="36138B9A" w14:textId="120A20FD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DF5C3A" w14:textId="0A068980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E1E945" w14:textId="6E990F7A" w:rsidR="00EF2AD3" w:rsidRPr="00CC2BA7" w:rsidRDefault="00EF2AD3" w:rsidP="00EF2AD3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BEF1DB" w14:textId="3128053C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5126B6" w14:textId="009BB78F" w:rsidR="00EF2AD3" w:rsidRPr="00CC2BA7" w:rsidRDefault="00EF2AD3" w:rsidP="00EF2AD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E47113F" w14:textId="18A96F88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76D84C3" w14:textId="0DCCA1EA" w:rsidR="00EF2AD3" w:rsidRPr="00CC2BA7" w:rsidRDefault="00EF2AD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2AD3" w:rsidRPr="00CC2BA7" w14:paraId="679A9F3E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45CDD8E3" w14:textId="77777777" w:rsidR="00EF2AD3" w:rsidRPr="00CC2BA7" w:rsidRDefault="00EF2AD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066598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17425A0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FD447D0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</w:tcPr>
          <w:p w14:paraId="4DD3C47D" w14:textId="46D84395" w:rsidR="00EF2AD3" w:rsidRPr="00CC2BA7" w:rsidRDefault="00EF2AD3" w:rsidP="00EF2AD3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25C5A7" w14:textId="184E9623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41C7421" w14:textId="3FB54378" w:rsidR="00EF2AD3" w:rsidRPr="00CC2BA7" w:rsidRDefault="00EF2AD3" w:rsidP="00EF2AD3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9FF55F" w14:textId="6E0C2B0F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95201E" w14:textId="5E82ACA3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FDFA3C" w14:textId="33812CB2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75B9BF" w14:textId="7FCA45F3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63A815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340358" w14:textId="77777777" w:rsidR="00EF2AD3" w:rsidRPr="00CC2BA7" w:rsidRDefault="00EF2AD3" w:rsidP="00EF2AD3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713F61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99421B" w14:textId="12C1ED49" w:rsidR="00EF2AD3" w:rsidRPr="00CC2BA7" w:rsidRDefault="00EF2AD3" w:rsidP="00EF2AD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89E5CA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416A60" w14:textId="00AA1491" w:rsidR="00EF2AD3" w:rsidRPr="00CC2BA7" w:rsidRDefault="00EF2AD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2AD3" w:rsidRPr="00CC2BA7" w14:paraId="66259218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31DBFA78" w14:textId="77777777" w:rsidR="00EF2AD3" w:rsidRPr="00CC2BA7" w:rsidRDefault="00EF2AD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F24AB7A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CD35804" w14:textId="7E1A7570" w:rsidR="00EF2AD3" w:rsidRPr="00CC2BA7" w:rsidRDefault="00EF2AD3" w:rsidP="00EF2AD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2E44C1F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B4923B8" w14:textId="5818349C" w:rsidR="00EF2AD3" w:rsidRPr="00CC2BA7" w:rsidRDefault="00EF2AD3" w:rsidP="00EF2AD3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EC1764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F4A5775" w14:textId="33A7264E" w:rsidR="00EF2AD3" w:rsidRPr="00CC2BA7" w:rsidRDefault="00EF2AD3" w:rsidP="00EF2AD3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(9,433.84)</w:t>
            </w:r>
          </w:p>
        </w:tc>
        <w:tc>
          <w:tcPr>
            <w:tcW w:w="270" w:type="dxa"/>
            <w:vAlign w:val="bottom"/>
          </w:tcPr>
          <w:p w14:paraId="0209EE5D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0A0481" w14:textId="2E754BD0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(9,433.84)</w:t>
            </w:r>
          </w:p>
        </w:tc>
        <w:tc>
          <w:tcPr>
            <w:tcW w:w="270" w:type="dxa"/>
            <w:vAlign w:val="bottom"/>
          </w:tcPr>
          <w:p w14:paraId="655BB4D6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A355CC6" w14:textId="64EA3D5B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34C20A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04D69E" w14:textId="0940C140" w:rsidR="00EF2AD3" w:rsidRPr="00CC2BA7" w:rsidRDefault="00EF2AD3" w:rsidP="00EF2AD3">
            <w:pPr>
              <w:pStyle w:val="BodyText"/>
              <w:tabs>
                <w:tab w:val="decimal" w:pos="4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AA5533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934B49" w14:textId="14426B07" w:rsidR="00EF2AD3" w:rsidRPr="00CC2BA7" w:rsidRDefault="00EF2AD3" w:rsidP="00EF2AD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(9,474.07)</w:t>
            </w:r>
          </w:p>
        </w:tc>
        <w:tc>
          <w:tcPr>
            <w:tcW w:w="270" w:type="dxa"/>
            <w:gridSpan w:val="2"/>
            <w:vAlign w:val="bottom"/>
          </w:tcPr>
          <w:p w14:paraId="29BC0D7B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DF8FB" w14:textId="57766991" w:rsidR="00EF2AD3" w:rsidRPr="00CC2BA7" w:rsidRDefault="00EF2AD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(9,474.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</w:tr>
      <w:tr w:rsidR="00EF2AD3" w:rsidRPr="00CC2BA7" w14:paraId="0CF2FF72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5F3E6BA7" w14:textId="2A51E7F7" w:rsidR="00EF2AD3" w:rsidRPr="00CC2BA7" w:rsidRDefault="00EF2AD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CC2BA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8B4CECA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B6E1584" w14:textId="3E6C831A" w:rsidR="00EF2AD3" w:rsidRPr="00CC2BA7" w:rsidRDefault="00EF2AD3" w:rsidP="00EF2AD3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(71.38)</w:t>
            </w:r>
          </w:p>
        </w:tc>
        <w:tc>
          <w:tcPr>
            <w:tcW w:w="238" w:type="dxa"/>
          </w:tcPr>
          <w:p w14:paraId="593C45CA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784E323E" w14:textId="63EE5B27" w:rsidR="00EF2AD3" w:rsidRPr="00CC2BA7" w:rsidRDefault="00EF2AD3" w:rsidP="00EF2AD3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EA68E3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DC6A9C0" w14:textId="4A2BD7C9" w:rsidR="00EF2AD3" w:rsidRPr="00CC2BA7" w:rsidRDefault="00EF2AD3" w:rsidP="00EF2AD3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6B0A23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709CF4" w14:textId="0F021416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  <w:tc>
          <w:tcPr>
            <w:tcW w:w="270" w:type="dxa"/>
            <w:vAlign w:val="bottom"/>
          </w:tcPr>
          <w:p w14:paraId="7D423E57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5E798D" w14:textId="5DC95034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6A106E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052FB2" w14:textId="0F16CE49" w:rsidR="00EF2AD3" w:rsidRPr="00CC2BA7" w:rsidRDefault="00EF2AD3" w:rsidP="00EF2AD3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  <w:tc>
          <w:tcPr>
            <w:tcW w:w="270" w:type="dxa"/>
            <w:vAlign w:val="bottom"/>
          </w:tcPr>
          <w:p w14:paraId="32036A13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092D66" w14:textId="78F46F81" w:rsidR="00EF2AD3" w:rsidRPr="00CC2BA7" w:rsidRDefault="00EF2AD3" w:rsidP="00C50C0F">
            <w:pPr>
              <w:pStyle w:val="acctfourfigures"/>
              <w:tabs>
                <w:tab w:val="clear" w:pos="765"/>
                <w:tab w:val="left" w:pos="328"/>
                <w:tab w:val="left" w:pos="699"/>
              </w:tabs>
              <w:spacing w:line="240" w:lineRule="auto"/>
              <w:ind w:left="-70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31F7B5F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CCB2C6" w14:textId="54668F6A" w:rsidR="00EF2AD3" w:rsidRPr="00CC2BA7" w:rsidRDefault="00EF2AD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</w:tr>
      <w:tr w:rsidR="00EF2AD3" w:rsidRPr="00CC2BA7" w14:paraId="19B7A317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2766C2D2" w14:textId="208B1202" w:rsidR="00EF2AD3" w:rsidRPr="00CC2BA7" w:rsidRDefault="00EF2AD3" w:rsidP="00EF2AD3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หนี้สินอนุพันธ์ </w:t>
            </w:r>
            <w:r w:rsidRPr="00CC2B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14F156EE" w14:textId="2C4CCADB" w:rsidR="00EF2AD3" w:rsidRPr="00CC2BA7" w:rsidRDefault="00EF2AD3" w:rsidP="00A80B12">
            <w:pPr>
              <w:spacing w:line="240" w:lineRule="auto"/>
              <w:ind w:left="160" w:right="-90" w:hanging="1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CC2BA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70" w:type="dxa"/>
          </w:tcPr>
          <w:p w14:paraId="09A0ADFF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43FD8B0" w14:textId="7F7366BD" w:rsidR="00EF2AD3" w:rsidRPr="00CC2BA7" w:rsidRDefault="00EF2AD3" w:rsidP="00EF2AD3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  <w:tc>
          <w:tcPr>
            <w:tcW w:w="238" w:type="dxa"/>
          </w:tcPr>
          <w:p w14:paraId="5068DBF6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1CB484D" w14:textId="551D6EA1" w:rsidR="00EF2AD3" w:rsidRPr="00CC2BA7" w:rsidRDefault="00EF2AD3" w:rsidP="00EF2AD3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A1AD4E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82626D" w14:textId="20F88D28" w:rsidR="00EF2AD3" w:rsidRPr="00CC2BA7" w:rsidRDefault="00EF2AD3" w:rsidP="00EF2AD3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06C850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3F814C" w14:textId="03689FFA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(35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  <w:tc>
          <w:tcPr>
            <w:tcW w:w="270" w:type="dxa"/>
            <w:vAlign w:val="bottom"/>
          </w:tcPr>
          <w:p w14:paraId="46503174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D85F7C0" w14:textId="4EC28F0B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7E3499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FB4C618" w14:textId="77972AFD" w:rsidR="00EF2AD3" w:rsidRPr="00CC2BA7" w:rsidRDefault="00EF2AD3" w:rsidP="00EF2AD3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(35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  <w:tc>
          <w:tcPr>
            <w:tcW w:w="270" w:type="dxa"/>
            <w:vAlign w:val="bottom"/>
          </w:tcPr>
          <w:p w14:paraId="052071DF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BD21E5" w14:textId="42020904" w:rsidR="00EF2AD3" w:rsidRPr="00CC2BA7" w:rsidRDefault="00EF2AD3" w:rsidP="00C50C0F">
            <w:pPr>
              <w:pStyle w:val="acctfourfigures"/>
              <w:tabs>
                <w:tab w:val="clear" w:pos="765"/>
                <w:tab w:val="left" w:pos="328"/>
                <w:tab w:val="left" w:pos="699"/>
              </w:tabs>
              <w:spacing w:line="240" w:lineRule="auto"/>
              <w:ind w:left="-70" w:right="-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CA3CA3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850903" w14:textId="600CB125" w:rsidR="00EF2AD3" w:rsidRPr="00CC2BA7" w:rsidRDefault="00EF2AD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(35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</w:tr>
      <w:tr w:rsidR="00EF2AD3" w:rsidRPr="00CC2BA7" w14:paraId="1B41F92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3D727E8" w14:textId="77777777" w:rsidR="00EF2AD3" w:rsidRPr="00CC2BA7" w:rsidRDefault="00EF2AD3" w:rsidP="00EF2AD3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C2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022A201" w14:textId="77777777" w:rsidR="00EF2AD3" w:rsidRPr="00CC2BA7" w:rsidRDefault="00EF2AD3" w:rsidP="00EF2AD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BADFF70" w14:textId="7B3950AC" w:rsidR="00EF2AD3" w:rsidRPr="00CC2BA7" w:rsidRDefault="00EF2AD3" w:rsidP="00EF2AD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2D6E49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2ECD770" w14:textId="0487B8E6" w:rsidR="00EF2AD3" w:rsidRPr="00CC2BA7" w:rsidRDefault="00EF2AD3" w:rsidP="00EF2AD3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  <w:tc>
          <w:tcPr>
            <w:tcW w:w="236" w:type="dxa"/>
          </w:tcPr>
          <w:p w14:paraId="4311B343" w14:textId="77777777" w:rsidR="00EF2AD3" w:rsidRPr="00CC2BA7" w:rsidRDefault="00EF2AD3" w:rsidP="00EF2AD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916E76F" w14:textId="76E25003" w:rsidR="00EF2AD3" w:rsidRPr="00CC2BA7" w:rsidRDefault="00EF2AD3" w:rsidP="00EF2AD3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B95BDA" w14:textId="61A4955B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057B75" w14:textId="06644B49" w:rsidR="00EF2AD3" w:rsidRPr="00CC2BA7" w:rsidRDefault="00EF2AD3" w:rsidP="00EF2AD3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  <w:tc>
          <w:tcPr>
            <w:tcW w:w="270" w:type="dxa"/>
            <w:vAlign w:val="bottom"/>
          </w:tcPr>
          <w:p w14:paraId="155E195D" w14:textId="25D34DF9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5FFC0CD" w14:textId="0AF3043E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946545" w14:textId="13702210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FDD805" w14:textId="7CB4044D" w:rsidR="00EF2AD3" w:rsidRPr="00CC2BA7" w:rsidRDefault="00EF2AD3" w:rsidP="00EF2AD3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  <w:tc>
          <w:tcPr>
            <w:tcW w:w="270" w:type="dxa"/>
            <w:vAlign w:val="bottom"/>
          </w:tcPr>
          <w:p w14:paraId="4754E406" w14:textId="77777777" w:rsidR="00EF2AD3" w:rsidRPr="00CC2BA7" w:rsidRDefault="00EF2AD3" w:rsidP="00EF2AD3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BC9A77" w14:textId="322776B4" w:rsidR="00EF2AD3" w:rsidRPr="00CC2BA7" w:rsidRDefault="00EF2AD3" w:rsidP="00C50C0F">
            <w:pPr>
              <w:pStyle w:val="acctfourfigures"/>
              <w:tabs>
                <w:tab w:val="clear" w:pos="765"/>
                <w:tab w:val="left" w:pos="328"/>
                <w:tab w:val="left" w:pos="699"/>
              </w:tabs>
              <w:spacing w:line="240" w:lineRule="auto"/>
              <w:ind w:left="-70" w:right="-3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7E8A5E" w14:textId="77777777" w:rsidR="00EF2AD3" w:rsidRPr="00CC2BA7" w:rsidRDefault="00EF2AD3" w:rsidP="00EF2AD3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8F0866" w14:textId="642691B2" w:rsidR="00EF2AD3" w:rsidRPr="00CC2BA7" w:rsidRDefault="00EF2AD3" w:rsidP="00EF2AD3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</w:tr>
    </w:tbl>
    <w:p w14:paraId="514D54D6" w14:textId="641F3081" w:rsidR="0061073B" w:rsidRPr="00CC2BA7" w:rsidRDefault="0061073B" w:rsidP="000B0131">
      <w:pPr>
        <w:pStyle w:val="block"/>
        <w:spacing w:after="0" w:line="240" w:lineRule="atLeast"/>
        <w:ind w:left="0" w:right="-7"/>
        <w:rPr>
          <w:rFonts w:ascii="Angsana New" w:hAnsi="Angsana New" w:cs="Angsana New"/>
          <w:sz w:val="28"/>
          <w:szCs w:val="28"/>
          <w:cs/>
          <w:lang w:bidi="th-TH"/>
        </w:rPr>
        <w:sectPr w:rsidR="0061073B" w:rsidRPr="00CC2BA7" w:rsidSect="00F03EF9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8EBDC8B" w14:textId="77777777" w:rsidR="00EC7CA2" w:rsidRPr="00CC2BA7" w:rsidRDefault="00EC7CA2" w:rsidP="000B0131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CC2BA7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B78B921" w14:textId="77777777" w:rsidR="00EC7CA2" w:rsidRPr="00CC2BA7" w:rsidRDefault="00EC7CA2" w:rsidP="000B0131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val="en-US" w:bidi="th-TH"/>
        </w:rPr>
      </w:pPr>
    </w:p>
    <w:p w14:paraId="116311C4" w14:textId="77777777" w:rsidR="00EC7CA2" w:rsidRPr="00CC2BA7" w:rsidRDefault="00EC7CA2" w:rsidP="000B0131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CC2BA7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E4C2180" w14:textId="0A82A0DE" w:rsidR="00852525" w:rsidRPr="00CC2BA7" w:rsidRDefault="00852525" w:rsidP="000B0131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50620CF6" w14:textId="6C252EA5" w:rsidR="00EC7CA2" w:rsidRPr="00CC2BA7" w:rsidRDefault="00CD6CA1" w:rsidP="000B0131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CC2BA7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2EB6FAA" w14:textId="2EA6C513" w:rsidR="00CD6CA1" w:rsidRPr="00CC2BA7" w:rsidRDefault="00CD6CA1" w:rsidP="000B0131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540" w:type="dxa"/>
        <w:tblInd w:w="270" w:type="dxa"/>
        <w:tblLook w:val="04A0" w:firstRow="1" w:lastRow="0" w:firstColumn="1" w:lastColumn="0" w:noHBand="0" w:noVBand="1"/>
      </w:tblPr>
      <w:tblGrid>
        <w:gridCol w:w="4140"/>
        <w:gridCol w:w="5400"/>
      </w:tblGrid>
      <w:tr w:rsidR="00EC7CA2" w:rsidRPr="00CC2BA7" w14:paraId="5218F0C1" w14:textId="77777777" w:rsidTr="0025043C">
        <w:tc>
          <w:tcPr>
            <w:tcW w:w="4140" w:type="dxa"/>
            <w:hideMark/>
          </w:tcPr>
          <w:p w14:paraId="14CD8109" w14:textId="77777777" w:rsidR="00EC7CA2" w:rsidRPr="00CC2BA7" w:rsidRDefault="00EC7CA2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400" w:type="dxa"/>
            <w:hideMark/>
          </w:tcPr>
          <w:p w14:paraId="2ADBECD2" w14:textId="77777777" w:rsidR="00EC7CA2" w:rsidRPr="00CC2BA7" w:rsidRDefault="00EC7CA2" w:rsidP="000B0131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CC2BA7" w14:paraId="280C7AC3" w14:textId="77777777" w:rsidTr="0025043C">
        <w:tc>
          <w:tcPr>
            <w:tcW w:w="4140" w:type="dxa"/>
            <w:hideMark/>
          </w:tcPr>
          <w:p w14:paraId="0388D4AC" w14:textId="77777777" w:rsidR="00EC7CA2" w:rsidRPr="00CC2BA7" w:rsidRDefault="00EC7CA2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  <w:r w:rsidR="0025043C"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และสัญญา</w:t>
            </w:r>
          </w:p>
          <w:p w14:paraId="21D90C5C" w14:textId="1C0C3ECE" w:rsidR="0025043C" w:rsidRPr="00CC2BA7" w:rsidRDefault="0025043C" w:rsidP="000B0131">
            <w:pPr>
              <w:pStyle w:val="block"/>
              <w:spacing w:after="0" w:line="240" w:lineRule="auto"/>
              <w:ind w:left="340" w:right="-7" w:firstLine="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แลกปลี่ยนอัตราดอกเบี้ยและเงินต้นต่างสกุลเงิน</w:t>
            </w:r>
          </w:p>
        </w:tc>
        <w:tc>
          <w:tcPr>
            <w:tcW w:w="5400" w:type="dxa"/>
            <w:hideMark/>
          </w:tcPr>
          <w:p w14:paraId="1EBBDCA5" w14:textId="5F80B9B1" w:rsidR="00EC7CA2" w:rsidRPr="00CC2BA7" w:rsidRDefault="00EC7CA2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model</w:t>
            </w:r>
            <w:r w:rsidR="00272756" w:rsidRPr="00CC2B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</w:t>
            </w: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</w:t>
            </w:r>
            <w:r w:rsidR="00A1583F"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</w:t>
            </w:r>
            <w:r w:rsidR="00A30F8E" w:rsidRPr="00CC2B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EC7CA2" w:rsidRPr="00CC2BA7" w14:paraId="371EFCED" w14:textId="77777777" w:rsidTr="0025043C">
        <w:tc>
          <w:tcPr>
            <w:tcW w:w="4140" w:type="dxa"/>
            <w:hideMark/>
          </w:tcPr>
          <w:p w14:paraId="01CE55FF" w14:textId="77777777" w:rsidR="00EC7CA2" w:rsidRPr="00CC2BA7" w:rsidRDefault="00EC7CA2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00" w:type="dxa"/>
            <w:hideMark/>
          </w:tcPr>
          <w:p w14:paraId="63C5D23B" w14:textId="06A1C192" w:rsidR="00EC7CA2" w:rsidRPr="00CC2BA7" w:rsidRDefault="00EC7CA2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6D00" w:rsidRPr="00CC2BA7" w14:paraId="75F7439D" w14:textId="77777777" w:rsidTr="0025043C">
        <w:tc>
          <w:tcPr>
            <w:tcW w:w="4140" w:type="dxa"/>
          </w:tcPr>
          <w:p w14:paraId="55E398BD" w14:textId="31D0E849" w:rsidR="00B36D00" w:rsidRPr="00CC2BA7" w:rsidRDefault="00B36D00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400" w:type="dxa"/>
          </w:tcPr>
          <w:p w14:paraId="17676E18" w14:textId="1768D596" w:rsidR="00B36D00" w:rsidRPr="00CC2BA7" w:rsidRDefault="00943F8B" w:rsidP="000B0131">
            <w:pPr>
              <w:pStyle w:val="block"/>
              <w:spacing w:after="0" w:line="240" w:lineRule="auto"/>
              <w:ind w:left="163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</w:t>
            </w:r>
            <w:r w:rsidR="00B36D00"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CC2BA7" w14:paraId="07C8B4DE" w14:textId="77777777" w:rsidTr="0025043C">
        <w:tc>
          <w:tcPr>
            <w:tcW w:w="4140" w:type="dxa"/>
          </w:tcPr>
          <w:p w14:paraId="3AD9D243" w14:textId="1C0E6422" w:rsidR="00EC7CA2" w:rsidRPr="00CC2BA7" w:rsidRDefault="00B36D00" w:rsidP="000B0131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400" w:type="dxa"/>
          </w:tcPr>
          <w:p w14:paraId="516416BA" w14:textId="1EEEC1B4" w:rsidR="00EC7CA2" w:rsidRPr="00CC2BA7" w:rsidRDefault="00B36D00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การวัด</w:t>
            </w: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163EB2CF" w14:textId="77777777" w:rsidR="00636C22" w:rsidRPr="00CC2BA7" w:rsidRDefault="00636C22" w:rsidP="000B0131">
      <w:pPr>
        <w:pStyle w:val="block"/>
        <w:spacing w:after="0" w:line="240" w:lineRule="atLeast"/>
        <w:ind w:right="-7" w:hanging="27"/>
        <w:rPr>
          <w:rFonts w:asciiTheme="majorBidi" w:hAnsiTheme="majorBidi" w:cstheme="majorBidi"/>
          <w:szCs w:val="22"/>
          <w:lang w:bidi="th-TH"/>
        </w:rPr>
      </w:pPr>
    </w:p>
    <w:p w14:paraId="609DF7B7" w14:textId="386B38AA" w:rsidR="00816A27" w:rsidRPr="00CC2BA7" w:rsidRDefault="00816A27" w:rsidP="000B0131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CC2BA7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</w:t>
      </w:r>
      <w:r w:rsidRPr="00CC2BA7">
        <w:rPr>
          <w:rFonts w:asciiTheme="majorBidi" w:eastAsia="AngsanaNew,Bold" w:hAnsiTheme="majorBidi" w:cs="Angsana New" w:hint="cs"/>
          <w:b/>
          <w:bCs/>
          <w:i/>
          <w:iCs/>
          <w:sz w:val="28"/>
          <w:szCs w:val="28"/>
          <w:cs/>
          <w:lang w:bidi="th-TH"/>
        </w:rPr>
        <w:t>ไม่ได้</w:t>
      </w:r>
      <w:r w:rsidRPr="00CC2BA7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6CAA3BEB" w14:textId="32819DDC" w:rsidR="00D65CB2" w:rsidRPr="00CC2BA7" w:rsidRDefault="00D65CB2" w:rsidP="000B0131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549" w:type="dxa"/>
        <w:tblInd w:w="270" w:type="dxa"/>
        <w:tblLook w:val="04A0" w:firstRow="1" w:lastRow="0" w:firstColumn="1" w:lastColumn="0" w:noHBand="0" w:noVBand="1"/>
      </w:tblPr>
      <w:tblGrid>
        <w:gridCol w:w="4140"/>
        <w:gridCol w:w="5409"/>
      </w:tblGrid>
      <w:tr w:rsidR="00EC7CA2" w:rsidRPr="00CC2BA7" w14:paraId="66B76D97" w14:textId="77777777" w:rsidTr="00CF2984">
        <w:tc>
          <w:tcPr>
            <w:tcW w:w="4140" w:type="dxa"/>
            <w:hideMark/>
          </w:tcPr>
          <w:p w14:paraId="403242AA" w14:textId="77777777" w:rsidR="00EC7CA2" w:rsidRPr="00CC2BA7" w:rsidRDefault="00EC7CA2" w:rsidP="000B0131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409" w:type="dxa"/>
            <w:hideMark/>
          </w:tcPr>
          <w:p w14:paraId="6334413B" w14:textId="77777777" w:rsidR="00EC7CA2" w:rsidRPr="00CC2BA7" w:rsidRDefault="00EC7CA2" w:rsidP="000B0131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CC2BA7" w14:paraId="0D924DA6" w14:textId="77777777" w:rsidTr="00CF2984">
        <w:tc>
          <w:tcPr>
            <w:tcW w:w="4140" w:type="dxa"/>
          </w:tcPr>
          <w:p w14:paraId="0AD90817" w14:textId="7AFC8476" w:rsidR="00EC7CA2" w:rsidRPr="00CC2BA7" w:rsidRDefault="00EC7CA2" w:rsidP="000B0131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  <w:r w:rsidR="006446AD"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และเงินฝากประจำ</w:t>
            </w:r>
          </w:p>
        </w:tc>
        <w:tc>
          <w:tcPr>
            <w:tcW w:w="5409" w:type="dxa"/>
          </w:tcPr>
          <w:p w14:paraId="431812B4" w14:textId="5B5DC8F5" w:rsidR="00EC7CA2" w:rsidRPr="00CC2BA7" w:rsidRDefault="00EC7CA2" w:rsidP="000B0131">
            <w:pPr>
              <w:pStyle w:val="block"/>
              <w:spacing w:after="0" w:line="240" w:lineRule="auto"/>
              <w:ind w:left="159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  <w:tr w:rsidR="009F3135" w:rsidRPr="00CC2BA7" w14:paraId="3C8A793E" w14:textId="77777777" w:rsidTr="00CF2984">
        <w:tc>
          <w:tcPr>
            <w:tcW w:w="4140" w:type="dxa"/>
          </w:tcPr>
          <w:p w14:paraId="7F53392A" w14:textId="2B719384" w:rsidR="009F3135" w:rsidRPr="00CC2BA7" w:rsidRDefault="009F3135" w:rsidP="000B0131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5409" w:type="dxa"/>
          </w:tcPr>
          <w:p w14:paraId="36C4F226" w14:textId="3F34F89C" w:rsidR="009F3135" w:rsidRPr="00CC2BA7" w:rsidRDefault="009F3135" w:rsidP="000B0131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คำนวณโดยใช้เส้นอัตราผลตอบแทนพันธบัตรรัฐบาลของสมาคม</w:t>
            </w:r>
            <w:r w:rsidRPr="00CC2BA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ตลาดตราสารหนี้ไทย</w:t>
            </w:r>
            <w:r w:rsidRPr="00CC2BA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(</w:t>
            </w:r>
            <w:r w:rsidRPr="00CC2BA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Thai Bond Market Association Government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 xml:space="preserve"> Bond Yield Curve)</w:t>
            </w:r>
          </w:p>
        </w:tc>
      </w:tr>
    </w:tbl>
    <w:p w14:paraId="262918A5" w14:textId="6F231364" w:rsidR="00837E90" w:rsidRPr="00CC2BA7" w:rsidRDefault="00837E90" w:rsidP="000B0131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5D5E420" w14:textId="2F663DBB" w:rsidR="003B14EA" w:rsidRPr="00CC2BA7" w:rsidRDefault="003B14EA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CC2BA7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99D6A7B" w14:textId="77777777" w:rsidR="00793A45" w:rsidRPr="00CC2BA7" w:rsidRDefault="00793A45" w:rsidP="000B0131">
      <w:pPr>
        <w:pStyle w:val="NoSpacing"/>
        <w:rPr>
          <w:rFonts w:ascii="Angsana New" w:hAnsi="Angsana New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1"/>
        <w:gridCol w:w="1889"/>
      </w:tblGrid>
      <w:tr w:rsidR="00CC5E69" w:rsidRPr="00CC2BA7" w14:paraId="3F8B08B6" w14:textId="77777777" w:rsidTr="00AA0E02">
        <w:trPr>
          <w:tblHeader/>
        </w:trPr>
        <w:tc>
          <w:tcPr>
            <w:tcW w:w="3971" w:type="pct"/>
          </w:tcPr>
          <w:p w14:paraId="73F95E2B" w14:textId="18A43728" w:rsidR="00CC5E69" w:rsidRPr="00CC2BA7" w:rsidRDefault="00381C0F" w:rsidP="000B013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C2B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F92AA7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568</w:t>
            </w:r>
          </w:p>
        </w:tc>
        <w:tc>
          <w:tcPr>
            <w:tcW w:w="1029" w:type="pct"/>
          </w:tcPr>
          <w:p w14:paraId="19507AFD" w14:textId="7454B2D5" w:rsidR="00CC5E69" w:rsidRPr="00CC2BA7" w:rsidRDefault="00CC5E69" w:rsidP="000B0131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C5E69" w:rsidRPr="00CC2BA7" w14:paraId="530AC0C2" w14:textId="77777777" w:rsidTr="00AA0E02">
        <w:trPr>
          <w:tblHeader/>
        </w:trPr>
        <w:tc>
          <w:tcPr>
            <w:tcW w:w="3971" w:type="pct"/>
          </w:tcPr>
          <w:p w14:paraId="0B9D904F" w14:textId="1A220FB3" w:rsidR="00CC5E69" w:rsidRPr="00CC2BA7" w:rsidRDefault="00CC5E69" w:rsidP="000B01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45A4818C" w14:textId="705D9D5F" w:rsidR="00CC5E69" w:rsidRPr="00CC2BA7" w:rsidRDefault="00CC5E69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CC2BA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C5E69" w:rsidRPr="00CC2BA7" w14:paraId="2EBB27CF" w14:textId="77777777" w:rsidTr="00AA0E02">
        <w:tc>
          <w:tcPr>
            <w:tcW w:w="3971" w:type="pct"/>
          </w:tcPr>
          <w:p w14:paraId="3973A84F" w14:textId="6F8857E6" w:rsidR="00CC5E69" w:rsidRPr="00CC2BA7" w:rsidRDefault="00CC5E69" w:rsidP="000B013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709F6A3A" w14:textId="77777777" w:rsidR="00CC5E69" w:rsidRPr="00CC2BA7" w:rsidRDefault="00CC5E69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D6251" w:rsidRPr="00CC2BA7" w14:paraId="35DC24E2" w14:textId="77777777" w:rsidTr="00AA0E02">
        <w:tc>
          <w:tcPr>
            <w:tcW w:w="3971" w:type="pct"/>
          </w:tcPr>
          <w:p w14:paraId="0D4FF9FA" w14:textId="29F5108D" w:rsidR="004D6251" w:rsidRPr="00CC2BA7" w:rsidRDefault="004D6251" w:rsidP="004D625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C2BA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CC2BA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1029" w:type="pct"/>
          </w:tcPr>
          <w:p w14:paraId="5035AA89" w14:textId="23AE6B44" w:rsidR="004D6251" w:rsidRPr="00CC2BA7" w:rsidRDefault="004D6251" w:rsidP="004D625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91.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D6251" w:rsidRPr="00CC2BA7" w14:paraId="2C5ADEDC" w14:textId="77777777" w:rsidTr="00AA0E02">
        <w:tc>
          <w:tcPr>
            <w:tcW w:w="3971" w:type="pct"/>
          </w:tcPr>
          <w:p w14:paraId="4061C548" w14:textId="3988B7F5" w:rsidR="004D6251" w:rsidRPr="00CC2BA7" w:rsidRDefault="004D6251" w:rsidP="000B01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1029" w:type="pct"/>
          </w:tcPr>
          <w:p w14:paraId="01DA3CCB" w14:textId="792D0ADA" w:rsidR="004D6251" w:rsidRPr="00CC2BA7" w:rsidRDefault="004D6251" w:rsidP="004D625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1.3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4D6251" w:rsidRPr="00CC2BA7" w14:paraId="7A8BD7FA" w14:textId="77777777" w:rsidTr="007F1607">
        <w:tc>
          <w:tcPr>
            <w:tcW w:w="3971" w:type="pct"/>
          </w:tcPr>
          <w:p w14:paraId="4E4797D0" w14:textId="77777777" w:rsidR="004D6251" w:rsidRPr="00CC2BA7" w:rsidRDefault="004D6251" w:rsidP="007F160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C2BA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2B97D324" w14:textId="5837FB98" w:rsidR="004D6251" w:rsidRPr="00CC2BA7" w:rsidRDefault="004D6251" w:rsidP="007F160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9C0B91"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.33</w:t>
            </w:r>
          </w:p>
        </w:tc>
      </w:tr>
      <w:tr w:rsidR="004D6251" w:rsidRPr="00CC2BA7" w14:paraId="33058A1D" w14:textId="77777777" w:rsidTr="00AA0E02">
        <w:tc>
          <w:tcPr>
            <w:tcW w:w="3971" w:type="pct"/>
          </w:tcPr>
          <w:p w14:paraId="35A2BC95" w14:textId="77777777" w:rsidR="004D6251" w:rsidRPr="00CC2BA7" w:rsidRDefault="004D6251" w:rsidP="000B013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29" w:type="pct"/>
          </w:tcPr>
          <w:p w14:paraId="3F296B48" w14:textId="77777777" w:rsidR="004D6251" w:rsidRPr="00CC2BA7" w:rsidRDefault="004D6251" w:rsidP="004D625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CC2BA7" w14:paraId="2096579B" w14:textId="77777777" w:rsidTr="00AA0E02">
        <w:tc>
          <w:tcPr>
            <w:tcW w:w="3971" w:type="pct"/>
          </w:tcPr>
          <w:p w14:paraId="23D78EBA" w14:textId="7571E23A" w:rsidR="003926DC" w:rsidRPr="00CC2BA7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 ๆ</w:t>
            </w:r>
          </w:p>
        </w:tc>
        <w:tc>
          <w:tcPr>
            <w:tcW w:w="1029" w:type="pct"/>
          </w:tcPr>
          <w:p w14:paraId="650C3691" w14:textId="1A6DA632" w:rsidR="00B84AF0" w:rsidRPr="00CC2BA7" w:rsidRDefault="00B84AF0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6147" w:rsidRPr="00CC2BA7" w14:paraId="1921A5B7" w14:textId="77777777" w:rsidTr="00AA0E02">
        <w:tc>
          <w:tcPr>
            <w:tcW w:w="3971" w:type="pct"/>
          </w:tcPr>
          <w:p w14:paraId="6FF45EA9" w14:textId="4D905987" w:rsidR="002F6147" w:rsidRPr="00CC2BA7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C2BA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1029" w:type="pct"/>
          </w:tcPr>
          <w:p w14:paraId="0CE06F7C" w14:textId="1D8E681B" w:rsidR="002F6147" w:rsidRPr="00CC2BA7" w:rsidRDefault="009C0B91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101C9" w:rsidRPr="00CC2BA7">
              <w:rPr>
                <w:rFonts w:ascii="Angsana New" w:hAnsi="Angsana New" w:cs="Angsana New"/>
                <w:sz w:val="28"/>
                <w:szCs w:val="28"/>
              </w:rPr>
              <w:t>4.53</w:t>
            </w:r>
          </w:p>
        </w:tc>
      </w:tr>
      <w:tr w:rsidR="002F6147" w:rsidRPr="00CC2BA7" w14:paraId="77D58B43" w14:textId="77777777" w:rsidTr="00AA0E02">
        <w:tc>
          <w:tcPr>
            <w:tcW w:w="3971" w:type="pct"/>
          </w:tcPr>
          <w:p w14:paraId="2323C907" w14:textId="445378CA" w:rsidR="002F6147" w:rsidRPr="00CC2BA7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C2BA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</w:t>
            </w:r>
            <w:r w:rsidRPr="00CC2BA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ตถุดิบ</w:t>
            </w:r>
            <w:r w:rsidRPr="00CC2BA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ตกลงแล้ว</w:t>
            </w:r>
          </w:p>
        </w:tc>
        <w:tc>
          <w:tcPr>
            <w:tcW w:w="1029" w:type="pct"/>
          </w:tcPr>
          <w:p w14:paraId="2EE3E504" w14:textId="1D47AD5B" w:rsidR="002F6147" w:rsidRPr="00CC2BA7" w:rsidRDefault="00BA397B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117.45</w:t>
            </w:r>
          </w:p>
        </w:tc>
      </w:tr>
      <w:tr w:rsidR="002F6147" w:rsidRPr="00CC2BA7" w14:paraId="27208EC6" w14:textId="77777777" w:rsidTr="00AA0E02">
        <w:tc>
          <w:tcPr>
            <w:tcW w:w="3971" w:type="pct"/>
          </w:tcPr>
          <w:p w14:paraId="376C521D" w14:textId="15B2B0C4" w:rsidR="002F6147" w:rsidRPr="00CC2BA7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C2BA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5196F422" w14:textId="29AC39B0" w:rsidR="002F6147" w:rsidRPr="00CC2BA7" w:rsidRDefault="00BA397B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C0B91"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C2BA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F6147" w:rsidRPr="00CC2BA7" w14:paraId="36257792" w14:textId="77777777" w:rsidTr="00AA0E02">
        <w:tc>
          <w:tcPr>
            <w:tcW w:w="3971" w:type="pct"/>
          </w:tcPr>
          <w:p w14:paraId="23003C19" w14:textId="522B6B5B" w:rsidR="002F6147" w:rsidRPr="00CC2BA7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C2BA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1029" w:type="pct"/>
          </w:tcPr>
          <w:p w14:paraId="79F13905" w14:textId="39463CEE" w:rsidR="002F6147" w:rsidRPr="00CC2BA7" w:rsidRDefault="00BA397B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197.97</w:t>
            </w:r>
          </w:p>
        </w:tc>
      </w:tr>
      <w:tr w:rsidR="002F6147" w:rsidRPr="00CC2BA7" w14:paraId="78AA18C1" w14:textId="77777777" w:rsidTr="00AA0E02">
        <w:tc>
          <w:tcPr>
            <w:tcW w:w="3971" w:type="pct"/>
          </w:tcPr>
          <w:p w14:paraId="74B41330" w14:textId="3DAA24BE" w:rsidR="002F6147" w:rsidRPr="00CC2BA7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C2BA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สัญญาอื่น 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0174CB5B" w14:textId="2C570632" w:rsidR="002F6147" w:rsidRPr="00CC2BA7" w:rsidRDefault="009C0B91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C6A6F" w:rsidRPr="00CC2BA7">
              <w:rPr>
                <w:rFonts w:ascii="Angsana New" w:hAnsi="Angsana New" w:cs="Angsana New"/>
                <w:sz w:val="28"/>
                <w:szCs w:val="28"/>
              </w:rPr>
              <w:t>3.37</w:t>
            </w:r>
          </w:p>
        </w:tc>
      </w:tr>
      <w:tr w:rsidR="002F6147" w:rsidRPr="00CC2BA7" w14:paraId="40A2D898" w14:textId="77777777" w:rsidTr="00AA0E02">
        <w:tc>
          <w:tcPr>
            <w:tcW w:w="3971" w:type="pct"/>
          </w:tcPr>
          <w:p w14:paraId="4D990071" w14:textId="4C366A87" w:rsidR="002F6147" w:rsidRPr="00CC2BA7" w:rsidRDefault="002F6147" w:rsidP="000B0131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C2BA7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712F5A29" w14:textId="7EB03823" w:rsidR="002F6147" w:rsidRPr="00CC2BA7" w:rsidRDefault="009C0B91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877148"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877148"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9101C9"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3.55</w:t>
            </w:r>
          </w:p>
        </w:tc>
      </w:tr>
      <w:tr w:rsidR="002F6147" w:rsidRPr="00CC2BA7" w14:paraId="430E2055" w14:textId="77777777" w:rsidTr="00AA0E02">
        <w:tc>
          <w:tcPr>
            <w:tcW w:w="3971" w:type="pct"/>
          </w:tcPr>
          <w:p w14:paraId="590820CF" w14:textId="56E83BB6" w:rsidR="002F6147" w:rsidRPr="00CC2BA7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27DF7812" w14:textId="77777777" w:rsidR="002F6147" w:rsidRPr="00CC2BA7" w:rsidRDefault="002F6147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F6147" w:rsidRPr="00CC2BA7" w14:paraId="307842CE" w14:textId="77777777" w:rsidTr="00AA0E02">
        <w:tc>
          <w:tcPr>
            <w:tcW w:w="3971" w:type="pct"/>
          </w:tcPr>
          <w:p w14:paraId="44FAA4FF" w14:textId="0823CCC3" w:rsidR="002F6147" w:rsidRPr="00CC2BA7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71D917F0" w14:textId="20DCB245" w:rsidR="002F6147" w:rsidRPr="00CC2BA7" w:rsidRDefault="002F6147" w:rsidP="000B0131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CC2BA7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CC2BA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F6147" w:rsidRPr="00CC2BA7" w14:paraId="5FE1EF41" w14:textId="77777777" w:rsidTr="00AA0E02">
        <w:tc>
          <w:tcPr>
            <w:tcW w:w="3971" w:type="pct"/>
          </w:tcPr>
          <w:p w14:paraId="6AFB107A" w14:textId="08C0906E" w:rsidR="002F6147" w:rsidRPr="00CC2BA7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3CB3FC46" w14:textId="4DAFC9BF" w:rsidR="002F6147" w:rsidRPr="00CC2BA7" w:rsidRDefault="002F6147" w:rsidP="000B0131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CC2BA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F6147" w:rsidRPr="00CC2BA7" w14:paraId="30227507" w14:textId="77777777" w:rsidTr="00730799">
        <w:tc>
          <w:tcPr>
            <w:tcW w:w="3971" w:type="pct"/>
          </w:tcPr>
          <w:p w14:paraId="30A161CF" w14:textId="1F4DF5D9" w:rsidR="002F6147" w:rsidRPr="00CC2BA7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CC2B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C2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3A3220D6" w14:textId="77777777" w:rsidR="002F6147" w:rsidRPr="00CC2BA7" w:rsidRDefault="002F6147" w:rsidP="000B013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6147" w:rsidRPr="00CC2BA7" w14:paraId="29114532" w14:textId="77777777" w:rsidTr="00E05EE2">
        <w:trPr>
          <w:trHeight w:val="353"/>
        </w:trPr>
        <w:tc>
          <w:tcPr>
            <w:tcW w:w="3971" w:type="pct"/>
          </w:tcPr>
          <w:p w14:paraId="7B3A227B" w14:textId="01CB6E79" w:rsidR="002F6147" w:rsidRPr="00CC2BA7" w:rsidRDefault="002F6147" w:rsidP="000B0131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C2BA7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  <w:tcBorders>
              <w:bottom w:val="double" w:sz="4" w:space="0" w:color="auto"/>
            </w:tcBorders>
          </w:tcPr>
          <w:p w14:paraId="0049C4D8" w14:textId="6F3992EB" w:rsidR="002F6147" w:rsidRPr="00CC2BA7" w:rsidRDefault="001A1437" w:rsidP="000B0131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9C0B91"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4.</w:t>
            </w:r>
            <w:r w:rsidR="009C0B91"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CC2B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1A925C51" w14:textId="77777777" w:rsidR="001F316F" w:rsidRPr="00CC2BA7" w:rsidRDefault="001F316F" w:rsidP="000B0131">
      <w:pPr>
        <w:spacing w:line="216" w:lineRule="auto"/>
        <w:ind w:left="540" w:right="-43"/>
        <w:rPr>
          <w:rFonts w:ascii="Angsana New" w:hAnsi="Angsana New"/>
          <w:sz w:val="22"/>
          <w:szCs w:val="22"/>
        </w:rPr>
      </w:pPr>
    </w:p>
    <w:p w14:paraId="221AC03E" w14:textId="27F002DB" w:rsidR="00837E90" w:rsidRPr="00CC2BA7" w:rsidRDefault="00972BBE" w:rsidP="000B013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C2BA7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</w:t>
      </w:r>
      <w:r w:rsidR="00681129" w:rsidRPr="00CC2BA7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CC2BA7">
        <w:rPr>
          <w:rFonts w:asciiTheme="majorBidi" w:hAnsiTheme="majorBidi" w:cstheme="majorBidi"/>
          <w:sz w:val="28"/>
          <w:szCs w:val="28"/>
          <w:cs/>
        </w:rPr>
        <w:t>สั่งซื้อวัตถุดิบล่วงหน้ากับบริษัททั้งในและต่างประเทศ โดยมีระยะเวลา</w:t>
      </w:r>
      <w:r w:rsidR="00210C35"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Pr="00CC2BA7">
        <w:rPr>
          <w:rFonts w:asciiTheme="majorBidi" w:hAnsiTheme="majorBidi" w:cstheme="majorBidi"/>
          <w:sz w:val="28"/>
          <w:szCs w:val="28"/>
          <w:cs/>
        </w:rPr>
        <w:t>ปริมาณ และราคาตามที่ได้ระบุไว้ใน</w:t>
      </w:r>
      <w:r w:rsidR="00681129" w:rsidRPr="00CC2BA7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CC2BA7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C30CF9" w:rsidRPr="00CC2BA7">
        <w:rPr>
          <w:rFonts w:asciiTheme="majorBidi" w:hAnsiTheme="majorBidi" w:cstheme="majorBidi"/>
          <w:sz w:val="28"/>
          <w:szCs w:val="28"/>
        </w:rPr>
        <w:t>31</w:t>
      </w:r>
      <w:r w:rsidR="00381C0F"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="00381C0F" w:rsidRPr="00CC2BA7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9C0B91" w:rsidRPr="00CC2BA7">
        <w:rPr>
          <w:rFonts w:asciiTheme="majorBidi" w:hAnsiTheme="majorBidi"/>
          <w:spacing w:val="-2"/>
          <w:sz w:val="28"/>
          <w:szCs w:val="28"/>
        </w:rPr>
        <w:t>2</w:t>
      </w:r>
      <w:r w:rsidR="00C30CF9" w:rsidRPr="00CC2BA7">
        <w:rPr>
          <w:rFonts w:asciiTheme="majorBidi" w:hAnsiTheme="majorBidi"/>
          <w:spacing w:val="-2"/>
          <w:sz w:val="28"/>
          <w:szCs w:val="28"/>
        </w:rPr>
        <w:t>568</w:t>
      </w:r>
      <w:r w:rsidR="00F92AA7" w:rsidRPr="00CC2BA7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CC2BA7">
        <w:rPr>
          <w:rFonts w:asciiTheme="majorBidi" w:hAnsiTheme="majorBidi" w:cstheme="majorBidi"/>
          <w:sz w:val="28"/>
          <w:szCs w:val="28"/>
          <w:cs/>
        </w:rPr>
        <w:t>บริษัทย่อยมี</w:t>
      </w:r>
      <w:r w:rsidR="00681129" w:rsidRPr="00CC2BA7">
        <w:rPr>
          <w:rFonts w:asciiTheme="majorBidi" w:hAnsiTheme="majorBidi" w:cstheme="majorBidi" w:hint="cs"/>
          <w:sz w:val="28"/>
          <w:szCs w:val="28"/>
          <w:cs/>
        </w:rPr>
        <w:t>ปริมาณวัตถุดิบที่จะต้องได้รับตามสัญญาดังกล่าวจำนวน</w:t>
      </w:r>
      <w:r w:rsidR="00884F42"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="00C30CF9" w:rsidRPr="00CC2BA7">
        <w:rPr>
          <w:rFonts w:asciiTheme="majorBidi" w:hAnsiTheme="majorBidi" w:cstheme="majorBidi"/>
          <w:sz w:val="28"/>
          <w:szCs w:val="28"/>
        </w:rPr>
        <w:t>6</w:t>
      </w:r>
      <w:r w:rsidR="009C0B91" w:rsidRPr="00CC2BA7">
        <w:rPr>
          <w:rFonts w:asciiTheme="majorBidi" w:hAnsiTheme="majorBidi" w:cstheme="majorBidi"/>
          <w:sz w:val="28"/>
          <w:szCs w:val="28"/>
        </w:rPr>
        <w:t>00</w:t>
      </w:r>
      <w:r w:rsidR="00C30CF9"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="00681129" w:rsidRPr="00CC2BA7">
        <w:rPr>
          <w:rFonts w:asciiTheme="majorBidi" w:hAnsiTheme="majorBidi" w:cstheme="majorBidi" w:hint="cs"/>
          <w:sz w:val="28"/>
          <w:szCs w:val="28"/>
          <w:cs/>
        </w:rPr>
        <w:t xml:space="preserve">ตัน </w:t>
      </w:r>
      <w:r w:rsidRPr="00CC2BA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A53C1" w:rsidRPr="00CC2BA7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9C0B91" w:rsidRPr="00CC2BA7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6D397A" w:rsidRPr="00CC2BA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397A" w:rsidRPr="00CC2BA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กันยายน </w:t>
      </w:r>
      <w:r w:rsidR="009C0B91" w:rsidRPr="00CC2BA7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CA53C1" w:rsidRPr="00CC2BA7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381C0F" w:rsidRPr="00CC2BA7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CC2BA7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CC2BA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381C0F" w:rsidRPr="00CC2BA7">
        <w:rPr>
          <w:rFonts w:asciiTheme="majorBidi" w:hAnsiTheme="majorBidi"/>
          <w:i/>
          <w:iCs/>
          <w:sz w:val="28"/>
          <w:szCs w:val="28"/>
          <w:lang w:val="en-GB"/>
        </w:rPr>
        <w:t>1,50</w:t>
      </w:r>
      <w:r w:rsidR="006E61F0" w:rsidRPr="00CC2BA7">
        <w:rPr>
          <w:rFonts w:asciiTheme="majorBidi" w:hAnsiTheme="majorBidi"/>
          <w:i/>
          <w:iCs/>
          <w:sz w:val="28"/>
          <w:szCs w:val="28"/>
          <w:lang w:val="en-GB"/>
        </w:rPr>
        <w:t>0</w:t>
      </w:r>
      <w:r w:rsidR="00C71579" w:rsidRPr="00CC2BA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71579" w:rsidRPr="00CC2BA7">
        <w:rPr>
          <w:rFonts w:asciiTheme="majorBidi" w:hAnsiTheme="majorBidi" w:cstheme="majorBidi" w:hint="cs"/>
          <w:i/>
          <w:iCs/>
          <w:sz w:val="28"/>
          <w:szCs w:val="28"/>
          <w:cs/>
        </w:rPr>
        <w:t>ตัน</w:t>
      </w:r>
      <w:r w:rsidRPr="00CC2BA7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AE36B93" w14:textId="71A2B90C" w:rsidR="00FC0565" w:rsidRPr="00CC2BA7" w:rsidRDefault="00FC0565" w:rsidP="000B0131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3CA11193" w14:textId="78525C6A" w:rsidR="00F6083E" w:rsidRPr="00CC2BA7" w:rsidRDefault="00F6083E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CC2BA7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0AB04B44" w14:textId="77777777" w:rsidR="00F6083E" w:rsidRPr="00CC2BA7" w:rsidRDefault="00F6083E" w:rsidP="000B0131">
      <w:pPr>
        <w:spacing w:line="216" w:lineRule="auto"/>
        <w:rPr>
          <w:rFonts w:asciiTheme="majorBidi" w:hAnsiTheme="majorBidi" w:cstheme="majorBidi"/>
          <w:sz w:val="22"/>
          <w:szCs w:val="22"/>
        </w:rPr>
      </w:pPr>
    </w:p>
    <w:p w14:paraId="0C59AD2A" w14:textId="1E9E892E" w:rsidR="00C743BB" w:rsidRPr="00CC2BA7" w:rsidRDefault="00C743BB" w:rsidP="00C743BB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C2BA7">
        <w:rPr>
          <w:rFonts w:asciiTheme="majorBidi" w:hAnsiTheme="majorBidi"/>
          <w:sz w:val="28"/>
          <w:szCs w:val="28"/>
          <w:cs/>
        </w:rPr>
        <w:t>บริษัทย่อย</w:t>
      </w:r>
      <w:r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 xml:space="preserve">สองแห่ง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ในฐานะผู้ร้อง ซึ่งได้ยื่นข้อพิพาทต่ออนุญาโตตุลาการ สํานักงานศาลยุติธรรม เมื่อวันที่ </w:t>
      </w:r>
      <w:r w:rsidR="009C0B91" w:rsidRPr="00CC2BA7">
        <w:rPr>
          <w:rFonts w:asciiTheme="majorBidi" w:hAnsiTheme="majorBidi"/>
          <w:sz w:val="28"/>
          <w:szCs w:val="28"/>
        </w:rPr>
        <w:t>25</w:t>
      </w:r>
      <w:r w:rsidRPr="00CC2BA7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9C0B91" w:rsidRPr="00CC2BA7">
        <w:rPr>
          <w:rFonts w:asciiTheme="majorBidi" w:hAnsiTheme="majorBidi"/>
          <w:sz w:val="28"/>
          <w:szCs w:val="28"/>
        </w:rPr>
        <w:t>2561</w:t>
      </w:r>
      <w:r w:rsidRPr="00CC2BA7">
        <w:rPr>
          <w:rFonts w:asciiTheme="majorBidi" w:hAnsiTheme="majorBidi"/>
          <w:sz w:val="28"/>
          <w:szCs w:val="28"/>
          <w:cs/>
        </w:rPr>
        <w:t xml:space="preserve"> เพื่อเรียกร้องค่าเสียหายจากบริษัทย่อย</w:t>
      </w:r>
      <w:r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 xml:space="preserve">สองแห่ง 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รวมทั้งให้คืนหนังสือค้ำประกันการชําระค่างานล่วงหน้าและหนังสือค้ำประกันหลักประกันสัญญา พร้อมค่าธรรมเนียมหนังสือค้ำประกัน และให้ชําระค่าความเสียหายจากการเสียโอกาส ต่อมาเมื่อวันที่ </w:t>
      </w:r>
      <w:r w:rsidRPr="00CC2BA7">
        <w:rPr>
          <w:rFonts w:asciiTheme="majorBidi" w:hAnsiTheme="majorBidi"/>
          <w:sz w:val="28"/>
          <w:szCs w:val="28"/>
          <w:cs/>
        </w:rPr>
        <w:br/>
      </w:r>
      <w:r w:rsidR="009C0B91" w:rsidRPr="00CC2BA7">
        <w:rPr>
          <w:rFonts w:asciiTheme="majorBidi" w:hAnsiTheme="majorBidi"/>
          <w:sz w:val="28"/>
          <w:szCs w:val="28"/>
        </w:rPr>
        <w:t>7</w:t>
      </w:r>
      <w:r w:rsidRPr="00CC2BA7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="009C0B91" w:rsidRPr="00CC2BA7">
        <w:rPr>
          <w:rFonts w:asciiTheme="majorBidi" w:hAnsiTheme="majorBidi"/>
          <w:sz w:val="28"/>
          <w:szCs w:val="28"/>
        </w:rPr>
        <w:t>2562</w:t>
      </w:r>
      <w:r w:rsidRPr="00CC2BA7">
        <w:rPr>
          <w:rFonts w:asciiTheme="majorBidi" w:hAnsiTheme="majorBidi"/>
          <w:sz w:val="28"/>
          <w:szCs w:val="28"/>
          <w:cs/>
        </w:rPr>
        <w:t xml:space="preserve"> บริษัทย่อย</w:t>
      </w:r>
      <w:r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>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รวมทั้งดําเนินการฟ้องแย้งกลุ่มของผู้รับเหมาเพื่อเรียกร้องค่าเสียหายกลับทั้งจํานวนที่</w:t>
      </w:r>
      <w:r w:rsidRPr="00CC2BA7">
        <w:rPr>
          <w:rFonts w:asciiTheme="majorBidi" w:hAnsiTheme="majorBidi"/>
          <w:spacing w:val="-4"/>
          <w:sz w:val="28"/>
          <w:szCs w:val="28"/>
          <w:cs/>
        </w:rPr>
        <w:t xml:space="preserve">เกิดขึ้นพร้อมดอกเบี้ย ในปี </w:t>
      </w:r>
      <w:r w:rsidR="009C0B91" w:rsidRPr="00CC2BA7">
        <w:rPr>
          <w:rFonts w:asciiTheme="majorBidi" w:hAnsiTheme="majorBidi"/>
          <w:spacing w:val="-4"/>
          <w:sz w:val="28"/>
          <w:szCs w:val="28"/>
        </w:rPr>
        <w:t>2563</w:t>
      </w:r>
      <w:r w:rsidRPr="00CC2BA7">
        <w:rPr>
          <w:rFonts w:asciiTheme="majorBidi" w:hAnsiTheme="majorBidi"/>
          <w:spacing w:val="-4"/>
          <w:sz w:val="28"/>
          <w:szCs w:val="28"/>
          <w:cs/>
        </w:rPr>
        <w:t xml:space="preserve"> อนุญาโตตุลาการได้กําหนดประเด็นข้อพิพาทและกระบวนการพิจารณาชั้นอนุญาโตตุลาการ</w:t>
      </w:r>
      <w:r w:rsidRPr="00CC2BA7">
        <w:rPr>
          <w:rFonts w:asciiTheme="majorBidi" w:hAnsiTheme="majorBidi"/>
          <w:sz w:val="28"/>
          <w:szCs w:val="28"/>
          <w:cs/>
        </w:rPr>
        <w:t xml:space="preserve">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 อนุญาโตตุลาการได้ลงนามคำชี้ขาดแล้วในวันที่ </w:t>
      </w:r>
      <w:r w:rsidR="009C0B91" w:rsidRPr="00CC2BA7">
        <w:rPr>
          <w:rFonts w:asciiTheme="majorBidi" w:hAnsiTheme="majorBidi"/>
          <w:sz w:val="28"/>
          <w:szCs w:val="28"/>
        </w:rPr>
        <w:t>1</w:t>
      </w:r>
      <w:r w:rsidR="00470EFD" w:rsidRPr="00CC2BA7">
        <w:rPr>
          <w:rFonts w:asciiTheme="majorBidi" w:hAnsiTheme="majorBidi"/>
          <w:sz w:val="28"/>
          <w:szCs w:val="28"/>
        </w:rPr>
        <w:t>0</w:t>
      </w:r>
      <w:r w:rsidRPr="00CC2BA7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9C0B91" w:rsidRPr="00CC2BA7">
        <w:rPr>
          <w:rFonts w:asciiTheme="majorBidi" w:hAnsiTheme="majorBidi"/>
          <w:sz w:val="28"/>
          <w:szCs w:val="28"/>
        </w:rPr>
        <w:t>2565</w:t>
      </w:r>
      <w:r w:rsidRPr="00CC2BA7">
        <w:rPr>
          <w:rFonts w:asciiTheme="majorBidi" w:hAnsiTheme="majorBidi"/>
          <w:sz w:val="28"/>
          <w:szCs w:val="28"/>
          <w:cs/>
        </w:rPr>
        <w:t xml:space="preserve"> และลงนามแก้ไขคำชี้ขาดในวันที่</w:t>
      </w:r>
      <w:r w:rsidRPr="00CC2BA7">
        <w:rPr>
          <w:rFonts w:asciiTheme="majorBidi" w:hAnsiTheme="majorBidi"/>
          <w:sz w:val="28"/>
          <w:szCs w:val="28"/>
          <w:cs/>
        </w:rPr>
        <w:br/>
      </w:r>
      <w:r w:rsidR="009C0B91" w:rsidRPr="00CC2BA7">
        <w:rPr>
          <w:rFonts w:asciiTheme="majorBidi" w:hAnsiTheme="majorBidi"/>
          <w:sz w:val="28"/>
          <w:szCs w:val="28"/>
        </w:rPr>
        <w:t>1</w:t>
      </w:r>
      <w:r w:rsidR="00470EFD" w:rsidRPr="00CC2BA7">
        <w:rPr>
          <w:rFonts w:asciiTheme="majorBidi" w:hAnsiTheme="majorBidi"/>
          <w:sz w:val="28"/>
          <w:szCs w:val="28"/>
        </w:rPr>
        <w:t>0</w:t>
      </w:r>
      <w:r w:rsidRPr="00CC2BA7">
        <w:rPr>
          <w:rFonts w:asciiTheme="majorBidi" w:hAnsiTheme="majorBidi"/>
          <w:sz w:val="28"/>
          <w:szCs w:val="28"/>
          <w:cs/>
        </w:rPr>
        <w:t xml:space="preserve"> ตุลาคม </w:t>
      </w:r>
      <w:r w:rsidR="009C0B91" w:rsidRPr="00CC2BA7">
        <w:rPr>
          <w:rFonts w:asciiTheme="majorBidi" w:hAnsiTheme="majorBidi"/>
          <w:sz w:val="28"/>
          <w:szCs w:val="28"/>
        </w:rPr>
        <w:t>2565</w:t>
      </w:r>
      <w:r w:rsidRPr="00CC2BA7">
        <w:rPr>
          <w:rFonts w:asciiTheme="majorBidi" w:hAnsiTheme="majorBidi"/>
          <w:sz w:val="28"/>
          <w:szCs w:val="28"/>
          <w:cs/>
        </w:rPr>
        <w:t xml:space="preserve"> อย่างไรก็ตาม เมื่อวันที่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9C0B91" w:rsidRPr="00CC2BA7">
        <w:rPr>
          <w:rFonts w:asciiTheme="majorBidi" w:hAnsiTheme="majorBidi"/>
          <w:sz w:val="28"/>
          <w:szCs w:val="28"/>
        </w:rPr>
        <w:t>2565</w:t>
      </w:r>
      <w:r w:rsidRPr="00CC2BA7">
        <w:rPr>
          <w:rFonts w:asciiTheme="majorBidi" w:hAnsiTheme="majorBidi"/>
          <w:sz w:val="28"/>
          <w:szCs w:val="28"/>
          <w:cs/>
        </w:rPr>
        <w:t xml:space="preserve"> กลุ่มผู้รับเหมาได้ยื่นคำร้องขอเพิกถอนคำชี้ขาดของอนุญาโตตุลาการต่อศาลแพ่ง เมื่อวันที่ </w:t>
      </w:r>
      <w:r w:rsidR="009C0B91" w:rsidRPr="00CC2BA7">
        <w:rPr>
          <w:rFonts w:asciiTheme="majorBidi" w:hAnsiTheme="majorBidi"/>
          <w:sz w:val="28"/>
          <w:szCs w:val="28"/>
        </w:rPr>
        <w:t>23</w:t>
      </w:r>
      <w:r w:rsidRPr="00CC2BA7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9C0B91" w:rsidRPr="00CC2BA7">
        <w:rPr>
          <w:rFonts w:asciiTheme="majorBidi" w:hAnsiTheme="majorBidi"/>
          <w:sz w:val="28"/>
          <w:szCs w:val="28"/>
        </w:rPr>
        <w:t>2566</w:t>
      </w:r>
      <w:r w:rsidRPr="00CC2BA7">
        <w:rPr>
          <w:rFonts w:asciiTheme="majorBidi" w:hAnsiTheme="majorBidi"/>
          <w:sz w:val="28"/>
          <w:szCs w:val="28"/>
          <w:cs/>
        </w:rPr>
        <w:t xml:space="preserve"> บริษัทย่อย</w:t>
      </w:r>
      <w:r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>สองแห่งดำเนินการยื่นคำร้องขอบังคับตาม</w:t>
      </w:r>
      <w:r w:rsidRPr="00CC2BA7">
        <w:rPr>
          <w:rFonts w:asciiTheme="majorBidi" w:hAnsiTheme="majorBidi"/>
          <w:sz w:val="28"/>
          <w:szCs w:val="28"/>
          <w:cs/>
        </w:rPr>
        <w:br/>
        <w:t xml:space="preserve">คำชี้ขาดของอนุญาโตตุลาการต่อศาลแพ่ง และศาลได้มีคำสั่งให้รวมการพิจารณาทั้งสองคดีเข้าด้วยกัน เมื่อวันที่ </w:t>
      </w:r>
      <w:r w:rsidR="009C0B91" w:rsidRPr="00CC2BA7">
        <w:rPr>
          <w:rFonts w:asciiTheme="majorBidi" w:hAnsiTheme="majorBidi"/>
          <w:sz w:val="28"/>
          <w:szCs w:val="28"/>
        </w:rPr>
        <w:t>14</w:t>
      </w:r>
      <w:r w:rsidRPr="00CC2BA7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9C0B91" w:rsidRPr="00CC2BA7">
        <w:rPr>
          <w:rFonts w:asciiTheme="majorBidi" w:hAnsiTheme="majorBidi"/>
          <w:sz w:val="28"/>
          <w:szCs w:val="28"/>
        </w:rPr>
        <w:t>2567</w:t>
      </w:r>
      <w:r w:rsidRPr="00CC2BA7">
        <w:rPr>
          <w:rFonts w:asciiTheme="majorBidi" w:hAnsiTheme="majorBidi"/>
          <w:sz w:val="28"/>
          <w:szCs w:val="28"/>
          <w:cs/>
        </w:rPr>
        <w:t xml:space="preserve"> ศาลชั้นต้นได้มีคำพิพากษาให้บังคับตามคำชี้ขาดของอนุญาโตตุลาการ โดยให้กลุ่มผู้รับเหมาชำระเงินให้กับบริษัทย่อย</w:t>
      </w:r>
      <w:r w:rsidRPr="00CC2BA7">
        <w:rPr>
          <w:rFonts w:asciiTheme="majorBidi" w:hAnsiTheme="majorBidi" w:hint="cs"/>
          <w:sz w:val="28"/>
          <w:szCs w:val="28"/>
          <w:cs/>
        </w:rPr>
        <w:lastRenderedPageBreak/>
        <w:t>ทางอ้อมแ</w:t>
      </w:r>
      <w:r w:rsidRPr="00CC2BA7">
        <w:rPr>
          <w:rFonts w:asciiTheme="majorBidi" w:hAnsiTheme="majorBidi"/>
          <w:sz w:val="28"/>
          <w:szCs w:val="28"/>
          <w:cs/>
        </w:rPr>
        <w:t xml:space="preserve">ห่งหนึ่ง ต่อมาวันที่ </w:t>
      </w:r>
      <w:r w:rsidR="009C0B91" w:rsidRPr="00CC2BA7">
        <w:rPr>
          <w:rFonts w:asciiTheme="majorBidi" w:hAnsiTheme="majorBidi"/>
          <w:sz w:val="28"/>
          <w:szCs w:val="28"/>
        </w:rPr>
        <w:t>12</w:t>
      </w:r>
      <w:r w:rsidRPr="00CC2BA7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9C0B91" w:rsidRPr="00CC2BA7">
        <w:rPr>
          <w:rFonts w:asciiTheme="majorBidi" w:hAnsiTheme="majorBidi"/>
          <w:sz w:val="28"/>
          <w:szCs w:val="28"/>
        </w:rPr>
        <w:t>2567</w:t>
      </w:r>
      <w:r w:rsidRPr="00CC2BA7">
        <w:rPr>
          <w:rFonts w:asciiTheme="majorBidi" w:hAnsiTheme="majorBidi"/>
          <w:sz w:val="28"/>
          <w:szCs w:val="28"/>
          <w:cs/>
        </w:rPr>
        <w:t xml:space="preserve"> และ </w:t>
      </w:r>
      <w:r w:rsidR="009C0B91" w:rsidRPr="00CC2BA7">
        <w:rPr>
          <w:rFonts w:asciiTheme="majorBidi" w:hAnsiTheme="majorBidi"/>
          <w:sz w:val="28"/>
          <w:szCs w:val="28"/>
        </w:rPr>
        <w:t>1</w:t>
      </w:r>
      <w:r w:rsidRPr="00CC2BA7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9C0B91" w:rsidRPr="00CC2BA7">
        <w:rPr>
          <w:rFonts w:asciiTheme="majorBidi" w:hAnsiTheme="majorBidi"/>
          <w:sz w:val="28"/>
          <w:szCs w:val="28"/>
        </w:rPr>
        <w:t>2567</w:t>
      </w:r>
      <w:r w:rsidRPr="00CC2BA7">
        <w:rPr>
          <w:rFonts w:asciiTheme="majorBidi" w:hAnsiTheme="majorBidi"/>
          <w:sz w:val="28"/>
          <w:szCs w:val="28"/>
          <w:cs/>
        </w:rPr>
        <w:t xml:space="preserve"> กลุ่มผู้รับเหมาได้ยื่นอุทธรณ์คำพิพากษาของศาลชั้นต้นทั้งสองคดี บริษัทย่อย</w:t>
      </w:r>
      <w:r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 xml:space="preserve"> ได้ยื่นแก้อุทธรณ์ และทั้งสองคดีอยู่ระหว่างการพิจารณาคดีโดยศาลฎีกา สำหรับคดีความระหว่างกลุ่มผู้รับเหมากับบริษัทย่อย</w:t>
      </w:r>
      <w:r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 xml:space="preserve">อีกแห่งหนึ่ง คดียังอยู่ระหว่างการพิจารณาคดีโดยศาลแพ่ง ต่อมาบริษัท </w:t>
      </w:r>
      <w:r w:rsidRPr="00CC2BA7">
        <w:rPr>
          <w:rFonts w:asciiTheme="majorBidi" w:hAnsiTheme="majorBidi"/>
          <w:sz w:val="28"/>
          <w:szCs w:val="28"/>
          <w:cs/>
        </w:rPr>
        <w:br/>
        <w:t xml:space="preserve">ทีทีซีแอล จำกัด (มหาชน) หนึ่งในกลุ่มผู้รับเหมาได้ยื่นคำร้องขอฟื้นฟูกิจการต่อศาลล้มละลายกลาง โดยศาลล้มละลายกลางได้มีคำสั่งรับคำร้องขอฟื้นฟูกิจการ เมื่อวันที่ </w:t>
      </w:r>
      <w:r w:rsidR="009C0B91" w:rsidRPr="00CC2BA7">
        <w:rPr>
          <w:rFonts w:asciiTheme="majorBidi" w:hAnsiTheme="majorBidi"/>
          <w:sz w:val="28"/>
          <w:szCs w:val="28"/>
        </w:rPr>
        <w:t>3</w:t>
      </w:r>
      <w:r w:rsidRPr="00CC2BA7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9C0B91" w:rsidRPr="00CC2BA7">
        <w:rPr>
          <w:rFonts w:asciiTheme="majorBidi" w:hAnsiTheme="majorBidi"/>
          <w:sz w:val="28"/>
          <w:szCs w:val="28"/>
        </w:rPr>
        <w:t>2568</w:t>
      </w:r>
      <w:r w:rsidRPr="00CC2BA7">
        <w:rPr>
          <w:rFonts w:asciiTheme="majorBidi" w:hAnsiTheme="majorBidi"/>
          <w:sz w:val="28"/>
          <w:szCs w:val="28"/>
          <w:cs/>
        </w:rPr>
        <w:t xml:space="preserve"> ซึ่งศาลล้มละลายกลางอยู่ระหว่างไต่สวนและพิจารณา</w:t>
      </w:r>
      <w:r w:rsidRPr="00CC2BA7">
        <w:rPr>
          <w:rFonts w:asciiTheme="majorBidi" w:hAnsiTheme="majorBidi"/>
          <w:sz w:val="28"/>
          <w:szCs w:val="28"/>
          <w:cs/>
        </w:rPr>
        <w:br/>
        <w:t>คำร้องขอฟื้นฟูกิจการ และศาล</w:t>
      </w:r>
      <w:r w:rsidR="003A261C" w:rsidRPr="00CC2BA7">
        <w:rPr>
          <w:rFonts w:asciiTheme="majorBidi" w:hAnsiTheme="majorBidi" w:hint="cs"/>
          <w:sz w:val="28"/>
          <w:szCs w:val="28"/>
          <w:cs/>
        </w:rPr>
        <w:t>แพ่ง</w:t>
      </w:r>
      <w:r w:rsidRPr="00CC2BA7">
        <w:rPr>
          <w:rFonts w:asciiTheme="majorBidi" w:hAnsiTheme="majorBidi"/>
          <w:sz w:val="28"/>
          <w:szCs w:val="28"/>
          <w:cs/>
        </w:rPr>
        <w:t>ได้มีคำสั่งงดพิจารณาคดีที่เกี่ยวข้องทั้งหมด</w:t>
      </w:r>
    </w:p>
    <w:p w14:paraId="6754EA2A" w14:textId="77777777" w:rsidR="00C743BB" w:rsidRPr="00CC2BA7" w:rsidRDefault="00C743BB" w:rsidP="00C743BB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EA96426" w14:textId="75466807" w:rsidR="00C743BB" w:rsidRPr="00CC2BA7" w:rsidRDefault="001D5E91" w:rsidP="00C743BB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CC2BA7">
        <w:rPr>
          <w:rFonts w:asciiTheme="majorBidi" w:hAnsiTheme="majorBidi"/>
          <w:sz w:val="28"/>
          <w:szCs w:val="28"/>
          <w:cs/>
        </w:rPr>
        <w:t>ตามที่อนุญาโตตุลาการได้ลงนามคำชี้ขาดแล้วในวันที่ 10 สิงหาคม 2565 และลงนามแก้ไขคำชี้ขาดในวันที่ 10 ตุลาคม 2565 กลุ่มผู้รับเหมาได้ยื่นคำร้องขอบังคับตามคำชี้ขาดของอนุญาโตตุลาการต่อศาลชั้นต้นสำหรับบริษัทย่อยสองแห่งแยกเป็นอีกคดีหนึ่ง โดยคดียังอยู่ระหว่างการพิจารณาคดีโดยศาลแพ่ง</w:t>
      </w:r>
    </w:p>
    <w:p w14:paraId="2C2F944E" w14:textId="77777777" w:rsidR="001D5E91" w:rsidRPr="00CC2BA7" w:rsidRDefault="001D5E91" w:rsidP="00C743BB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3F303A3" w14:textId="2F9C7E9F" w:rsidR="00B063FA" w:rsidRPr="00CC2BA7" w:rsidRDefault="00C743BB" w:rsidP="00C743BB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C2BA7">
        <w:rPr>
          <w:rFonts w:asciiTheme="majorBidi" w:hAnsiTheme="majorBidi"/>
          <w:sz w:val="28"/>
          <w:szCs w:val="28"/>
          <w:cs/>
        </w:rPr>
        <w:t>บริษัทย่อย</w:t>
      </w:r>
      <w:r w:rsidR="00BA41CA"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 xml:space="preserve">แห่งหนึ่งในฐานะโจทก์ ได้ยื่นฟ้องคณะกรรมการกำกับกิจการพลังงาน (ผู้ถูกฟ้องร้องคดีที่ </w:t>
      </w:r>
      <w:r w:rsidR="009C0B91" w:rsidRPr="00CC2BA7">
        <w:rPr>
          <w:rFonts w:asciiTheme="majorBidi" w:hAnsiTheme="majorBidi"/>
          <w:sz w:val="28"/>
          <w:szCs w:val="28"/>
        </w:rPr>
        <w:t>1</w:t>
      </w:r>
      <w:r w:rsidRPr="00CC2BA7">
        <w:rPr>
          <w:rFonts w:asciiTheme="majorBidi" w:hAnsiTheme="majorBidi"/>
          <w:sz w:val="28"/>
          <w:szCs w:val="28"/>
          <w:cs/>
        </w:rPr>
        <w:t>) และ</w:t>
      </w:r>
      <w:r w:rsidR="00BA41CA" w:rsidRPr="00CC2BA7">
        <w:rPr>
          <w:rFonts w:asciiTheme="majorBidi" w:hAnsiTheme="majorBidi"/>
          <w:sz w:val="28"/>
          <w:szCs w:val="28"/>
          <w:cs/>
        </w:rPr>
        <w:br/>
      </w:r>
      <w:r w:rsidRPr="00CC2BA7">
        <w:rPr>
          <w:rFonts w:asciiTheme="majorBidi" w:hAnsiTheme="majorBidi"/>
          <w:sz w:val="28"/>
          <w:szCs w:val="28"/>
          <w:cs/>
        </w:rPr>
        <w:t xml:space="preserve">การไฟฟ้านครหลวง (ผู้ถูกฟ้องร้องคดีที่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  <w:cs/>
        </w:rPr>
        <w:t xml:space="preserve">) เมื่อวันที่ </w:t>
      </w:r>
      <w:r w:rsidR="009C0B91" w:rsidRPr="00CC2BA7">
        <w:rPr>
          <w:rFonts w:asciiTheme="majorBidi" w:hAnsiTheme="majorBidi"/>
          <w:sz w:val="28"/>
          <w:szCs w:val="28"/>
        </w:rPr>
        <w:t>29</w:t>
      </w:r>
      <w:r w:rsidRPr="00CC2BA7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9C0B91" w:rsidRPr="00CC2BA7">
        <w:rPr>
          <w:rFonts w:asciiTheme="majorBidi" w:hAnsiTheme="majorBidi"/>
          <w:sz w:val="28"/>
          <w:szCs w:val="28"/>
        </w:rPr>
        <w:t>2564</w:t>
      </w:r>
      <w:r w:rsidRPr="00CC2BA7">
        <w:rPr>
          <w:rFonts w:asciiTheme="majorBidi" w:hAnsi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</w:t>
      </w:r>
      <w:r w:rsidR="00BA41CA"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>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</w:t>
      </w:r>
      <w:r w:rsidR="00BA41CA"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 xml:space="preserve"> และต้องการให้การไฟฟ้านครหลวงคืนค่าสมทบการก่อสร้างโรงไฟฟ้าพร้อมดอกเบี้ย คดีอยู่ในระหว่างการพิจารณาโดยศาลปกครอง และยังไม่มีความเป็นไปได้ที่บริษัทย่อย</w:t>
      </w:r>
      <w:r w:rsidR="00BA41CA"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 xml:space="preserve">จะได้รับผลประโยชน์ทางเศรษฐกิจ </w:t>
      </w:r>
      <w:r w:rsidR="00BA41CA" w:rsidRPr="00CC2BA7">
        <w:rPr>
          <w:rFonts w:asciiTheme="majorBidi" w:hAnsiTheme="majorBidi"/>
          <w:sz w:val="28"/>
          <w:szCs w:val="28"/>
          <w:cs/>
        </w:rPr>
        <w:br/>
      </w:r>
      <w:r w:rsidRPr="00CC2BA7">
        <w:rPr>
          <w:rFonts w:asciiTheme="majorBidi" w:hAnsiTheme="majorBidi"/>
          <w:sz w:val="28"/>
          <w:szCs w:val="28"/>
          <w:cs/>
        </w:rPr>
        <w:t>บริษัทย่อย</w:t>
      </w:r>
      <w:r w:rsidR="00BA41CA" w:rsidRPr="00CC2BA7">
        <w:rPr>
          <w:rFonts w:asciiTheme="majorBidi" w:hAnsiTheme="majorBidi" w:hint="cs"/>
          <w:sz w:val="28"/>
          <w:szCs w:val="28"/>
          <w:cs/>
        </w:rPr>
        <w:t>ทางอ้อม</w:t>
      </w:r>
      <w:r w:rsidRPr="00CC2BA7">
        <w:rPr>
          <w:rFonts w:asciiTheme="majorBidi" w:hAnsiTheme="majorBidi"/>
          <w:sz w:val="28"/>
          <w:szCs w:val="28"/>
          <w:cs/>
        </w:rPr>
        <w:t>จึงยังไม่รับรู้สินทรัพย์ที่อาจเกิดขึ้น</w:t>
      </w:r>
      <w:r w:rsidR="00B063FA" w:rsidRPr="00CC2BA7">
        <w:rPr>
          <w:rFonts w:asciiTheme="majorBidi" w:hAnsiTheme="majorBidi"/>
          <w:sz w:val="28"/>
          <w:szCs w:val="28"/>
          <w:cs/>
        </w:rPr>
        <w:t xml:space="preserve"> </w:t>
      </w:r>
    </w:p>
    <w:p w14:paraId="457FD3C9" w14:textId="77777777" w:rsidR="006F1C20" w:rsidRPr="00CC2BA7" w:rsidRDefault="006F1C20" w:rsidP="000B0131">
      <w:pPr>
        <w:rPr>
          <w:rFonts w:asciiTheme="majorBidi" w:hAnsiTheme="majorBidi"/>
          <w:sz w:val="22"/>
          <w:szCs w:val="22"/>
        </w:rPr>
      </w:pPr>
    </w:p>
    <w:p w14:paraId="752EBBE8" w14:textId="2E5B6A6D" w:rsidR="001A10F4" w:rsidRPr="00CC2BA7" w:rsidRDefault="006F1C20" w:rsidP="000B0131">
      <w:pPr>
        <w:ind w:left="540"/>
        <w:rPr>
          <w:rFonts w:asciiTheme="majorBidi" w:hAnsiTheme="majorBidi"/>
          <w:sz w:val="28"/>
          <w:szCs w:val="28"/>
        </w:rPr>
      </w:pPr>
      <w:r w:rsidRPr="00CC2BA7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9C0B91" w:rsidRPr="00CC2BA7">
        <w:rPr>
          <w:rFonts w:asciiTheme="majorBidi" w:hAnsiTheme="majorBidi"/>
          <w:sz w:val="28"/>
          <w:szCs w:val="28"/>
        </w:rPr>
        <w:t>20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566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บริษัทย่อยแห่งหนึ่งในฐานะโจทก์ ได้ยื่นฟ้องกลุ่มบุคคล (“จำเลย”) ผู้จะขายที่ดินเจริญนครต่อศาลแพ่งกรุงเทพใต้ เนื่องจากจำเลยผิดสัญญาจะซื้อจะขายที่ดินถนนเจริญนครเรียกเงินคืนจำนวน </w:t>
      </w:r>
      <w:r w:rsidR="009C0B91" w:rsidRPr="00CC2BA7">
        <w:rPr>
          <w:rFonts w:asciiTheme="majorBidi" w:hAnsiTheme="majorBidi"/>
          <w:sz w:val="28"/>
          <w:szCs w:val="28"/>
        </w:rPr>
        <w:t>22</w:t>
      </w:r>
      <w:r w:rsidRPr="00CC2BA7">
        <w:rPr>
          <w:rFonts w:asciiTheme="majorBidi" w:hAnsiTheme="majorBidi"/>
          <w:sz w:val="28"/>
          <w:szCs w:val="28"/>
        </w:rPr>
        <w:t>1.51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ล้านบาท ซึ่งได้ชำระไปพร้อมดอกเบี้ยและค่าเสียหายรวมเป็นเงินจำนวนทั้งสิ้น </w:t>
      </w:r>
      <w:r w:rsidRPr="00CC2BA7">
        <w:rPr>
          <w:rFonts w:asciiTheme="majorBidi" w:hAnsiTheme="majorBidi"/>
          <w:sz w:val="28"/>
          <w:szCs w:val="28"/>
        </w:rPr>
        <w:t>539.3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ล้านบาท โดยศาลได้นัดทั้งสองฝ่ายไกล่เกลี่ยกัน</w:t>
      </w:r>
      <w:r w:rsidRPr="00CC2BA7">
        <w:rPr>
          <w:rFonts w:asciiTheme="majorBidi" w:hAnsiTheme="majorBidi" w:hint="cs"/>
          <w:sz w:val="28"/>
          <w:szCs w:val="28"/>
          <w:cs/>
        </w:rPr>
        <w:br/>
        <w:t xml:space="preserve">ครั้งแรกในวันที่ </w:t>
      </w:r>
      <w:r w:rsidRPr="00CC2BA7">
        <w:rPr>
          <w:rFonts w:asciiTheme="majorBidi" w:hAnsiTheme="majorBidi"/>
          <w:sz w:val="28"/>
          <w:szCs w:val="28"/>
        </w:rPr>
        <w:t>9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เมษายน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567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ในวันที่ </w:t>
      </w:r>
      <w:r w:rsidRPr="00CC2BA7">
        <w:rPr>
          <w:rFonts w:asciiTheme="majorBidi" w:hAnsiTheme="majorBidi"/>
          <w:sz w:val="28"/>
          <w:szCs w:val="28"/>
        </w:rPr>
        <w:t>13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มิถุนายน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567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Pr="00CC2BA7">
        <w:rPr>
          <w:rFonts w:asciiTheme="majorBidi" w:hAnsiTheme="majorBidi"/>
          <w:sz w:val="28"/>
          <w:szCs w:val="28"/>
        </w:rPr>
        <w:t>3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เมื่อวันที่ </w:t>
      </w:r>
      <w:r w:rsidRPr="00CC2BA7">
        <w:rPr>
          <w:rFonts w:asciiTheme="majorBidi" w:hAnsiTheme="majorBidi"/>
          <w:sz w:val="28"/>
          <w:szCs w:val="28"/>
        </w:rPr>
        <w:t>1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567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โดยจำเลยตกลงคืนเงินจำนวน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64.89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ล้านบาท โดยแบ่งชำระเป็นรายไตรมาสจำนวน </w:t>
      </w:r>
      <w:r w:rsidRPr="00CC2BA7">
        <w:rPr>
          <w:rFonts w:asciiTheme="majorBidi" w:hAnsiTheme="majorBidi"/>
          <w:sz w:val="28"/>
          <w:szCs w:val="28"/>
        </w:rPr>
        <w:t>8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ครั้ง ในระยะเวลา </w:t>
      </w:r>
      <w:r w:rsidRPr="00CC2BA7">
        <w:rPr>
          <w:rFonts w:asciiTheme="majorBidi" w:hAnsiTheme="majorBidi" w:hint="cs"/>
          <w:sz w:val="28"/>
          <w:szCs w:val="28"/>
          <w:cs/>
        </w:rPr>
        <w:br/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ปี ชำระครั้งละ </w:t>
      </w:r>
      <w:r w:rsidRPr="00CC2BA7">
        <w:rPr>
          <w:rFonts w:asciiTheme="majorBidi" w:hAnsiTheme="majorBidi"/>
          <w:sz w:val="28"/>
          <w:szCs w:val="28"/>
        </w:rPr>
        <w:t>33.11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ล้านบาท และนัดไกล่เกลี่ยครั้งที่ </w:t>
      </w:r>
      <w:r w:rsidRPr="00CC2BA7">
        <w:rPr>
          <w:rFonts w:asciiTheme="majorBidi" w:hAnsiTheme="majorBidi"/>
          <w:sz w:val="28"/>
          <w:szCs w:val="28"/>
        </w:rPr>
        <w:t xml:space="preserve">4 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ในวันที่ </w:t>
      </w:r>
      <w:r w:rsidRPr="00CC2BA7">
        <w:rPr>
          <w:rFonts w:asciiTheme="majorBidi" w:hAnsiTheme="majorBidi"/>
          <w:sz w:val="28"/>
          <w:szCs w:val="28"/>
        </w:rPr>
        <w:t>3</w:t>
      </w:r>
      <w:r w:rsidR="009C0B91" w:rsidRPr="00CC2BA7">
        <w:rPr>
          <w:rFonts w:asciiTheme="majorBidi" w:hAnsiTheme="majorBidi"/>
          <w:sz w:val="28"/>
          <w:szCs w:val="28"/>
        </w:rPr>
        <w:t>0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567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จำเลยแจ้งว่าไม่สามารถชำระเงินงวดแรกได้ตามกำหนด บริษัทย่อยจึงขอยุติการไกล่เกลี่ย</w:t>
      </w:r>
      <w:r w:rsidRPr="00CC2BA7">
        <w:rPr>
          <w:rFonts w:asciiTheme="majorBidi" w:hAnsiTheme="majorBidi"/>
          <w:sz w:val="28"/>
          <w:szCs w:val="28"/>
          <w:cs/>
        </w:rPr>
        <w:t xml:space="preserve"> และนำคดีเข้าสู่กระบวนการพิจารณาต่อไป โดยศาลนัดสืบพยานโจทก์วันที่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3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568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และนัดสืบพยานจำเลยวันที่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4</w:t>
      </w:r>
      <w:r w:rsidRPr="00CC2BA7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Pr="00CC2BA7">
        <w:rPr>
          <w:rFonts w:asciiTheme="majorBidi" w:hAnsiTheme="majorBidi"/>
          <w:sz w:val="28"/>
          <w:szCs w:val="28"/>
        </w:rPr>
        <w:t>568</w:t>
      </w:r>
      <w:r w:rsidR="009C6888" w:rsidRPr="00CC2BA7">
        <w:rPr>
          <w:rFonts w:asciiTheme="majorBidi" w:hAnsiTheme="majorBidi" w:hint="cs"/>
          <w:sz w:val="28"/>
          <w:szCs w:val="28"/>
          <w:cs/>
        </w:rPr>
        <w:t xml:space="preserve"> โดยสืบพยานโจทก์และจำเลยแล้วเสร็จ </w:t>
      </w:r>
      <w:r w:rsidR="00797C7F" w:rsidRPr="00CC2BA7">
        <w:rPr>
          <w:rFonts w:asciiTheme="majorBidi" w:hAnsiTheme="majorBidi"/>
          <w:sz w:val="28"/>
          <w:szCs w:val="28"/>
          <w:cs/>
        </w:rPr>
        <w:t xml:space="preserve">โดยวันที่ </w:t>
      </w:r>
      <w:r w:rsidR="000B75CD" w:rsidRPr="00CC2BA7">
        <w:rPr>
          <w:rFonts w:asciiTheme="majorBidi" w:hAnsiTheme="majorBidi"/>
          <w:sz w:val="28"/>
          <w:szCs w:val="28"/>
          <w:cs/>
        </w:rPr>
        <w:br/>
      </w:r>
      <w:r w:rsidR="000B75CD" w:rsidRPr="00CC2BA7">
        <w:rPr>
          <w:rFonts w:asciiTheme="majorBidi" w:hAnsiTheme="majorBidi"/>
          <w:sz w:val="28"/>
          <w:szCs w:val="28"/>
        </w:rPr>
        <w:t>18</w:t>
      </w:r>
      <w:r w:rsidR="00797C7F" w:rsidRPr="00CC2BA7">
        <w:rPr>
          <w:rFonts w:asciiTheme="majorBidi" w:hAnsiTheme="majorBidi"/>
          <w:sz w:val="28"/>
          <w:szCs w:val="28"/>
          <w:cs/>
        </w:rPr>
        <w:t xml:space="preserve"> มีนาคม</w:t>
      </w:r>
      <w:r w:rsidR="000B75CD" w:rsidRPr="00CC2BA7">
        <w:rPr>
          <w:rFonts w:asciiTheme="majorBidi" w:hAnsiTheme="majorBidi"/>
          <w:sz w:val="28"/>
          <w:szCs w:val="28"/>
        </w:rPr>
        <w:t xml:space="preserve">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="000B75CD" w:rsidRPr="00CC2BA7">
        <w:rPr>
          <w:rFonts w:asciiTheme="majorBidi" w:hAnsiTheme="majorBidi"/>
          <w:sz w:val="28"/>
          <w:szCs w:val="28"/>
        </w:rPr>
        <w:t xml:space="preserve">568 </w:t>
      </w:r>
      <w:r w:rsidR="00797C7F" w:rsidRPr="00CC2BA7">
        <w:rPr>
          <w:rFonts w:asciiTheme="majorBidi" w:hAnsiTheme="majorBidi"/>
          <w:sz w:val="28"/>
          <w:szCs w:val="28"/>
          <w:cs/>
        </w:rPr>
        <w:t>ศาลชั้นต้นมีคำพิพากษาให้จำเลยชำระเงินจำนวน</w:t>
      </w:r>
      <w:r w:rsidR="000B75CD" w:rsidRPr="00CC2BA7">
        <w:rPr>
          <w:rFonts w:asciiTheme="majorBidi" w:hAnsiTheme="majorBidi"/>
          <w:sz w:val="28"/>
          <w:szCs w:val="28"/>
        </w:rPr>
        <w:t xml:space="preserve">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="000B75CD" w:rsidRPr="00CC2BA7">
        <w:rPr>
          <w:rFonts w:asciiTheme="majorBidi" w:hAnsiTheme="majorBidi"/>
          <w:sz w:val="28"/>
          <w:szCs w:val="28"/>
        </w:rPr>
        <w:t xml:space="preserve">84.96 </w:t>
      </w:r>
      <w:r w:rsidR="00797C7F" w:rsidRPr="00CC2BA7">
        <w:rPr>
          <w:rFonts w:asciiTheme="majorBidi" w:hAnsiTheme="majorBidi"/>
          <w:sz w:val="28"/>
          <w:szCs w:val="28"/>
          <w:cs/>
        </w:rPr>
        <w:t>ล้านบาท แก่บริษัท</w:t>
      </w:r>
      <w:r w:rsidR="000B75CD" w:rsidRPr="00CC2BA7">
        <w:rPr>
          <w:rFonts w:asciiTheme="majorBidi" w:hAnsiTheme="majorBidi" w:hint="cs"/>
          <w:sz w:val="28"/>
          <w:szCs w:val="28"/>
          <w:cs/>
        </w:rPr>
        <w:t>ย่อย</w:t>
      </w:r>
      <w:r w:rsidR="00797C7F" w:rsidRPr="00CC2BA7">
        <w:rPr>
          <w:rFonts w:asciiTheme="majorBidi" w:hAnsiTheme="majorBidi"/>
          <w:sz w:val="28"/>
          <w:szCs w:val="28"/>
          <w:cs/>
        </w:rPr>
        <w:t>พร้อมดอกเบี้ยอัตรา</w:t>
      </w:r>
      <w:r w:rsidR="000B75CD" w:rsidRPr="00CC2BA7">
        <w:rPr>
          <w:rFonts w:asciiTheme="majorBidi" w:hAnsiTheme="majorBidi"/>
          <w:sz w:val="28"/>
          <w:szCs w:val="28"/>
          <w:cs/>
        </w:rPr>
        <w:br/>
      </w:r>
      <w:r w:rsidR="00797C7F" w:rsidRPr="00CC2BA7">
        <w:rPr>
          <w:rFonts w:asciiTheme="majorBidi" w:hAnsiTheme="majorBidi"/>
          <w:sz w:val="28"/>
          <w:szCs w:val="28"/>
          <w:cs/>
        </w:rPr>
        <w:t xml:space="preserve">ร้อยละ </w:t>
      </w:r>
      <w:r w:rsidR="000B75CD" w:rsidRPr="00CC2BA7">
        <w:rPr>
          <w:rFonts w:asciiTheme="majorBidi" w:hAnsiTheme="majorBidi"/>
          <w:sz w:val="28"/>
          <w:szCs w:val="28"/>
        </w:rPr>
        <w:t>5</w:t>
      </w:r>
      <w:r w:rsidR="00797C7F" w:rsidRPr="00CC2BA7">
        <w:rPr>
          <w:rFonts w:asciiTheme="majorBidi" w:hAnsiTheme="majorBidi"/>
          <w:sz w:val="28"/>
          <w:szCs w:val="28"/>
          <w:cs/>
        </w:rPr>
        <w:t xml:space="preserve"> ต่อปีของต้นเงิน</w:t>
      </w:r>
      <w:r w:rsidR="000B75CD" w:rsidRPr="00CC2BA7">
        <w:rPr>
          <w:rFonts w:asciiTheme="majorBidi" w:hAnsiTheme="majorBidi"/>
          <w:sz w:val="28"/>
          <w:szCs w:val="28"/>
        </w:rPr>
        <w:t xml:space="preserve"> </w:t>
      </w:r>
      <w:r w:rsidR="009C0B91" w:rsidRPr="00CC2BA7">
        <w:rPr>
          <w:rFonts w:asciiTheme="majorBidi" w:hAnsiTheme="majorBidi"/>
          <w:sz w:val="28"/>
          <w:szCs w:val="28"/>
        </w:rPr>
        <w:t>22</w:t>
      </w:r>
      <w:r w:rsidR="000B75CD" w:rsidRPr="00CC2BA7">
        <w:rPr>
          <w:rFonts w:asciiTheme="majorBidi" w:hAnsiTheme="majorBidi"/>
          <w:sz w:val="28"/>
          <w:szCs w:val="28"/>
        </w:rPr>
        <w:t xml:space="preserve">1.51 </w:t>
      </w:r>
      <w:r w:rsidR="00797C7F" w:rsidRPr="00CC2BA7">
        <w:rPr>
          <w:rFonts w:asciiTheme="majorBidi" w:hAnsiTheme="majorBidi"/>
          <w:sz w:val="28"/>
          <w:szCs w:val="28"/>
          <w:cs/>
        </w:rPr>
        <w:t>ล้านบาท นับถัดจากวันฟ้องเป็นต้นไปจนกว่าจะชำระเสร็จแก่บริษัท</w:t>
      </w:r>
      <w:r w:rsidR="000B75CD" w:rsidRPr="00CC2BA7">
        <w:rPr>
          <w:rFonts w:asciiTheme="majorBidi" w:hAnsiTheme="majorBidi" w:hint="cs"/>
          <w:sz w:val="28"/>
          <w:szCs w:val="28"/>
          <w:cs/>
        </w:rPr>
        <w:t>ย่อย</w:t>
      </w:r>
      <w:r w:rsidR="00A2476B"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="00A2476B" w:rsidRPr="00CC2BA7">
        <w:rPr>
          <w:rFonts w:asciiTheme="majorBidi" w:hAnsiTheme="majorBidi"/>
          <w:sz w:val="28"/>
          <w:szCs w:val="28"/>
          <w:cs/>
        </w:rPr>
        <w:t>โดยวันที่</w:t>
      </w:r>
      <w:r w:rsidR="007355D9" w:rsidRPr="00CC2BA7">
        <w:rPr>
          <w:rFonts w:asciiTheme="majorBidi" w:hAnsiTheme="majorBidi"/>
          <w:sz w:val="28"/>
          <w:szCs w:val="28"/>
        </w:rPr>
        <w:t xml:space="preserve">             17 </w:t>
      </w:r>
      <w:r w:rsidR="00A2476B" w:rsidRPr="00CC2BA7">
        <w:rPr>
          <w:rFonts w:asciiTheme="majorBidi" w:hAnsiTheme="majorBidi"/>
          <w:sz w:val="28"/>
          <w:szCs w:val="28"/>
          <w:cs/>
        </w:rPr>
        <w:t>มิถุนายน</w:t>
      </w:r>
      <w:r w:rsidR="007355D9" w:rsidRPr="00CC2BA7">
        <w:rPr>
          <w:rFonts w:asciiTheme="majorBidi" w:hAnsiTheme="majorBidi"/>
          <w:sz w:val="28"/>
          <w:szCs w:val="28"/>
        </w:rPr>
        <w:t xml:space="preserve">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="007355D9" w:rsidRPr="00CC2BA7">
        <w:rPr>
          <w:rFonts w:asciiTheme="majorBidi" w:hAnsiTheme="majorBidi"/>
          <w:sz w:val="28"/>
          <w:szCs w:val="28"/>
        </w:rPr>
        <w:t xml:space="preserve">568 </w:t>
      </w:r>
      <w:r w:rsidR="00A2476B" w:rsidRPr="00CC2BA7">
        <w:rPr>
          <w:rFonts w:asciiTheme="majorBidi" w:hAnsiTheme="majorBidi"/>
          <w:sz w:val="28"/>
          <w:szCs w:val="28"/>
          <w:cs/>
        </w:rPr>
        <w:t>บริษัท</w:t>
      </w:r>
      <w:r w:rsidR="0046411F" w:rsidRPr="00CC2BA7">
        <w:rPr>
          <w:rFonts w:asciiTheme="majorBidi" w:hAnsiTheme="majorBidi" w:hint="cs"/>
          <w:sz w:val="28"/>
          <w:szCs w:val="28"/>
          <w:cs/>
        </w:rPr>
        <w:t>ย่อย</w:t>
      </w:r>
      <w:r w:rsidR="00A2476B" w:rsidRPr="00CC2BA7">
        <w:rPr>
          <w:rFonts w:asciiTheme="majorBidi" w:hAnsiTheme="majorBidi"/>
          <w:sz w:val="28"/>
          <w:szCs w:val="28"/>
          <w:cs/>
        </w:rPr>
        <w:t>ได้ยื่นอุทธรณ์คำพิพากษาศาลชั้นต้นในส่วนของค่าเสียหาย</w:t>
      </w:r>
      <w:r w:rsidR="00711AB4" w:rsidRPr="00CC2BA7">
        <w:rPr>
          <w:rFonts w:asciiTheme="majorBidi" w:hAnsiTheme="majorBidi" w:hint="cs"/>
          <w:sz w:val="28"/>
          <w:szCs w:val="28"/>
          <w:cs/>
        </w:rPr>
        <w:t xml:space="preserve">และค่าปรับตามสัญญา </w:t>
      </w:r>
      <w:r w:rsidR="00711AB4" w:rsidRPr="00CC2BA7">
        <w:rPr>
          <w:rFonts w:asciiTheme="majorBidi" w:hAnsiTheme="majorBidi"/>
          <w:sz w:val="28"/>
          <w:szCs w:val="28"/>
        </w:rPr>
        <w:t xml:space="preserve">1 </w:t>
      </w:r>
      <w:r w:rsidR="00711AB4" w:rsidRPr="00CC2BA7">
        <w:rPr>
          <w:rFonts w:asciiTheme="majorBidi" w:hAnsiTheme="majorBidi" w:hint="cs"/>
          <w:sz w:val="28"/>
          <w:szCs w:val="28"/>
          <w:cs/>
        </w:rPr>
        <w:t>เท่า</w:t>
      </w:r>
      <w:r w:rsidR="00A2476B" w:rsidRPr="00CC2BA7">
        <w:rPr>
          <w:rFonts w:asciiTheme="majorBidi" w:hAnsiTheme="majorBidi"/>
          <w:sz w:val="28"/>
          <w:szCs w:val="28"/>
          <w:cs/>
        </w:rPr>
        <w:t>ที่ศาลชั้นต้นยังไม่พิพากษาให้บริษัท</w:t>
      </w:r>
      <w:r w:rsidR="0046411F" w:rsidRPr="00CC2BA7">
        <w:rPr>
          <w:rFonts w:asciiTheme="majorBidi" w:hAnsiTheme="majorBidi" w:hint="cs"/>
          <w:sz w:val="28"/>
          <w:szCs w:val="28"/>
          <w:cs/>
        </w:rPr>
        <w:t>ย่อย</w:t>
      </w:r>
      <w:r w:rsidR="00A2476B" w:rsidRPr="00CC2BA7">
        <w:rPr>
          <w:rFonts w:asciiTheme="majorBidi" w:hAnsiTheme="majorBidi"/>
          <w:sz w:val="28"/>
          <w:szCs w:val="28"/>
          <w:cs/>
        </w:rPr>
        <w:t>ได้รั</w:t>
      </w:r>
      <w:r w:rsidR="00711AB4" w:rsidRPr="00CC2BA7">
        <w:rPr>
          <w:rFonts w:asciiTheme="majorBidi" w:hAnsiTheme="majorBidi" w:hint="cs"/>
          <w:sz w:val="28"/>
          <w:szCs w:val="28"/>
          <w:cs/>
        </w:rPr>
        <w:t>บ</w:t>
      </w:r>
      <w:r w:rsidR="002D59B2" w:rsidRPr="00CC2BA7">
        <w:rPr>
          <w:rFonts w:asciiTheme="majorBidi" w:hAnsiTheme="majorBidi" w:hint="cs"/>
          <w:sz w:val="28"/>
          <w:szCs w:val="28"/>
          <w:cs/>
        </w:rPr>
        <w:t xml:space="preserve"> โดย</w:t>
      </w:r>
      <w:r w:rsidR="002D59B2" w:rsidRPr="00CC2BA7">
        <w:rPr>
          <w:rFonts w:asciiTheme="majorBidi" w:hAnsiTheme="majorBidi"/>
          <w:sz w:val="28"/>
          <w:szCs w:val="28"/>
          <w:cs/>
        </w:rPr>
        <w:t>ว</w:t>
      </w:r>
      <w:r w:rsidR="002D59B2" w:rsidRPr="00CC2BA7">
        <w:rPr>
          <w:rFonts w:asciiTheme="majorBidi" w:hAnsiTheme="majorBidi" w:hint="cs"/>
          <w:sz w:val="28"/>
          <w:szCs w:val="28"/>
          <w:cs/>
        </w:rPr>
        <w:t>ั</w:t>
      </w:r>
      <w:r w:rsidR="002D59B2" w:rsidRPr="00CC2BA7">
        <w:rPr>
          <w:rFonts w:asciiTheme="majorBidi" w:hAnsiTheme="majorBidi"/>
          <w:sz w:val="28"/>
          <w:szCs w:val="28"/>
          <w:cs/>
        </w:rPr>
        <w:t>นที่</w:t>
      </w:r>
      <w:r w:rsidR="002D59B2" w:rsidRPr="00CC2BA7">
        <w:rPr>
          <w:rFonts w:asciiTheme="majorBidi" w:hAnsiTheme="majorBidi" w:hint="cs"/>
          <w:sz w:val="28"/>
          <w:szCs w:val="28"/>
          <w:cs/>
        </w:rPr>
        <w:t xml:space="preserve"> </w:t>
      </w:r>
      <w:r w:rsidR="002D59B2" w:rsidRPr="00CC2BA7">
        <w:rPr>
          <w:rFonts w:asciiTheme="majorBidi" w:hAnsiTheme="majorBidi"/>
          <w:sz w:val="28"/>
          <w:szCs w:val="28"/>
        </w:rPr>
        <w:t xml:space="preserve">18 </w:t>
      </w:r>
      <w:r w:rsidR="002D59B2" w:rsidRPr="00CC2BA7">
        <w:rPr>
          <w:rFonts w:asciiTheme="majorBidi" w:hAnsiTheme="majorBidi"/>
          <w:sz w:val="28"/>
          <w:szCs w:val="28"/>
          <w:cs/>
        </w:rPr>
        <w:t xml:space="preserve">สิงหาคม </w:t>
      </w:r>
      <w:r w:rsidR="009C0B91" w:rsidRPr="00CC2BA7">
        <w:rPr>
          <w:rFonts w:asciiTheme="majorBidi" w:hAnsiTheme="majorBidi"/>
          <w:sz w:val="28"/>
          <w:szCs w:val="28"/>
        </w:rPr>
        <w:t>2</w:t>
      </w:r>
      <w:r w:rsidR="002D59B2" w:rsidRPr="00CC2BA7">
        <w:rPr>
          <w:rFonts w:asciiTheme="majorBidi" w:hAnsiTheme="majorBidi"/>
          <w:sz w:val="28"/>
          <w:szCs w:val="28"/>
        </w:rPr>
        <w:t xml:space="preserve">568 </w:t>
      </w:r>
      <w:r w:rsidR="009B7873" w:rsidRPr="00CC2BA7">
        <w:rPr>
          <w:rFonts w:asciiTheme="majorBidi" w:hAnsiTheme="majorBidi"/>
          <w:sz w:val="28"/>
          <w:szCs w:val="28"/>
          <w:cs/>
        </w:rPr>
        <w:t>จำเลยได้ยื่นอุทธรณ์</w:t>
      </w:r>
      <w:r w:rsidR="002D59B2" w:rsidRPr="00CC2BA7">
        <w:rPr>
          <w:rFonts w:asciiTheme="majorBidi" w:hAnsiTheme="majorBidi" w:hint="cs"/>
          <w:sz w:val="28"/>
          <w:szCs w:val="28"/>
          <w:cs/>
        </w:rPr>
        <w:t>และคำร้องขอทุเลาการบังคับคดี ปัจจุบันอย</w:t>
      </w:r>
      <w:r w:rsidR="00C50C0F" w:rsidRPr="00CC2BA7">
        <w:rPr>
          <w:rFonts w:asciiTheme="majorBidi" w:hAnsiTheme="majorBidi" w:hint="cs"/>
          <w:sz w:val="28"/>
          <w:szCs w:val="28"/>
          <w:cs/>
        </w:rPr>
        <w:t>ู่</w:t>
      </w:r>
      <w:r w:rsidR="002D59B2" w:rsidRPr="00CC2BA7">
        <w:rPr>
          <w:rFonts w:asciiTheme="majorBidi" w:hAnsiTheme="majorBidi" w:hint="cs"/>
          <w:sz w:val="28"/>
          <w:szCs w:val="28"/>
          <w:cs/>
        </w:rPr>
        <w:t>ระหว่างรอฟังคำสั่งคำร้องขอทุเลาการบังคับคดี</w:t>
      </w:r>
      <w:r w:rsidR="008C59BD" w:rsidRPr="00CC2BA7">
        <w:rPr>
          <w:rFonts w:asciiTheme="majorBidi" w:hAnsiTheme="majorBidi"/>
          <w:sz w:val="28"/>
          <w:szCs w:val="28"/>
        </w:rPr>
        <w:t xml:space="preserve"> </w:t>
      </w:r>
      <w:r w:rsidR="002D59B2" w:rsidRPr="00CC2BA7">
        <w:rPr>
          <w:rFonts w:asciiTheme="majorBidi" w:hAnsiTheme="majorBidi" w:hint="cs"/>
          <w:sz w:val="28"/>
          <w:szCs w:val="28"/>
          <w:cs/>
        </w:rPr>
        <w:t xml:space="preserve">โดยเมื่อวันที่ </w:t>
      </w:r>
      <w:r w:rsidR="009C0B91" w:rsidRPr="00CC2BA7">
        <w:rPr>
          <w:rFonts w:asciiTheme="majorBidi" w:hAnsiTheme="majorBidi" w:hint="cs"/>
          <w:sz w:val="28"/>
          <w:szCs w:val="28"/>
        </w:rPr>
        <w:t>8</w:t>
      </w:r>
      <w:r w:rsidR="002D59B2" w:rsidRPr="00CC2BA7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9C0B91" w:rsidRPr="00CC2BA7">
        <w:rPr>
          <w:rFonts w:asciiTheme="majorBidi" w:hAnsiTheme="majorBidi" w:hint="cs"/>
          <w:sz w:val="28"/>
          <w:szCs w:val="28"/>
        </w:rPr>
        <w:t>2568</w:t>
      </w:r>
      <w:r w:rsidR="002D59B2" w:rsidRPr="00CC2BA7">
        <w:rPr>
          <w:rFonts w:asciiTheme="majorBidi" w:hAnsiTheme="majorBidi" w:hint="cs"/>
          <w:sz w:val="28"/>
          <w:szCs w:val="28"/>
          <w:cs/>
        </w:rPr>
        <w:t xml:space="preserve"> บริษัทย่อยได้ยื่นขอตั้งเรื่องบังคับคดีอายัดเงินฝากในบัญชีธนาคารของจำเลยทั้ง </w:t>
      </w:r>
      <w:r w:rsidR="009C0B91" w:rsidRPr="00CC2BA7">
        <w:rPr>
          <w:rFonts w:asciiTheme="majorBidi" w:hAnsiTheme="majorBidi" w:hint="cs"/>
          <w:sz w:val="28"/>
          <w:szCs w:val="28"/>
        </w:rPr>
        <w:t>4</w:t>
      </w:r>
      <w:r w:rsidR="002D59B2" w:rsidRPr="00CC2BA7">
        <w:rPr>
          <w:rFonts w:asciiTheme="majorBidi" w:hAnsiTheme="majorBidi" w:hint="cs"/>
          <w:sz w:val="28"/>
          <w:szCs w:val="28"/>
          <w:cs/>
        </w:rPr>
        <w:t xml:space="preserve"> ต่อสำนั</w:t>
      </w:r>
      <w:r w:rsidR="003B1C43" w:rsidRPr="00CC2BA7">
        <w:rPr>
          <w:rFonts w:asciiTheme="majorBidi" w:hAnsiTheme="majorBidi" w:hint="cs"/>
          <w:sz w:val="28"/>
          <w:szCs w:val="28"/>
          <w:cs/>
        </w:rPr>
        <w:t>ก</w:t>
      </w:r>
      <w:r w:rsidR="002D59B2" w:rsidRPr="00CC2BA7">
        <w:rPr>
          <w:rFonts w:asciiTheme="majorBidi" w:hAnsiTheme="majorBidi" w:hint="cs"/>
          <w:sz w:val="28"/>
          <w:szCs w:val="28"/>
          <w:cs/>
        </w:rPr>
        <w:t xml:space="preserve">งานบังคับคดีแพ่งกรุงเทพมหานคร </w:t>
      </w:r>
      <w:r w:rsidR="009C0B91" w:rsidRPr="00CC2BA7">
        <w:rPr>
          <w:rFonts w:asciiTheme="majorBidi" w:hAnsiTheme="majorBidi" w:hint="cs"/>
          <w:sz w:val="28"/>
          <w:szCs w:val="28"/>
        </w:rPr>
        <w:t>2</w:t>
      </w:r>
      <w:r w:rsidR="002D59B2" w:rsidRPr="00CC2BA7">
        <w:rPr>
          <w:rFonts w:asciiTheme="majorBidi" w:hAnsiTheme="majorBidi" w:hint="cs"/>
          <w:sz w:val="28"/>
          <w:szCs w:val="28"/>
          <w:cs/>
        </w:rPr>
        <w:t xml:space="preserve"> ซึ่งอยู่ระหว่างรอผลการอายัด</w:t>
      </w:r>
    </w:p>
    <w:p w14:paraId="6F1D6E47" w14:textId="77777777" w:rsidR="001355C3" w:rsidRPr="00CC2BA7" w:rsidRDefault="001355C3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C2BA7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DFB4BF8" w14:textId="575EE8FF" w:rsidR="00CD15A3" w:rsidRPr="00CC2BA7" w:rsidRDefault="00CD15A3" w:rsidP="000B013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CC2BA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6C9E4DDF" w14:textId="77777777" w:rsidR="00CD15A3" w:rsidRPr="00CC2BA7" w:rsidRDefault="00CD15A3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01E499E" w14:textId="05FF0BD1" w:rsidR="00CD15A3" w:rsidRPr="00CC2BA7" w:rsidRDefault="00CD15A3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C2BA7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9C0B91" w:rsidRPr="00CC2BA7">
        <w:rPr>
          <w:rFonts w:asciiTheme="majorBidi" w:hAnsiTheme="majorBidi" w:cstheme="majorBidi"/>
          <w:sz w:val="28"/>
          <w:szCs w:val="28"/>
        </w:rPr>
        <w:t>2</w:t>
      </w:r>
      <w:r w:rsidR="00C30CF9" w:rsidRPr="00CC2BA7">
        <w:rPr>
          <w:rFonts w:asciiTheme="majorBidi" w:hAnsiTheme="majorBidi" w:cstheme="majorBidi"/>
          <w:sz w:val="28"/>
          <w:szCs w:val="28"/>
        </w:rPr>
        <w:t>568</w:t>
      </w:r>
      <w:r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Pr="00CC2BA7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9C0B91" w:rsidRPr="00CC2BA7">
        <w:rPr>
          <w:rFonts w:asciiTheme="majorBidi" w:hAnsiTheme="majorBidi" w:cstheme="majorBidi"/>
          <w:sz w:val="28"/>
          <w:szCs w:val="28"/>
        </w:rPr>
        <w:t>2</w:t>
      </w:r>
      <w:r w:rsidR="00C30CF9" w:rsidRPr="00CC2BA7">
        <w:rPr>
          <w:rFonts w:asciiTheme="majorBidi" w:hAnsiTheme="majorBidi" w:cstheme="majorBidi"/>
          <w:sz w:val="28"/>
          <w:szCs w:val="28"/>
        </w:rPr>
        <w:t>569</w:t>
      </w:r>
      <w:r w:rsidRPr="00CC2BA7">
        <w:rPr>
          <w:rFonts w:asciiTheme="majorBidi" w:hAnsiTheme="majorBidi" w:cstheme="majorBidi"/>
          <w:sz w:val="28"/>
          <w:szCs w:val="28"/>
        </w:rPr>
        <w:t xml:space="preserve"> </w:t>
      </w:r>
      <w:r w:rsidRPr="00CC2BA7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4FAF18F" w14:textId="1A5E14C4" w:rsidR="00CD15A3" w:rsidRPr="00CC2BA7" w:rsidRDefault="00CD15A3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CD15A3" w:rsidRPr="00CC2BA7" w14:paraId="1CD1585A" w14:textId="77777777" w:rsidTr="004314C9">
        <w:trPr>
          <w:tblHeader/>
        </w:trPr>
        <w:tc>
          <w:tcPr>
            <w:tcW w:w="4860" w:type="dxa"/>
          </w:tcPr>
          <w:p w14:paraId="5A11FFDF" w14:textId="77777777" w:rsidR="00CD15A3" w:rsidRPr="00CC2BA7" w:rsidRDefault="00CD15A3" w:rsidP="000B0131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7F91F0D7" w14:textId="77777777" w:rsidR="00CD15A3" w:rsidRPr="00CC2BA7" w:rsidRDefault="00CD15A3" w:rsidP="000B0131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15A3" w:rsidRPr="00CC2BA7" w14:paraId="26ECBC93" w14:textId="77777777" w:rsidTr="004314C9">
        <w:trPr>
          <w:tblHeader/>
        </w:trPr>
        <w:tc>
          <w:tcPr>
            <w:tcW w:w="4860" w:type="dxa"/>
            <w:vAlign w:val="bottom"/>
          </w:tcPr>
          <w:p w14:paraId="26372C12" w14:textId="77777777" w:rsidR="00CD15A3" w:rsidRPr="00CC2BA7" w:rsidRDefault="00CD15A3" w:rsidP="000B0131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A26AEF" w14:textId="77777777" w:rsidR="00CD15A3" w:rsidRPr="00CC2BA7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AED15BC" w14:textId="77777777" w:rsidR="00CD15A3" w:rsidRPr="00CC2BA7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7AF02" w14:textId="03444E9B" w:rsidR="00CD15A3" w:rsidRPr="00CC2BA7" w:rsidRDefault="00B1635C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="00CD15A3" w:rsidRPr="00CC2BA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8B18DCF" w14:textId="77777777" w:rsidR="00CD15A3" w:rsidRPr="00CC2BA7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A0CDF" w14:textId="77777777" w:rsidR="00CD15A3" w:rsidRPr="00CC2BA7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CD15A3" w:rsidRPr="00CC2BA7" w14:paraId="3C4626C6" w14:textId="77777777" w:rsidTr="004314C9">
        <w:trPr>
          <w:tblHeader/>
        </w:trPr>
        <w:tc>
          <w:tcPr>
            <w:tcW w:w="4860" w:type="dxa"/>
            <w:vAlign w:val="bottom"/>
          </w:tcPr>
          <w:p w14:paraId="630B2D17" w14:textId="77777777" w:rsidR="00CD15A3" w:rsidRPr="00CC2BA7" w:rsidRDefault="00CD15A3" w:rsidP="000B0131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CDB574" w14:textId="23C1574B" w:rsidR="00CD15A3" w:rsidRPr="00CC2BA7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4B704C5" w14:textId="77777777" w:rsidR="00CD15A3" w:rsidRPr="00CC2BA7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3EED68" w14:textId="79D76F70" w:rsidR="00CD15A3" w:rsidRPr="00CC2BA7" w:rsidRDefault="00217157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52681BB" w14:textId="77777777" w:rsidR="00CD15A3" w:rsidRPr="00CC2BA7" w:rsidRDefault="00CD15A3" w:rsidP="000B013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4B9955" w14:textId="648E33E7" w:rsidR="00CD15A3" w:rsidRPr="00CC2BA7" w:rsidRDefault="00CD15A3" w:rsidP="000B013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CD15A3" w:rsidRPr="00CC2BA7" w14:paraId="163FFED9" w14:textId="77777777" w:rsidTr="004314C9">
        <w:trPr>
          <w:tblHeader/>
        </w:trPr>
        <w:tc>
          <w:tcPr>
            <w:tcW w:w="4860" w:type="dxa"/>
            <w:vAlign w:val="bottom"/>
          </w:tcPr>
          <w:p w14:paraId="3E17245C" w14:textId="77777777" w:rsidR="00CD15A3" w:rsidRPr="00CC2BA7" w:rsidRDefault="00CD15A3" w:rsidP="000B013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18DAA030" w14:textId="186661EF" w:rsidR="00CD15A3" w:rsidRPr="00CC2BA7" w:rsidRDefault="00CD15A3" w:rsidP="000B0131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E02F1" w:rsidRPr="00CC2BA7" w14:paraId="1BBD1BC4" w14:textId="77777777" w:rsidTr="00007E87">
        <w:trPr>
          <w:tblHeader/>
        </w:trPr>
        <w:tc>
          <w:tcPr>
            <w:tcW w:w="4860" w:type="dxa"/>
          </w:tcPr>
          <w:p w14:paraId="3A739A2A" w14:textId="619EAC6B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</w:tcPr>
          <w:p w14:paraId="7FEE142C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8D0CC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F02D7" w14:textId="77777777" w:rsidR="00FE02F1" w:rsidRPr="00CC2BA7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DCDF21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68B38E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2F1" w:rsidRPr="00CC2BA7" w14:paraId="1E17D937" w14:textId="77777777" w:rsidTr="00007E87">
        <w:trPr>
          <w:tblHeader/>
        </w:trPr>
        <w:tc>
          <w:tcPr>
            <w:tcW w:w="4860" w:type="dxa"/>
          </w:tcPr>
          <w:p w14:paraId="40DEE520" w14:textId="385653AB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C0B91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 </w:t>
            </w:r>
            <w:r w:rsidR="009C0B91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568</w:t>
            </w:r>
          </w:p>
        </w:tc>
        <w:tc>
          <w:tcPr>
            <w:tcW w:w="1260" w:type="dxa"/>
          </w:tcPr>
          <w:p w14:paraId="4208DBEF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A3B76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F7FD53" w14:textId="77777777" w:rsidR="00FE02F1" w:rsidRPr="00CC2BA7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BE42BA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12B0DD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2F1" w:rsidRPr="00CC2BA7" w14:paraId="0958AC56" w14:textId="77777777" w:rsidTr="00007E87">
        <w:trPr>
          <w:tblHeader/>
        </w:trPr>
        <w:tc>
          <w:tcPr>
            <w:tcW w:w="4860" w:type="dxa"/>
          </w:tcPr>
          <w:p w14:paraId="13F4DF09" w14:textId="626931E4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341D1DC2" w14:textId="4E538C55" w:rsidR="00FE02F1" w:rsidRPr="00CC2BA7" w:rsidRDefault="009C0B9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02F1" w:rsidRPr="00CC2BA7">
              <w:rPr>
                <w:rFonts w:asciiTheme="majorBidi" w:hAnsiTheme="majorBidi" w:cstheme="majorBidi"/>
                <w:sz w:val="28"/>
                <w:szCs w:val="28"/>
              </w:rPr>
              <w:t>71.6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C0B6BE0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364665" w14:textId="6ED36C25" w:rsidR="00FE02F1" w:rsidRPr="00CC2BA7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49.45</w:t>
            </w:r>
          </w:p>
        </w:tc>
        <w:tc>
          <w:tcPr>
            <w:tcW w:w="270" w:type="dxa"/>
          </w:tcPr>
          <w:p w14:paraId="6637583F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4154A1" w14:textId="6011C102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E02F1" w:rsidRPr="00CC2BA7" w14:paraId="1B6D30E4" w14:textId="77777777" w:rsidTr="00007E87">
        <w:trPr>
          <w:tblHeader/>
        </w:trPr>
        <w:tc>
          <w:tcPr>
            <w:tcW w:w="4860" w:type="dxa"/>
          </w:tcPr>
          <w:p w14:paraId="6374A3B3" w14:textId="1439FEAF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0CB8F601" w14:textId="0E13E808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167.4</w:t>
            </w:r>
            <w:r w:rsidR="009C0B91" w:rsidRPr="00CC2BA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EC22E06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6C75B7" w14:textId="01D7818C" w:rsidR="00FE02F1" w:rsidRPr="00CC2BA7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(49.45)</w:t>
            </w:r>
          </w:p>
        </w:tc>
        <w:tc>
          <w:tcPr>
            <w:tcW w:w="270" w:type="dxa"/>
          </w:tcPr>
          <w:p w14:paraId="5DECF001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C0403C" w14:textId="4D691304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117.9</w:t>
            </w:r>
            <w:r w:rsidR="009C0B91" w:rsidRPr="00CC2BA7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FE02F1" w:rsidRPr="00CC2BA7" w14:paraId="66DF6C29" w14:textId="77777777" w:rsidTr="00007E87">
        <w:trPr>
          <w:tblHeader/>
        </w:trPr>
        <w:tc>
          <w:tcPr>
            <w:tcW w:w="4860" w:type="dxa"/>
          </w:tcPr>
          <w:p w14:paraId="29427EBE" w14:textId="1729B4C1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7050A2C" w14:textId="7E1F2B10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(584.91)</w:t>
            </w:r>
          </w:p>
        </w:tc>
        <w:tc>
          <w:tcPr>
            <w:tcW w:w="270" w:type="dxa"/>
          </w:tcPr>
          <w:p w14:paraId="1764414F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2A28F8" w14:textId="7884DF08" w:rsidR="00FE02F1" w:rsidRPr="00CC2BA7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  <w:r w:rsidR="009545C4"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9C0B91" w:rsidRPr="00CC2BA7">
              <w:rPr>
                <w:rFonts w:asciiTheme="majorBidi" w:hAnsiTheme="majorBidi" w:cstheme="majorBidi" w:hint="cs"/>
                <w:sz w:val="28"/>
                <w:szCs w:val="28"/>
              </w:rPr>
              <w:t>74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72B7EA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0675BB" w14:textId="691D1934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 w:hint="cs"/>
                <w:sz w:val="28"/>
                <w:szCs w:val="28"/>
              </w:rPr>
              <w:t>611</w:t>
            </w:r>
            <w:r w:rsidR="009545C4"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9C0B91" w:rsidRPr="00CC2BA7">
              <w:rPr>
                <w:rFonts w:asciiTheme="majorBidi" w:hAnsiTheme="majorBidi" w:cstheme="majorBidi" w:hint="cs"/>
                <w:sz w:val="28"/>
                <w:szCs w:val="28"/>
              </w:rPr>
              <w:t>65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02F1" w:rsidRPr="00CC2BA7" w14:paraId="0DDBF53D" w14:textId="77777777" w:rsidTr="00007E87">
        <w:trPr>
          <w:tblHeader/>
        </w:trPr>
        <w:tc>
          <w:tcPr>
            <w:tcW w:w="4860" w:type="dxa"/>
          </w:tcPr>
          <w:p w14:paraId="29D81EDC" w14:textId="0A47446A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63249990" w14:textId="6D004C11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(69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.75)</w:t>
            </w:r>
          </w:p>
        </w:tc>
        <w:tc>
          <w:tcPr>
            <w:tcW w:w="270" w:type="dxa"/>
          </w:tcPr>
          <w:p w14:paraId="0E2419A2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F81A0B" w14:textId="23DBAC44" w:rsidR="00FE02F1" w:rsidRPr="00CC2BA7" w:rsidRDefault="009C0B9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02F1" w:rsidRPr="00CC2BA7"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Pr="00CC2BA7">
              <w:rPr>
                <w:rFonts w:asciiTheme="majorBidi" w:hAnsiTheme="majorBidi" w:cstheme="majorBidi" w:hint="cs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5E0BE8B1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EAC032" w14:textId="37CDEBF4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 w:hint="cs"/>
                <w:sz w:val="28"/>
                <w:szCs w:val="28"/>
              </w:rPr>
              <w:t>666</w:t>
            </w:r>
            <w:r w:rsidR="009545C4"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470EFD" w:rsidRPr="00CC2BA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9C0B91" w:rsidRPr="00CC2BA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02F1" w:rsidRPr="00CC2BA7" w14:paraId="057D082C" w14:textId="77777777" w:rsidTr="00007E87">
        <w:trPr>
          <w:tblHeader/>
        </w:trPr>
        <w:tc>
          <w:tcPr>
            <w:tcW w:w="4860" w:type="dxa"/>
          </w:tcPr>
          <w:p w14:paraId="4A5BEC0B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7B3564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C1D89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C5F34E" w14:textId="77777777" w:rsidR="00FE02F1" w:rsidRPr="00CC2BA7" w:rsidRDefault="00FE02F1" w:rsidP="00074577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13A558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BAE8AE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2F1" w:rsidRPr="00CC2BA7" w14:paraId="2F101311" w14:textId="77777777" w:rsidTr="004314C9">
        <w:trPr>
          <w:tblHeader/>
        </w:trPr>
        <w:tc>
          <w:tcPr>
            <w:tcW w:w="4860" w:type="dxa"/>
            <w:vAlign w:val="bottom"/>
          </w:tcPr>
          <w:p w14:paraId="69A6D566" w14:textId="77777777" w:rsidR="00FE02F1" w:rsidRPr="00CC2BA7" w:rsidRDefault="00FE02F1" w:rsidP="000B013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40559A5F" w14:textId="77777777" w:rsidR="00FE02F1" w:rsidRPr="00CC2BA7" w:rsidRDefault="00FE02F1" w:rsidP="000B0131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E7B8B" w:rsidRPr="00CC2BA7" w14:paraId="732D1917" w14:textId="77777777" w:rsidTr="004314C9">
        <w:trPr>
          <w:tblHeader/>
        </w:trPr>
        <w:tc>
          <w:tcPr>
            <w:tcW w:w="4860" w:type="dxa"/>
          </w:tcPr>
          <w:p w14:paraId="67ABF617" w14:textId="5BC1BD0B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4B0CD0DB" w14:textId="77777777" w:rsidR="006E7B8B" w:rsidRPr="00CC2BA7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B54F1B" w14:textId="77777777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A887B6" w14:textId="77777777" w:rsidR="006E7B8B" w:rsidRPr="00CC2BA7" w:rsidRDefault="006E7B8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B4733" w14:textId="77777777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9779EB" w14:textId="77777777" w:rsidR="006E7B8B" w:rsidRPr="00CC2BA7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B8B" w:rsidRPr="00CC2BA7" w14:paraId="66C71845" w14:textId="77777777" w:rsidTr="00F23FF1">
        <w:trPr>
          <w:tblHeader/>
        </w:trPr>
        <w:tc>
          <w:tcPr>
            <w:tcW w:w="4860" w:type="dxa"/>
          </w:tcPr>
          <w:p w14:paraId="242876B3" w14:textId="38E0D975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 w:rsidR="00C30CF9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C30CF9"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9C0B91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C17E61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3F5E87DF" w14:textId="77777777" w:rsidR="006E7B8B" w:rsidRPr="00CC2BA7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F3D7F" w14:textId="77777777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36EF8E" w14:textId="77777777" w:rsidR="006E7B8B" w:rsidRPr="00CC2BA7" w:rsidRDefault="006E7B8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90D9D3" w14:textId="77777777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01592D" w14:textId="77777777" w:rsidR="006E7B8B" w:rsidRPr="00CC2BA7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7B8B" w:rsidRPr="00CC2BA7" w14:paraId="12605861" w14:textId="77777777" w:rsidTr="004314C9">
        <w:trPr>
          <w:tblHeader/>
        </w:trPr>
        <w:tc>
          <w:tcPr>
            <w:tcW w:w="4860" w:type="dxa"/>
          </w:tcPr>
          <w:p w14:paraId="7EFAF1E5" w14:textId="2C591245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7C1ECE6E" w14:textId="39E91622" w:rsidR="006E7B8B" w:rsidRPr="00CC2BA7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0CF9" w:rsidRPr="00CC2BA7">
              <w:rPr>
                <w:rFonts w:asciiTheme="majorBidi" w:hAnsiTheme="majorBidi" w:cstheme="majorBidi"/>
                <w:sz w:val="28"/>
                <w:szCs w:val="28"/>
              </w:rPr>
              <w:t>33.16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E2560F" w14:textId="77777777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0C6048" w14:textId="6F13E4D4" w:rsidR="006E7B8B" w:rsidRPr="00CC2BA7" w:rsidRDefault="006E7B8B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0CF9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30CF9" w:rsidRPr="00CC2BA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7D6740A" w14:textId="77777777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2E5ADB" w14:textId="1EF96894" w:rsidR="006E7B8B" w:rsidRPr="00CC2BA7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0CF9" w:rsidRPr="00CC2BA7">
              <w:rPr>
                <w:rFonts w:asciiTheme="majorBidi" w:hAnsiTheme="majorBidi" w:cstheme="majorBidi"/>
                <w:sz w:val="28"/>
                <w:szCs w:val="28"/>
              </w:rPr>
              <w:t>35.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0CF9" w:rsidRPr="00CC2BA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7B8B" w:rsidRPr="00CC2BA7" w14:paraId="7C900EEC" w14:textId="77777777" w:rsidTr="00F23FF1">
        <w:trPr>
          <w:tblHeader/>
        </w:trPr>
        <w:tc>
          <w:tcPr>
            <w:tcW w:w="4860" w:type="dxa"/>
          </w:tcPr>
          <w:p w14:paraId="152B4C65" w14:textId="5C6FF0F3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91E7949" w14:textId="3390F55B" w:rsidR="006E7B8B" w:rsidRPr="00CC2BA7" w:rsidRDefault="006E7B8B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0CF9" w:rsidRPr="00CC2BA7">
              <w:rPr>
                <w:rFonts w:asciiTheme="majorBidi" w:hAnsiTheme="majorBidi" w:cstheme="majorBidi"/>
                <w:sz w:val="28"/>
                <w:szCs w:val="28"/>
              </w:rPr>
              <w:t>19.85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11FC101" w14:textId="77777777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3C3B40" w14:textId="2C722E8D" w:rsidR="006E7B8B" w:rsidRPr="00CC2BA7" w:rsidRDefault="009C0B91" w:rsidP="000B013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0CF9" w:rsidRPr="00CC2BA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30CF9" w:rsidRPr="00CC2BA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3B9D1B5" w14:textId="77777777" w:rsidR="006E7B8B" w:rsidRPr="00CC2BA7" w:rsidRDefault="006E7B8B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AEBCDB" w14:textId="0279C4B1" w:rsidR="006E7B8B" w:rsidRPr="00CC2BA7" w:rsidRDefault="006E7B8B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0CF9" w:rsidRPr="00CC2BA7">
              <w:rPr>
                <w:rFonts w:asciiTheme="majorBidi" w:hAnsiTheme="majorBidi" w:cstheme="majorBidi"/>
                <w:sz w:val="28"/>
                <w:szCs w:val="28"/>
              </w:rPr>
              <w:t>17.76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3FF1" w:rsidRPr="00CC2BA7" w14:paraId="07987686" w14:textId="77777777" w:rsidTr="004314C9">
        <w:trPr>
          <w:tblHeader/>
        </w:trPr>
        <w:tc>
          <w:tcPr>
            <w:tcW w:w="4860" w:type="dxa"/>
          </w:tcPr>
          <w:p w14:paraId="3D996D1E" w14:textId="77777777" w:rsidR="00F23FF1" w:rsidRPr="00CC2BA7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FBFBA1" w14:textId="77777777" w:rsidR="00F23FF1" w:rsidRPr="00CC2BA7" w:rsidRDefault="00F23FF1" w:rsidP="000B013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12042" w14:textId="77777777" w:rsidR="00F23FF1" w:rsidRPr="00CC2BA7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6F7CD7" w14:textId="218E42E1" w:rsidR="00F23FF1" w:rsidRPr="00CC2BA7" w:rsidRDefault="00F23FF1" w:rsidP="00074577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14F722" w14:textId="77777777" w:rsidR="00F23FF1" w:rsidRPr="00CC2BA7" w:rsidRDefault="00F23FF1" w:rsidP="000B013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9A194" w14:textId="77777777" w:rsidR="00F23FF1" w:rsidRPr="00CC2BA7" w:rsidRDefault="00F23FF1" w:rsidP="000B013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38B3D1E" w14:textId="77777777" w:rsidR="00C30CF9" w:rsidRPr="00CC2BA7" w:rsidRDefault="00C30CF9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FE02F1" w:rsidRPr="00CC2BA7" w14:paraId="456675D3" w14:textId="77777777" w:rsidTr="00007E87">
        <w:trPr>
          <w:tblHeader/>
        </w:trPr>
        <w:tc>
          <w:tcPr>
            <w:tcW w:w="4860" w:type="dxa"/>
          </w:tcPr>
          <w:p w14:paraId="1C73096E" w14:textId="77777777" w:rsidR="00FE02F1" w:rsidRPr="00CC2BA7" w:rsidRDefault="00FE02F1" w:rsidP="00007E87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043D7963" w14:textId="0DC6AF2A" w:rsidR="00FE02F1" w:rsidRPr="00CC2BA7" w:rsidRDefault="00FE02F1" w:rsidP="00007E87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C2B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02F1" w:rsidRPr="00CC2BA7" w14:paraId="7AA228AC" w14:textId="77777777" w:rsidTr="00007E87">
        <w:trPr>
          <w:tblHeader/>
        </w:trPr>
        <w:tc>
          <w:tcPr>
            <w:tcW w:w="4860" w:type="dxa"/>
            <w:vAlign w:val="bottom"/>
          </w:tcPr>
          <w:p w14:paraId="06C2F599" w14:textId="77777777" w:rsidR="00FE02F1" w:rsidRPr="00CC2BA7" w:rsidRDefault="00FE02F1" w:rsidP="00007E87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054AF2D" w14:textId="77777777" w:rsidR="00FE02F1" w:rsidRPr="00CC2BA7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BD0F47D" w14:textId="77777777" w:rsidR="00FE02F1" w:rsidRPr="00CC2BA7" w:rsidRDefault="00FE02F1" w:rsidP="00007E8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404085" w14:textId="77777777" w:rsidR="00FE02F1" w:rsidRPr="00CC2BA7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7DF7FFC3" w14:textId="77777777" w:rsidR="00FE02F1" w:rsidRPr="00CC2BA7" w:rsidRDefault="00FE02F1" w:rsidP="00007E8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1BC6B0" w14:textId="77777777" w:rsidR="00FE02F1" w:rsidRPr="00CC2BA7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FE02F1" w:rsidRPr="00CC2BA7" w14:paraId="4B8C7AB2" w14:textId="77777777" w:rsidTr="00007E87">
        <w:trPr>
          <w:tblHeader/>
        </w:trPr>
        <w:tc>
          <w:tcPr>
            <w:tcW w:w="4860" w:type="dxa"/>
            <w:vAlign w:val="bottom"/>
          </w:tcPr>
          <w:p w14:paraId="39FF4D6A" w14:textId="77777777" w:rsidR="00FE02F1" w:rsidRPr="00CC2BA7" w:rsidRDefault="00FE02F1" w:rsidP="00007E87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49A9F6" w14:textId="77777777" w:rsidR="00FE02F1" w:rsidRPr="00CC2BA7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F09FCAA" w14:textId="77777777" w:rsidR="00FE02F1" w:rsidRPr="00CC2BA7" w:rsidRDefault="00FE02F1" w:rsidP="00007E8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2EC560" w14:textId="77777777" w:rsidR="00FE02F1" w:rsidRPr="00CC2BA7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656AF84" w14:textId="77777777" w:rsidR="00FE02F1" w:rsidRPr="00CC2BA7" w:rsidRDefault="00FE02F1" w:rsidP="00007E87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984B45" w14:textId="77777777" w:rsidR="00FE02F1" w:rsidRPr="00CC2BA7" w:rsidRDefault="00FE02F1" w:rsidP="00007E8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FE02F1" w:rsidRPr="00CC2BA7" w14:paraId="6CC43238" w14:textId="77777777" w:rsidTr="00007E87">
        <w:trPr>
          <w:tblHeader/>
        </w:trPr>
        <w:tc>
          <w:tcPr>
            <w:tcW w:w="4860" w:type="dxa"/>
            <w:vAlign w:val="bottom"/>
          </w:tcPr>
          <w:p w14:paraId="674BD667" w14:textId="77777777" w:rsidR="00FE02F1" w:rsidRPr="00CC2BA7" w:rsidRDefault="00FE02F1" w:rsidP="00007E87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36D2228" w14:textId="77777777" w:rsidR="00FE02F1" w:rsidRPr="00CC2BA7" w:rsidRDefault="00FE02F1" w:rsidP="00007E87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E02F1" w:rsidRPr="00CC2BA7" w14:paraId="21F4466E" w14:textId="77777777" w:rsidTr="00007E87">
        <w:trPr>
          <w:tblHeader/>
        </w:trPr>
        <w:tc>
          <w:tcPr>
            <w:tcW w:w="4860" w:type="dxa"/>
          </w:tcPr>
          <w:p w14:paraId="3DC77871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</w:tcPr>
          <w:p w14:paraId="286468AF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0CF0D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E3F885" w14:textId="77777777" w:rsidR="00FE02F1" w:rsidRPr="00CC2BA7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C1D523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1AA337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2F1" w:rsidRPr="00CC2BA7" w14:paraId="3B71CB52" w14:textId="77777777" w:rsidTr="00007E87">
        <w:trPr>
          <w:tblHeader/>
        </w:trPr>
        <w:tc>
          <w:tcPr>
            <w:tcW w:w="4860" w:type="dxa"/>
          </w:tcPr>
          <w:p w14:paraId="333EAE72" w14:textId="5CAB2E6D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C0B91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 </w:t>
            </w:r>
            <w:r w:rsidR="009C0B91"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568</w:t>
            </w:r>
          </w:p>
        </w:tc>
        <w:tc>
          <w:tcPr>
            <w:tcW w:w="1260" w:type="dxa"/>
          </w:tcPr>
          <w:p w14:paraId="06B72602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9BEFE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60ECD1" w14:textId="77777777" w:rsidR="00FE02F1" w:rsidRPr="00CC2BA7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69DFE5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BF4974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02F1" w:rsidRPr="00CC2BA7" w14:paraId="7C6B2B83" w14:textId="77777777" w:rsidTr="00007E87">
        <w:trPr>
          <w:tblHeader/>
        </w:trPr>
        <w:tc>
          <w:tcPr>
            <w:tcW w:w="4860" w:type="dxa"/>
          </w:tcPr>
          <w:p w14:paraId="581B0415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1F7890C4" w14:textId="3F930569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7.49)</w:t>
            </w:r>
          </w:p>
        </w:tc>
        <w:tc>
          <w:tcPr>
            <w:tcW w:w="270" w:type="dxa"/>
          </w:tcPr>
          <w:p w14:paraId="6F5681B2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BA8957" w14:textId="475660BD" w:rsidR="00FE02F1" w:rsidRPr="00CC2BA7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(1.5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33BC39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C8CCF1" w14:textId="6317A01D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8.99)</w:t>
            </w:r>
          </w:p>
        </w:tc>
      </w:tr>
      <w:tr w:rsidR="00FE02F1" w:rsidRPr="00CC2BA7" w14:paraId="396C21D9" w14:textId="77777777" w:rsidTr="00007E87">
        <w:trPr>
          <w:tblHeader/>
        </w:trPr>
        <w:tc>
          <w:tcPr>
            <w:tcW w:w="4860" w:type="dxa"/>
          </w:tcPr>
          <w:p w14:paraId="36714B5C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BA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3364CB2F" w14:textId="00E93B7F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(1.63)</w:t>
            </w:r>
          </w:p>
        </w:tc>
        <w:tc>
          <w:tcPr>
            <w:tcW w:w="270" w:type="dxa"/>
          </w:tcPr>
          <w:p w14:paraId="3CD39DD8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5B4428" w14:textId="7D627B43" w:rsidR="00FE02F1" w:rsidRPr="00CC2BA7" w:rsidRDefault="00FE02F1" w:rsidP="00007E87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1.5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1528075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16DEBF" w14:textId="4B79AB85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0B91" w:rsidRPr="00CC2BA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C2BA7">
              <w:rPr>
                <w:rFonts w:asciiTheme="majorBidi" w:hAnsiTheme="majorBidi" w:cstheme="majorBidi"/>
                <w:sz w:val="28"/>
                <w:szCs w:val="28"/>
              </w:rPr>
              <w:t>.13)</w:t>
            </w:r>
          </w:p>
        </w:tc>
      </w:tr>
      <w:tr w:rsidR="00FE02F1" w:rsidRPr="00CC2BA7" w14:paraId="1796477A" w14:textId="77777777" w:rsidTr="00007E87">
        <w:trPr>
          <w:tblHeader/>
        </w:trPr>
        <w:tc>
          <w:tcPr>
            <w:tcW w:w="4860" w:type="dxa"/>
          </w:tcPr>
          <w:p w14:paraId="045B6138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AD5D96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EC1ED4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6794F6" w14:textId="77777777" w:rsidR="00FE02F1" w:rsidRPr="00CC2BA7" w:rsidRDefault="00FE02F1" w:rsidP="00074577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B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CA9B6D" w14:textId="77777777" w:rsidR="00FE02F1" w:rsidRPr="00CC2BA7" w:rsidRDefault="00FE02F1" w:rsidP="00007E87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B97A50" w14:textId="77777777" w:rsidR="00FE02F1" w:rsidRPr="00CC2BA7" w:rsidRDefault="00FE02F1" w:rsidP="00007E87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ED08B0" w14:textId="77777777" w:rsidR="00FE02F1" w:rsidRPr="00CC2BA7" w:rsidRDefault="00FE02F1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49B82370" w14:textId="34E014D0" w:rsidR="00860D0C" w:rsidRPr="00C22C3D" w:rsidRDefault="00217157" w:rsidP="000B0131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CC2BA7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</w:t>
      </w:r>
      <w:r w:rsidR="00C22C3D" w:rsidRPr="00CC2BA7">
        <w:rPr>
          <w:rFonts w:ascii="Angsana New" w:hAnsi="Angsana New" w:hint="cs"/>
          <w:sz w:val="28"/>
          <w:szCs w:val="28"/>
          <w:cs/>
        </w:rPr>
        <w:t>นื่องจากผู้บริหารเห็นว่ามีความเหมาะสมกับธุรกิจของกลุ่มบริษัทมากกว่า</w:t>
      </w:r>
    </w:p>
    <w:sectPr w:rsidR="00860D0C" w:rsidRPr="00C22C3D" w:rsidSect="00F03EF9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BBCAD" w14:textId="77777777" w:rsidR="000C79DA" w:rsidRDefault="000C79DA">
      <w:r>
        <w:separator/>
      </w:r>
    </w:p>
  </w:endnote>
  <w:endnote w:type="continuationSeparator" w:id="0">
    <w:p w14:paraId="537AB653" w14:textId="77777777" w:rsidR="000C79DA" w:rsidRDefault="000C79DA">
      <w:r>
        <w:continuationSeparator/>
      </w:r>
    </w:p>
  </w:endnote>
  <w:endnote w:type="continuationNotice" w:id="1">
    <w:p w14:paraId="208ADCFC" w14:textId="77777777" w:rsidR="000C79DA" w:rsidRDefault="000C79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9E0E" w14:textId="550B7BA8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9C0B91" w:rsidRPr="009C0B91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D653" w14:textId="6DADF6F4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CA53C1"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5831A" w14:textId="77777777" w:rsidR="00C72824" w:rsidRPr="00643A2D" w:rsidRDefault="00C72824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D56C5" w14:textId="77777777" w:rsidR="000C79DA" w:rsidRDefault="000C79DA">
      <w:r>
        <w:separator/>
      </w:r>
    </w:p>
  </w:footnote>
  <w:footnote w:type="continuationSeparator" w:id="0">
    <w:p w14:paraId="423DE8B2" w14:textId="77777777" w:rsidR="000C79DA" w:rsidRDefault="000C79DA">
      <w:r>
        <w:continuationSeparator/>
      </w:r>
    </w:p>
  </w:footnote>
  <w:footnote w:type="continuationNotice" w:id="1">
    <w:p w14:paraId="22A25ACD" w14:textId="77777777" w:rsidR="000C79DA" w:rsidRDefault="000C79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AF8B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7B241B6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F9068DA" w14:textId="010D83C6" w:rsidR="000F047A" w:rsidRDefault="0006689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="00190F2D" w:rsidRPr="00E20DE2">
      <w:rPr>
        <w:rFonts w:ascii="Angsana New" w:hAnsi="Angsana New"/>
        <w:b/>
        <w:bCs/>
        <w:sz w:val="30"/>
        <w:szCs w:val="30"/>
        <w:cs/>
      </w:rPr>
      <w:t xml:space="preserve">สามเดือนสิ้นสุดวันที่ </w:t>
    </w:r>
    <w:r w:rsidR="00190F2D" w:rsidRPr="004C0A5F">
      <w:rPr>
        <w:rFonts w:ascii="Angsana New" w:hAnsi="Angsana New"/>
        <w:b/>
        <w:bCs/>
        <w:sz w:val="30"/>
        <w:szCs w:val="30"/>
      </w:rPr>
      <w:t>31</w:t>
    </w:r>
    <w:r w:rsidR="00190F2D"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="009C0B91" w:rsidRPr="009C0B91">
      <w:rPr>
        <w:rFonts w:ascii="Angsana New" w:hAnsi="Angsana New"/>
        <w:b/>
        <w:bCs/>
        <w:sz w:val="30"/>
        <w:szCs w:val="30"/>
      </w:rPr>
      <w:t>2</w:t>
    </w:r>
    <w:r w:rsidR="00376F9B" w:rsidRPr="00F22B65">
      <w:rPr>
        <w:rFonts w:ascii="Angsana New" w:hAnsi="Angsana New"/>
        <w:b/>
        <w:bCs/>
        <w:sz w:val="30"/>
        <w:szCs w:val="30"/>
      </w:rPr>
      <w:t>56</w:t>
    </w:r>
    <w:r w:rsidR="00C83B8D">
      <w:rPr>
        <w:rFonts w:ascii="Angsana New" w:hAnsi="Angsana New"/>
        <w:b/>
        <w:bCs/>
        <w:sz w:val="30"/>
        <w:szCs w:val="30"/>
      </w:rPr>
      <w:t>8</w:t>
    </w:r>
    <w:r w:rsidR="00376F9B"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2A4D4019" w14:textId="77777777" w:rsidR="00376F9B" w:rsidRPr="009E75F3" w:rsidRDefault="00376F9B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278A" w14:textId="77777777" w:rsidR="009C4D49" w:rsidRPr="00E20DE2" w:rsidRDefault="009C4D49" w:rsidP="00572F16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E20DE2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5F96CF2A" w14:textId="77777777" w:rsidR="0078106A" w:rsidRDefault="009C4D49" w:rsidP="0078106A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FEE07CD" w14:textId="50496A4C" w:rsidR="00C83B8D" w:rsidRDefault="0006689A" w:rsidP="00C83B8D">
    <w:pPr>
      <w:pStyle w:val="Header"/>
      <w:tabs>
        <w:tab w:val="clear" w:pos="4536"/>
        <w:tab w:val="clear" w:pos="9072"/>
      </w:tabs>
      <w:spacing w:line="240" w:lineRule="auto"/>
      <w:ind w:left="-630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="009D6A4A" w:rsidRPr="00E20DE2">
      <w:rPr>
        <w:rFonts w:ascii="Angsana New" w:hAnsi="Angsana New"/>
        <w:b/>
        <w:bCs/>
        <w:sz w:val="30"/>
        <w:szCs w:val="30"/>
        <w:cs/>
      </w:rPr>
      <w:t xml:space="preserve">สามเดือนสิ้นสุดวันที่ </w:t>
    </w:r>
    <w:r w:rsidR="009D6A4A" w:rsidRPr="004C0A5F">
      <w:rPr>
        <w:rFonts w:ascii="Angsana New" w:hAnsi="Angsana New"/>
        <w:b/>
        <w:bCs/>
        <w:sz w:val="30"/>
        <w:szCs w:val="30"/>
      </w:rPr>
      <w:t>31</w:t>
    </w:r>
    <w:r w:rsidR="009D6A4A"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="009C0B91" w:rsidRPr="009C0B91">
      <w:rPr>
        <w:rFonts w:ascii="Angsana New" w:hAnsi="Angsana New"/>
        <w:b/>
        <w:bCs/>
        <w:sz w:val="30"/>
        <w:szCs w:val="30"/>
      </w:rPr>
      <w:t>2</w:t>
    </w:r>
    <w:r w:rsidR="00C83B8D" w:rsidRPr="00F22B65">
      <w:rPr>
        <w:rFonts w:ascii="Angsana New" w:hAnsi="Angsana New"/>
        <w:b/>
        <w:bCs/>
        <w:sz w:val="30"/>
        <w:szCs w:val="30"/>
      </w:rPr>
      <w:t>56</w:t>
    </w:r>
    <w:r w:rsidR="00C83B8D">
      <w:rPr>
        <w:rFonts w:ascii="Angsana New" w:hAnsi="Angsana New"/>
        <w:b/>
        <w:bCs/>
        <w:sz w:val="30"/>
        <w:szCs w:val="30"/>
      </w:rPr>
      <w:t>8</w:t>
    </w:r>
    <w:r w:rsidR="00C83B8D"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41EEC71" w14:textId="77777777" w:rsidR="009C4D49" w:rsidRPr="008A7B1B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E20DE2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D174012" w14:textId="5D53C24B" w:rsidR="00F92AA7" w:rsidRDefault="0006689A" w:rsidP="00F92AA7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="001509B3" w:rsidRPr="00E20DE2">
      <w:rPr>
        <w:rFonts w:ascii="Angsana New" w:hAnsi="Angsana New"/>
        <w:b/>
        <w:bCs/>
        <w:sz w:val="30"/>
        <w:szCs w:val="30"/>
        <w:cs/>
      </w:rPr>
      <w:t xml:space="preserve">สามเดือนสิ้นสุดวันที่ </w:t>
    </w:r>
    <w:r w:rsidR="001509B3" w:rsidRPr="004C0A5F">
      <w:rPr>
        <w:rFonts w:ascii="Angsana New" w:hAnsi="Angsana New"/>
        <w:b/>
        <w:bCs/>
        <w:sz w:val="30"/>
        <w:szCs w:val="30"/>
      </w:rPr>
      <w:t>31</w:t>
    </w:r>
    <w:r w:rsidR="001509B3"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="009C0B91" w:rsidRPr="009C0B91">
      <w:rPr>
        <w:rFonts w:ascii="Angsana New" w:hAnsi="Angsana New"/>
        <w:b/>
        <w:bCs/>
        <w:sz w:val="30"/>
        <w:szCs w:val="30"/>
      </w:rPr>
      <w:t>2</w:t>
    </w:r>
    <w:r w:rsidR="00F92AA7" w:rsidRPr="00F22B65">
      <w:rPr>
        <w:rFonts w:ascii="Angsana New" w:hAnsi="Angsana New"/>
        <w:b/>
        <w:bCs/>
        <w:sz w:val="30"/>
        <w:szCs w:val="30"/>
      </w:rPr>
      <w:t>56</w:t>
    </w:r>
    <w:r w:rsidR="00F92AA7">
      <w:rPr>
        <w:rFonts w:ascii="Angsana New" w:hAnsi="Angsana New"/>
        <w:b/>
        <w:bCs/>
        <w:sz w:val="30"/>
        <w:szCs w:val="30"/>
      </w:rPr>
      <w:t>8</w:t>
    </w:r>
    <w:r w:rsidR="00F92AA7"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F74483" w14:textId="77777777" w:rsidR="007A3888" w:rsidRPr="000E0844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FC470" w14:textId="77777777" w:rsidR="00C72824" w:rsidRPr="00E20DE2" w:rsidRDefault="00C72824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บริษัท </w:t>
    </w:r>
    <w:r w:rsidRPr="00E20DE2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032FAEAB" w14:textId="77777777" w:rsidR="00C72824" w:rsidRPr="00E20DE2" w:rsidRDefault="00C72824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74C8F84" w14:textId="77777777" w:rsidR="00C72824" w:rsidRDefault="00C72824" w:rsidP="00F92AA7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สามเดือนสิ้นสุดวันที่ </w:t>
    </w:r>
    <w:r w:rsidRPr="004C0A5F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9C0B91">
      <w:rPr>
        <w:rFonts w:ascii="Angsana New" w:hAnsi="Angsana New"/>
        <w:b/>
        <w:bCs/>
        <w:sz w:val="30"/>
        <w:szCs w:val="30"/>
      </w:rPr>
      <w:t>2</w:t>
    </w:r>
    <w:r w:rsidRPr="00F22B65">
      <w:rPr>
        <w:rFonts w:ascii="Angsana New" w:hAnsi="Angsana New"/>
        <w:b/>
        <w:bCs/>
        <w:sz w:val="30"/>
        <w:szCs w:val="30"/>
      </w:rPr>
      <w:t>56</w:t>
    </w:r>
    <w:r>
      <w:rPr>
        <w:rFonts w:ascii="Angsana New" w:hAnsi="Angsana New"/>
        <w:b/>
        <w:bCs/>
        <w:sz w:val="30"/>
        <w:szCs w:val="30"/>
      </w:rPr>
      <w:t>8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2F2A9A0A" w14:textId="77777777" w:rsidR="00C72824" w:rsidRPr="000E0844" w:rsidRDefault="00C72824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634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91C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1ED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A5B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90F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A67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10D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23D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877"/>
    <w:rsid w:val="00030A12"/>
    <w:rsid w:val="00030AB4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62E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368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5D25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BA2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BCD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D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1A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4D9"/>
    <w:rsid w:val="0006276B"/>
    <w:rsid w:val="000627C9"/>
    <w:rsid w:val="000629D8"/>
    <w:rsid w:val="00062B3D"/>
    <w:rsid w:val="00062EDB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A43"/>
    <w:rsid w:val="00065CF4"/>
    <w:rsid w:val="00065DAB"/>
    <w:rsid w:val="00065E0D"/>
    <w:rsid w:val="0006616F"/>
    <w:rsid w:val="0006632A"/>
    <w:rsid w:val="00066331"/>
    <w:rsid w:val="000663E5"/>
    <w:rsid w:val="0006689A"/>
    <w:rsid w:val="0006689B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947"/>
    <w:rsid w:val="00067A9A"/>
    <w:rsid w:val="00067BA5"/>
    <w:rsid w:val="00067CDC"/>
    <w:rsid w:val="00067DF5"/>
    <w:rsid w:val="00067E03"/>
    <w:rsid w:val="00070288"/>
    <w:rsid w:val="00070381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D7F"/>
    <w:rsid w:val="00073EDA"/>
    <w:rsid w:val="00074022"/>
    <w:rsid w:val="000740CA"/>
    <w:rsid w:val="0007417C"/>
    <w:rsid w:val="000741CC"/>
    <w:rsid w:val="000742D2"/>
    <w:rsid w:val="00074577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BF0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196"/>
    <w:rsid w:val="000812C8"/>
    <w:rsid w:val="0008174E"/>
    <w:rsid w:val="00081BBA"/>
    <w:rsid w:val="00082215"/>
    <w:rsid w:val="0008239B"/>
    <w:rsid w:val="000823A2"/>
    <w:rsid w:val="00082518"/>
    <w:rsid w:val="000828F0"/>
    <w:rsid w:val="00083221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42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B2B"/>
    <w:rsid w:val="00085D23"/>
    <w:rsid w:val="00085D64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694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6B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0A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8BD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60F"/>
    <w:rsid w:val="000A6B1B"/>
    <w:rsid w:val="000A6E08"/>
    <w:rsid w:val="000A6F0F"/>
    <w:rsid w:val="000A6FA6"/>
    <w:rsid w:val="000A7038"/>
    <w:rsid w:val="000A710E"/>
    <w:rsid w:val="000A7792"/>
    <w:rsid w:val="000A77EC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131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A5F"/>
    <w:rsid w:val="000B1B3E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60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CD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15"/>
    <w:rsid w:val="000C172B"/>
    <w:rsid w:val="000C1918"/>
    <w:rsid w:val="000C19B4"/>
    <w:rsid w:val="000C1AB4"/>
    <w:rsid w:val="000C1BD6"/>
    <w:rsid w:val="000C1C01"/>
    <w:rsid w:val="000C1D6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0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9DA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3E4C"/>
    <w:rsid w:val="000E3EE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6F73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D9F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B53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CD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3E"/>
    <w:rsid w:val="001046A7"/>
    <w:rsid w:val="001048E5"/>
    <w:rsid w:val="00104C69"/>
    <w:rsid w:val="00104C8D"/>
    <w:rsid w:val="00104D27"/>
    <w:rsid w:val="00104D8B"/>
    <w:rsid w:val="00104DEA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C83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9B6"/>
    <w:rsid w:val="00111DAA"/>
    <w:rsid w:val="00111DB6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667"/>
    <w:rsid w:val="0011478C"/>
    <w:rsid w:val="001148E3"/>
    <w:rsid w:val="00114958"/>
    <w:rsid w:val="0011496A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07A"/>
    <w:rsid w:val="0012011F"/>
    <w:rsid w:val="001202E8"/>
    <w:rsid w:val="0012047C"/>
    <w:rsid w:val="0012050A"/>
    <w:rsid w:val="00120737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A1F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5F0A"/>
    <w:rsid w:val="0012611C"/>
    <w:rsid w:val="0012632F"/>
    <w:rsid w:val="0012657F"/>
    <w:rsid w:val="001266D3"/>
    <w:rsid w:val="00126D0B"/>
    <w:rsid w:val="00126D6A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72"/>
    <w:rsid w:val="0013459C"/>
    <w:rsid w:val="00134677"/>
    <w:rsid w:val="00134801"/>
    <w:rsid w:val="001348B8"/>
    <w:rsid w:val="00134CA0"/>
    <w:rsid w:val="00135587"/>
    <w:rsid w:val="001355C3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D6A"/>
    <w:rsid w:val="00136ED2"/>
    <w:rsid w:val="00136F1D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C9E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9B3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7B9"/>
    <w:rsid w:val="0015190D"/>
    <w:rsid w:val="00151BE7"/>
    <w:rsid w:val="00151DB5"/>
    <w:rsid w:val="001520BF"/>
    <w:rsid w:val="00152401"/>
    <w:rsid w:val="00152416"/>
    <w:rsid w:val="00152469"/>
    <w:rsid w:val="00152542"/>
    <w:rsid w:val="00152711"/>
    <w:rsid w:val="0015271D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2B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BB1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3B2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CFF"/>
    <w:rsid w:val="00164E1E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1EBB"/>
    <w:rsid w:val="00172244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A9F"/>
    <w:rsid w:val="00172EAF"/>
    <w:rsid w:val="00172EE1"/>
    <w:rsid w:val="001730A9"/>
    <w:rsid w:val="00173191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CBA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0DC0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44C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48E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DCD"/>
    <w:rsid w:val="00190E51"/>
    <w:rsid w:val="00190F2D"/>
    <w:rsid w:val="00190F8A"/>
    <w:rsid w:val="00190FC9"/>
    <w:rsid w:val="00191083"/>
    <w:rsid w:val="00191151"/>
    <w:rsid w:val="00191191"/>
    <w:rsid w:val="0019133D"/>
    <w:rsid w:val="001914F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59"/>
    <w:rsid w:val="00192FD0"/>
    <w:rsid w:val="00193474"/>
    <w:rsid w:val="00193698"/>
    <w:rsid w:val="001936AF"/>
    <w:rsid w:val="001936F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07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36E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B7D"/>
    <w:rsid w:val="001A0C5C"/>
    <w:rsid w:val="001A0CB2"/>
    <w:rsid w:val="001A0F0E"/>
    <w:rsid w:val="001A10F4"/>
    <w:rsid w:val="001A1437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E87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68F"/>
    <w:rsid w:val="001B0887"/>
    <w:rsid w:val="001B0933"/>
    <w:rsid w:val="001B0A29"/>
    <w:rsid w:val="001B0C5A"/>
    <w:rsid w:val="001B0DE9"/>
    <w:rsid w:val="001B0E98"/>
    <w:rsid w:val="001B118E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00"/>
    <w:rsid w:val="001B524A"/>
    <w:rsid w:val="001B527D"/>
    <w:rsid w:val="001B58EE"/>
    <w:rsid w:val="001B5BF3"/>
    <w:rsid w:val="001B5F0C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C4"/>
    <w:rsid w:val="001C16B0"/>
    <w:rsid w:val="001C16E9"/>
    <w:rsid w:val="001C173D"/>
    <w:rsid w:val="001C1747"/>
    <w:rsid w:val="001C1938"/>
    <w:rsid w:val="001C1D43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4F0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BF3"/>
    <w:rsid w:val="001D0CF3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DB8"/>
    <w:rsid w:val="001D3F8E"/>
    <w:rsid w:val="001D402B"/>
    <w:rsid w:val="001D47CC"/>
    <w:rsid w:val="001D4883"/>
    <w:rsid w:val="001D4A32"/>
    <w:rsid w:val="001D4BFC"/>
    <w:rsid w:val="001D4E67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5E91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97A"/>
    <w:rsid w:val="001D7A11"/>
    <w:rsid w:val="001D7AFC"/>
    <w:rsid w:val="001D7B7D"/>
    <w:rsid w:val="001D7C17"/>
    <w:rsid w:val="001D7E11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8B8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4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3F38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04A"/>
    <w:rsid w:val="001F64EC"/>
    <w:rsid w:val="001F64F7"/>
    <w:rsid w:val="001F6649"/>
    <w:rsid w:val="001F682F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B8"/>
    <w:rsid w:val="002020D2"/>
    <w:rsid w:val="0020226B"/>
    <w:rsid w:val="00202325"/>
    <w:rsid w:val="002026FB"/>
    <w:rsid w:val="002027E8"/>
    <w:rsid w:val="00202921"/>
    <w:rsid w:val="002029E8"/>
    <w:rsid w:val="00202A27"/>
    <w:rsid w:val="00202EC4"/>
    <w:rsid w:val="00202F70"/>
    <w:rsid w:val="00203022"/>
    <w:rsid w:val="002032BA"/>
    <w:rsid w:val="002035A8"/>
    <w:rsid w:val="002036EA"/>
    <w:rsid w:val="0020393E"/>
    <w:rsid w:val="00203B9F"/>
    <w:rsid w:val="0020457D"/>
    <w:rsid w:val="00204727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CE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D93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3FF"/>
    <w:rsid w:val="0022160C"/>
    <w:rsid w:val="002217B8"/>
    <w:rsid w:val="00221AE4"/>
    <w:rsid w:val="00221B13"/>
    <w:rsid w:val="00221BD7"/>
    <w:rsid w:val="00221E3A"/>
    <w:rsid w:val="00221EB8"/>
    <w:rsid w:val="00221EE6"/>
    <w:rsid w:val="0022208D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785"/>
    <w:rsid w:val="00223AEC"/>
    <w:rsid w:val="00223BF2"/>
    <w:rsid w:val="00223C26"/>
    <w:rsid w:val="00223C6D"/>
    <w:rsid w:val="00223DFD"/>
    <w:rsid w:val="00224020"/>
    <w:rsid w:val="00224108"/>
    <w:rsid w:val="002241B1"/>
    <w:rsid w:val="00224532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0E6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0B7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E02"/>
    <w:rsid w:val="00241F1B"/>
    <w:rsid w:val="00241F72"/>
    <w:rsid w:val="0024210B"/>
    <w:rsid w:val="0024219E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6A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4C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40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7AC"/>
    <w:rsid w:val="002767C2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E1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777"/>
    <w:rsid w:val="0029284C"/>
    <w:rsid w:val="002928B9"/>
    <w:rsid w:val="002928E5"/>
    <w:rsid w:val="00292B86"/>
    <w:rsid w:val="00292BCE"/>
    <w:rsid w:val="00292D7E"/>
    <w:rsid w:val="00292E81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5CE4"/>
    <w:rsid w:val="002963F6"/>
    <w:rsid w:val="0029644A"/>
    <w:rsid w:val="002964F4"/>
    <w:rsid w:val="0029672F"/>
    <w:rsid w:val="002967FD"/>
    <w:rsid w:val="00296884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A0E"/>
    <w:rsid w:val="00297DE9"/>
    <w:rsid w:val="002A011D"/>
    <w:rsid w:val="002A0193"/>
    <w:rsid w:val="002A0405"/>
    <w:rsid w:val="002A0748"/>
    <w:rsid w:val="002A079B"/>
    <w:rsid w:val="002A09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0A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4F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3E7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489"/>
    <w:rsid w:val="002C3511"/>
    <w:rsid w:val="002C359B"/>
    <w:rsid w:val="002C3681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2F9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6A6F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33D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65A"/>
    <w:rsid w:val="002D473F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9B2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7A7"/>
    <w:rsid w:val="002D681B"/>
    <w:rsid w:val="002D6A47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D5F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7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43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4C3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43A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00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A9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0B9"/>
    <w:rsid w:val="00326150"/>
    <w:rsid w:val="003262D8"/>
    <w:rsid w:val="0032630A"/>
    <w:rsid w:val="00326482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DF5"/>
    <w:rsid w:val="00327E3C"/>
    <w:rsid w:val="003304C3"/>
    <w:rsid w:val="003305DC"/>
    <w:rsid w:val="0033080E"/>
    <w:rsid w:val="003308AE"/>
    <w:rsid w:val="003308C3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79C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2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4A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B74"/>
    <w:rsid w:val="00346D23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4DB8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5F7C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363"/>
    <w:rsid w:val="003575CE"/>
    <w:rsid w:val="003575FD"/>
    <w:rsid w:val="00357797"/>
    <w:rsid w:val="00357864"/>
    <w:rsid w:val="00357EF4"/>
    <w:rsid w:val="0036004C"/>
    <w:rsid w:val="00360189"/>
    <w:rsid w:val="0036040F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DDC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7E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CE5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635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9B"/>
    <w:rsid w:val="00376FFE"/>
    <w:rsid w:val="00377079"/>
    <w:rsid w:val="00377483"/>
    <w:rsid w:val="00377587"/>
    <w:rsid w:val="00377590"/>
    <w:rsid w:val="003775D5"/>
    <w:rsid w:val="003777BA"/>
    <w:rsid w:val="003779D0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D0D"/>
    <w:rsid w:val="00380EE5"/>
    <w:rsid w:val="00380F19"/>
    <w:rsid w:val="00381147"/>
    <w:rsid w:val="00381661"/>
    <w:rsid w:val="00381A94"/>
    <w:rsid w:val="00381BB5"/>
    <w:rsid w:val="00381C0F"/>
    <w:rsid w:val="00381E9F"/>
    <w:rsid w:val="003820A7"/>
    <w:rsid w:val="00382295"/>
    <w:rsid w:val="0038245B"/>
    <w:rsid w:val="00382490"/>
    <w:rsid w:val="00382584"/>
    <w:rsid w:val="00382746"/>
    <w:rsid w:val="00382A2B"/>
    <w:rsid w:val="00382D1E"/>
    <w:rsid w:val="00382D22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7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1C93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1C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3AD9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9BB"/>
    <w:rsid w:val="003A4A39"/>
    <w:rsid w:val="003A4C58"/>
    <w:rsid w:val="003A4EEB"/>
    <w:rsid w:val="003A506F"/>
    <w:rsid w:val="003A55A7"/>
    <w:rsid w:val="003A57D1"/>
    <w:rsid w:val="003A581F"/>
    <w:rsid w:val="003A5BFA"/>
    <w:rsid w:val="003A5DBD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82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C43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71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A5B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2BF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0DE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B72"/>
    <w:rsid w:val="003F2C9B"/>
    <w:rsid w:val="003F2D52"/>
    <w:rsid w:val="003F2DC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7EF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C5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7A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1DD"/>
    <w:rsid w:val="004257F6"/>
    <w:rsid w:val="00425BD6"/>
    <w:rsid w:val="00425C3D"/>
    <w:rsid w:val="00425CA9"/>
    <w:rsid w:val="00425E0E"/>
    <w:rsid w:val="00425E97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E3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4C9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3F77"/>
    <w:rsid w:val="00434695"/>
    <w:rsid w:val="004347EF"/>
    <w:rsid w:val="00434866"/>
    <w:rsid w:val="004349F9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098A"/>
    <w:rsid w:val="0044109D"/>
    <w:rsid w:val="00441279"/>
    <w:rsid w:val="00441493"/>
    <w:rsid w:val="00441580"/>
    <w:rsid w:val="0044158D"/>
    <w:rsid w:val="00441708"/>
    <w:rsid w:val="0044172B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640"/>
    <w:rsid w:val="00443A36"/>
    <w:rsid w:val="00443A6B"/>
    <w:rsid w:val="00443D5B"/>
    <w:rsid w:val="00443DF0"/>
    <w:rsid w:val="00443E64"/>
    <w:rsid w:val="00443F00"/>
    <w:rsid w:val="00443FF9"/>
    <w:rsid w:val="004442BE"/>
    <w:rsid w:val="00444430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47DDD"/>
    <w:rsid w:val="00450122"/>
    <w:rsid w:val="00450205"/>
    <w:rsid w:val="00450275"/>
    <w:rsid w:val="00450311"/>
    <w:rsid w:val="00450339"/>
    <w:rsid w:val="004503BF"/>
    <w:rsid w:val="00450421"/>
    <w:rsid w:val="00450458"/>
    <w:rsid w:val="0045051F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5BA"/>
    <w:rsid w:val="00452CAE"/>
    <w:rsid w:val="00452E6C"/>
    <w:rsid w:val="00452F35"/>
    <w:rsid w:val="0045332E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7C6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2E8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099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07"/>
    <w:rsid w:val="004639E6"/>
    <w:rsid w:val="00463ACE"/>
    <w:rsid w:val="00463E19"/>
    <w:rsid w:val="004640D0"/>
    <w:rsid w:val="0046411F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250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0EFD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2FBF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1C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DEC"/>
    <w:rsid w:val="00495EE5"/>
    <w:rsid w:val="00495F07"/>
    <w:rsid w:val="00495F41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CF4"/>
    <w:rsid w:val="00497E62"/>
    <w:rsid w:val="00497F29"/>
    <w:rsid w:val="00497F85"/>
    <w:rsid w:val="004A002A"/>
    <w:rsid w:val="004A01F3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2BB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BA"/>
    <w:rsid w:val="004A1EC4"/>
    <w:rsid w:val="004A1F6B"/>
    <w:rsid w:val="004A20DA"/>
    <w:rsid w:val="004A20E0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126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B60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4F9"/>
    <w:rsid w:val="004B35DA"/>
    <w:rsid w:val="004B365F"/>
    <w:rsid w:val="004B36F8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1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53F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7CA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251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0C4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7BF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682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4F4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CFC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0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10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1F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CA1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4C8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1A5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0DF"/>
    <w:rsid w:val="00533195"/>
    <w:rsid w:val="00533BCC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1FA9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3CB"/>
    <w:rsid w:val="005528DF"/>
    <w:rsid w:val="00552C6E"/>
    <w:rsid w:val="00552CEB"/>
    <w:rsid w:val="00552F90"/>
    <w:rsid w:val="0055308F"/>
    <w:rsid w:val="00553247"/>
    <w:rsid w:val="0055327F"/>
    <w:rsid w:val="005533C4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7C3"/>
    <w:rsid w:val="005549C0"/>
    <w:rsid w:val="00554A28"/>
    <w:rsid w:val="00554BA8"/>
    <w:rsid w:val="00554F65"/>
    <w:rsid w:val="00555111"/>
    <w:rsid w:val="00555454"/>
    <w:rsid w:val="005555BD"/>
    <w:rsid w:val="0055560B"/>
    <w:rsid w:val="00555674"/>
    <w:rsid w:val="0055568B"/>
    <w:rsid w:val="00555C15"/>
    <w:rsid w:val="00555D5B"/>
    <w:rsid w:val="00555EB0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6A8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3FF4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7A0"/>
    <w:rsid w:val="0056680C"/>
    <w:rsid w:val="00566A31"/>
    <w:rsid w:val="00566A5A"/>
    <w:rsid w:val="00566DA8"/>
    <w:rsid w:val="00567137"/>
    <w:rsid w:val="00567198"/>
    <w:rsid w:val="005671A2"/>
    <w:rsid w:val="00567226"/>
    <w:rsid w:val="005672C9"/>
    <w:rsid w:val="005674A8"/>
    <w:rsid w:val="0056757D"/>
    <w:rsid w:val="0056759A"/>
    <w:rsid w:val="0056771D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842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29C"/>
    <w:rsid w:val="0058032D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777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8B"/>
    <w:rsid w:val="00591E24"/>
    <w:rsid w:val="00591FC7"/>
    <w:rsid w:val="005921A6"/>
    <w:rsid w:val="0059249D"/>
    <w:rsid w:val="00592586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29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AA6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C0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02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FE"/>
    <w:rsid w:val="005B1BE0"/>
    <w:rsid w:val="005B1EDA"/>
    <w:rsid w:val="005B2184"/>
    <w:rsid w:val="005B26E5"/>
    <w:rsid w:val="005B28C4"/>
    <w:rsid w:val="005B2B16"/>
    <w:rsid w:val="005B2B20"/>
    <w:rsid w:val="005B2BBE"/>
    <w:rsid w:val="005B2E0D"/>
    <w:rsid w:val="005B2E66"/>
    <w:rsid w:val="005B2F02"/>
    <w:rsid w:val="005B312B"/>
    <w:rsid w:val="005B3158"/>
    <w:rsid w:val="005B32B9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C9B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766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98F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B81"/>
    <w:rsid w:val="005C7C41"/>
    <w:rsid w:val="005C7C70"/>
    <w:rsid w:val="005C7DCA"/>
    <w:rsid w:val="005D006E"/>
    <w:rsid w:val="005D0083"/>
    <w:rsid w:val="005D033F"/>
    <w:rsid w:val="005D04BF"/>
    <w:rsid w:val="005D04D5"/>
    <w:rsid w:val="005D06B4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60"/>
    <w:rsid w:val="005D2480"/>
    <w:rsid w:val="005D24E4"/>
    <w:rsid w:val="005D25D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41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4C72"/>
    <w:rsid w:val="005D5384"/>
    <w:rsid w:val="005D5561"/>
    <w:rsid w:val="005D5567"/>
    <w:rsid w:val="005D5A5E"/>
    <w:rsid w:val="005D5B94"/>
    <w:rsid w:val="005D5C6B"/>
    <w:rsid w:val="005D5DA1"/>
    <w:rsid w:val="005D5EA6"/>
    <w:rsid w:val="005D5FBF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035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9C6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87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2DA"/>
    <w:rsid w:val="005E7410"/>
    <w:rsid w:val="005E7706"/>
    <w:rsid w:val="005E7882"/>
    <w:rsid w:val="005E78C0"/>
    <w:rsid w:val="005E7909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934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D23"/>
    <w:rsid w:val="005F3E86"/>
    <w:rsid w:val="005F4014"/>
    <w:rsid w:val="005F4144"/>
    <w:rsid w:val="005F41A2"/>
    <w:rsid w:val="005F41F3"/>
    <w:rsid w:val="005F440E"/>
    <w:rsid w:val="005F45F8"/>
    <w:rsid w:val="005F4618"/>
    <w:rsid w:val="005F4712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AD"/>
    <w:rsid w:val="005F74BD"/>
    <w:rsid w:val="005F7751"/>
    <w:rsid w:val="005F77C5"/>
    <w:rsid w:val="005F7891"/>
    <w:rsid w:val="005F7A4C"/>
    <w:rsid w:val="005F7B9B"/>
    <w:rsid w:val="005F7B9F"/>
    <w:rsid w:val="005F7ED8"/>
    <w:rsid w:val="006000B1"/>
    <w:rsid w:val="0060010F"/>
    <w:rsid w:val="0060013C"/>
    <w:rsid w:val="006003CD"/>
    <w:rsid w:val="0060052B"/>
    <w:rsid w:val="00600754"/>
    <w:rsid w:val="006009C1"/>
    <w:rsid w:val="00600A11"/>
    <w:rsid w:val="00600CAD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A11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B9B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5C9"/>
    <w:rsid w:val="006115EE"/>
    <w:rsid w:val="0061186A"/>
    <w:rsid w:val="006119D9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0E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6F5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301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58C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047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192"/>
    <w:rsid w:val="006371A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210"/>
    <w:rsid w:val="00642243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6AD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0BB6"/>
    <w:rsid w:val="00650F10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EC1"/>
    <w:rsid w:val="00654F23"/>
    <w:rsid w:val="006553E0"/>
    <w:rsid w:val="006555C6"/>
    <w:rsid w:val="00655642"/>
    <w:rsid w:val="00655790"/>
    <w:rsid w:val="00655CFC"/>
    <w:rsid w:val="00655E38"/>
    <w:rsid w:val="00656110"/>
    <w:rsid w:val="0065623A"/>
    <w:rsid w:val="006562D4"/>
    <w:rsid w:val="00656348"/>
    <w:rsid w:val="00656872"/>
    <w:rsid w:val="006568D7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17D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08A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59E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5F82"/>
    <w:rsid w:val="00676084"/>
    <w:rsid w:val="00676270"/>
    <w:rsid w:val="00676A96"/>
    <w:rsid w:val="00676C1E"/>
    <w:rsid w:val="0067707B"/>
    <w:rsid w:val="006771EF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6E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3EB3"/>
    <w:rsid w:val="00684661"/>
    <w:rsid w:val="00684917"/>
    <w:rsid w:val="00684B7A"/>
    <w:rsid w:val="00684C0F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4C8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5A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62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6F9F"/>
    <w:rsid w:val="0069713C"/>
    <w:rsid w:val="0069718C"/>
    <w:rsid w:val="006972BB"/>
    <w:rsid w:val="006979DE"/>
    <w:rsid w:val="00697B49"/>
    <w:rsid w:val="006A000D"/>
    <w:rsid w:val="006A0094"/>
    <w:rsid w:val="006A020E"/>
    <w:rsid w:val="006A02A6"/>
    <w:rsid w:val="006A038D"/>
    <w:rsid w:val="006A03C3"/>
    <w:rsid w:val="006A0453"/>
    <w:rsid w:val="006A07D8"/>
    <w:rsid w:val="006A0988"/>
    <w:rsid w:val="006A0BF3"/>
    <w:rsid w:val="006A0DC3"/>
    <w:rsid w:val="006A0E32"/>
    <w:rsid w:val="006A1308"/>
    <w:rsid w:val="006A1510"/>
    <w:rsid w:val="006A152B"/>
    <w:rsid w:val="006A155F"/>
    <w:rsid w:val="006A1695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23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0F0C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7E7"/>
    <w:rsid w:val="006B5832"/>
    <w:rsid w:val="006B5B31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88B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D0F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63B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4C8"/>
    <w:rsid w:val="006D565C"/>
    <w:rsid w:val="006D56BD"/>
    <w:rsid w:val="006D5708"/>
    <w:rsid w:val="006D580C"/>
    <w:rsid w:val="006D581C"/>
    <w:rsid w:val="006D5849"/>
    <w:rsid w:val="006D58C1"/>
    <w:rsid w:val="006D5B83"/>
    <w:rsid w:val="006D5BEE"/>
    <w:rsid w:val="006D5C36"/>
    <w:rsid w:val="006D5DAC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55A"/>
    <w:rsid w:val="006E2988"/>
    <w:rsid w:val="006E2CE5"/>
    <w:rsid w:val="006E2E91"/>
    <w:rsid w:val="006E2F71"/>
    <w:rsid w:val="006E2FB6"/>
    <w:rsid w:val="006E2FFC"/>
    <w:rsid w:val="006E3077"/>
    <w:rsid w:val="006E31A1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8B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8D2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CD0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30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3C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B4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33"/>
    <w:rsid w:val="007160FE"/>
    <w:rsid w:val="0071617B"/>
    <w:rsid w:val="00716188"/>
    <w:rsid w:val="00716195"/>
    <w:rsid w:val="0071639A"/>
    <w:rsid w:val="0071639C"/>
    <w:rsid w:val="007163DF"/>
    <w:rsid w:val="007168CC"/>
    <w:rsid w:val="00716926"/>
    <w:rsid w:val="0071694A"/>
    <w:rsid w:val="00716957"/>
    <w:rsid w:val="007169CF"/>
    <w:rsid w:val="00716A14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4FB1"/>
    <w:rsid w:val="00725133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36A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379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55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B59"/>
    <w:rsid w:val="00734BD1"/>
    <w:rsid w:val="00734D40"/>
    <w:rsid w:val="00734E20"/>
    <w:rsid w:val="00735025"/>
    <w:rsid w:val="00735254"/>
    <w:rsid w:val="007355D9"/>
    <w:rsid w:val="00735B06"/>
    <w:rsid w:val="00735B87"/>
    <w:rsid w:val="00735C1F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2D5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4B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19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06D"/>
    <w:rsid w:val="00754099"/>
    <w:rsid w:val="0075468C"/>
    <w:rsid w:val="007547FD"/>
    <w:rsid w:val="007548F7"/>
    <w:rsid w:val="0075493C"/>
    <w:rsid w:val="00754958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FD4"/>
    <w:rsid w:val="00757032"/>
    <w:rsid w:val="0075713B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CB4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19A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5E0"/>
    <w:rsid w:val="00764919"/>
    <w:rsid w:val="0076491B"/>
    <w:rsid w:val="00764D03"/>
    <w:rsid w:val="00764D0E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3A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67FA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613"/>
    <w:rsid w:val="007717C6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2"/>
    <w:rsid w:val="00772726"/>
    <w:rsid w:val="00772881"/>
    <w:rsid w:val="0077295A"/>
    <w:rsid w:val="00772B2C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3FBE"/>
    <w:rsid w:val="00774015"/>
    <w:rsid w:val="007740C1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C8A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02E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1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88E"/>
    <w:rsid w:val="0078290B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F20"/>
    <w:rsid w:val="00790153"/>
    <w:rsid w:val="007902E0"/>
    <w:rsid w:val="00790513"/>
    <w:rsid w:val="0079063B"/>
    <w:rsid w:val="00790746"/>
    <w:rsid w:val="0079079F"/>
    <w:rsid w:val="007907C4"/>
    <w:rsid w:val="00790A2E"/>
    <w:rsid w:val="00790B89"/>
    <w:rsid w:val="00790C03"/>
    <w:rsid w:val="00790E2B"/>
    <w:rsid w:val="0079117D"/>
    <w:rsid w:val="007911E5"/>
    <w:rsid w:val="007913E9"/>
    <w:rsid w:val="0079160D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6C6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AA5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95B"/>
    <w:rsid w:val="00797B3E"/>
    <w:rsid w:val="00797B4B"/>
    <w:rsid w:val="00797C7F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546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19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1FA0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63"/>
    <w:rsid w:val="007C3A79"/>
    <w:rsid w:val="007C3E7F"/>
    <w:rsid w:val="007C4196"/>
    <w:rsid w:val="007C438D"/>
    <w:rsid w:val="007C43D2"/>
    <w:rsid w:val="007C4454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19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4E1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9BD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BB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43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92A"/>
    <w:rsid w:val="00806D6A"/>
    <w:rsid w:val="00807129"/>
    <w:rsid w:val="008074EC"/>
    <w:rsid w:val="008075EB"/>
    <w:rsid w:val="008077A9"/>
    <w:rsid w:val="00807808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3A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4CB5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680"/>
    <w:rsid w:val="008167C8"/>
    <w:rsid w:val="00816809"/>
    <w:rsid w:val="0081694D"/>
    <w:rsid w:val="008169BE"/>
    <w:rsid w:val="00816A27"/>
    <w:rsid w:val="00816A68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AF7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97A"/>
    <w:rsid w:val="00824BC0"/>
    <w:rsid w:val="00824DBB"/>
    <w:rsid w:val="00825171"/>
    <w:rsid w:val="008254B1"/>
    <w:rsid w:val="00825512"/>
    <w:rsid w:val="00825645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8BE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D71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5FD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591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DE3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3D97"/>
    <w:rsid w:val="00844345"/>
    <w:rsid w:val="008444CD"/>
    <w:rsid w:val="0084455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10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010"/>
    <w:rsid w:val="00852525"/>
    <w:rsid w:val="008526A9"/>
    <w:rsid w:val="008527BA"/>
    <w:rsid w:val="008528AA"/>
    <w:rsid w:val="0085295B"/>
    <w:rsid w:val="00852AF8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CB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A92"/>
    <w:rsid w:val="00855B09"/>
    <w:rsid w:val="00855CBB"/>
    <w:rsid w:val="00855CE2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6FF2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57DC1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8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379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CBA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6D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67"/>
    <w:rsid w:val="00874594"/>
    <w:rsid w:val="0087484E"/>
    <w:rsid w:val="0087486F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ECC"/>
    <w:rsid w:val="00876F39"/>
    <w:rsid w:val="00876FA2"/>
    <w:rsid w:val="00877056"/>
    <w:rsid w:val="00877148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BBD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D0E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4F42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0A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3AD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4F7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02A"/>
    <w:rsid w:val="008A1145"/>
    <w:rsid w:val="008A1216"/>
    <w:rsid w:val="008A143E"/>
    <w:rsid w:val="008A1689"/>
    <w:rsid w:val="008A16B1"/>
    <w:rsid w:val="008A177E"/>
    <w:rsid w:val="008A182A"/>
    <w:rsid w:val="008A1917"/>
    <w:rsid w:val="008A1A3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C31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27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2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92E"/>
    <w:rsid w:val="008C59BD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315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2C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861"/>
    <w:rsid w:val="008E2952"/>
    <w:rsid w:val="008E2962"/>
    <w:rsid w:val="008E2BBC"/>
    <w:rsid w:val="008E2BD7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449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7CA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53D"/>
    <w:rsid w:val="008F1828"/>
    <w:rsid w:val="008F184B"/>
    <w:rsid w:val="008F197F"/>
    <w:rsid w:val="008F1982"/>
    <w:rsid w:val="008F19D8"/>
    <w:rsid w:val="008F1B4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4"/>
    <w:rsid w:val="00901731"/>
    <w:rsid w:val="00901BBB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C1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C9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366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AD0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A1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3FCD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7B6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065"/>
    <w:rsid w:val="00930138"/>
    <w:rsid w:val="00930177"/>
    <w:rsid w:val="00930198"/>
    <w:rsid w:val="009304D5"/>
    <w:rsid w:val="009304F8"/>
    <w:rsid w:val="0093050F"/>
    <w:rsid w:val="009305A1"/>
    <w:rsid w:val="009306E2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4D1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E1C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BD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1C9"/>
    <w:rsid w:val="009542EB"/>
    <w:rsid w:val="009543F5"/>
    <w:rsid w:val="009545C4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06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9F"/>
    <w:rsid w:val="009648EE"/>
    <w:rsid w:val="00964930"/>
    <w:rsid w:val="009649D7"/>
    <w:rsid w:val="00964F25"/>
    <w:rsid w:val="00964FC2"/>
    <w:rsid w:val="009650F5"/>
    <w:rsid w:val="009651BB"/>
    <w:rsid w:val="00965220"/>
    <w:rsid w:val="009654CC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9BE"/>
    <w:rsid w:val="00977B66"/>
    <w:rsid w:val="00977C5B"/>
    <w:rsid w:val="00977C78"/>
    <w:rsid w:val="00977C97"/>
    <w:rsid w:val="00977D0C"/>
    <w:rsid w:val="0098027B"/>
    <w:rsid w:val="009807F8"/>
    <w:rsid w:val="00980939"/>
    <w:rsid w:val="00980B08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0A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2BB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816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028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188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467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38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78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0C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52B"/>
    <w:rsid w:val="009B7715"/>
    <w:rsid w:val="009B7794"/>
    <w:rsid w:val="009B7845"/>
    <w:rsid w:val="009B7873"/>
    <w:rsid w:val="009B7A89"/>
    <w:rsid w:val="009B7E1E"/>
    <w:rsid w:val="009C009A"/>
    <w:rsid w:val="009C018E"/>
    <w:rsid w:val="009C0406"/>
    <w:rsid w:val="009C0452"/>
    <w:rsid w:val="009C0773"/>
    <w:rsid w:val="009C0ABE"/>
    <w:rsid w:val="009C0B91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227"/>
    <w:rsid w:val="009C4426"/>
    <w:rsid w:val="009C450F"/>
    <w:rsid w:val="009C47BF"/>
    <w:rsid w:val="009C49CF"/>
    <w:rsid w:val="009C4D49"/>
    <w:rsid w:val="009C4FAE"/>
    <w:rsid w:val="009C4FFE"/>
    <w:rsid w:val="009C51DF"/>
    <w:rsid w:val="009C538C"/>
    <w:rsid w:val="009C54CE"/>
    <w:rsid w:val="009C5511"/>
    <w:rsid w:val="009C56D1"/>
    <w:rsid w:val="009C5987"/>
    <w:rsid w:val="009C59C6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C7FA4"/>
    <w:rsid w:val="009D03DC"/>
    <w:rsid w:val="009D03F5"/>
    <w:rsid w:val="009D0490"/>
    <w:rsid w:val="009D06C2"/>
    <w:rsid w:val="009D06DE"/>
    <w:rsid w:val="009D07F9"/>
    <w:rsid w:val="009D09C5"/>
    <w:rsid w:val="009D09E8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0ED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A4A"/>
    <w:rsid w:val="009D6B88"/>
    <w:rsid w:val="009D6D2B"/>
    <w:rsid w:val="009D7205"/>
    <w:rsid w:val="009D72E4"/>
    <w:rsid w:val="009D759F"/>
    <w:rsid w:val="009D7727"/>
    <w:rsid w:val="009D7859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03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1AE"/>
    <w:rsid w:val="009F2384"/>
    <w:rsid w:val="009F23C7"/>
    <w:rsid w:val="009F27EF"/>
    <w:rsid w:val="009F291E"/>
    <w:rsid w:val="009F2B9D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616"/>
    <w:rsid w:val="00A02779"/>
    <w:rsid w:val="00A027DB"/>
    <w:rsid w:val="00A0295E"/>
    <w:rsid w:val="00A029F0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3AF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EE7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9E7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AAC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6B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62A"/>
    <w:rsid w:val="00A267EB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14F"/>
    <w:rsid w:val="00A37298"/>
    <w:rsid w:val="00A37374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5BF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6F7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000"/>
    <w:rsid w:val="00A532FE"/>
    <w:rsid w:val="00A5333F"/>
    <w:rsid w:val="00A53475"/>
    <w:rsid w:val="00A534C5"/>
    <w:rsid w:val="00A534F3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951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03C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9FC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787"/>
    <w:rsid w:val="00A80B12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771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BEB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E3C"/>
    <w:rsid w:val="00AA2FEA"/>
    <w:rsid w:val="00AA3023"/>
    <w:rsid w:val="00AA307A"/>
    <w:rsid w:val="00AA3091"/>
    <w:rsid w:val="00AA3292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CA7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0A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BF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9CB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2E"/>
    <w:rsid w:val="00AC3C3A"/>
    <w:rsid w:val="00AC3CB4"/>
    <w:rsid w:val="00AC3CFB"/>
    <w:rsid w:val="00AC4170"/>
    <w:rsid w:val="00AC4234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1EC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4F7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354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99B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2F65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50C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981"/>
    <w:rsid w:val="00AF1AF3"/>
    <w:rsid w:val="00AF1CAF"/>
    <w:rsid w:val="00AF1D0F"/>
    <w:rsid w:val="00AF1D53"/>
    <w:rsid w:val="00AF1D64"/>
    <w:rsid w:val="00AF1E97"/>
    <w:rsid w:val="00AF2396"/>
    <w:rsid w:val="00AF2423"/>
    <w:rsid w:val="00AF249E"/>
    <w:rsid w:val="00AF256D"/>
    <w:rsid w:val="00AF25D7"/>
    <w:rsid w:val="00AF26CC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C54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AB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CC8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3FA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37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5D"/>
    <w:rsid w:val="00B127E2"/>
    <w:rsid w:val="00B129AA"/>
    <w:rsid w:val="00B12C4D"/>
    <w:rsid w:val="00B12EAD"/>
    <w:rsid w:val="00B12F19"/>
    <w:rsid w:val="00B13078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17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95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20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58E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A0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61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BEC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292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AA1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4F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77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C17"/>
    <w:rsid w:val="00B52E79"/>
    <w:rsid w:val="00B52F74"/>
    <w:rsid w:val="00B5315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5E6"/>
    <w:rsid w:val="00B5561C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0CB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0AB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A2"/>
    <w:rsid w:val="00B670E4"/>
    <w:rsid w:val="00B67126"/>
    <w:rsid w:val="00B673C4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1D9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824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EA4"/>
    <w:rsid w:val="00B80F99"/>
    <w:rsid w:val="00B80FD8"/>
    <w:rsid w:val="00B81331"/>
    <w:rsid w:val="00B81436"/>
    <w:rsid w:val="00B8147E"/>
    <w:rsid w:val="00B8162C"/>
    <w:rsid w:val="00B818ED"/>
    <w:rsid w:val="00B81B26"/>
    <w:rsid w:val="00B81B99"/>
    <w:rsid w:val="00B81BD7"/>
    <w:rsid w:val="00B81CC2"/>
    <w:rsid w:val="00B8208D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E69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14E"/>
    <w:rsid w:val="00B93258"/>
    <w:rsid w:val="00B9346E"/>
    <w:rsid w:val="00B93723"/>
    <w:rsid w:val="00B9373D"/>
    <w:rsid w:val="00B93958"/>
    <w:rsid w:val="00B93DBC"/>
    <w:rsid w:val="00B93E8D"/>
    <w:rsid w:val="00B93EC7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45C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26E"/>
    <w:rsid w:val="00BA33B6"/>
    <w:rsid w:val="00BA3533"/>
    <w:rsid w:val="00BA3653"/>
    <w:rsid w:val="00BA3661"/>
    <w:rsid w:val="00BA3694"/>
    <w:rsid w:val="00BA3769"/>
    <w:rsid w:val="00BA391D"/>
    <w:rsid w:val="00BA397B"/>
    <w:rsid w:val="00BA39DA"/>
    <w:rsid w:val="00BA39F3"/>
    <w:rsid w:val="00BA3A7D"/>
    <w:rsid w:val="00BA3B7A"/>
    <w:rsid w:val="00BA3C89"/>
    <w:rsid w:val="00BA3F04"/>
    <w:rsid w:val="00BA402B"/>
    <w:rsid w:val="00BA41CA"/>
    <w:rsid w:val="00BA4248"/>
    <w:rsid w:val="00BA4325"/>
    <w:rsid w:val="00BA4405"/>
    <w:rsid w:val="00BA47F1"/>
    <w:rsid w:val="00BA4DE3"/>
    <w:rsid w:val="00BA4F5C"/>
    <w:rsid w:val="00BA4FA4"/>
    <w:rsid w:val="00BA525D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991"/>
    <w:rsid w:val="00BA6A48"/>
    <w:rsid w:val="00BA6BD9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B8C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818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2DC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3FB3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0FAA"/>
    <w:rsid w:val="00BD11A5"/>
    <w:rsid w:val="00BD11F7"/>
    <w:rsid w:val="00BD1286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64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78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217"/>
    <w:rsid w:val="00C0631C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51"/>
    <w:rsid w:val="00C16F78"/>
    <w:rsid w:val="00C17080"/>
    <w:rsid w:val="00C170A5"/>
    <w:rsid w:val="00C17E61"/>
    <w:rsid w:val="00C17FFB"/>
    <w:rsid w:val="00C2032E"/>
    <w:rsid w:val="00C204D0"/>
    <w:rsid w:val="00C205EC"/>
    <w:rsid w:val="00C2067D"/>
    <w:rsid w:val="00C206B4"/>
    <w:rsid w:val="00C206FB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45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AA4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4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CF9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8D6"/>
    <w:rsid w:val="00C3698E"/>
    <w:rsid w:val="00C369FA"/>
    <w:rsid w:val="00C36C75"/>
    <w:rsid w:val="00C36F2E"/>
    <w:rsid w:val="00C36FBD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141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5A8"/>
    <w:rsid w:val="00C42756"/>
    <w:rsid w:val="00C4289E"/>
    <w:rsid w:val="00C4294B"/>
    <w:rsid w:val="00C429AA"/>
    <w:rsid w:val="00C42B21"/>
    <w:rsid w:val="00C42C00"/>
    <w:rsid w:val="00C42F7D"/>
    <w:rsid w:val="00C42FD7"/>
    <w:rsid w:val="00C432E7"/>
    <w:rsid w:val="00C435BD"/>
    <w:rsid w:val="00C43656"/>
    <w:rsid w:val="00C4382A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57"/>
    <w:rsid w:val="00C47E98"/>
    <w:rsid w:val="00C502DE"/>
    <w:rsid w:val="00C50573"/>
    <w:rsid w:val="00C50609"/>
    <w:rsid w:val="00C50645"/>
    <w:rsid w:val="00C50671"/>
    <w:rsid w:val="00C509AF"/>
    <w:rsid w:val="00C50A41"/>
    <w:rsid w:val="00C50C0F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5E9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853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97"/>
    <w:rsid w:val="00C67FE9"/>
    <w:rsid w:val="00C700F6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24"/>
    <w:rsid w:val="00C728A5"/>
    <w:rsid w:val="00C729BE"/>
    <w:rsid w:val="00C72C27"/>
    <w:rsid w:val="00C72D78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3E9B"/>
    <w:rsid w:val="00C74094"/>
    <w:rsid w:val="00C740E5"/>
    <w:rsid w:val="00C741AE"/>
    <w:rsid w:val="00C74247"/>
    <w:rsid w:val="00C742AE"/>
    <w:rsid w:val="00C74353"/>
    <w:rsid w:val="00C743AD"/>
    <w:rsid w:val="00C743AE"/>
    <w:rsid w:val="00C743BB"/>
    <w:rsid w:val="00C743DE"/>
    <w:rsid w:val="00C7452C"/>
    <w:rsid w:val="00C7461B"/>
    <w:rsid w:val="00C746E3"/>
    <w:rsid w:val="00C74701"/>
    <w:rsid w:val="00C7492D"/>
    <w:rsid w:val="00C74A4B"/>
    <w:rsid w:val="00C74D90"/>
    <w:rsid w:val="00C74E83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944"/>
    <w:rsid w:val="00C83ADE"/>
    <w:rsid w:val="00C83B50"/>
    <w:rsid w:val="00C83B8D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BA4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BED"/>
    <w:rsid w:val="00CA3D36"/>
    <w:rsid w:val="00CA3D61"/>
    <w:rsid w:val="00CA3E3E"/>
    <w:rsid w:val="00CA41CA"/>
    <w:rsid w:val="00CA43B5"/>
    <w:rsid w:val="00CA46BD"/>
    <w:rsid w:val="00CA4901"/>
    <w:rsid w:val="00CA49B0"/>
    <w:rsid w:val="00CA4B27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A8D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4D13"/>
    <w:rsid w:val="00CB50EB"/>
    <w:rsid w:val="00CB52EC"/>
    <w:rsid w:val="00CB530F"/>
    <w:rsid w:val="00CB5408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EC4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A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BA7"/>
    <w:rsid w:val="00CC2DB4"/>
    <w:rsid w:val="00CC2DE2"/>
    <w:rsid w:val="00CC2DEB"/>
    <w:rsid w:val="00CC2E9A"/>
    <w:rsid w:val="00CC3060"/>
    <w:rsid w:val="00CC3074"/>
    <w:rsid w:val="00CC30D5"/>
    <w:rsid w:val="00CC3399"/>
    <w:rsid w:val="00CC3764"/>
    <w:rsid w:val="00CC37AE"/>
    <w:rsid w:val="00CC37DC"/>
    <w:rsid w:val="00CC37E3"/>
    <w:rsid w:val="00CC3A1B"/>
    <w:rsid w:val="00CC3A98"/>
    <w:rsid w:val="00CC3B17"/>
    <w:rsid w:val="00CC3BB2"/>
    <w:rsid w:val="00CC3DE9"/>
    <w:rsid w:val="00CC3E6D"/>
    <w:rsid w:val="00CC4146"/>
    <w:rsid w:val="00CC416D"/>
    <w:rsid w:val="00CC4209"/>
    <w:rsid w:val="00CC4401"/>
    <w:rsid w:val="00CC4427"/>
    <w:rsid w:val="00CC459D"/>
    <w:rsid w:val="00CC4790"/>
    <w:rsid w:val="00CC4803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1F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DA2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6F03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AFA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E1C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5FE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84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D34"/>
    <w:rsid w:val="00CF4E63"/>
    <w:rsid w:val="00CF4FB3"/>
    <w:rsid w:val="00CF50AE"/>
    <w:rsid w:val="00CF514F"/>
    <w:rsid w:val="00CF516D"/>
    <w:rsid w:val="00CF55C1"/>
    <w:rsid w:val="00CF57B7"/>
    <w:rsid w:val="00CF58E1"/>
    <w:rsid w:val="00CF5A14"/>
    <w:rsid w:val="00CF5BB9"/>
    <w:rsid w:val="00CF5C00"/>
    <w:rsid w:val="00CF5C53"/>
    <w:rsid w:val="00CF5E89"/>
    <w:rsid w:val="00CF5E98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B5A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CCC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7F"/>
    <w:rsid w:val="00D03087"/>
    <w:rsid w:val="00D032F9"/>
    <w:rsid w:val="00D035BB"/>
    <w:rsid w:val="00D036AA"/>
    <w:rsid w:val="00D0371B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5A9"/>
    <w:rsid w:val="00D0761F"/>
    <w:rsid w:val="00D0782A"/>
    <w:rsid w:val="00D07970"/>
    <w:rsid w:val="00D07BDD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8FB"/>
    <w:rsid w:val="00D12911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4D7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7DD"/>
    <w:rsid w:val="00D218DF"/>
    <w:rsid w:val="00D21BC8"/>
    <w:rsid w:val="00D21E68"/>
    <w:rsid w:val="00D22139"/>
    <w:rsid w:val="00D22203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8A2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39D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271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0B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3C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5EB1"/>
    <w:rsid w:val="00D56084"/>
    <w:rsid w:val="00D560C0"/>
    <w:rsid w:val="00D56129"/>
    <w:rsid w:val="00D5621D"/>
    <w:rsid w:val="00D56270"/>
    <w:rsid w:val="00D56545"/>
    <w:rsid w:val="00D5655A"/>
    <w:rsid w:val="00D56767"/>
    <w:rsid w:val="00D569BC"/>
    <w:rsid w:val="00D56BB7"/>
    <w:rsid w:val="00D56CAB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59D"/>
    <w:rsid w:val="00D6167A"/>
    <w:rsid w:val="00D6170F"/>
    <w:rsid w:val="00D61767"/>
    <w:rsid w:val="00D61EE8"/>
    <w:rsid w:val="00D61F92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83E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48A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4BC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DE5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B90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8E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CC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4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AC"/>
    <w:rsid w:val="00DA44C4"/>
    <w:rsid w:val="00DA4772"/>
    <w:rsid w:val="00DA48BB"/>
    <w:rsid w:val="00DA492C"/>
    <w:rsid w:val="00DA4933"/>
    <w:rsid w:val="00DA4988"/>
    <w:rsid w:val="00DA49C4"/>
    <w:rsid w:val="00DA4A9F"/>
    <w:rsid w:val="00DA4C52"/>
    <w:rsid w:val="00DA4E2C"/>
    <w:rsid w:val="00DA4FE9"/>
    <w:rsid w:val="00DA50CD"/>
    <w:rsid w:val="00DA525D"/>
    <w:rsid w:val="00DA5296"/>
    <w:rsid w:val="00DA52DA"/>
    <w:rsid w:val="00DA5494"/>
    <w:rsid w:val="00DA551A"/>
    <w:rsid w:val="00DA59F0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A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1D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54E"/>
    <w:rsid w:val="00DB4B41"/>
    <w:rsid w:val="00DB4B4E"/>
    <w:rsid w:val="00DB5195"/>
    <w:rsid w:val="00DB51C4"/>
    <w:rsid w:val="00DB52C1"/>
    <w:rsid w:val="00DB553A"/>
    <w:rsid w:val="00DB591A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DBB"/>
    <w:rsid w:val="00DB6F11"/>
    <w:rsid w:val="00DB7038"/>
    <w:rsid w:val="00DB708A"/>
    <w:rsid w:val="00DB7110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3FC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7BD"/>
    <w:rsid w:val="00DC58CB"/>
    <w:rsid w:val="00DC5B87"/>
    <w:rsid w:val="00DC5C55"/>
    <w:rsid w:val="00DC5ECD"/>
    <w:rsid w:val="00DC5FAC"/>
    <w:rsid w:val="00DC608F"/>
    <w:rsid w:val="00DC61C9"/>
    <w:rsid w:val="00DC61F7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5AC"/>
    <w:rsid w:val="00DC75F1"/>
    <w:rsid w:val="00DC765E"/>
    <w:rsid w:val="00DC7705"/>
    <w:rsid w:val="00DC792A"/>
    <w:rsid w:val="00DC7F39"/>
    <w:rsid w:val="00DC7F6D"/>
    <w:rsid w:val="00DD01B1"/>
    <w:rsid w:val="00DD01CB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B14"/>
    <w:rsid w:val="00DD1C48"/>
    <w:rsid w:val="00DD1DCA"/>
    <w:rsid w:val="00DD1E95"/>
    <w:rsid w:val="00DD206E"/>
    <w:rsid w:val="00DD23D4"/>
    <w:rsid w:val="00DD2517"/>
    <w:rsid w:val="00DD274D"/>
    <w:rsid w:val="00DD2993"/>
    <w:rsid w:val="00DD2C0D"/>
    <w:rsid w:val="00DD2FD6"/>
    <w:rsid w:val="00DD35AC"/>
    <w:rsid w:val="00DD36FE"/>
    <w:rsid w:val="00DD3757"/>
    <w:rsid w:val="00DD3875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3AB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14E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B13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3D4C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5DE7"/>
    <w:rsid w:val="00E05EE2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4FC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25F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DD0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BE5"/>
    <w:rsid w:val="00E33C4A"/>
    <w:rsid w:val="00E33CB1"/>
    <w:rsid w:val="00E33E26"/>
    <w:rsid w:val="00E33EFD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79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CC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526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DB2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D"/>
    <w:rsid w:val="00E45D4F"/>
    <w:rsid w:val="00E45D6A"/>
    <w:rsid w:val="00E45D82"/>
    <w:rsid w:val="00E45EF8"/>
    <w:rsid w:val="00E460B7"/>
    <w:rsid w:val="00E46310"/>
    <w:rsid w:val="00E464C2"/>
    <w:rsid w:val="00E4697C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DB6"/>
    <w:rsid w:val="00E50E5C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47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C7B"/>
    <w:rsid w:val="00E61E3F"/>
    <w:rsid w:val="00E6226A"/>
    <w:rsid w:val="00E6230E"/>
    <w:rsid w:val="00E6239F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C6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4CD"/>
    <w:rsid w:val="00E7258F"/>
    <w:rsid w:val="00E726DD"/>
    <w:rsid w:val="00E727DF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28A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BB9"/>
    <w:rsid w:val="00E80C0A"/>
    <w:rsid w:val="00E80C3B"/>
    <w:rsid w:val="00E80D31"/>
    <w:rsid w:val="00E80DF5"/>
    <w:rsid w:val="00E80E59"/>
    <w:rsid w:val="00E80F96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87"/>
    <w:rsid w:val="00E825D6"/>
    <w:rsid w:val="00E82783"/>
    <w:rsid w:val="00E828C1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914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260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9D"/>
    <w:rsid w:val="00E92CF4"/>
    <w:rsid w:val="00E93301"/>
    <w:rsid w:val="00E933B4"/>
    <w:rsid w:val="00E9345F"/>
    <w:rsid w:val="00E934BD"/>
    <w:rsid w:val="00E9353F"/>
    <w:rsid w:val="00E93B84"/>
    <w:rsid w:val="00E93BB7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778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74A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7D6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5A8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71"/>
    <w:rsid w:val="00EB3A8A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241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2C02"/>
    <w:rsid w:val="00EC3235"/>
    <w:rsid w:val="00EC3448"/>
    <w:rsid w:val="00EC35D6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A8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426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39C"/>
    <w:rsid w:val="00EE049B"/>
    <w:rsid w:val="00EE06F7"/>
    <w:rsid w:val="00EE08F7"/>
    <w:rsid w:val="00EE09EB"/>
    <w:rsid w:val="00EE0DBE"/>
    <w:rsid w:val="00EE0E52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40F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398"/>
    <w:rsid w:val="00EF2443"/>
    <w:rsid w:val="00EF27C9"/>
    <w:rsid w:val="00EF29DA"/>
    <w:rsid w:val="00EF2A06"/>
    <w:rsid w:val="00EF2AD3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6CB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90E"/>
    <w:rsid w:val="00EF5AED"/>
    <w:rsid w:val="00EF5C5E"/>
    <w:rsid w:val="00EF5DED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EC4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98A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B82"/>
    <w:rsid w:val="00F03DBA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1A4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1FB8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C1A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5D2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AA"/>
    <w:rsid w:val="00F234F8"/>
    <w:rsid w:val="00F23511"/>
    <w:rsid w:val="00F2354A"/>
    <w:rsid w:val="00F235EF"/>
    <w:rsid w:val="00F239CD"/>
    <w:rsid w:val="00F23C15"/>
    <w:rsid w:val="00F23C98"/>
    <w:rsid w:val="00F23FF1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6D3"/>
    <w:rsid w:val="00F41773"/>
    <w:rsid w:val="00F41847"/>
    <w:rsid w:val="00F41869"/>
    <w:rsid w:val="00F418B0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10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7E"/>
    <w:rsid w:val="00F51D9A"/>
    <w:rsid w:val="00F51E9D"/>
    <w:rsid w:val="00F5206F"/>
    <w:rsid w:val="00F520FD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BDE"/>
    <w:rsid w:val="00F55EF3"/>
    <w:rsid w:val="00F55FF4"/>
    <w:rsid w:val="00F5605F"/>
    <w:rsid w:val="00F56160"/>
    <w:rsid w:val="00F561E0"/>
    <w:rsid w:val="00F56383"/>
    <w:rsid w:val="00F56507"/>
    <w:rsid w:val="00F565B4"/>
    <w:rsid w:val="00F5663D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2E05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0F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3C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A85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4F1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CB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AA7"/>
    <w:rsid w:val="00F92DF1"/>
    <w:rsid w:val="00F92E63"/>
    <w:rsid w:val="00F92EEB"/>
    <w:rsid w:val="00F92EEE"/>
    <w:rsid w:val="00F92FB4"/>
    <w:rsid w:val="00F9309F"/>
    <w:rsid w:val="00F930CF"/>
    <w:rsid w:val="00F933FC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28F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00"/>
    <w:rsid w:val="00FA0957"/>
    <w:rsid w:val="00FA0D2C"/>
    <w:rsid w:val="00FA104B"/>
    <w:rsid w:val="00FA10A6"/>
    <w:rsid w:val="00FA1102"/>
    <w:rsid w:val="00FA11AF"/>
    <w:rsid w:val="00FA1201"/>
    <w:rsid w:val="00FA12D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87"/>
    <w:rsid w:val="00FA49A0"/>
    <w:rsid w:val="00FA4B0D"/>
    <w:rsid w:val="00FA4CEA"/>
    <w:rsid w:val="00FA4F39"/>
    <w:rsid w:val="00FA4FE2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AD6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689"/>
    <w:rsid w:val="00FC2705"/>
    <w:rsid w:val="00FC2862"/>
    <w:rsid w:val="00FC298E"/>
    <w:rsid w:val="00FC2A47"/>
    <w:rsid w:val="00FC2BFC"/>
    <w:rsid w:val="00FC2C49"/>
    <w:rsid w:val="00FC2F6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CE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09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C3C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2F1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8E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3E01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329"/>
    <w:rsid w:val="00FF7499"/>
    <w:rsid w:val="00FF7677"/>
    <w:rsid w:val="00FF76B5"/>
    <w:rsid w:val="00FF7739"/>
    <w:rsid w:val="00FF782D"/>
    <w:rsid w:val="00FF7866"/>
    <w:rsid w:val="00FF789E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251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1f0f205abc90169906a443e00e5628b2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7671bd9aa95aba9f2bee630636a8dd8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FB302-8BAD-4146-A749-718F890F7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18</Pages>
  <Words>4009</Words>
  <Characters>22855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2026-02-04T16:21:00Z</cp:lastPrinted>
  <dcterms:created xsi:type="dcterms:W3CDTF">2026-02-12T09:19:00Z</dcterms:created>
  <dcterms:modified xsi:type="dcterms:W3CDTF">2026-02-12T09:19:00Z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