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269"/>
        <w:gridCol w:w="8070"/>
      </w:tblGrid>
      <w:tr w:rsidR="00CD518D" w:rsidRPr="000F5DD3" w14:paraId="67C3BFF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013091B" w14:textId="77777777" w:rsidR="00014212" w:rsidRPr="000F5DD3" w:rsidRDefault="00DA0A21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F55EC1" w:rsidRPr="000F5DD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014212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5512089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6459E56F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D518D" w:rsidRPr="000F5DD3" w14:paraId="3BB3BD9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BA87578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F5768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9B91051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14212" w:rsidRPr="000F5DD3" w14:paraId="76E56B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97DB667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6CB781D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CBE38D" w14:textId="77777777" w:rsidR="00014212" w:rsidRPr="000F5DD3" w:rsidRDefault="0079617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ข้อมูล</w:t>
            </w:r>
            <w:r w:rsidR="00014212"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ทั่วไป</w:t>
            </w:r>
          </w:p>
        </w:tc>
      </w:tr>
      <w:tr w:rsidR="00014212" w:rsidRPr="000F5DD3" w14:paraId="52630A5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A4A4D83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F8C73AD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A3EB2EC" w14:textId="77777777" w:rsidR="00014212" w:rsidRPr="000F5DD3" w:rsidRDefault="0001421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</w:p>
        </w:tc>
      </w:tr>
      <w:tr w:rsidR="0042299F" w:rsidRPr="000F5DD3" w14:paraId="3483C5FB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0F85C428" w14:textId="23B25613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19C2EE8D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66465DA7" w14:textId="11D45A69" w:rsidR="0042299F" w:rsidRPr="000A7058" w:rsidRDefault="0042299F" w:rsidP="0042299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42299F" w:rsidRPr="000F5DD3" w14:paraId="069AB95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FE75FC0" w14:textId="0B9CEF3F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A5146C7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B152E36" w14:textId="1A9D1EA0" w:rsidR="0042299F" w:rsidRPr="000F5DD3" w:rsidRDefault="0042299F" w:rsidP="0042299F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42299F" w:rsidRPr="000F5DD3" w14:paraId="08C695A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C904FCC" w14:textId="1E9308C9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75214B0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2F053AA" w14:textId="18ACA79C" w:rsidR="0042299F" w:rsidRPr="000F5DD3" w:rsidRDefault="0042299F" w:rsidP="0042299F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2299F" w:rsidRPr="000F5DD3" w14:paraId="47E38C2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E5A16D" w14:textId="09C4CE64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86ED8A5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F7A0A22" w14:textId="32A6CA17" w:rsidR="0042299F" w:rsidRPr="000F5DD3" w:rsidRDefault="0042299F" w:rsidP="0042299F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42299F" w:rsidRPr="000F5DD3" w14:paraId="7621A8D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567C291" w14:textId="5E2E9979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8A01688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8D41C9" w14:textId="43A39398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4229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42299F" w:rsidRPr="000F5DD3" w14:paraId="59C66D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045629E1" w14:textId="3CC28F8F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78914905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8AB2C11" w14:textId="756213BE" w:rsidR="0042299F" w:rsidRPr="000F5DD3" w:rsidRDefault="0042299F" w:rsidP="0042299F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42299F" w:rsidRPr="000F5DD3" w14:paraId="67DAC81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1A93F7B" w14:textId="0F0A45F5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4F535B8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E1A73D6" w14:textId="4E9C64F2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42299F" w:rsidRPr="000F5DD3" w14:paraId="6B2B803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3ACAAF" w14:textId="182A75CA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1D7E7B7C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8540AB5" w14:textId="60D97ABE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สัญญาเช่า</w:t>
            </w:r>
          </w:p>
        </w:tc>
      </w:tr>
      <w:tr w:rsidR="0042299F" w:rsidRPr="000F5DD3" w14:paraId="247EB5D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EE3B717" w14:textId="2FF5792F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00F3F534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A128B82" w14:textId="1246BB45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หนี้สินที่มีภาระดอกเบี้ย</w:t>
            </w:r>
          </w:p>
        </w:tc>
      </w:tr>
      <w:tr w:rsidR="0042299F" w:rsidRPr="000F5DD3" w14:paraId="60E154F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C140178" w14:textId="7736DFC1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16892570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6DE470" w14:textId="3E8AFD4A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2299F" w:rsidRPr="000F5DD3" w14:paraId="4C711F3B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F869497" w14:textId="0F32ED98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28FF2DD6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608E416F" w14:textId="7523D4B3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ประมาณการหนี้สิน</w:t>
            </w:r>
          </w:p>
        </w:tc>
      </w:tr>
      <w:tr w:rsidR="0042299F" w:rsidRPr="000F5DD3" w14:paraId="50BE62E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6295EAED" w14:textId="2FD1AB13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2C626A81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9C99A0" w14:textId="7AA3C88A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ทุนเรือนหุ้น</w:t>
            </w:r>
          </w:p>
        </w:tc>
      </w:tr>
      <w:tr w:rsidR="0042299F" w:rsidRPr="000F5DD3" w14:paraId="4CEDE4E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C80775" w14:textId="199CBCFD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56D2D1FE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CEE9D8" w14:textId="78515D86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สำรองตามกฎหมาย</w:t>
            </w:r>
          </w:p>
        </w:tc>
      </w:tr>
      <w:tr w:rsidR="0042299F" w:rsidRPr="000F5DD3" w14:paraId="7965BD7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D72444F" w14:textId="2D0AFB85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03B369DD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4F0EAA0" w14:textId="647DE692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2299F" w:rsidRPr="000F5DD3" w14:paraId="1CDE8E3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37CA369" w14:textId="195FED58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1F95C678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FEB9C78" w14:textId="4D0369D9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2299F" w:rsidRPr="000F5DD3" w14:paraId="0EC1AEB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2240B1" w14:textId="1020FC26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7018A4A2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C70CEFD" w14:textId="17007882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ค่าใช้จ่ายตาม</w:t>
            </w:r>
            <w:r>
              <w:rPr>
                <w:rFonts w:asciiTheme="majorBidi" w:hAnsiTheme="majorBidi" w:cstheme="majorBidi" w:hint="cs"/>
                <w:b w:val="0"/>
                <w:bCs w:val="0"/>
                <w:szCs w:val="30"/>
                <w:cs/>
              </w:rPr>
              <w:t>ธรรมชาติ</w:t>
            </w:r>
          </w:p>
        </w:tc>
      </w:tr>
      <w:tr w:rsidR="00CD518D" w:rsidRPr="000F5DD3" w14:paraId="6C76F40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7590849" w14:textId="5C75F39A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9FB5E1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3115F04" w14:textId="081BE26E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rtl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ภาษีเงินได้</w:t>
            </w:r>
          </w:p>
        </w:tc>
      </w:tr>
      <w:tr w:rsidR="00CD518D" w:rsidRPr="000F5DD3" w14:paraId="3A9251D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7D30CD" w14:textId="340F44D2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C5E40B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05CA3CFC" w14:textId="30CA4937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กำไรต่อหุ้นขั้นพื้นฐาน</w:t>
            </w: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</w:rPr>
              <w:t xml:space="preserve">                     </w:t>
            </w:r>
          </w:p>
        </w:tc>
      </w:tr>
      <w:tr w:rsidR="00CD518D" w:rsidRPr="000F5DD3" w14:paraId="5EDB03A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A5B353F" w14:textId="48CFF904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1680F0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25D42DD" w14:textId="5B677FBF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เงินปันผล</w:t>
            </w:r>
          </w:p>
        </w:tc>
      </w:tr>
      <w:tr w:rsidR="00CD518D" w:rsidRPr="000F5DD3" w14:paraId="0B83B72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328290A" w14:textId="6D90E84A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6BB126B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1BE45AC" w14:textId="2C9CA824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เครื่องมือทางการเงิน</w:t>
            </w:r>
          </w:p>
        </w:tc>
      </w:tr>
      <w:tr w:rsidR="00CD518D" w:rsidRPr="000F5DD3" w14:paraId="2412173E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716C4BC" w14:textId="6B2C56EA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865184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7EF1FA09" w14:textId="10EB3A2F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การบริหารจัดการทุน</w:t>
            </w: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</w:rPr>
              <w:t xml:space="preserve">  </w:t>
            </w:r>
          </w:p>
        </w:tc>
      </w:tr>
      <w:tr w:rsidR="0042299F" w:rsidRPr="000F5DD3" w14:paraId="6BF0A60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512759F" w14:textId="1F0F4EEA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373546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3103701C" w14:textId="2B23CD08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299F" w:rsidRPr="000F5DD3" w14:paraId="3D92ECE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A1F56A8" w14:textId="29531CE2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C3056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8E7541E" w14:textId="177D68FA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42299F" w:rsidRPr="000F5DD3" w14:paraId="41E047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97F466" w14:textId="2F7810D6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7BEA8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AA9DF16" w14:textId="2A5513DB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2299F" w:rsidRPr="000F5DD3" w14:paraId="40BDF39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42B8FC5" w14:textId="72D9ADD9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6374811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1D4834D" w14:textId="7F97A2CC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2299F" w:rsidRPr="000F5DD3" w14:paraId="3106FF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237DBA6" w14:textId="23EF64DB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F254AF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2A78E32" w14:textId="774D6710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2299F" w:rsidRPr="000F5DD3" w14:paraId="1F311AB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063A33" w14:textId="6C8EA298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F37A69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ABFDB6" w14:textId="0093E4B9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2299F" w:rsidRPr="000F5DD3" w14:paraId="30A1B48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74D08C" w14:textId="4C2C8083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177BB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C0B17ED" w14:textId="42ED1458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2299F" w:rsidRPr="000F5DD3" w14:paraId="74B337DD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697087D" w14:textId="53395D4C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2D89C4" w14:textId="77777777" w:rsidR="0042299F" w:rsidRPr="000F5DD3" w:rsidRDefault="0042299F" w:rsidP="0042299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0D0ADC54" w14:textId="79AF7592" w:rsidR="0042299F" w:rsidRPr="000F5DD3" w:rsidRDefault="0042299F" w:rsidP="0042299F">
            <w:pPr>
              <w:pStyle w:val="Heading1"/>
              <w:numPr>
                <w:ilvl w:val="0"/>
                <w:numId w:val="0"/>
              </w:numPr>
              <w:ind w:left="540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</w:tbl>
    <w:p w14:paraId="48D85204" w14:textId="77777777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br w:type="page"/>
      </w: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CF4948" w14:textId="77777777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B233B" w14:textId="5D5B4FC0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314A8" w:rsidRPr="000F5DD3">
        <w:rPr>
          <w:rFonts w:asciiTheme="majorBidi" w:hAnsiTheme="majorBidi" w:cstheme="majorBidi"/>
          <w:sz w:val="30"/>
          <w:szCs w:val="30"/>
          <w:cs/>
        </w:rPr>
        <w:t>นี้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0F5DD3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0F5DD3">
        <w:rPr>
          <w:rFonts w:asciiTheme="majorBidi" w:hAnsiTheme="majorBidi" w:cstheme="majorBidi"/>
          <w:sz w:val="30"/>
          <w:szCs w:val="30"/>
          <w:cs/>
        </w:rPr>
        <w:t>คณะ</w:t>
      </w:r>
      <w:r w:rsidRPr="000F5DD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0F5DD3">
        <w:rPr>
          <w:rFonts w:asciiTheme="majorBidi" w:hAnsiTheme="majorBidi" w:cstheme="majorBidi"/>
          <w:sz w:val="30"/>
          <w:szCs w:val="30"/>
          <w:cs/>
        </w:rPr>
        <w:t>เ</w:t>
      </w:r>
      <w:r w:rsidRPr="000F5DD3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774627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62528D">
        <w:rPr>
          <w:rFonts w:asciiTheme="majorBidi" w:hAnsiTheme="majorBidi" w:cstheme="majorBidi"/>
          <w:sz w:val="30"/>
          <w:szCs w:val="30"/>
        </w:rPr>
        <w:t>24</w:t>
      </w:r>
      <w:r w:rsidR="00774627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0E3DB8"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A6F45">
        <w:rPr>
          <w:rFonts w:asciiTheme="majorBidi" w:hAnsiTheme="majorBidi" w:cstheme="majorBidi"/>
          <w:sz w:val="30"/>
          <w:szCs w:val="30"/>
        </w:rPr>
        <w:t>256</w:t>
      </w:r>
      <w:r w:rsidR="00EF6A06">
        <w:rPr>
          <w:rFonts w:asciiTheme="majorBidi" w:hAnsiTheme="majorBidi" w:cstheme="majorBidi"/>
          <w:sz w:val="30"/>
          <w:szCs w:val="30"/>
        </w:rPr>
        <w:t>9</w:t>
      </w:r>
    </w:p>
    <w:p w14:paraId="6BC33A44" w14:textId="77777777" w:rsidR="00014212" w:rsidRPr="000F5DD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B9F2682" w14:textId="77777777" w:rsidR="00014212" w:rsidRPr="000F5DD3" w:rsidRDefault="009769AA" w:rsidP="004E0E01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ข้อมูล</w:t>
      </w:r>
      <w:r w:rsidR="00014212" w:rsidRPr="000F5DD3">
        <w:rPr>
          <w:rFonts w:asciiTheme="majorBidi" w:hAnsiTheme="majorBidi" w:cstheme="majorBidi"/>
          <w:szCs w:val="30"/>
          <w:cs/>
        </w:rPr>
        <w:t>ทั่วไป</w:t>
      </w:r>
    </w:p>
    <w:p w14:paraId="639520F7" w14:textId="77777777" w:rsidR="00014212" w:rsidRPr="000F5DD3" w:rsidRDefault="00014212" w:rsidP="00EB6969">
      <w:pPr>
        <w:pStyle w:val="NoSpacing"/>
        <w:rPr>
          <w:rFonts w:asciiTheme="majorBidi" w:hAnsiTheme="majorBidi" w:cstheme="majorBidi"/>
        </w:rPr>
      </w:pPr>
    </w:p>
    <w:p w14:paraId="6B1E9877" w14:textId="77777777" w:rsidR="00014212" w:rsidRPr="000F5DD3" w:rsidRDefault="00014212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บริษัท ทรอปิคอลแคนนิ่ง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0F5DD3">
        <w:rPr>
          <w:rFonts w:asciiTheme="majorBidi" w:hAnsiTheme="majorBidi" w:cstheme="majorBidi"/>
          <w:sz w:val="30"/>
          <w:szCs w:val="30"/>
        </w:rPr>
        <w:t>) “</w:t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F5DD3">
        <w:rPr>
          <w:rFonts w:asciiTheme="majorBidi" w:hAnsiTheme="majorBidi" w:cstheme="majorBidi"/>
          <w:sz w:val="30"/>
          <w:szCs w:val="30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0F5DD3">
        <w:rPr>
          <w:rFonts w:asciiTheme="majorBidi" w:hAnsiTheme="majorBidi" w:cstheme="majorBidi"/>
          <w:sz w:val="30"/>
          <w:szCs w:val="30"/>
          <w:cs/>
        </w:rPr>
        <w:t>ทย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</w:t>
      </w:r>
      <w:r w:rsidR="006934DA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="008859F5" w:rsidRPr="000F5DD3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จดทะเบียนกับตลาดหลักทรัพย์แห่งประเทศไทยเมื่อปี </w:t>
      </w:r>
      <w:r w:rsidR="008859F5" w:rsidRPr="000F5DD3">
        <w:rPr>
          <w:rFonts w:asciiTheme="majorBidi" w:hAnsiTheme="majorBidi" w:cstheme="majorBidi"/>
          <w:sz w:val="30"/>
          <w:szCs w:val="30"/>
        </w:rPr>
        <w:t xml:space="preserve">2533 </w:t>
      </w:r>
      <w:r w:rsidR="0066466C" w:rsidRPr="000F5DD3">
        <w:rPr>
          <w:rFonts w:asciiTheme="majorBidi" w:hAnsiTheme="majorBidi" w:cstheme="majorBidi"/>
          <w:sz w:val="30"/>
          <w:szCs w:val="30"/>
          <w:cs/>
        </w:rPr>
        <w:t>โดย</w:t>
      </w:r>
      <w:r w:rsidR="00D2559E" w:rsidRPr="000F5DD3">
        <w:rPr>
          <w:rFonts w:asciiTheme="majorBidi" w:hAnsiTheme="majorBidi" w:cstheme="majorBidi"/>
          <w:sz w:val="30"/>
          <w:szCs w:val="30"/>
          <w:cs/>
        </w:rPr>
        <w:t>มี</w:t>
      </w:r>
      <w:r w:rsidR="0070254A" w:rsidRPr="000F5DD3">
        <w:rPr>
          <w:rFonts w:asciiTheme="majorBidi" w:hAnsiTheme="majorBidi" w:cstheme="majorBidi"/>
          <w:sz w:val="30"/>
          <w:szCs w:val="30"/>
          <w:cs/>
        </w:rPr>
        <w:t>ที่</w:t>
      </w:r>
      <w:r w:rsidRPr="000F5DD3">
        <w:rPr>
          <w:rFonts w:asciiTheme="majorBidi" w:hAnsiTheme="majorBidi" w:cstheme="majorBidi"/>
          <w:sz w:val="30"/>
          <w:szCs w:val="30"/>
          <w:cs/>
        </w:rPr>
        <w:t>อยู่จดทะเบียน</w:t>
      </w:r>
      <w:r w:rsidR="0066466C" w:rsidRPr="000F5DD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D3450" w:rsidRPr="000F5DD3">
        <w:rPr>
          <w:rFonts w:asciiTheme="majorBidi" w:hAnsiTheme="majorBidi" w:cstheme="majorBidi"/>
          <w:sz w:val="30"/>
          <w:szCs w:val="30"/>
        </w:rPr>
        <w:t>1/1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CD3450" w:rsidRPr="000F5DD3">
        <w:rPr>
          <w:rFonts w:asciiTheme="majorBidi" w:hAnsiTheme="majorBidi" w:cstheme="majorBidi"/>
          <w:sz w:val="30"/>
          <w:szCs w:val="30"/>
        </w:rPr>
        <w:t>2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0F5DD3">
        <w:rPr>
          <w:rFonts w:asciiTheme="majorBidi" w:hAnsiTheme="majorBidi" w:cstheme="majorBidi"/>
          <w:sz w:val="30"/>
          <w:szCs w:val="30"/>
        </w:rPr>
        <w:t>90110</w:t>
      </w:r>
      <w:r w:rsidR="00B36B04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0FCC0D49" w14:textId="77777777" w:rsidR="00B314A8" w:rsidRPr="000F5DD3" w:rsidRDefault="00B314A8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66D55" w14:textId="01853DA1" w:rsidR="00B314A8" w:rsidRPr="00E15F8C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94005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</w:t>
      </w:r>
      <w:r w:rsidR="002B5725" w:rsidRPr="00094005">
        <w:rPr>
          <w:rFonts w:asciiTheme="majorBidi" w:hAnsiTheme="majorBidi" w:cstheme="majorBidi"/>
          <w:spacing w:val="-6"/>
          <w:sz w:val="30"/>
          <w:szCs w:val="30"/>
          <w:cs/>
        </w:rPr>
        <w:t>่ในระหว่างปีได้แก่ นาย</w:t>
      </w:r>
      <w:r w:rsidR="008B16EB" w:rsidRPr="0009400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B5725" w:rsidRPr="00094005">
        <w:rPr>
          <w:rFonts w:asciiTheme="majorBidi" w:hAnsiTheme="majorBidi" w:cstheme="majorBidi"/>
          <w:spacing w:val="-6"/>
          <w:sz w:val="30"/>
          <w:szCs w:val="30"/>
          <w:cs/>
        </w:rPr>
        <w:t>ตัน บุน ปิ</w:t>
      </w:r>
      <w:r w:rsidRPr="00094005">
        <w:rPr>
          <w:rFonts w:asciiTheme="majorBidi" w:hAnsiTheme="majorBidi" w:cstheme="majorBidi"/>
          <w:spacing w:val="-6"/>
          <w:sz w:val="30"/>
          <w:szCs w:val="30"/>
          <w:cs/>
        </w:rPr>
        <w:t xml:space="preserve">น (ถือหุ้นร้อยละ </w:t>
      </w:r>
      <w:r w:rsidR="00CD3450" w:rsidRPr="00094005">
        <w:rPr>
          <w:rFonts w:asciiTheme="majorBidi" w:hAnsiTheme="majorBidi" w:cstheme="majorBidi"/>
          <w:spacing w:val="-6"/>
          <w:sz w:val="30"/>
          <w:szCs w:val="30"/>
        </w:rPr>
        <w:t>24.6</w:t>
      </w:r>
      <w:r w:rsidRPr="00094005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และนายตัน เซา ปอ (ถือหุ้นร้อยละ 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</w:rPr>
        <w:t>13.6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73D181E" w14:textId="77777777" w:rsidR="00014212" w:rsidRPr="000F5DD3" w:rsidRDefault="00014212" w:rsidP="00EB6969">
      <w:pPr>
        <w:pStyle w:val="NoSpacing"/>
        <w:rPr>
          <w:rFonts w:asciiTheme="majorBidi" w:hAnsiTheme="majorBidi" w:cstheme="majorBidi"/>
        </w:rPr>
      </w:pPr>
    </w:p>
    <w:p w14:paraId="3DD30041" w14:textId="3068DB86" w:rsidR="002756E2" w:rsidRPr="000F5DD3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0F5DD3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="00436F4F" w:rsidRPr="000F5DD3">
        <w:rPr>
          <w:rFonts w:asciiTheme="majorBidi" w:hAnsiTheme="majorBidi" w:cstheme="majorBidi"/>
          <w:sz w:val="30"/>
          <w:szCs w:val="30"/>
          <w:cs/>
        </w:rPr>
        <w:t>อาหารทะเลบรรจุกระป๋อง</w:t>
      </w:r>
      <w:r w:rsidR="0015620C" w:rsidRPr="000F5DD3">
        <w:rPr>
          <w:rFonts w:asciiTheme="majorBidi" w:hAnsiTheme="majorBidi" w:cstheme="majorBidi"/>
          <w:sz w:val="30"/>
          <w:szCs w:val="30"/>
          <w:cs/>
        </w:rPr>
        <w:t>และบรรจุซอง</w:t>
      </w:r>
      <w:r w:rsidR="00C67873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885BD6" w:rsidRPr="000F5DD3">
        <w:rPr>
          <w:rFonts w:asciiTheme="majorBidi" w:hAnsiTheme="majorBidi" w:cstheme="majorBidi"/>
          <w:sz w:val="30"/>
          <w:szCs w:val="30"/>
          <w:cs/>
        </w:rPr>
        <w:t>โดย</w:t>
      </w:r>
      <w:r w:rsidRPr="000F5DD3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7873DC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1067E"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="0091067E"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A6F45">
        <w:rPr>
          <w:rFonts w:asciiTheme="majorBidi" w:hAnsiTheme="majorBidi" w:cstheme="majorBidi"/>
          <w:sz w:val="30"/>
          <w:szCs w:val="30"/>
        </w:rPr>
        <w:t>256</w:t>
      </w:r>
      <w:r w:rsidR="00EF6A06">
        <w:rPr>
          <w:rFonts w:asciiTheme="majorBidi" w:hAnsiTheme="majorBidi" w:cstheme="majorBidi"/>
          <w:sz w:val="30"/>
          <w:szCs w:val="30"/>
        </w:rPr>
        <w:t>8</w:t>
      </w:r>
      <w:r w:rsidR="003041E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3041E9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A6F45">
        <w:rPr>
          <w:rFonts w:asciiTheme="majorBidi" w:hAnsiTheme="majorBidi" w:cstheme="majorBidi"/>
          <w:sz w:val="30"/>
          <w:szCs w:val="30"/>
        </w:rPr>
        <w:t>256</w:t>
      </w:r>
      <w:r w:rsidR="00EF6A06">
        <w:rPr>
          <w:rFonts w:asciiTheme="majorBidi" w:hAnsiTheme="majorBidi" w:cstheme="majorBidi"/>
          <w:sz w:val="30"/>
          <w:szCs w:val="30"/>
        </w:rPr>
        <w:t>7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9113E" w:rsidRPr="000F5DD3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0B5D40">
        <w:rPr>
          <w:rFonts w:asciiTheme="majorBidi" w:hAnsiTheme="majorBidi" w:cstheme="majorBidi"/>
          <w:sz w:val="30"/>
          <w:szCs w:val="30"/>
        </w:rPr>
        <w:t>7</w:t>
      </w:r>
    </w:p>
    <w:p w14:paraId="62BD90C8" w14:textId="77777777" w:rsidR="00F17282" w:rsidRPr="000F5DD3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683A53" w14:textId="77777777" w:rsidR="00014212" w:rsidRPr="000F5DD3" w:rsidRDefault="009769AA" w:rsidP="004E0E01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เกณฑ์</w:t>
      </w:r>
      <w:r w:rsidR="00014212" w:rsidRPr="000F5DD3">
        <w:rPr>
          <w:rFonts w:asciiTheme="majorBidi" w:hAnsiTheme="majorBidi" w:cstheme="majorBidi"/>
          <w:szCs w:val="30"/>
          <w:cs/>
        </w:rPr>
        <w:t>การจัดทำงบการเงิน</w:t>
      </w:r>
    </w:p>
    <w:p w14:paraId="3FA1C090" w14:textId="77777777" w:rsidR="008D5EFE" w:rsidRPr="000F5DD3" w:rsidRDefault="008D5EFE" w:rsidP="0047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B6518B9" w14:textId="215D3344" w:rsidR="00B66DCC" w:rsidRPr="000F5DD3" w:rsidRDefault="00C50B57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6934DA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813682" w:rsidRPr="000F5DD3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="0047030E" w:rsidRPr="000F5DD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072504B" w14:textId="21837446" w:rsidR="00F560DE" w:rsidRPr="000F5DD3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89D14" w14:textId="4D401A3F" w:rsidR="00432FCB" w:rsidRPr="000F5DD3" w:rsidRDefault="00420B4B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0BBB">
        <w:rPr>
          <w:rFonts w:asciiTheme="majorBidi" w:hAnsiTheme="majorBidi" w:cstheme="majorBidi" w:hint="cs"/>
          <w:sz w:val="30"/>
          <w:szCs w:val="30"/>
          <w:cs/>
        </w:rPr>
        <w:t>ใ</w:t>
      </w:r>
      <w:r w:rsidR="0047030E" w:rsidRPr="00340BBB">
        <w:rPr>
          <w:rFonts w:asciiTheme="majorBidi" w:hAnsiTheme="majorBidi" w:cstheme="majorBidi"/>
          <w:sz w:val="30"/>
          <w:szCs w:val="30"/>
          <w:cs/>
        </w:rPr>
        <w:t>นการ</w:t>
      </w:r>
      <w:r w:rsidR="0047030E" w:rsidRPr="000F5DD3">
        <w:rPr>
          <w:rFonts w:asciiTheme="majorBidi" w:hAnsiTheme="majorBidi" w:cstheme="majorBidi"/>
          <w:sz w:val="30"/>
          <w:szCs w:val="30"/>
          <w:cs/>
        </w:rPr>
        <w:t>จัดทำงบการเงินให้เป็นไปตามมาตรฐานการรายงานทางการเงิน ผู้บริหารใช้วิจารณญาณ</w:t>
      </w:r>
      <w:r w:rsidR="0047030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47030E" w:rsidRPr="000F5DD3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A89F86" w14:textId="7DA24536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61ACF" w14:textId="7D7F4A24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C4A35" w14:textId="64C781EF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08DE2" w14:textId="5FDFEBB2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1E847" w14:textId="4318B2C0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D66B4" w14:textId="77777777" w:rsidR="00A54ED1" w:rsidRPr="003358C0" w:rsidRDefault="00A54ED1" w:rsidP="00990AE5">
      <w:pPr>
        <w:rPr>
          <w:sz w:val="28"/>
          <w:szCs w:val="28"/>
        </w:rPr>
      </w:pPr>
    </w:p>
    <w:p w14:paraId="578FF260" w14:textId="04469B81" w:rsidR="00F200E4" w:rsidRPr="000F5DD3" w:rsidRDefault="007245B0" w:rsidP="00123469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บุคคลหรือกิจการที่เกี่ยวข้องกัน</w:t>
      </w:r>
    </w:p>
    <w:p w14:paraId="485239F8" w14:textId="71E38548" w:rsidR="00F200E4" w:rsidRPr="003358C0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1A27EED4" w14:textId="3024FF9F" w:rsidR="00BB2247" w:rsidRPr="000F5DD3" w:rsidRDefault="00BB2247" w:rsidP="00BB22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5371DDA" w14:textId="77777777" w:rsidR="008062EF" w:rsidRPr="000F5DD3" w:rsidRDefault="008062EF" w:rsidP="00BC0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1586CAEB" w14:textId="4036086B" w:rsidR="00F200E4" w:rsidRPr="000F5DD3" w:rsidRDefault="008F2689" w:rsidP="00DE1E6C">
      <w:pPr>
        <w:spacing w:line="240" w:lineRule="auto"/>
        <w:ind w:left="518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00F88" w:rsidRPr="000F5DD3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="00327019"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A3FEA">
        <w:rPr>
          <w:rFonts w:asciiTheme="majorBidi" w:hAnsiTheme="majorBidi" w:cstheme="majorBidi"/>
          <w:bCs/>
          <w:sz w:val="30"/>
          <w:szCs w:val="30"/>
        </w:rPr>
        <w:t>7</w:t>
      </w:r>
      <w:r w:rsidR="00327019" w:rsidRPr="000F5DD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51A9A" w:rsidRPr="000F5DD3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F200E4" w:rsidRPr="000F5DD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F235B75" w14:textId="77777777" w:rsidR="00F200E4" w:rsidRPr="000F5DD3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171" w:type="dxa"/>
        <w:tblInd w:w="432" w:type="dxa"/>
        <w:tblLook w:val="01E0" w:firstRow="1" w:lastRow="1" w:firstColumn="1" w:lastColumn="1" w:noHBand="0" w:noVBand="0"/>
      </w:tblPr>
      <w:tblGrid>
        <w:gridCol w:w="4286"/>
        <w:gridCol w:w="1429"/>
        <w:gridCol w:w="3456"/>
      </w:tblGrid>
      <w:tr w:rsidR="00A42E54" w:rsidRPr="000F5DD3" w14:paraId="6A7BD1B3" w14:textId="77777777" w:rsidTr="007053E4">
        <w:trPr>
          <w:tblHeader/>
        </w:trPr>
        <w:tc>
          <w:tcPr>
            <w:tcW w:w="4286" w:type="dxa"/>
          </w:tcPr>
          <w:p w14:paraId="3A787949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9" w:type="dxa"/>
          </w:tcPr>
          <w:p w14:paraId="3AD1C102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56" w:type="dxa"/>
          </w:tcPr>
          <w:p w14:paraId="1BE63B40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0F5DD3" w14:paraId="245DFBA1" w14:textId="77777777" w:rsidTr="007053E4">
        <w:trPr>
          <w:tblHeader/>
        </w:trPr>
        <w:tc>
          <w:tcPr>
            <w:tcW w:w="4286" w:type="dxa"/>
          </w:tcPr>
          <w:p w14:paraId="2B28BCDC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E20EED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56" w:type="dxa"/>
          </w:tcPr>
          <w:p w14:paraId="7F636D1D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0D0" w:rsidRPr="000F5DD3" w14:paraId="2CACE3FF" w14:textId="77777777" w:rsidTr="007053E4">
        <w:tc>
          <w:tcPr>
            <w:tcW w:w="4286" w:type="dxa"/>
          </w:tcPr>
          <w:p w14:paraId="448B2056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รอแยล</w:t>
            </w:r>
            <w:r w:rsidR="00543C5D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29" w:type="dxa"/>
          </w:tcPr>
          <w:p w14:paraId="28645CB5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A511E8" w14:textId="14A074A8" w:rsidR="006E50D0" w:rsidRPr="000F5DD3" w:rsidRDefault="00F673AD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0F5DD3" w14:paraId="1319CA63" w14:textId="77777777" w:rsidTr="007053E4">
        <w:tc>
          <w:tcPr>
            <w:tcW w:w="4286" w:type="dxa"/>
          </w:tcPr>
          <w:p w14:paraId="7FB38AFE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29" w:type="dxa"/>
          </w:tcPr>
          <w:p w14:paraId="25E83EEA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C26E99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0F5DD3" w14:paraId="11BFF2B6" w14:textId="77777777" w:rsidTr="007053E4">
        <w:tc>
          <w:tcPr>
            <w:tcW w:w="4286" w:type="dxa"/>
          </w:tcPr>
          <w:p w14:paraId="5F75F388" w14:textId="77777777" w:rsidR="006E50D0" w:rsidRPr="000F5DD3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ทรอปิคอล คอนโซ</w:t>
            </w:r>
            <w:r w:rsidR="006E50D0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29" w:type="dxa"/>
          </w:tcPr>
          <w:p w14:paraId="4B0C91C1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3C4081CA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0D0" w:rsidRPr="000F5DD3" w14:paraId="0E615060" w14:textId="77777777" w:rsidTr="007053E4">
        <w:tc>
          <w:tcPr>
            <w:tcW w:w="4286" w:type="dxa"/>
          </w:tcPr>
          <w:p w14:paraId="0BCED8CF" w14:textId="64302E2C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19602284" w14:textId="77777777" w:rsidR="006E50D0" w:rsidRPr="000F5DD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1818E6F7" w14:textId="77777777" w:rsidR="006E50D0" w:rsidRPr="000F5DD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0F5DD3" w14:paraId="15537BF3" w14:textId="77777777" w:rsidTr="007053E4">
        <w:tc>
          <w:tcPr>
            <w:tcW w:w="4286" w:type="dxa"/>
          </w:tcPr>
          <w:p w14:paraId="465520A8" w14:textId="77777777" w:rsidR="000073CB" w:rsidRPr="000F5DD3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29" w:type="dxa"/>
          </w:tcPr>
          <w:p w14:paraId="4AD2A632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56" w:type="dxa"/>
          </w:tcPr>
          <w:p w14:paraId="0E3EABDA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228D" w:rsidRPr="000F5DD3" w14:paraId="341AC2B5" w14:textId="77777777" w:rsidTr="007053E4">
        <w:tc>
          <w:tcPr>
            <w:tcW w:w="4286" w:type="dxa"/>
          </w:tcPr>
          <w:p w14:paraId="3EC6E422" w14:textId="6367A8D4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6F2AB16F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56" w:type="dxa"/>
          </w:tcPr>
          <w:p w14:paraId="53E5DB4C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0F5DD3" w14:paraId="32E16991" w14:textId="77777777" w:rsidTr="007053E4">
        <w:tc>
          <w:tcPr>
            <w:tcW w:w="4286" w:type="dxa"/>
          </w:tcPr>
          <w:p w14:paraId="5FCDD74D" w14:textId="6B9126F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76C98B9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2CFE4D1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5C169C56" w14:textId="77777777" w:rsidTr="007053E4">
        <w:tc>
          <w:tcPr>
            <w:tcW w:w="4286" w:type="dxa"/>
          </w:tcPr>
          <w:p w14:paraId="0C9BA836" w14:textId="0590EB3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29" w:type="dxa"/>
          </w:tcPr>
          <w:p w14:paraId="4A90CC80" w14:textId="239C49DD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56" w:type="dxa"/>
          </w:tcPr>
          <w:p w14:paraId="30021CC6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1BD11800" w14:textId="77777777" w:rsidTr="007053E4">
        <w:tc>
          <w:tcPr>
            <w:tcW w:w="4286" w:type="dxa"/>
          </w:tcPr>
          <w:p w14:paraId="6A788939" w14:textId="5149A40B" w:rsidR="001E0177" w:rsidRPr="00B21BFB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B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29" w:type="dxa"/>
          </w:tcPr>
          <w:p w14:paraId="2D3544D2" w14:textId="21875D8E" w:rsidR="001E0177" w:rsidRPr="00B21BFB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BFB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56" w:type="dxa"/>
          </w:tcPr>
          <w:p w14:paraId="6F9E0274" w14:textId="77777777" w:rsidR="001E0177" w:rsidRPr="00B21BFB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BFB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64328EBE" w14:textId="77777777" w:rsidTr="007053E4">
        <w:tc>
          <w:tcPr>
            <w:tcW w:w="4286" w:type="dxa"/>
          </w:tcPr>
          <w:p w14:paraId="00F1B0AD" w14:textId="5AB746AF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แกมมาอินเวสท์เม้นท์ อิงค์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531395A4" w14:textId="4764D371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56" w:type="dxa"/>
          </w:tcPr>
          <w:p w14:paraId="3160A8A5" w14:textId="021060F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0177" w:rsidRPr="000F5DD3" w14:paraId="6600A9C4" w14:textId="77777777" w:rsidTr="007053E4">
        <w:tc>
          <w:tcPr>
            <w:tcW w:w="4286" w:type="dxa"/>
          </w:tcPr>
          <w:p w14:paraId="029AEFD6" w14:textId="4965493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0CEF8BEF" w14:textId="108349B5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56" w:type="dxa"/>
          </w:tcPr>
          <w:p w14:paraId="5CD8033A" w14:textId="17AF71B5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830CA8" w:rsidRPr="000F5DD3" w14:paraId="73015C03" w14:textId="77777777" w:rsidTr="007053E4">
        <w:trPr>
          <w:trHeight w:val="2333"/>
        </w:trPr>
        <w:tc>
          <w:tcPr>
            <w:tcW w:w="4286" w:type="dxa"/>
          </w:tcPr>
          <w:p w14:paraId="0B397AF4" w14:textId="22ECC9E7" w:rsidR="00830CA8" w:rsidRPr="00776B15" w:rsidRDefault="00830CA8" w:rsidP="0083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1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76B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76B15">
              <w:rPr>
                <w:rFonts w:asciiTheme="majorBidi" w:hAnsiTheme="majorBidi"/>
                <w:sz w:val="30"/>
                <w:szCs w:val="30"/>
                <w:cs/>
              </w:rPr>
              <w:t>กูร์เมต์</w:t>
            </w:r>
            <w:r w:rsidRPr="00776B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ออน เดอ โก</w:t>
            </w:r>
            <w:r w:rsidRPr="00776B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B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76B1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372EA57A" w14:textId="710A61C8" w:rsidR="00830CA8" w:rsidRPr="00776B15" w:rsidRDefault="00830CA8" w:rsidP="0083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1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56" w:type="dxa"/>
          </w:tcPr>
          <w:p w14:paraId="138F1410" w14:textId="36561EB5" w:rsidR="00830CA8" w:rsidRPr="00776B15" w:rsidRDefault="00830CA8" w:rsidP="0083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76B15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1397CA88" w14:textId="77777777" w:rsidTr="007053E4">
        <w:trPr>
          <w:trHeight w:val="2333"/>
        </w:trPr>
        <w:tc>
          <w:tcPr>
            <w:tcW w:w="4286" w:type="dxa"/>
          </w:tcPr>
          <w:p w14:paraId="5EA22DA1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29" w:type="dxa"/>
          </w:tcPr>
          <w:p w14:paraId="0EBD7101" w14:textId="42519BFA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  <w:r w:rsidR="00AE2DE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AE2DE6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14A4DBFA" w14:textId="77777777" w:rsidR="001E0177" w:rsidRPr="003358C0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35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1E0177" w:rsidRPr="000F5DD3" w14:paraId="366E6CD9" w14:textId="77777777" w:rsidTr="007053E4">
        <w:tc>
          <w:tcPr>
            <w:tcW w:w="4286" w:type="dxa"/>
          </w:tcPr>
          <w:p w14:paraId="41418C89" w14:textId="005F6ED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นายตัน  บุน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ปิน</w:t>
            </w:r>
          </w:p>
        </w:tc>
        <w:tc>
          <w:tcPr>
            <w:tcW w:w="1429" w:type="dxa"/>
          </w:tcPr>
          <w:p w14:paraId="0AB94867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011B48BA" w14:textId="4F3A02D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</w:t>
            </w:r>
          </w:p>
          <w:p w14:paraId="0EC1A89E" w14:textId="00C31D01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มากกว่า</w:t>
            </w:r>
          </w:p>
        </w:tc>
      </w:tr>
      <w:tr w:rsidR="001E0177" w:rsidRPr="000F5DD3" w14:paraId="371AB1AA" w14:textId="77777777" w:rsidTr="007053E4">
        <w:tc>
          <w:tcPr>
            <w:tcW w:w="4286" w:type="dxa"/>
          </w:tcPr>
          <w:p w14:paraId="45528FB2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นายตัน เซา ปอ</w:t>
            </w:r>
          </w:p>
        </w:tc>
        <w:tc>
          <w:tcPr>
            <w:tcW w:w="1429" w:type="dxa"/>
          </w:tcPr>
          <w:p w14:paraId="0B5F6D25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6EAD0DF" w14:textId="5F1EE514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</w:t>
            </w:r>
          </w:p>
          <w:p w14:paraId="595BF033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14:paraId="05054F04" w14:textId="77777777" w:rsidR="00BC0D7B" w:rsidRPr="00BC0D7B" w:rsidRDefault="00BC0D7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2EBF0DDE" w14:textId="77777777" w:rsidR="00014212" w:rsidRPr="000F5DD3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0F5DD3">
        <w:rPr>
          <w:rFonts w:asciiTheme="majorBidi" w:hAnsiTheme="majorBidi" w:cstheme="majorBidi"/>
          <w:sz w:val="30"/>
          <w:szCs w:val="30"/>
          <w:cs/>
          <w:lang w:val="th-TH"/>
        </w:rPr>
        <w:t>รายการ</w:t>
      </w:r>
      <w:r w:rsidR="00542064" w:rsidRPr="000F5DD3">
        <w:rPr>
          <w:rFonts w:asciiTheme="majorBidi" w:hAnsiTheme="majorBidi" w:cstheme="majorBidi"/>
          <w:sz w:val="30"/>
          <w:szCs w:val="30"/>
          <w:cs/>
        </w:rPr>
        <w:t>แต่ละประเภท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อธิบายได้ดังต่อไปนี้</w:t>
      </w:r>
    </w:p>
    <w:p w14:paraId="7283DC5B" w14:textId="77777777" w:rsidR="00014212" w:rsidRPr="000F5DD3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0F5DD3" w14:paraId="61845617" w14:textId="77777777" w:rsidTr="005242E0">
        <w:trPr>
          <w:tblHeader/>
        </w:trPr>
        <w:tc>
          <w:tcPr>
            <w:tcW w:w="5553" w:type="dxa"/>
          </w:tcPr>
          <w:p w14:paraId="47A97FAD" w14:textId="77777777" w:rsidR="00294F10" w:rsidRPr="000F5DD3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14:paraId="4C93E9FC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0F5DD3" w14:paraId="509F44DC" w14:textId="77777777" w:rsidTr="005242E0">
        <w:tc>
          <w:tcPr>
            <w:tcW w:w="5553" w:type="dxa"/>
          </w:tcPr>
          <w:p w14:paraId="2CE79FA0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14:paraId="4CE38CD9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7B6E5C88" w14:textId="77777777" w:rsidTr="005242E0">
        <w:tc>
          <w:tcPr>
            <w:tcW w:w="5553" w:type="dxa"/>
          </w:tcPr>
          <w:p w14:paraId="09219892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14:paraId="68E6DB0C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597077EB" w14:textId="77777777" w:rsidTr="005242E0">
        <w:tc>
          <w:tcPr>
            <w:tcW w:w="5553" w:type="dxa"/>
          </w:tcPr>
          <w:p w14:paraId="53E0D34D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14:paraId="73172196" w14:textId="77777777" w:rsidR="00294F10" w:rsidRPr="000F5DD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0F5DD3" w14:paraId="590A6677" w14:textId="77777777" w:rsidTr="005242E0">
        <w:tc>
          <w:tcPr>
            <w:tcW w:w="5553" w:type="dxa"/>
          </w:tcPr>
          <w:p w14:paraId="4AB55919" w14:textId="77777777" w:rsidR="007E033E" w:rsidRPr="000F5DD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14:paraId="2A27EF0C" w14:textId="77777777" w:rsidR="007E033E" w:rsidRPr="000F5DD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52941EFB" w14:textId="77777777" w:rsidTr="005242E0">
        <w:tc>
          <w:tcPr>
            <w:tcW w:w="5553" w:type="dxa"/>
          </w:tcPr>
          <w:p w14:paraId="7F09CB87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14:paraId="35D1F441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0F5DD3" w14:paraId="4CD9F7D0" w14:textId="77777777" w:rsidTr="005242E0">
        <w:tc>
          <w:tcPr>
            <w:tcW w:w="5553" w:type="dxa"/>
          </w:tcPr>
          <w:p w14:paraId="177553F6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14:paraId="0B22B081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0F5DD3" w14:paraId="4D11DBE1" w14:textId="77777777" w:rsidTr="005242E0">
        <w:tc>
          <w:tcPr>
            <w:tcW w:w="5553" w:type="dxa"/>
          </w:tcPr>
          <w:p w14:paraId="6104D42E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14:paraId="114CDEF3" w14:textId="77777777" w:rsidR="004C69E0" w:rsidRPr="000F5DD3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0F5DD3" w14:paraId="4284B7A9" w14:textId="77777777" w:rsidTr="005242E0">
        <w:tc>
          <w:tcPr>
            <w:tcW w:w="5553" w:type="dxa"/>
          </w:tcPr>
          <w:p w14:paraId="412D2B24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14:paraId="7CDCED33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14:paraId="6163D24B" w14:textId="77777777" w:rsidR="00522303" w:rsidRDefault="00522303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</w:rPr>
      </w:pPr>
    </w:p>
    <w:p w14:paraId="2F8FF539" w14:textId="77777777" w:rsidR="004F01AA" w:rsidRDefault="004F01AA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</w:rPr>
      </w:pPr>
    </w:p>
    <w:p w14:paraId="04E1D480" w14:textId="77777777" w:rsidR="004F01AA" w:rsidRDefault="004F01AA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</w:rPr>
      </w:pPr>
    </w:p>
    <w:p w14:paraId="69F27128" w14:textId="77777777" w:rsidR="004F01AA" w:rsidRDefault="004F01AA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</w:rPr>
      </w:pPr>
    </w:p>
    <w:p w14:paraId="3C82B461" w14:textId="77777777" w:rsidR="004F01AA" w:rsidRDefault="004F01AA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</w:rPr>
      </w:pPr>
    </w:p>
    <w:p w14:paraId="4EF3A192" w14:textId="77777777" w:rsidR="004F01AA" w:rsidRDefault="004F01AA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</w:rPr>
      </w:pPr>
    </w:p>
    <w:p w14:paraId="19FE73DC" w14:textId="77777777" w:rsidR="004F01AA" w:rsidRPr="00BC0D7B" w:rsidRDefault="004F01AA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6"/>
          <w:szCs w:val="36"/>
          <w:cs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0F5DD3" w14:paraId="5955EB05" w14:textId="77777777" w:rsidTr="000E2EE7">
        <w:tc>
          <w:tcPr>
            <w:tcW w:w="4230" w:type="dxa"/>
          </w:tcPr>
          <w:p w14:paraId="4D877BC2" w14:textId="4A43C88F" w:rsidR="000E42AE" w:rsidRPr="000F5DD3" w:rsidRDefault="000E2EE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61A3AC9F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224639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0ECD937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C4F" w:rsidRPr="000F5DD3" w14:paraId="083B532E" w14:textId="77777777" w:rsidTr="000E2EE7">
        <w:tc>
          <w:tcPr>
            <w:tcW w:w="4230" w:type="dxa"/>
          </w:tcPr>
          <w:p w14:paraId="50260910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5E369A61" w14:textId="133A3B50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CD66D5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EEF34A" w14:textId="584CFD50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F825BE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CCCA4EC" w14:textId="183A82AA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DF9C5F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7EA98D" w14:textId="028651A5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71F5E" w:rsidRPr="000F5DD3" w14:paraId="184CB90A" w14:textId="77777777" w:rsidTr="000E2EE7">
        <w:trPr>
          <w:trHeight w:hRule="exact" w:val="362"/>
        </w:trPr>
        <w:tc>
          <w:tcPr>
            <w:tcW w:w="4230" w:type="dxa"/>
          </w:tcPr>
          <w:p w14:paraId="66F2ADBA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06FFA43F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0F5DD3" w14:paraId="00F5BECD" w14:textId="77777777" w:rsidTr="000E2EE7">
        <w:tc>
          <w:tcPr>
            <w:tcW w:w="4230" w:type="dxa"/>
          </w:tcPr>
          <w:p w14:paraId="5263784B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D0AAFE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4F3E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EBCFF3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4943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85AB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C2D2B5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4BB64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51" w:rsidRPr="000F5DD3" w14:paraId="7E57A9D4" w14:textId="77777777" w:rsidTr="00D42C4F">
        <w:trPr>
          <w:trHeight w:val="461"/>
        </w:trPr>
        <w:tc>
          <w:tcPr>
            <w:tcW w:w="4230" w:type="dxa"/>
          </w:tcPr>
          <w:p w14:paraId="6EA57F4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14:paraId="5E10F1EE" w14:textId="62E7C333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E17BE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81BD85" w14:textId="05737CEE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508DE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61AB8B" w14:textId="42E70184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7DC5">
              <w:rPr>
                <w:rFonts w:asciiTheme="majorBidi" w:hAnsiTheme="majorBidi" w:cstheme="majorBidi"/>
                <w:sz w:val="30"/>
                <w:szCs w:val="30"/>
              </w:rPr>
              <w:t>102,603</w:t>
            </w:r>
          </w:p>
        </w:tc>
        <w:tc>
          <w:tcPr>
            <w:tcW w:w="279" w:type="dxa"/>
            <w:gridSpan w:val="2"/>
          </w:tcPr>
          <w:p w14:paraId="4EFEC37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E9CBEFD" w14:textId="51ACEC9B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</w:tr>
      <w:tr w:rsidR="000A6D9D" w:rsidRPr="000F5DD3" w14:paraId="476756CF" w14:textId="77777777" w:rsidTr="00D42C4F">
        <w:trPr>
          <w:trHeight w:val="461"/>
        </w:trPr>
        <w:tc>
          <w:tcPr>
            <w:tcW w:w="4230" w:type="dxa"/>
          </w:tcPr>
          <w:p w14:paraId="0E3D37A0" w14:textId="43EA3985" w:rsidR="000A6D9D" w:rsidRPr="000A6D9D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5D8BA9CC" w14:textId="2AAC4B57" w:rsidR="000A6D9D" w:rsidRPr="000F5DD3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DEB8C" w14:textId="77777777" w:rsidR="000A6D9D" w:rsidRPr="000F5DD3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423E0B" w14:textId="2ED31FE6" w:rsidR="000A6D9D" w:rsidRPr="000F5DD3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2D9DB" w14:textId="77777777" w:rsidR="000A6D9D" w:rsidRPr="000F5DD3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7C6053" w14:textId="4C3F4F72" w:rsidR="000A6D9D" w:rsidRPr="00E9686C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  <w:gridSpan w:val="2"/>
          </w:tcPr>
          <w:p w14:paraId="40885214" w14:textId="77777777" w:rsidR="000A6D9D" w:rsidRPr="00E9686C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8C1A1C1" w14:textId="237220AC" w:rsidR="000A6D9D" w:rsidRPr="00E9686C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4C51" w:rsidRPr="000F5DD3" w14:paraId="0E4394E8" w14:textId="77777777" w:rsidTr="000E2EE7">
        <w:tc>
          <w:tcPr>
            <w:tcW w:w="4230" w:type="dxa"/>
          </w:tcPr>
          <w:p w14:paraId="041B1385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1DC87F34" w14:textId="703859DC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4B5F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885E142" w14:textId="35AC862C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659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89FA32" w14:textId="5EB50BC8" w:rsidR="00804C51" w:rsidRPr="00E9686C" w:rsidRDefault="000A6D9D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5,867</w:t>
            </w:r>
          </w:p>
        </w:tc>
        <w:tc>
          <w:tcPr>
            <w:tcW w:w="279" w:type="dxa"/>
            <w:gridSpan w:val="2"/>
          </w:tcPr>
          <w:p w14:paraId="065038EB" w14:textId="77777777" w:rsidR="00804C51" w:rsidRPr="00E9686C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A4404C" w14:textId="317D4F99" w:rsidR="00804C51" w:rsidRPr="00E9686C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5,739</w:t>
            </w:r>
          </w:p>
        </w:tc>
      </w:tr>
      <w:tr w:rsidR="00804C51" w:rsidRPr="000F5DD3" w14:paraId="247CDEA2" w14:textId="77777777" w:rsidTr="000E2EE7">
        <w:tc>
          <w:tcPr>
            <w:tcW w:w="4230" w:type="dxa"/>
          </w:tcPr>
          <w:p w14:paraId="51B42DF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8546AF3" w14:textId="3CDC4110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7965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376E5115" w14:textId="5273E72B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95A3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75A8D2" w14:textId="1DBC4BAA" w:rsidR="00804C51" w:rsidRPr="00E9686C" w:rsidRDefault="000A6D9D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9" w:type="dxa"/>
            <w:gridSpan w:val="2"/>
          </w:tcPr>
          <w:p w14:paraId="43DA61C5" w14:textId="77777777" w:rsidR="00804C51" w:rsidRPr="00E9686C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5A878" w14:textId="1503626E" w:rsidR="00804C51" w:rsidRPr="00E9686C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804C51" w:rsidRPr="000F5DD3" w14:paraId="5A84871E" w14:textId="77777777" w:rsidTr="000E2EE7">
        <w:tc>
          <w:tcPr>
            <w:tcW w:w="4230" w:type="dxa"/>
          </w:tcPr>
          <w:p w14:paraId="2F063811" w14:textId="1C773CED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1CA1C283" w14:textId="68B8CB44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AFE95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6B988374" w14:textId="6566EA63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F7DDD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406861A" w14:textId="32893F0C" w:rsidR="00804C51" w:rsidRPr="00E9686C" w:rsidRDefault="000A6D9D" w:rsidP="000A6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49537D18" w14:textId="77777777" w:rsidR="00804C51" w:rsidRPr="00E9686C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2F2DFE8" w14:textId="66016760" w:rsidR="00804C51" w:rsidRPr="00E9686C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86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804C51" w:rsidRPr="000F5DD3" w14:paraId="2E52237C" w14:textId="77777777" w:rsidTr="000E2EE7">
        <w:trPr>
          <w:trHeight w:hRule="exact" w:val="288"/>
        </w:trPr>
        <w:tc>
          <w:tcPr>
            <w:tcW w:w="4230" w:type="dxa"/>
          </w:tcPr>
          <w:p w14:paraId="6575BAE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090FA46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E4A04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ECA353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8A746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E5DA8E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FFE674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DCD0C0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51" w:rsidRPr="000F5DD3" w14:paraId="109B1DE3" w14:textId="77777777" w:rsidTr="000E2EE7">
        <w:tc>
          <w:tcPr>
            <w:tcW w:w="4230" w:type="dxa"/>
          </w:tcPr>
          <w:p w14:paraId="3B26367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14:paraId="44047F1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DA6D1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445A8F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147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E52C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4B49861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A8E66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51" w:rsidRPr="00776B15" w14:paraId="2B358FBD" w14:textId="77777777" w:rsidTr="000E2EE7">
        <w:trPr>
          <w:trHeight w:val="362"/>
        </w:trPr>
        <w:tc>
          <w:tcPr>
            <w:tcW w:w="4230" w:type="dxa"/>
          </w:tcPr>
          <w:p w14:paraId="29D6509A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DDEF432" w14:textId="6FB816C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668">
              <w:rPr>
                <w:rFonts w:asciiTheme="majorBidi" w:hAnsiTheme="majorBidi" w:cstheme="majorBidi"/>
                <w:sz w:val="30"/>
                <w:szCs w:val="30"/>
              </w:rPr>
              <w:t>3,038,569</w:t>
            </w:r>
          </w:p>
        </w:tc>
        <w:tc>
          <w:tcPr>
            <w:tcW w:w="270" w:type="dxa"/>
          </w:tcPr>
          <w:p w14:paraId="0D4AEA4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E0942B0" w14:textId="056A38ED" w:rsidR="00804C51" w:rsidRPr="00776B15" w:rsidRDefault="004020B5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776B15">
              <w:rPr>
                <w:rFonts w:asciiTheme="majorBidi" w:hAnsiTheme="majorBidi" w:cstheme="majorBidi"/>
                <w:sz w:val="30"/>
                <w:szCs w:val="30"/>
              </w:rPr>
              <w:t>3,380,502</w:t>
            </w:r>
          </w:p>
        </w:tc>
        <w:tc>
          <w:tcPr>
            <w:tcW w:w="270" w:type="dxa"/>
          </w:tcPr>
          <w:p w14:paraId="14501E93" w14:textId="77777777" w:rsidR="00804C51" w:rsidRPr="00776B15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B1AF90" w14:textId="1306B624" w:rsidR="00804C51" w:rsidRPr="00776B15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B15">
              <w:rPr>
                <w:rFonts w:asciiTheme="majorBidi" w:hAnsiTheme="majorBidi" w:cstheme="majorBidi"/>
                <w:sz w:val="30"/>
                <w:szCs w:val="30"/>
              </w:rPr>
              <w:t>3,038,569</w:t>
            </w:r>
          </w:p>
        </w:tc>
        <w:tc>
          <w:tcPr>
            <w:tcW w:w="279" w:type="dxa"/>
            <w:gridSpan w:val="2"/>
          </w:tcPr>
          <w:p w14:paraId="1BA91011" w14:textId="77777777" w:rsidR="00804C51" w:rsidRPr="00776B15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DA0D1B" w14:textId="1440E59C" w:rsidR="00804C51" w:rsidRPr="00776B15" w:rsidRDefault="004020B5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B15">
              <w:rPr>
                <w:rFonts w:asciiTheme="majorBidi" w:hAnsiTheme="majorBidi" w:cstheme="majorBidi"/>
                <w:sz w:val="30"/>
                <w:szCs w:val="30"/>
              </w:rPr>
              <w:t>3,380,502</w:t>
            </w:r>
          </w:p>
        </w:tc>
      </w:tr>
      <w:tr w:rsidR="00804C51" w:rsidRPr="000F5DD3" w14:paraId="5DD51CC7" w14:textId="77777777" w:rsidTr="000E2EE7">
        <w:tc>
          <w:tcPr>
            <w:tcW w:w="4230" w:type="dxa"/>
          </w:tcPr>
          <w:p w14:paraId="40D811B6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14:paraId="3C2C5AF8" w14:textId="152DB0A8" w:rsidR="00804C51" w:rsidRPr="00CF19B2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A23CF">
              <w:rPr>
                <w:rFonts w:asciiTheme="majorBidi" w:hAnsiTheme="majorBidi" w:cstheme="majorBidi"/>
                <w:sz w:val="30"/>
                <w:szCs w:val="30"/>
              </w:rPr>
              <w:t>15,731</w:t>
            </w:r>
          </w:p>
        </w:tc>
        <w:tc>
          <w:tcPr>
            <w:tcW w:w="270" w:type="dxa"/>
          </w:tcPr>
          <w:p w14:paraId="0CAAAC7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A833CB" w14:textId="211A1139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29,876</w:t>
            </w:r>
          </w:p>
        </w:tc>
        <w:tc>
          <w:tcPr>
            <w:tcW w:w="270" w:type="dxa"/>
          </w:tcPr>
          <w:p w14:paraId="71D7BA4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1307B7" w14:textId="0016306A" w:rsidR="00804C51" w:rsidRPr="00F547F2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23CF">
              <w:rPr>
                <w:rFonts w:asciiTheme="majorBidi" w:hAnsiTheme="majorBidi" w:cstheme="majorBidi"/>
                <w:sz w:val="30"/>
                <w:szCs w:val="30"/>
              </w:rPr>
              <w:t>15,731</w:t>
            </w:r>
          </w:p>
        </w:tc>
        <w:tc>
          <w:tcPr>
            <w:tcW w:w="279" w:type="dxa"/>
            <w:gridSpan w:val="2"/>
          </w:tcPr>
          <w:p w14:paraId="011BFF7B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24B8DF" w14:textId="42877D91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29,876</w:t>
            </w:r>
          </w:p>
        </w:tc>
      </w:tr>
      <w:tr w:rsidR="00804C51" w:rsidRPr="000F5DD3" w14:paraId="508CAF13" w14:textId="77777777" w:rsidTr="000E2EE7">
        <w:tc>
          <w:tcPr>
            <w:tcW w:w="4230" w:type="dxa"/>
          </w:tcPr>
          <w:p w14:paraId="53BDD47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48DF856" w14:textId="64E08493" w:rsidR="00804C51" w:rsidRPr="00CF19B2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4FD">
              <w:rPr>
                <w:rFonts w:asciiTheme="majorBidi" w:hAnsiTheme="majorBidi" w:cstheme="majorBidi"/>
                <w:sz w:val="30"/>
                <w:szCs w:val="30"/>
              </w:rPr>
              <w:t>8,391</w:t>
            </w:r>
          </w:p>
        </w:tc>
        <w:tc>
          <w:tcPr>
            <w:tcW w:w="270" w:type="dxa"/>
          </w:tcPr>
          <w:p w14:paraId="457CB9C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F10760" w14:textId="06D53B4A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754E5">
              <w:rPr>
                <w:rFonts w:asciiTheme="majorBidi" w:hAnsiTheme="majorBidi" w:cstheme="majorBidi"/>
                <w:sz w:val="30"/>
                <w:szCs w:val="30"/>
              </w:rPr>
              <w:t>13,8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25B4CB2A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2C335" w14:textId="49D4C9C8" w:rsidR="00804C51" w:rsidRPr="00F547F2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00BAC">
              <w:rPr>
                <w:rFonts w:asciiTheme="majorBidi" w:hAnsiTheme="majorBidi" w:cstheme="majorBidi"/>
                <w:sz w:val="30"/>
                <w:szCs w:val="30"/>
              </w:rPr>
              <w:t>7,336</w:t>
            </w:r>
          </w:p>
        </w:tc>
        <w:tc>
          <w:tcPr>
            <w:tcW w:w="279" w:type="dxa"/>
            <w:gridSpan w:val="2"/>
          </w:tcPr>
          <w:p w14:paraId="4D677D87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78381" w14:textId="2143CC41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12,929</w:t>
            </w:r>
          </w:p>
        </w:tc>
      </w:tr>
      <w:tr w:rsidR="00804C51" w:rsidRPr="000F5DD3" w14:paraId="23C175B3" w14:textId="77777777" w:rsidTr="000E2EE7">
        <w:tc>
          <w:tcPr>
            <w:tcW w:w="4230" w:type="dxa"/>
          </w:tcPr>
          <w:p w14:paraId="4025431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708CC038" w14:textId="62DDDE1A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668">
              <w:rPr>
                <w:rFonts w:asciiTheme="majorBidi" w:hAnsiTheme="majorBidi" w:cstheme="majorBidi"/>
                <w:sz w:val="30"/>
                <w:szCs w:val="30"/>
              </w:rPr>
              <w:t>7,788</w:t>
            </w:r>
          </w:p>
        </w:tc>
        <w:tc>
          <w:tcPr>
            <w:tcW w:w="270" w:type="dxa"/>
          </w:tcPr>
          <w:p w14:paraId="62B71AE1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8F115E" w14:textId="49DABC11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10,512</w:t>
            </w:r>
          </w:p>
        </w:tc>
        <w:tc>
          <w:tcPr>
            <w:tcW w:w="270" w:type="dxa"/>
          </w:tcPr>
          <w:p w14:paraId="7C99FEA3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ABBF6" w14:textId="3DBCB7D3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1FF">
              <w:rPr>
                <w:rFonts w:asciiTheme="majorBidi" w:hAnsiTheme="majorBidi" w:cstheme="majorBidi"/>
                <w:sz w:val="30"/>
                <w:szCs w:val="30"/>
              </w:rPr>
              <w:t>7,788</w:t>
            </w:r>
          </w:p>
        </w:tc>
        <w:tc>
          <w:tcPr>
            <w:tcW w:w="279" w:type="dxa"/>
            <w:gridSpan w:val="2"/>
          </w:tcPr>
          <w:p w14:paraId="0E9992E1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A4724B" w14:textId="29278242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10,512</w:t>
            </w:r>
          </w:p>
        </w:tc>
      </w:tr>
      <w:tr w:rsidR="00804C51" w:rsidRPr="000F5DD3" w14:paraId="06C8A4A4" w14:textId="77777777" w:rsidTr="000E2EE7">
        <w:tc>
          <w:tcPr>
            <w:tcW w:w="4230" w:type="dxa"/>
          </w:tcPr>
          <w:p w14:paraId="4FCD0E5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08AB45C5" w14:textId="11984265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53C71">
              <w:rPr>
                <w:rFonts w:asciiTheme="majorBidi" w:hAnsiTheme="majorBidi" w:cstheme="majorBidi"/>
                <w:sz w:val="30"/>
                <w:szCs w:val="30"/>
              </w:rPr>
              <w:t>705,288</w:t>
            </w:r>
          </w:p>
        </w:tc>
        <w:tc>
          <w:tcPr>
            <w:tcW w:w="270" w:type="dxa"/>
          </w:tcPr>
          <w:p w14:paraId="2DA05236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EAB91" w14:textId="78E277A3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906,038</w:t>
            </w:r>
          </w:p>
        </w:tc>
        <w:tc>
          <w:tcPr>
            <w:tcW w:w="270" w:type="dxa"/>
          </w:tcPr>
          <w:p w14:paraId="6888E497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66C10" w14:textId="0886C63B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3C71">
              <w:rPr>
                <w:rFonts w:asciiTheme="majorBidi" w:hAnsiTheme="majorBidi" w:cstheme="majorBidi"/>
                <w:sz w:val="30"/>
                <w:szCs w:val="30"/>
              </w:rPr>
              <w:t>705,288</w:t>
            </w:r>
          </w:p>
        </w:tc>
        <w:tc>
          <w:tcPr>
            <w:tcW w:w="279" w:type="dxa"/>
            <w:gridSpan w:val="2"/>
          </w:tcPr>
          <w:p w14:paraId="7F5CA1A3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B1E5C6" w14:textId="4A0ECF06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906,038</w:t>
            </w:r>
          </w:p>
        </w:tc>
      </w:tr>
      <w:tr w:rsidR="00804C51" w:rsidRPr="000F5DD3" w14:paraId="10144B49" w14:textId="77777777" w:rsidTr="000E2EE7">
        <w:tc>
          <w:tcPr>
            <w:tcW w:w="4230" w:type="dxa"/>
          </w:tcPr>
          <w:p w14:paraId="5A60D48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4FC66502" w14:textId="72330AC3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668">
              <w:rPr>
                <w:rFonts w:asciiTheme="majorBidi" w:hAnsiTheme="majorBidi" w:cstheme="majorBidi"/>
                <w:sz w:val="30"/>
                <w:szCs w:val="30"/>
              </w:rPr>
              <w:t>2,796</w:t>
            </w:r>
          </w:p>
        </w:tc>
        <w:tc>
          <w:tcPr>
            <w:tcW w:w="270" w:type="dxa"/>
          </w:tcPr>
          <w:p w14:paraId="091DE46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CF313B" w14:textId="67A843FB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  <w:tc>
          <w:tcPr>
            <w:tcW w:w="270" w:type="dxa"/>
          </w:tcPr>
          <w:p w14:paraId="59A09606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A84C1C" w14:textId="542C496C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668">
              <w:rPr>
                <w:rFonts w:asciiTheme="majorBidi" w:hAnsiTheme="majorBidi" w:cstheme="majorBidi"/>
                <w:sz w:val="30"/>
                <w:szCs w:val="30"/>
              </w:rPr>
              <w:t>2,796</w:t>
            </w:r>
          </w:p>
        </w:tc>
        <w:tc>
          <w:tcPr>
            <w:tcW w:w="279" w:type="dxa"/>
            <w:gridSpan w:val="2"/>
          </w:tcPr>
          <w:p w14:paraId="537C7F2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27B33E" w14:textId="7CE370CC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</w:tr>
      <w:tr w:rsidR="00804C51" w:rsidRPr="000F5DD3" w14:paraId="4D8E6A81" w14:textId="77777777" w:rsidTr="000E2EE7">
        <w:tc>
          <w:tcPr>
            <w:tcW w:w="4230" w:type="dxa"/>
          </w:tcPr>
          <w:p w14:paraId="7598E95C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63D7752" w14:textId="6BB7045A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7668">
              <w:rPr>
                <w:rFonts w:asciiTheme="majorBidi" w:hAnsiTheme="majorBidi" w:cstheme="majorBidi"/>
                <w:sz w:val="30"/>
                <w:szCs w:val="30"/>
              </w:rPr>
              <w:t>49,825</w:t>
            </w:r>
          </w:p>
        </w:tc>
        <w:tc>
          <w:tcPr>
            <w:tcW w:w="270" w:type="dxa"/>
          </w:tcPr>
          <w:p w14:paraId="7F1732DE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0763B0" w14:textId="18B6B345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59,164</w:t>
            </w:r>
          </w:p>
        </w:tc>
        <w:tc>
          <w:tcPr>
            <w:tcW w:w="270" w:type="dxa"/>
          </w:tcPr>
          <w:p w14:paraId="0E88264A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31A613" w14:textId="666E4910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668">
              <w:rPr>
                <w:rFonts w:asciiTheme="majorBidi" w:hAnsiTheme="majorBidi" w:cstheme="majorBidi"/>
                <w:sz w:val="30"/>
                <w:szCs w:val="30"/>
              </w:rPr>
              <w:t>49,825</w:t>
            </w:r>
          </w:p>
        </w:tc>
        <w:tc>
          <w:tcPr>
            <w:tcW w:w="279" w:type="dxa"/>
            <w:gridSpan w:val="2"/>
          </w:tcPr>
          <w:p w14:paraId="43BCDB6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3ACB1A" w14:textId="7AE9FCA6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59,164</w:t>
            </w:r>
          </w:p>
        </w:tc>
      </w:tr>
      <w:tr w:rsidR="00804C51" w:rsidRPr="000F5DD3" w14:paraId="08775830" w14:textId="77777777" w:rsidTr="000E2EE7">
        <w:tc>
          <w:tcPr>
            <w:tcW w:w="4230" w:type="dxa"/>
          </w:tcPr>
          <w:p w14:paraId="7D00E57B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670A7AE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8BC3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47919B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B203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1EFA9A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880B3CB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7E6863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51" w:rsidRPr="000F5DD3" w14:paraId="019D13A5" w14:textId="77777777" w:rsidTr="000E2EE7">
        <w:tc>
          <w:tcPr>
            <w:tcW w:w="4230" w:type="dxa"/>
          </w:tcPr>
          <w:p w14:paraId="657EE215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4FB425C1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94D0E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ADFA2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DC3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65A2F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2DE85C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BE1E4B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51" w:rsidRPr="000F5DD3" w14:paraId="7AB4EA4A" w14:textId="77777777" w:rsidTr="000E2EE7">
        <w:tc>
          <w:tcPr>
            <w:tcW w:w="4230" w:type="dxa"/>
          </w:tcPr>
          <w:p w14:paraId="02073FBE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6B25023C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3B591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E926E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68B1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1DD85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6EC2923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F2D3D2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4C51" w:rsidRPr="000F5DD3" w14:paraId="03925397" w14:textId="77777777" w:rsidTr="000E2EE7">
        <w:tc>
          <w:tcPr>
            <w:tcW w:w="4230" w:type="dxa"/>
          </w:tcPr>
          <w:p w14:paraId="5D1932F5" w14:textId="4E43F648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43" w:type="dxa"/>
          </w:tcPr>
          <w:p w14:paraId="2AC4B96C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A249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82ADC8C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BADF7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2DC50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5EC97C0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86846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C51" w:rsidRPr="000F5DD3" w14:paraId="3D33432D" w14:textId="77777777" w:rsidTr="000E2EE7">
        <w:tc>
          <w:tcPr>
            <w:tcW w:w="4230" w:type="dxa"/>
          </w:tcPr>
          <w:p w14:paraId="098D1245" w14:textId="02B5C650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="008B7C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(รวมค่าตอบแทนกรรมการ)</w:t>
            </w:r>
          </w:p>
        </w:tc>
        <w:tc>
          <w:tcPr>
            <w:tcW w:w="1143" w:type="dxa"/>
          </w:tcPr>
          <w:p w14:paraId="04029E70" w14:textId="5EDBEA7E" w:rsidR="00804C51" w:rsidRPr="00FB10A2" w:rsidRDefault="00B04FAA" w:rsidP="00CF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0A2">
              <w:rPr>
                <w:rFonts w:asciiTheme="majorBidi" w:hAnsiTheme="majorBidi" w:cstheme="majorBidi"/>
                <w:sz w:val="30"/>
                <w:szCs w:val="30"/>
              </w:rPr>
              <w:t>81,650</w:t>
            </w:r>
          </w:p>
        </w:tc>
        <w:tc>
          <w:tcPr>
            <w:tcW w:w="270" w:type="dxa"/>
          </w:tcPr>
          <w:p w14:paraId="7384D91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896694" w14:textId="3675DD92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80,808</w:t>
            </w:r>
          </w:p>
        </w:tc>
        <w:tc>
          <w:tcPr>
            <w:tcW w:w="270" w:type="dxa"/>
          </w:tcPr>
          <w:p w14:paraId="14311528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056DC2" w14:textId="0C3931EB" w:rsidR="00804C51" w:rsidRPr="00FB10A2" w:rsidRDefault="005A19DE" w:rsidP="00CF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0A2">
              <w:rPr>
                <w:rFonts w:asciiTheme="majorBidi" w:hAnsiTheme="majorBidi" w:cstheme="majorBidi"/>
                <w:sz w:val="30"/>
                <w:szCs w:val="30"/>
              </w:rPr>
              <w:t>77,605</w:t>
            </w:r>
          </w:p>
        </w:tc>
        <w:tc>
          <w:tcPr>
            <w:tcW w:w="279" w:type="dxa"/>
            <w:gridSpan w:val="2"/>
          </w:tcPr>
          <w:p w14:paraId="7D50773A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FADE6A" w14:textId="5C4FE41D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77,204</w:t>
            </w:r>
          </w:p>
        </w:tc>
      </w:tr>
      <w:tr w:rsidR="00804C51" w:rsidRPr="000F5DD3" w14:paraId="72A5602A" w14:textId="77777777" w:rsidTr="000E2EE7">
        <w:tc>
          <w:tcPr>
            <w:tcW w:w="4230" w:type="dxa"/>
          </w:tcPr>
          <w:p w14:paraId="72A4F7CD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C3673D" w14:textId="5EA20091" w:rsidR="00804C51" w:rsidRPr="00FB10A2" w:rsidRDefault="00B04FAA" w:rsidP="00CF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10A2">
              <w:rPr>
                <w:rFonts w:asciiTheme="majorBidi" w:hAnsiTheme="majorBidi" w:cstheme="majorBidi"/>
                <w:sz w:val="30"/>
                <w:szCs w:val="30"/>
              </w:rPr>
              <w:t>2,202</w:t>
            </w:r>
          </w:p>
        </w:tc>
        <w:tc>
          <w:tcPr>
            <w:tcW w:w="270" w:type="dxa"/>
          </w:tcPr>
          <w:p w14:paraId="0C5C5B11" w14:textId="77777777" w:rsidR="00804C51" w:rsidRPr="003E3D5E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E4EBA" w14:textId="48637D2D" w:rsidR="00804C51" w:rsidRPr="003E3D5E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D5E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7BBF0E35" w14:textId="77777777" w:rsidR="00804C51" w:rsidRPr="003E3D5E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102E2" w14:textId="628DE227" w:rsidR="00804C51" w:rsidRPr="00FB10A2" w:rsidRDefault="00B04FAA" w:rsidP="00CF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10A2"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279" w:type="dxa"/>
            <w:gridSpan w:val="2"/>
          </w:tcPr>
          <w:p w14:paraId="35288D37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BE4D38" w14:textId="0FEB6184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804C51" w:rsidRPr="000F5DD3" w14:paraId="15428F45" w14:textId="77777777" w:rsidTr="000E2EE7">
        <w:tc>
          <w:tcPr>
            <w:tcW w:w="4230" w:type="dxa"/>
          </w:tcPr>
          <w:p w14:paraId="4D673127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D595CA" w14:textId="70D0943A" w:rsidR="00804C51" w:rsidRPr="00CF19B2" w:rsidRDefault="00804C51" w:rsidP="00CF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4FAA" w:rsidRPr="00CF1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F1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4FAA" w:rsidRPr="00CF1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3EE01A15" w14:textId="77777777" w:rsidR="00804C51" w:rsidRPr="003E3D5E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557E35" w14:textId="67E5EC10" w:rsidR="00804C51" w:rsidRPr="003E3D5E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D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81,752</w:t>
            </w:r>
          </w:p>
        </w:tc>
        <w:tc>
          <w:tcPr>
            <w:tcW w:w="270" w:type="dxa"/>
          </w:tcPr>
          <w:p w14:paraId="08D78449" w14:textId="77777777" w:rsidR="00804C51" w:rsidRPr="003E3D5E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FA8D81" w14:textId="1494D555" w:rsidR="00804C51" w:rsidRPr="00CF19B2" w:rsidRDefault="00804C51" w:rsidP="00CF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4FAA" w:rsidRPr="00CF1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9,713</w:t>
            </w:r>
          </w:p>
        </w:tc>
        <w:tc>
          <w:tcPr>
            <w:tcW w:w="279" w:type="dxa"/>
            <w:gridSpan w:val="2"/>
          </w:tcPr>
          <w:p w14:paraId="7D137569" w14:textId="77777777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8C3E65" w14:textId="6E5B9CD6" w:rsidR="00804C51" w:rsidRPr="000F5DD3" w:rsidRDefault="00804C51" w:rsidP="0080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78,087</w:t>
            </w:r>
          </w:p>
        </w:tc>
      </w:tr>
    </w:tbl>
    <w:p w14:paraId="357F172B" w14:textId="77777777" w:rsidR="00251292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91CD3C" w14:textId="77777777" w:rsidR="004F01AA" w:rsidRDefault="004F01AA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CC215B0" w14:textId="77777777" w:rsidR="004F01AA" w:rsidRDefault="004F01AA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2AFF57D" w14:textId="77777777" w:rsidR="004F01AA" w:rsidRDefault="004F01AA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1239CE" w14:textId="77777777" w:rsidR="004F01AA" w:rsidRDefault="004F01AA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9D96D40" w14:textId="77777777" w:rsidR="004F01AA" w:rsidRDefault="004F01AA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DBDF29A" w14:textId="77777777" w:rsidR="00EC5798" w:rsidRPr="000F5DD3" w:rsidRDefault="00EC5798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E2D4F83" w14:textId="5605B9FF" w:rsidR="00AD7B8E" w:rsidRPr="000F5DD3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0E42AE" w:rsidRPr="000F5DD3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0F5DD3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32666B" w:rsidRPr="000F5DD3">
        <w:rPr>
          <w:rFonts w:asciiTheme="majorBidi" w:hAnsiTheme="majorBidi" w:cstheme="majorBidi"/>
          <w:sz w:val="30"/>
          <w:szCs w:val="30"/>
        </w:rPr>
        <w:t>31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2B504C67" w14:textId="26FBF69D" w:rsidR="000E42AE" w:rsidRPr="000F5DD3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B31FEB" w:rsidRPr="000F5DD3" w14:paraId="2884CE4F" w14:textId="77777777" w:rsidTr="0072631B">
        <w:tc>
          <w:tcPr>
            <w:tcW w:w="4143" w:type="dxa"/>
          </w:tcPr>
          <w:p w14:paraId="03C79AB6" w14:textId="0736C725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20" w:type="dxa"/>
            <w:gridSpan w:val="3"/>
          </w:tcPr>
          <w:p w14:paraId="1B86F4BD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67A81D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AA935E1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C4F" w:rsidRPr="000F5DD3" w14:paraId="492A0BDF" w14:textId="77777777" w:rsidTr="0072631B">
        <w:tc>
          <w:tcPr>
            <w:tcW w:w="4143" w:type="dxa"/>
          </w:tcPr>
          <w:p w14:paraId="09EB70D0" w14:textId="187BFFB5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ณ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8539350" w14:textId="4EC8EB65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471CEF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DD17F" w14:textId="22C238C5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0CAB25B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90FE4" w14:textId="3526D3DB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539EEE" w14:textId="77777777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4F4A4" w14:textId="147A632D" w:rsidR="00D42C4F" w:rsidRPr="000F5DD3" w:rsidRDefault="00D42C4F" w:rsidP="00D4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5354F" w:rsidRPr="000F5DD3" w14:paraId="1DB12962" w14:textId="77777777" w:rsidTr="0072631B">
        <w:tc>
          <w:tcPr>
            <w:tcW w:w="4143" w:type="dxa"/>
          </w:tcPr>
          <w:p w14:paraId="00425378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B88E47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20ED" w:rsidRPr="000F5DD3" w14:paraId="375B8C36" w14:textId="77777777" w:rsidTr="0072631B">
        <w:tc>
          <w:tcPr>
            <w:tcW w:w="4143" w:type="dxa"/>
          </w:tcPr>
          <w:p w14:paraId="04603CFC" w14:textId="24F9E1BA" w:rsidR="005320ED" w:rsidRPr="000F5DD3" w:rsidRDefault="005320E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7B103203" w14:textId="77777777" w:rsidR="005320ED" w:rsidRPr="000F5DD3" w:rsidRDefault="005320E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F6A06" w:rsidRPr="000F5DD3" w14:paraId="51F8802B" w14:textId="77777777" w:rsidTr="0072631B">
        <w:tc>
          <w:tcPr>
            <w:tcW w:w="4143" w:type="dxa"/>
          </w:tcPr>
          <w:p w14:paraId="308D646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512C14" w14:textId="4B10969E" w:rsidR="00EF6A06" w:rsidRPr="000F5DD3" w:rsidRDefault="006149E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4D1F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F3D0" w14:textId="461C7D6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E33A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147C5" w14:textId="302089C5" w:rsidR="00EF6A06" w:rsidRPr="000F5DD3" w:rsidRDefault="00C562C8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562C8">
              <w:rPr>
                <w:rFonts w:asciiTheme="majorBidi" w:hAnsiTheme="majorBidi" w:cstheme="majorBidi"/>
                <w:sz w:val="30"/>
                <w:szCs w:val="30"/>
              </w:rPr>
              <w:t>22,579</w:t>
            </w:r>
          </w:p>
        </w:tc>
        <w:tc>
          <w:tcPr>
            <w:tcW w:w="270" w:type="dxa"/>
          </w:tcPr>
          <w:p w14:paraId="6B3B14D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CEB3" w14:textId="076741C2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12,416</w:t>
            </w:r>
          </w:p>
        </w:tc>
      </w:tr>
      <w:tr w:rsidR="00EF6A06" w:rsidRPr="000F5DD3" w14:paraId="6B4B49F5" w14:textId="77777777" w:rsidTr="00646EAA">
        <w:tc>
          <w:tcPr>
            <w:tcW w:w="4143" w:type="dxa"/>
          </w:tcPr>
          <w:p w14:paraId="4559D4F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224C4F1E" w14:textId="6E5A03BC" w:rsidR="00EF6A06" w:rsidRPr="000F5DD3" w:rsidRDefault="006149E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49EC">
              <w:rPr>
                <w:rFonts w:asciiTheme="majorBidi" w:hAnsiTheme="majorBidi" w:cstheme="majorBidi"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6483F2A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002EA8" w14:textId="1CF70B34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D6095">
              <w:rPr>
                <w:rFonts w:asciiTheme="majorBidi" w:hAnsiTheme="majorBidi" w:cstheme="majorBidi"/>
                <w:sz w:val="30"/>
                <w:szCs w:val="30"/>
              </w:rPr>
              <w:t>259,089</w:t>
            </w:r>
          </w:p>
        </w:tc>
        <w:tc>
          <w:tcPr>
            <w:tcW w:w="270" w:type="dxa"/>
          </w:tcPr>
          <w:p w14:paraId="630ABBE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D72A5E" w14:textId="7DA83E38" w:rsidR="00EF6A06" w:rsidRPr="000F5DD3" w:rsidRDefault="00C562C8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562C8">
              <w:rPr>
                <w:rFonts w:asciiTheme="majorBidi" w:hAnsiTheme="majorBidi" w:cstheme="majorBidi"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32811A6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DE1152" w14:textId="64031143" w:rsidR="00EF6A06" w:rsidRPr="000F5DD3" w:rsidRDefault="00EF6A06" w:rsidP="0053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A56F7">
              <w:rPr>
                <w:rFonts w:asciiTheme="majorBidi" w:hAnsiTheme="majorBidi" w:cstheme="majorBidi"/>
                <w:sz w:val="30"/>
                <w:szCs w:val="30"/>
              </w:rPr>
              <w:t>259,089</w:t>
            </w:r>
          </w:p>
        </w:tc>
      </w:tr>
      <w:tr w:rsidR="00EF6A06" w:rsidRPr="000F5DD3" w14:paraId="6614E1E6" w14:textId="77777777" w:rsidTr="00646EAA">
        <w:tc>
          <w:tcPr>
            <w:tcW w:w="4143" w:type="dxa"/>
          </w:tcPr>
          <w:p w14:paraId="42612DA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21E818" w14:textId="67BFFB17" w:rsidR="00EF6A06" w:rsidRPr="007E2923" w:rsidRDefault="006149E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20D1949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3D7331" w14:textId="0999C432" w:rsidR="00EF6A06" w:rsidRPr="008A56F7" w:rsidRDefault="008A56F7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1,259,089</w:t>
            </w:r>
          </w:p>
        </w:tc>
        <w:tc>
          <w:tcPr>
            <w:tcW w:w="270" w:type="dxa"/>
          </w:tcPr>
          <w:p w14:paraId="0778E39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3BFC197" w14:textId="3B7F32D4" w:rsidR="00EF6A06" w:rsidRPr="000F5DD3" w:rsidRDefault="00C562C8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834,272</w:t>
            </w:r>
          </w:p>
        </w:tc>
        <w:tc>
          <w:tcPr>
            <w:tcW w:w="270" w:type="dxa"/>
          </w:tcPr>
          <w:p w14:paraId="2E729E5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E322DD3" w14:textId="6ED988D5" w:rsidR="00EF6A06" w:rsidRPr="00532872" w:rsidRDefault="00EF6A06" w:rsidP="0053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8A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53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8A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</w:tr>
      <w:tr w:rsidR="00815633" w:rsidRPr="000F5DD3" w14:paraId="35BD69D1" w14:textId="77777777" w:rsidTr="0072631B">
        <w:tc>
          <w:tcPr>
            <w:tcW w:w="4143" w:type="dxa"/>
          </w:tcPr>
          <w:p w14:paraId="4A2B2446" w14:textId="2E13449D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1B6499" w14:textId="4A6FC5BD" w:rsidR="00815633" w:rsidRPr="00934E98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EF333F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DE6DB" w14:textId="09818A23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E39C7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B2F15" w14:textId="3A610A31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9FD6A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B9B9B" w14:textId="611A8ED6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633" w:rsidRPr="000F5DD3" w14:paraId="6B02648A" w14:textId="77777777">
        <w:trPr>
          <w:trHeight w:val="334"/>
        </w:trPr>
        <w:tc>
          <w:tcPr>
            <w:tcW w:w="4143" w:type="dxa"/>
          </w:tcPr>
          <w:p w14:paraId="3E914EF8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F43FA" w14:textId="79EDD2D2" w:rsidR="00815633" w:rsidRPr="007E292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7E2FBD63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816A91" w14:textId="6D3DE43C" w:rsidR="00815633" w:rsidRPr="000F5DD3" w:rsidRDefault="008A56F7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5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1,259,089</w:t>
            </w:r>
          </w:p>
        </w:tc>
        <w:tc>
          <w:tcPr>
            <w:tcW w:w="270" w:type="dxa"/>
          </w:tcPr>
          <w:p w14:paraId="67E1E9DB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564B4" w14:textId="3AF2C91A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834,272</w:t>
            </w:r>
          </w:p>
        </w:tc>
        <w:tc>
          <w:tcPr>
            <w:tcW w:w="270" w:type="dxa"/>
          </w:tcPr>
          <w:p w14:paraId="758527AD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01355" w14:textId="3BBF8A21" w:rsidR="00815633" w:rsidRPr="00532872" w:rsidRDefault="008A56F7" w:rsidP="0053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53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</w:tr>
      <w:tr w:rsidR="00815633" w:rsidRPr="000F5DD3" w14:paraId="05CC5B86" w14:textId="77777777" w:rsidTr="00A93DB5">
        <w:trPr>
          <w:trHeight w:val="440"/>
        </w:trPr>
        <w:tc>
          <w:tcPr>
            <w:tcW w:w="4143" w:type="dxa"/>
          </w:tcPr>
          <w:p w14:paraId="55D7F8F8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771F3A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5EBCE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6421B6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E4830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44A0F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29D53A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E5D940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15633" w:rsidRPr="000F5DD3" w14:paraId="0F4B65B1" w14:textId="77777777" w:rsidTr="0072631B">
        <w:tc>
          <w:tcPr>
            <w:tcW w:w="4143" w:type="dxa"/>
          </w:tcPr>
          <w:p w14:paraId="0BDFCD0B" w14:textId="300174E6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47814530"/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</w:t>
            </w:r>
            <w:r w:rsidR="00C8453C" w:rsidRPr="00E85973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23C9DCAA" w14:textId="591D61D5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232C0B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6401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B8B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3CAA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364C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DFB38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5633" w:rsidRPr="000F5DD3" w14:paraId="7ED08473" w14:textId="77777777" w:rsidTr="00646EAA">
        <w:tc>
          <w:tcPr>
            <w:tcW w:w="4143" w:type="dxa"/>
          </w:tcPr>
          <w:p w14:paraId="5A8902AD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5389CB5" w14:textId="722B88BB" w:rsidR="00815633" w:rsidRPr="007E292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E2923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77E0C13D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4623A2C" w14:textId="58E04565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2,101</w:t>
            </w:r>
          </w:p>
        </w:tc>
        <w:tc>
          <w:tcPr>
            <w:tcW w:w="270" w:type="dxa"/>
          </w:tcPr>
          <w:p w14:paraId="475E6AF2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39B244" w14:textId="7F05A925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49EC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270" w:type="dxa"/>
          </w:tcPr>
          <w:p w14:paraId="1C7880D8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F3A367" w14:textId="08AF2CD9" w:rsidR="00815633" w:rsidRPr="00532872" w:rsidRDefault="00815633" w:rsidP="0053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2872"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</w:tr>
      <w:tr w:rsidR="00815633" w:rsidRPr="000F5DD3" w14:paraId="4B6ABF2F" w14:textId="77777777" w:rsidTr="00646EAA">
        <w:tc>
          <w:tcPr>
            <w:tcW w:w="4143" w:type="dxa"/>
          </w:tcPr>
          <w:p w14:paraId="20762E69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DF24B8" w14:textId="6D6706F0" w:rsidR="00815633" w:rsidRPr="007E292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3B9097FC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23832D" w14:textId="73DD1381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2,101</w:t>
            </w:r>
          </w:p>
        </w:tc>
        <w:tc>
          <w:tcPr>
            <w:tcW w:w="270" w:type="dxa"/>
          </w:tcPr>
          <w:p w14:paraId="2E6C2D04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07B9DD" w14:textId="4E06DBE5" w:rsidR="00815633" w:rsidRPr="00326B19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1,772</w:t>
            </w:r>
          </w:p>
        </w:tc>
        <w:tc>
          <w:tcPr>
            <w:tcW w:w="270" w:type="dxa"/>
          </w:tcPr>
          <w:p w14:paraId="4E720ABB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81291A9" w14:textId="2A5446F1" w:rsidR="00815633" w:rsidRPr="00532872" w:rsidRDefault="00815633" w:rsidP="00532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1,956</w:t>
            </w:r>
          </w:p>
        </w:tc>
      </w:tr>
      <w:tr w:rsidR="00815633" w:rsidRPr="000F5DD3" w14:paraId="13E56F42" w14:textId="77777777" w:rsidTr="0072631B">
        <w:tc>
          <w:tcPr>
            <w:tcW w:w="4143" w:type="dxa"/>
          </w:tcPr>
          <w:p w14:paraId="59355027" w14:textId="65748B7A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0DF74" w14:textId="639B7807" w:rsidR="00815633" w:rsidRPr="00934E98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4593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EE98C" w14:textId="1C9A45DC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29533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28A3C" w14:textId="5E588845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E0F4A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D6E83" w14:textId="6B6621A8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633" w:rsidRPr="000F5DD3" w14:paraId="3C4CF992" w14:textId="77777777">
        <w:tc>
          <w:tcPr>
            <w:tcW w:w="4143" w:type="dxa"/>
          </w:tcPr>
          <w:p w14:paraId="5F95A94E" w14:textId="38918805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8D10D2" w14:textId="7B64C30B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6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3DCB08F4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3491D" w14:textId="194B8508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5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2,101</w:t>
            </w:r>
          </w:p>
        </w:tc>
        <w:tc>
          <w:tcPr>
            <w:tcW w:w="270" w:type="dxa"/>
          </w:tcPr>
          <w:p w14:paraId="31B8BA86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D86A1E" w14:textId="07C05D9D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1,772</w:t>
            </w:r>
          </w:p>
        </w:tc>
        <w:tc>
          <w:tcPr>
            <w:tcW w:w="270" w:type="dxa"/>
          </w:tcPr>
          <w:p w14:paraId="076BC6A9" w14:textId="77777777" w:rsidR="00815633" w:rsidRPr="000F5DD3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B0F8FE" w14:textId="79ED2006" w:rsidR="00815633" w:rsidRPr="00532872" w:rsidRDefault="00815633" w:rsidP="00815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1,956</w:t>
            </w:r>
          </w:p>
        </w:tc>
      </w:tr>
      <w:bookmarkEnd w:id="0"/>
    </w:tbl>
    <w:p w14:paraId="2B30A21A" w14:textId="77777777" w:rsidR="0065354F" w:rsidRPr="000F5DD3" w:rsidRDefault="0065354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82"/>
      </w:tblGrid>
      <w:tr w:rsidR="0065354F" w:rsidRPr="000F5DD3" w14:paraId="2BF58EC2" w14:textId="77777777" w:rsidTr="006E68DC">
        <w:trPr>
          <w:tblHeader/>
        </w:trPr>
        <w:tc>
          <w:tcPr>
            <w:tcW w:w="2326" w:type="dxa"/>
            <w:vAlign w:val="bottom"/>
          </w:tcPr>
          <w:p w14:paraId="2909B44E" w14:textId="3C446E78" w:rsidR="0065354F" w:rsidRPr="000F5DD3" w:rsidRDefault="00700F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74" w:type="dxa"/>
            <w:gridSpan w:val="3"/>
            <w:vAlign w:val="bottom"/>
          </w:tcPr>
          <w:p w14:paraId="7456DE10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39201D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4" w:type="dxa"/>
            <w:gridSpan w:val="7"/>
            <w:vAlign w:val="bottom"/>
          </w:tcPr>
          <w:p w14:paraId="535CD8CA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354F" w:rsidRPr="000F5DD3" w14:paraId="5F114BCA" w14:textId="77777777" w:rsidTr="006E68DC">
        <w:trPr>
          <w:tblHeader/>
        </w:trPr>
        <w:tc>
          <w:tcPr>
            <w:tcW w:w="2326" w:type="dxa"/>
            <w:vAlign w:val="bottom"/>
          </w:tcPr>
          <w:p w14:paraId="067265FF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vAlign w:val="bottom"/>
          </w:tcPr>
          <w:p w14:paraId="6DBF9FF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6950CC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424DA29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764284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6A951F" w14:textId="13FBF9B9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BE791D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DD3AFB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07DC1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0192259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5EB8A1D0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vAlign w:val="bottom"/>
          </w:tcPr>
          <w:p w14:paraId="6C249CDA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53A238E7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16DCA5E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dxa"/>
            <w:vAlign w:val="bottom"/>
          </w:tcPr>
          <w:p w14:paraId="3BF9207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F1E11" w14:textId="4A216570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5354F" w:rsidRPr="000F5DD3" w14:paraId="4179559F" w14:textId="77777777" w:rsidTr="006E68DC">
        <w:trPr>
          <w:tblHeader/>
        </w:trPr>
        <w:tc>
          <w:tcPr>
            <w:tcW w:w="2326" w:type="dxa"/>
            <w:vAlign w:val="bottom"/>
          </w:tcPr>
          <w:p w14:paraId="35956784" w14:textId="20DF942E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vAlign w:val="bottom"/>
          </w:tcPr>
          <w:p w14:paraId="3FB0F258" w14:textId="480935BF" w:rsidR="0065354F" w:rsidRPr="000F5DD3" w:rsidRDefault="009A6F45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024DE71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01A673DC" w14:textId="7B9B9CA0" w:rsidR="0065354F" w:rsidRPr="000F5DD3" w:rsidRDefault="009A6F45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9B77BF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F1C8B2C" w14:textId="702D3C43" w:rsidR="0065354F" w:rsidRPr="000F5DD3" w:rsidRDefault="00C47DA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vAlign w:val="bottom"/>
          </w:tcPr>
          <w:p w14:paraId="4513DDC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2630812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2DD8595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5FE73438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3CB203C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2" w:type="dxa"/>
            <w:vAlign w:val="bottom"/>
          </w:tcPr>
          <w:p w14:paraId="62A07A1B" w14:textId="19EC2E55" w:rsidR="0065354F" w:rsidRPr="000F5DD3" w:rsidRDefault="00C47DA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5354F" w:rsidRPr="000F5DD3" w14:paraId="180EEC43" w14:textId="77777777" w:rsidTr="006E68DC">
        <w:trPr>
          <w:tblHeader/>
        </w:trPr>
        <w:tc>
          <w:tcPr>
            <w:tcW w:w="2326" w:type="dxa"/>
          </w:tcPr>
          <w:p w14:paraId="66D6793E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</w:tcPr>
          <w:p w14:paraId="4CF64079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F5DD3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E1452F4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4" w:type="dxa"/>
            <w:gridSpan w:val="7"/>
          </w:tcPr>
          <w:p w14:paraId="0CBF0AD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A06" w:rsidRPr="000F5DD3" w14:paraId="0CEE99E1" w14:textId="77777777" w:rsidTr="006E68DC">
        <w:tc>
          <w:tcPr>
            <w:tcW w:w="2326" w:type="dxa"/>
          </w:tcPr>
          <w:p w14:paraId="0F8A953E" w14:textId="77777777" w:rsidR="00EF6A06" w:rsidRPr="000F5DD3" w:rsidRDefault="00EF6A06" w:rsidP="00EF6A06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</w:tcPr>
          <w:p w14:paraId="528C2943" w14:textId="5154FCE2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617E2F4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</w:tcPr>
          <w:p w14:paraId="3D6A8EE5" w14:textId="19B9619A" w:rsidR="00EF6A06" w:rsidRPr="00E74FB4" w:rsidRDefault="00160BB7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8C261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45DF40" w14:textId="7BA888B2" w:rsidR="00EF6A06" w:rsidRPr="00E74FB4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5,340</w:t>
            </w:r>
          </w:p>
        </w:tc>
        <w:tc>
          <w:tcPr>
            <w:tcW w:w="242" w:type="dxa"/>
          </w:tcPr>
          <w:p w14:paraId="00927631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DCCE469" w14:textId="095C239D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86342E0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309493A" w14:textId="65577E4A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291" w:type="dxa"/>
          </w:tcPr>
          <w:p w14:paraId="764B20F4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B3C21EF" w14:textId="5EBE9A24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</w:tr>
      <w:tr w:rsidR="00EF6A06" w:rsidRPr="000F5DD3" w14:paraId="22814A0E" w14:textId="77777777" w:rsidTr="006E68DC">
        <w:tc>
          <w:tcPr>
            <w:tcW w:w="2326" w:type="dxa"/>
          </w:tcPr>
          <w:p w14:paraId="38920E3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</w:tcPr>
          <w:p w14:paraId="56389778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417AC9C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</w:tcPr>
          <w:p w14:paraId="2B45CA98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9EE9B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3C36B6D" w14:textId="58A67149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5,340</w:t>
            </w:r>
          </w:p>
        </w:tc>
        <w:tc>
          <w:tcPr>
            <w:tcW w:w="242" w:type="dxa"/>
          </w:tcPr>
          <w:p w14:paraId="2AFD1A80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4AEE7B8A" w14:textId="2ECEFBDA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A062B35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19B47470" w14:textId="5A3B18CD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(200)</w:t>
            </w:r>
          </w:p>
        </w:tc>
        <w:tc>
          <w:tcPr>
            <w:tcW w:w="291" w:type="dxa"/>
          </w:tcPr>
          <w:p w14:paraId="3AE39A8B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48ACA6A1" w14:textId="55F8D7F7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5,140</w:t>
            </w:r>
          </w:p>
        </w:tc>
      </w:tr>
      <w:tr w:rsidR="00EF6A06" w:rsidRPr="000F5DD3" w14:paraId="1438F6D4" w14:textId="77777777" w:rsidTr="006E68DC">
        <w:tc>
          <w:tcPr>
            <w:tcW w:w="2326" w:type="dxa"/>
          </w:tcPr>
          <w:p w14:paraId="62BBDE4F" w14:textId="66FCD9A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</w:tcPr>
          <w:p w14:paraId="5C4C79E7" w14:textId="68F8CBA9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CED80C2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</w:tcPr>
          <w:p w14:paraId="3E719D9E" w14:textId="1CCC6985" w:rsidR="00EF6A06" w:rsidRPr="00E74FB4" w:rsidRDefault="00EF6A06" w:rsidP="0016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89C14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A01261D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3307F" w14:textId="2920058C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 xml:space="preserve">   (5,340)</w:t>
            </w:r>
          </w:p>
        </w:tc>
        <w:tc>
          <w:tcPr>
            <w:tcW w:w="242" w:type="dxa"/>
          </w:tcPr>
          <w:p w14:paraId="14D834E8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7074891" w14:textId="77777777" w:rsidR="006E68DC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7267AC" w14:textId="67028723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FFFE96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3F131E8" w14:textId="77777777" w:rsidR="006E68DC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696D0" w14:textId="272D211D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91" w:type="dxa"/>
          </w:tcPr>
          <w:p w14:paraId="4E6466A1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767BEED7" w14:textId="77777777" w:rsidR="006E68DC" w:rsidRPr="00E74FB4" w:rsidRDefault="006E68DC" w:rsidP="006E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FCEDBB" w14:textId="1EB08F73" w:rsidR="00EF6A06" w:rsidRPr="00E74FB4" w:rsidRDefault="006E68DC" w:rsidP="006E6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sz w:val="30"/>
                <w:szCs w:val="30"/>
              </w:rPr>
              <w:t>(5,140)</w:t>
            </w:r>
          </w:p>
        </w:tc>
      </w:tr>
      <w:tr w:rsidR="00EF6A06" w:rsidRPr="000F5DD3" w14:paraId="0F3856FB" w14:textId="77777777" w:rsidTr="006E68DC">
        <w:tc>
          <w:tcPr>
            <w:tcW w:w="2326" w:type="dxa"/>
          </w:tcPr>
          <w:p w14:paraId="6861D8F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</w:tcPr>
          <w:p w14:paraId="0CCD4D2E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B16A232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6E5932C0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CE0BD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646AF90" w14:textId="20D642B5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0CA1FBA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52FD227" w14:textId="104FF8A5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69DE2C3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7210F5FA" w14:textId="0B869390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0FB97F4B" w14:textId="77777777" w:rsidR="00EF6A06" w:rsidRPr="00E74FB4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5A55234E" w14:textId="44D7ACB1" w:rsidR="00EF6A06" w:rsidRPr="00E74FB4" w:rsidRDefault="006E68D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F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0F29F3" w14:textId="77777777" w:rsidR="00A92444" w:rsidRPr="000F5DD3" w:rsidRDefault="00A92444" w:rsidP="00F82934">
      <w:pPr>
        <w:ind w:firstLine="720"/>
        <w:rPr>
          <w:rFonts w:asciiTheme="majorBidi" w:hAnsiTheme="majorBidi" w:cstheme="majorBidi"/>
          <w:sz w:val="24"/>
          <w:szCs w:val="24"/>
        </w:rPr>
      </w:pPr>
    </w:p>
    <w:p w14:paraId="043DFAC4" w14:textId="6E8C6C54" w:rsidR="00543C5D" w:rsidRPr="000F5DD3" w:rsidRDefault="00913C08" w:rsidP="00EE1349">
      <w:pPr>
        <w:ind w:firstLine="540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14:paraId="5029C81C" w14:textId="5D518DBE" w:rsidR="00972E32" w:rsidRDefault="00972E32" w:rsidP="00BC0D7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806A1E3" w14:textId="77777777" w:rsidR="004F01AA" w:rsidRPr="000F5DD3" w:rsidRDefault="004F01AA" w:rsidP="00BC0D7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1134"/>
        <w:gridCol w:w="270"/>
        <w:gridCol w:w="1170"/>
        <w:gridCol w:w="270"/>
        <w:gridCol w:w="1152"/>
      </w:tblGrid>
      <w:tr w:rsidR="007B344E" w:rsidRPr="000F5DD3" w14:paraId="419CE390" w14:textId="77777777" w:rsidTr="007B344E">
        <w:tc>
          <w:tcPr>
            <w:tcW w:w="3960" w:type="dxa"/>
          </w:tcPr>
          <w:p w14:paraId="7734F534" w14:textId="2D1DE54C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76" w:type="dxa"/>
            <w:gridSpan w:val="3"/>
          </w:tcPr>
          <w:p w14:paraId="3F46ED57" w14:textId="4A2DD010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0BEF69" w14:textId="77777777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AB9B68B" w14:textId="639A9CDE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DAD" w:rsidRPr="000F5DD3" w14:paraId="0078C59A" w14:textId="77777777" w:rsidTr="007B344E">
        <w:tc>
          <w:tcPr>
            <w:tcW w:w="3960" w:type="dxa"/>
          </w:tcPr>
          <w:p w14:paraId="6EC84D49" w14:textId="6EF2684D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ณ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549D365" w14:textId="05F9C5F2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4C3F967E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7D4095" w14:textId="54B183C4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2361AD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729F9" w14:textId="07093226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C22685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4CC044" w14:textId="481D8364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294E" w:rsidRPr="000F5DD3" w14:paraId="649617B5" w14:textId="77777777" w:rsidTr="007B344E">
        <w:tc>
          <w:tcPr>
            <w:tcW w:w="3960" w:type="dxa"/>
          </w:tcPr>
          <w:p w14:paraId="113DBE2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</w:tcPr>
          <w:p w14:paraId="594C70F4" w14:textId="5CA004D1" w:rsidR="006A294E" w:rsidRPr="00833C8F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3C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982" w:rsidRPr="000F5DD3" w14:paraId="716A7E45" w14:textId="77777777" w:rsidTr="007B344E">
        <w:tc>
          <w:tcPr>
            <w:tcW w:w="3960" w:type="dxa"/>
          </w:tcPr>
          <w:p w14:paraId="5736627F" w14:textId="1B5C28C2" w:rsidR="00AD6982" w:rsidRPr="000F5DD3" w:rsidRDefault="00AD698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38" w:type="dxa"/>
            <w:gridSpan w:val="7"/>
          </w:tcPr>
          <w:p w14:paraId="5C6D8A96" w14:textId="77777777" w:rsidR="00AD6982" w:rsidRPr="000F5DD3" w:rsidRDefault="00AD698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6A06" w:rsidRPr="000F5DD3" w14:paraId="337713E4" w14:textId="77777777" w:rsidTr="00850299">
        <w:tc>
          <w:tcPr>
            <w:tcW w:w="3960" w:type="dxa"/>
          </w:tcPr>
          <w:p w14:paraId="36E2E458" w14:textId="02CCFC02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EDEC8" w14:textId="3E82FA69" w:rsidR="00EF6A06" w:rsidRPr="000F5DD3" w:rsidRDefault="00C46478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4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17,011</w:t>
            </w:r>
          </w:p>
        </w:tc>
        <w:tc>
          <w:tcPr>
            <w:tcW w:w="272" w:type="dxa"/>
          </w:tcPr>
          <w:p w14:paraId="07957E3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D16E7FC" w14:textId="7BC44EA1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111,997</w:t>
            </w:r>
          </w:p>
        </w:tc>
        <w:tc>
          <w:tcPr>
            <w:tcW w:w="270" w:type="dxa"/>
          </w:tcPr>
          <w:p w14:paraId="42CE5B4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909D7F" w14:textId="3AD49FA6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17,011</w:t>
            </w:r>
          </w:p>
        </w:tc>
        <w:tc>
          <w:tcPr>
            <w:tcW w:w="270" w:type="dxa"/>
          </w:tcPr>
          <w:p w14:paraId="23F6B76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AE7A378" w14:textId="7EB54097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111,997</w:t>
            </w:r>
          </w:p>
        </w:tc>
      </w:tr>
      <w:tr w:rsidR="00EF6A06" w:rsidRPr="000F5DD3" w14:paraId="63A0FFA9" w14:textId="77777777">
        <w:tc>
          <w:tcPr>
            <w:tcW w:w="3960" w:type="dxa"/>
          </w:tcPr>
          <w:p w14:paraId="3AF6C62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1BAB3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8444E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5544FA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0653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743D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1B78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A0FE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A06" w:rsidRPr="000F5DD3" w14:paraId="5D217345" w14:textId="77777777" w:rsidTr="007B344E">
        <w:tc>
          <w:tcPr>
            <w:tcW w:w="3960" w:type="dxa"/>
          </w:tcPr>
          <w:p w14:paraId="2CC43701" w14:textId="537BF148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="00203989" w:rsidRPr="00E85973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7E7EF89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813301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28B29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8AC6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A482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DDE9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22624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A06" w:rsidRPr="000F5DD3" w14:paraId="55994E8D" w14:textId="77777777" w:rsidTr="007B344E">
        <w:tc>
          <w:tcPr>
            <w:tcW w:w="3960" w:type="dxa"/>
          </w:tcPr>
          <w:p w14:paraId="6933DC5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9912E2" w14:textId="4E20E4DD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625B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90DCFB" w14:textId="477731E9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A4F5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1B0DD" w14:textId="7EC2CEA7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7AC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3D2AF15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797564" w14:textId="4E44D34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EF6A06" w:rsidRPr="000F5DD3" w14:paraId="12451276" w14:textId="77777777" w:rsidTr="007B344E">
        <w:tc>
          <w:tcPr>
            <w:tcW w:w="3960" w:type="dxa"/>
          </w:tcPr>
          <w:p w14:paraId="75674D2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7082B36" w14:textId="3A5C1D5E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7AC">
              <w:rPr>
                <w:rFonts w:asciiTheme="majorBidi" w:hAnsiTheme="majorBidi" w:cstheme="majorBidi"/>
                <w:sz w:val="30"/>
                <w:szCs w:val="30"/>
              </w:rPr>
              <w:t>16,526</w:t>
            </w:r>
          </w:p>
        </w:tc>
        <w:tc>
          <w:tcPr>
            <w:tcW w:w="272" w:type="dxa"/>
          </w:tcPr>
          <w:p w14:paraId="2F6E804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3BC61C" w14:textId="3BCA4570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  <w:tc>
          <w:tcPr>
            <w:tcW w:w="270" w:type="dxa"/>
          </w:tcPr>
          <w:p w14:paraId="392C015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CCA16" w14:textId="4CA63FAA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7AC">
              <w:rPr>
                <w:rFonts w:asciiTheme="majorBidi" w:hAnsiTheme="majorBidi" w:cstheme="majorBidi"/>
                <w:sz w:val="30"/>
                <w:szCs w:val="30"/>
              </w:rPr>
              <w:t>16,526</w:t>
            </w:r>
          </w:p>
        </w:tc>
        <w:tc>
          <w:tcPr>
            <w:tcW w:w="270" w:type="dxa"/>
          </w:tcPr>
          <w:p w14:paraId="7F21998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0B2988" w14:textId="1655BC6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17,962</w:t>
            </w:r>
          </w:p>
        </w:tc>
      </w:tr>
      <w:tr w:rsidR="00EF6A06" w:rsidRPr="000F5DD3" w14:paraId="7313441D" w14:textId="77777777" w:rsidTr="007B344E">
        <w:tc>
          <w:tcPr>
            <w:tcW w:w="3960" w:type="dxa"/>
          </w:tcPr>
          <w:p w14:paraId="7EE1FA5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E4575" w14:textId="786E35F9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5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16,526</w:t>
            </w:r>
          </w:p>
        </w:tc>
        <w:tc>
          <w:tcPr>
            <w:tcW w:w="272" w:type="dxa"/>
          </w:tcPr>
          <w:p w14:paraId="5BCB6F9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850F1C" w14:textId="1B00073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17,962</w:t>
            </w:r>
          </w:p>
        </w:tc>
        <w:tc>
          <w:tcPr>
            <w:tcW w:w="270" w:type="dxa"/>
          </w:tcPr>
          <w:p w14:paraId="59A1666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E3922F" w14:textId="764EF52E" w:rsidR="00EF6A06" w:rsidRPr="000F5DD3" w:rsidRDefault="00C357AC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5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17,010</w:t>
            </w:r>
          </w:p>
        </w:tc>
        <w:tc>
          <w:tcPr>
            <w:tcW w:w="270" w:type="dxa"/>
          </w:tcPr>
          <w:p w14:paraId="786BD11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414C26" w14:textId="2E89835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18,479</w:t>
            </w:r>
          </w:p>
        </w:tc>
      </w:tr>
      <w:tr w:rsidR="006A294E" w:rsidRPr="000F5DD3" w14:paraId="268D36E1" w14:textId="77777777" w:rsidTr="007B344E">
        <w:tc>
          <w:tcPr>
            <w:tcW w:w="3960" w:type="dxa"/>
          </w:tcPr>
          <w:p w14:paraId="464E163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CB73B9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75A9C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28FF31A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09EE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B7C9F1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1194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5A63179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C3AD07" w14:textId="6DCF2448" w:rsidR="00F81043" w:rsidRPr="000F5DD3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0F5DD3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27D9E9A" w14:textId="77777777" w:rsidR="009D4AC5" w:rsidRPr="0042581C" w:rsidRDefault="009D4AC5" w:rsidP="009D4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u w:val="single"/>
        </w:rPr>
      </w:pPr>
      <w:r w:rsidRPr="004258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2581C">
        <w:rPr>
          <w:rFonts w:asciiTheme="majorBidi" w:hAnsiTheme="majorBidi" w:cstheme="majorBidi"/>
          <w:sz w:val="30"/>
          <w:szCs w:val="30"/>
        </w:rPr>
        <w:t>1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2581C">
        <w:rPr>
          <w:rFonts w:asciiTheme="majorBidi" w:hAnsiTheme="majorBidi" w:cstheme="majorBidi"/>
          <w:sz w:val="30"/>
          <w:szCs w:val="30"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บริษัทได้ทำสัญญาซื้อขายผลิตภัณฑ์และการตลาดกับบริษัท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  <w:cs/>
        </w:rPr>
        <w:t>ทรอปิคอล คอนโซลิเด</w:t>
      </w:r>
      <w:r>
        <w:rPr>
          <w:rFonts w:asciiTheme="majorBidi" w:hAnsiTheme="majorBidi" w:cstheme="majorBidi" w:hint="cs"/>
          <w:sz w:val="30"/>
          <w:szCs w:val="30"/>
          <w:cs/>
        </w:rPr>
        <w:t>ต</w:t>
      </w:r>
      <w:r w:rsidRPr="0042581C">
        <w:rPr>
          <w:rFonts w:asciiTheme="majorBidi" w:hAnsiTheme="majorBidi" w:cstheme="majorBidi"/>
          <w:sz w:val="30"/>
          <w:szCs w:val="30"/>
          <w:cs/>
        </w:rPr>
        <w:t>เตด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42581C">
        <w:rPr>
          <w:rFonts w:asciiTheme="majorBidi" w:hAnsiTheme="majorBidi" w:cstheme="majorBidi"/>
          <w:sz w:val="30"/>
          <w:szCs w:val="30"/>
        </w:rPr>
        <w:t>(TCC)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42581C">
        <w:rPr>
          <w:rFonts w:asciiTheme="majorBidi" w:hAnsiTheme="majorBidi" w:cstheme="majorBidi"/>
          <w:sz w:val="30"/>
          <w:szCs w:val="30"/>
        </w:rPr>
        <w:t xml:space="preserve">TCC </w:t>
      </w:r>
      <w:r w:rsidRPr="0042581C">
        <w:rPr>
          <w:rFonts w:asciiTheme="majorBidi" w:hAnsiTheme="majorBidi" w:cstheme="majorBidi"/>
          <w:sz w:val="30"/>
          <w:szCs w:val="30"/>
          <w:cs/>
        </w:rPr>
        <w:t>ทำหน้าที่เป็นตัวแทนทางการตลาดของบริษัทใน</w:t>
      </w:r>
      <w:r w:rsidRPr="0042581C">
        <w:rPr>
          <w:rFonts w:asciiTheme="majorBidi" w:hAnsiTheme="majorBidi" w:cstheme="majorBidi"/>
          <w:sz w:val="30"/>
          <w:szCs w:val="30"/>
          <w:cs/>
        </w:rPr>
        <w:br/>
        <w:t xml:space="preserve">การติดต่อกับตลาดระหว่างประเทศ สัญญานี้มีกำหนดระยะเวลา </w:t>
      </w:r>
      <w:r w:rsidRPr="0042581C">
        <w:rPr>
          <w:rFonts w:asciiTheme="majorBidi" w:hAnsiTheme="majorBidi" w:cstheme="majorBidi"/>
          <w:sz w:val="30"/>
          <w:szCs w:val="30"/>
        </w:rPr>
        <w:t xml:space="preserve">3 </w:t>
      </w:r>
      <w:r w:rsidRPr="0042581C">
        <w:rPr>
          <w:rFonts w:asciiTheme="majorBidi" w:hAnsiTheme="majorBidi" w:cstheme="majorBidi"/>
          <w:sz w:val="30"/>
          <w:szCs w:val="30"/>
          <w:cs/>
        </w:rPr>
        <w:t>ปีโดยเริ่มตั้งแต่เดือน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42581C">
        <w:rPr>
          <w:rFonts w:asciiTheme="majorBidi" w:hAnsiTheme="majorBidi" w:cstheme="majorBidi"/>
          <w:sz w:val="30"/>
          <w:szCs w:val="30"/>
        </w:rPr>
        <w:t>1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</w:t>
      </w:r>
      <w:r w:rsidRPr="00425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6F4F8D88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9F586AD" w14:textId="77777777" w:rsidR="00BB53E6" w:rsidRPr="00074B8C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0F5DD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0F5DD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074B8C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074B8C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0CF651" w14:textId="53B060F4" w:rsidR="00BB53E6" w:rsidRPr="00FA4D71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  <w:r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184F64" w:rsidRPr="00074B8C">
        <w:rPr>
          <w:rFonts w:asciiTheme="majorBidi" w:hAnsiTheme="majorBidi" w:cstheme="majorBidi"/>
        </w:rPr>
        <w:t>31</w:t>
      </w:r>
      <w:r w:rsidR="00184F64" w:rsidRPr="00074B8C">
        <w:rPr>
          <w:rFonts w:asciiTheme="majorBidi" w:hAnsiTheme="majorBidi" w:cstheme="majorBidi"/>
          <w:cs/>
        </w:rPr>
        <w:t xml:space="preserve"> </w:t>
      </w:r>
      <w:r w:rsidR="00184F64"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>ธันวาค</w:t>
      </w:r>
      <w:r w:rsidR="00FB5964"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ม </w:t>
      </w:r>
      <w:r w:rsidR="009A6F45" w:rsidRPr="00074B8C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EF6A06" w:rsidRPr="00074B8C">
        <w:rPr>
          <w:rFonts w:asciiTheme="majorBidi" w:eastAsia="Times New Roman" w:hAnsiTheme="majorBidi" w:cstheme="majorBidi"/>
          <w:snapToGrid/>
          <w:lang w:val="en-US" w:eastAsia="en-US"/>
        </w:rPr>
        <w:t>8</w:t>
      </w:r>
      <w:r w:rsidR="00184F64" w:rsidRPr="00074B8C">
        <w:rPr>
          <w:rFonts w:asciiTheme="majorBidi" w:hAnsiTheme="majorBidi" w:cstheme="majorBidi"/>
          <w:cs/>
        </w:rPr>
        <w:t xml:space="preserve"> </w:t>
      </w:r>
      <w:r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</w:t>
      </w:r>
      <w:r w:rsidR="00833C8F" w:rsidRPr="00074B8C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สถาบันการเงิน</w:t>
      </w:r>
      <w:r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>ในประเทศแห่งหนึ่งสำหรับการค้ำประกันวงเงินสินเชื่อของบริษัทย่อยและ</w:t>
      </w:r>
      <w:r w:rsidR="00A46DF9"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>กิจการ</w:t>
      </w:r>
      <w:r w:rsidRPr="00074B8C">
        <w:rPr>
          <w:rFonts w:asciiTheme="majorBidi" w:eastAsia="Times New Roman" w:hAnsiTheme="majorBidi" w:cstheme="majorBidi"/>
          <w:snapToGrid/>
          <w:cs/>
          <w:lang w:val="en-US" w:eastAsia="en-US"/>
        </w:rPr>
        <w:t>ที่เกี่ยวข้องกันเป็นจำนวนเงินรวม</w:t>
      </w:r>
      <w:r w:rsidR="00650EE6" w:rsidRPr="00074B8C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BD57BB" w:rsidRPr="00074B8C">
        <w:rPr>
          <w:rFonts w:asciiTheme="majorBidi" w:eastAsia="Times New Roman" w:hAnsiTheme="majorBidi" w:cstheme="majorBidi"/>
          <w:snapToGrid/>
          <w:lang w:val="en-US" w:eastAsia="en-US"/>
        </w:rPr>
        <w:t>18</w:t>
      </w:r>
      <w:r w:rsidR="00605111" w:rsidRPr="008851BB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8851BB">
        <w:rPr>
          <w:rFonts w:asciiTheme="majorBidi" w:eastAsia="Times New Roman" w:hAnsiTheme="majorBidi" w:cstheme="majorBidi"/>
          <w:snapToGrid/>
          <w:cs/>
          <w:lang w:val="en-US" w:eastAsia="en-US"/>
        </w:rPr>
        <w:t>ล้าน</w:t>
      </w:r>
      <w:r w:rsidRPr="00FA4D71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บาท </w:t>
      </w:r>
      <w:r w:rsidRPr="00FA4D71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(</w:t>
      </w:r>
      <w:r w:rsidR="00D7067A" w:rsidRPr="00FA4D71">
        <w:rPr>
          <w:rFonts w:asciiTheme="majorBidi" w:hAnsiTheme="majorBidi" w:cstheme="majorBidi"/>
          <w:i/>
          <w:iCs/>
          <w:lang w:val="en-US"/>
        </w:rPr>
        <w:t>256</w:t>
      </w:r>
      <w:r w:rsidR="00EF6A06" w:rsidRPr="00FA4D71">
        <w:rPr>
          <w:rFonts w:asciiTheme="majorBidi" w:hAnsiTheme="majorBidi" w:cstheme="majorBidi"/>
          <w:i/>
          <w:iCs/>
          <w:lang w:val="en-US"/>
        </w:rPr>
        <w:t>7</w:t>
      </w:r>
      <w:r w:rsidR="00E847A7" w:rsidRPr="00FA4D71">
        <w:rPr>
          <w:rFonts w:asciiTheme="majorBidi" w:hAnsiTheme="majorBidi" w:cstheme="majorBidi"/>
          <w:i/>
          <w:iCs/>
        </w:rPr>
        <w:t>:</w:t>
      </w:r>
      <w:r w:rsidR="00E847A7" w:rsidRPr="00FA4D71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="00E847A7" w:rsidRPr="00FA4D71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18</w:t>
      </w:r>
      <w:r w:rsidR="00EC474F" w:rsidRPr="00FA4D71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Pr="00FA4D71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ล้านบาท)</w:t>
      </w:r>
      <w:r w:rsidRPr="00FA4D71">
        <w:rPr>
          <w:rFonts w:asciiTheme="majorBidi" w:eastAsia="Times New Roman" w:hAnsiTheme="majorBidi" w:cstheme="majorBidi"/>
          <w:snapToGrid/>
          <w:cs/>
          <w:lang w:val="en-US" w:eastAsia="en-US"/>
        </w:rPr>
        <w:tab/>
      </w:r>
    </w:p>
    <w:p w14:paraId="3852349A" w14:textId="186C661B" w:rsidR="00C26D06" w:rsidRDefault="00C26D06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77B1CA" w14:textId="77777777" w:rsidR="004F01AA" w:rsidRDefault="004F01A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2A419FD" w14:textId="77777777" w:rsidR="004F01AA" w:rsidRDefault="004F01A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460805E" w14:textId="77777777" w:rsidR="004F01AA" w:rsidRDefault="004F01A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C536CCA" w14:textId="77777777" w:rsidR="004F01AA" w:rsidRDefault="004F01A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9E6203" w14:textId="77777777" w:rsidR="004F01AA" w:rsidRPr="000F5DD3" w:rsidRDefault="004F01A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8D41B" w14:textId="404EAB86" w:rsidR="001E472F" w:rsidRPr="000F5DD3" w:rsidRDefault="001E472F" w:rsidP="0008799A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>เงินสดและรายการเทียบเท่าเงินสด</w:t>
      </w:r>
    </w:p>
    <w:p w14:paraId="01ADF9B0" w14:textId="53FB8563" w:rsidR="001E472F" w:rsidRPr="000F5DD3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55F7F67" w14:textId="41DE784E" w:rsidR="00480D54" w:rsidRPr="000F5DD3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EBA0F72" w14:textId="77777777" w:rsidR="00480D54" w:rsidRPr="000F5DD3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C3DD1" w14:textId="3D26798D" w:rsidR="0078714A" w:rsidRPr="000F5DD3" w:rsidRDefault="0078714A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0F5DD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153C4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F5DD3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เผื่อเรียก </w:t>
      </w:r>
    </w:p>
    <w:p w14:paraId="41514120" w14:textId="77777777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0F5DD3" w14:paraId="4DEA34E8" w14:textId="77777777" w:rsidTr="001E0E6E">
        <w:trPr>
          <w:trHeight w:val="288"/>
        </w:trPr>
        <w:tc>
          <w:tcPr>
            <w:tcW w:w="3870" w:type="dxa"/>
          </w:tcPr>
          <w:p w14:paraId="0A507B4E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9712D0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B99E3A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7FE79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DAD" w:rsidRPr="000F5DD3" w14:paraId="58490AE2" w14:textId="77777777" w:rsidTr="001E0E6E">
        <w:trPr>
          <w:trHeight w:val="288"/>
        </w:trPr>
        <w:tc>
          <w:tcPr>
            <w:tcW w:w="3870" w:type="dxa"/>
          </w:tcPr>
          <w:p w14:paraId="2CFC9707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AACD9" w14:textId="77AC86C4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0601B5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66C7" w14:textId="13B05883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7FBB07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6FA79" w14:textId="08B7D760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33C242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030B2" w14:textId="7D0F0360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66899" w:rsidRPr="000F5DD3" w14:paraId="49970B46" w14:textId="77777777" w:rsidTr="001E0E6E">
        <w:trPr>
          <w:trHeight w:val="288"/>
        </w:trPr>
        <w:tc>
          <w:tcPr>
            <w:tcW w:w="3870" w:type="dxa"/>
          </w:tcPr>
          <w:p w14:paraId="0533615D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2AD76C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EF6A06" w:rsidRPr="000F5DD3" w14:paraId="5335D897" w14:textId="77777777" w:rsidTr="001E0E6E">
        <w:trPr>
          <w:trHeight w:val="288"/>
        </w:trPr>
        <w:tc>
          <w:tcPr>
            <w:tcW w:w="3870" w:type="dxa"/>
          </w:tcPr>
          <w:p w14:paraId="4298496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743FCFB" w14:textId="276816CB" w:rsidR="00EF6A06" w:rsidRPr="00074B8C" w:rsidRDefault="00157D73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B8C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364D14D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5F012" w14:textId="3D91F2D1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5F9F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3877CC9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F8AF9" w14:textId="27EA47CB" w:rsidR="00EF6A06" w:rsidRPr="008F1786" w:rsidRDefault="00FF028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786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0EB36A6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65D4C" w14:textId="1E7849D5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07E0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EF6A06" w:rsidRPr="000F5DD3" w14:paraId="68B3A730" w14:textId="77777777" w:rsidTr="001E0E6E">
        <w:trPr>
          <w:trHeight w:val="288"/>
        </w:trPr>
        <w:tc>
          <w:tcPr>
            <w:tcW w:w="3870" w:type="dxa"/>
          </w:tcPr>
          <w:p w14:paraId="53C30A9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C7A5F14" w14:textId="3D8AA0FE" w:rsidR="00EF6A06" w:rsidRPr="00074B8C" w:rsidRDefault="00157D73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B8C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7D9E77C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4F9C2" w14:textId="2FE9BA1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13CE6EC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9AD1" w14:textId="5F1F7271" w:rsidR="00EF6A06" w:rsidRPr="008F1786" w:rsidRDefault="00FF028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78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7AA936C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7CEC1" w14:textId="4EF8EE8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0915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EF6A06" w:rsidRPr="000F5DD3" w14:paraId="73B02A20" w14:textId="77777777" w:rsidTr="001E0E6E">
        <w:trPr>
          <w:trHeight w:val="288"/>
        </w:trPr>
        <w:tc>
          <w:tcPr>
            <w:tcW w:w="3870" w:type="dxa"/>
          </w:tcPr>
          <w:p w14:paraId="4F21DDE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2F0D" w14:textId="5BE3961B" w:rsidR="00EF6A06" w:rsidRPr="00074B8C" w:rsidRDefault="00FF028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B8C">
              <w:rPr>
                <w:rFonts w:asciiTheme="majorBidi" w:hAnsiTheme="majorBidi" w:cstheme="majorBidi"/>
                <w:sz w:val="30"/>
                <w:szCs w:val="30"/>
              </w:rPr>
              <w:t>162,792</w:t>
            </w:r>
          </w:p>
        </w:tc>
        <w:tc>
          <w:tcPr>
            <w:tcW w:w="270" w:type="dxa"/>
          </w:tcPr>
          <w:p w14:paraId="1C58E5C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3FE41" w14:textId="3E256DB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09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A109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11EDB9D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01A3D" w14:textId="573E32BC" w:rsidR="00EF6A06" w:rsidRPr="008F1786" w:rsidRDefault="00FF028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786">
              <w:rPr>
                <w:rFonts w:asciiTheme="majorBidi" w:hAnsiTheme="majorBidi" w:cstheme="majorBidi"/>
                <w:sz w:val="30"/>
                <w:szCs w:val="30"/>
              </w:rPr>
              <w:t>87,595</w:t>
            </w:r>
          </w:p>
        </w:tc>
        <w:tc>
          <w:tcPr>
            <w:tcW w:w="270" w:type="dxa"/>
          </w:tcPr>
          <w:p w14:paraId="66FB96E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5E8D" w14:textId="2CFCEB6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0915">
              <w:rPr>
                <w:rFonts w:asciiTheme="majorBidi" w:hAnsiTheme="majorBidi" w:cstheme="majorBidi"/>
                <w:sz w:val="30"/>
                <w:szCs w:val="30"/>
              </w:rPr>
              <w:t>120,748</w:t>
            </w:r>
          </w:p>
        </w:tc>
      </w:tr>
      <w:tr w:rsidR="00EF6A06" w:rsidRPr="000F5DD3" w14:paraId="44634BF0" w14:textId="77777777" w:rsidTr="001E0E6E">
        <w:trPr>
          <w:trHeight w:val="288"/>
        </w:trPr>
        <w:tc>
          <w:tcPr>
            <w:tcW w:w="3870" w:type="dxa"/>
          </w:tcPr>
          <w:p w14:paraId="484D04D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F5F48" w14:textId="2D21F091" w:rsidR="00EF6A06" w:rsidRPr="00074B8C" w:rsidRDefault="00FF028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B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163,034</w:t>
            </w:r>
          </w:p>
        </w:tc>
        <w:tc>
          <w:tcPr>
            <w:tcW w:w="270" w:type="dxa"/>
          </w:tcPr>
          <w:p w14:paraId="41B7295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F24D" w14:textId="53FD223E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FB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143440B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2ECDE" w14:textId="54276EC9" w:rsidR="00EF6A06" w:rsidRPr="000F5DD3" w:rsidRDefault="00FF028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02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87,800</w:t>
            </w:r>
          </w:p>
        </w:tc>
        <w:tc>
          <w:tcPr>
            <w:tcW w:w="270" w:type="dxa"/>
          </w:tcPr>
          <w:p w14:paraId="0C65D25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426D2E" w14:textId="1741512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07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120,910</w:t>
            </w:r>
          </w:p>
        </w:tc>
      </w:tr>
    </w:tbl>
    <w:p w14:paraId="32B1D3BE" w14:textId="3B3DE777" w:rsidR="00BF20E8" w:rsidRPr="004754FA" w:rsidRDefault="001E472F" w:rsidP="004F01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54FA">
        <w:rPr>
          <w:rFonts w:asciiTheme="majorBidi" w:hAnsiTheme="majorBidi" w:cstheme="majorBidi"/>
          <w:b/>
          <w:sz w:val="30"/>
          <w:szCs w:val="30"/>
        </w:rPr>
        <w:tab/>
      </w:r>
      <w:r w:rsidR="00C83006" w:rsidRPr="004754FA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59B457C0" w14:textId="69458553" w:rsidR="00AC4F19" w:rsidRPr="004754FA" w:rsidRDefault="00AC4F19" w:rsidP="0008799A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4754FA">
        <w:rPr>
          <w:rFonts w:asciiTheme="majorBidi" w:hAnsiTheme="majorBidi" w:cstheme="majorBidi"/>
          <w:szCs w:val="30"/>
          <w:cs/>
        </w:rPr>
        <w:t>ลูกหนี้การค้า</w:t>
      </w:r>
    </w:p>
    <w:p w14:paraId="14693FB5" w14:textId="26CCCCF9" w:rsidR="00EA0A71" w:rsidRPr="003D0048" w:rsidRDefault="00EA0A71" w:rsidP="00EA0A71">
      <w:pPr>
        <w:rPr>
          <w:rFonts w:asciiTheme="majorBidi" w:hAnsiTheme="majorBidi" w:cstheme="majorBidi"/>
          <w:sz w:val="28"/>
          <w:szCs w:val="28"/>
        </w:rPr>
      </w:pPr>
    </w:p>
    <w:p w14:paraId="46A60074" w14:textId="3F422997" w:rsidR="00EA0A71" w:rsidRPr="004754FA" w:rsidRDefault="00EA0A71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54FA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684260AB" w14:textId="77777777" w:rsidR="0007469A" w:rsidRPr="003D0048" w:rsidRDefault="0007469A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696C3443" w14:textId="2392783B" w:rsidR="00EA0A71" w:rsidRPr="004754FA" w:rsidRDefault="00EA0A71" w:rsidP="00EA0A7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4F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D46237" w:rsidRPr="004754FA">
        <w:rPr>
          <w:rFonts w:asciiTheme="majorBidi" w:hAnsiTheme="majorBidi" w:cstheme="majorBidi"/>
          <w:sz w:val="30"/>
          <w:szCs w:val="30"/>
        </w:rPr>
        <w:t xml:space="preserve">          </w:t>
      </w:r>
      <w:r w:rsidRPr="004754FA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B80E35">
        <w:rPr>
          <w:rFonts w:asciiTheme="majorBidi" w:hAnsiTheme="majorBidi" w:cstheme="majorBidi"/>
          <w:sz w:val="30"/>
          <w:szCs w:val="30"/>
        </w:rPr>
        <w:br/>
      </w:r>
      <w:r w:rsidR="00B80E35" w:rsidRPr="004754F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74B15" w:rsidRPr="00F74B15">
        <w:rPr>
          <w:rFonts w:asciiTheme="majorBidi" w:hAnsiTheme="majorBidi"/>
          <w:sz w:val="30"/>
          <w:szCs w:val="30"/>
          <w:cs/>
        </w:rPr>
        <w:t xml:space="preserve">ไม่สามารถคาดการณ์ได้อย่างสมเหตุสมผลว่าจะได้รับคืนเงิน  </w:t>
      </w:r>
      <w:r w:rsidRPr="004754F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71DCB2C" w14:textId="77777777" w:rsidR="00EA0A71" w:rsidRPr="003D0048" w:rsidRDefault="00EA0A71" w:rsidP="00EA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D085936" w14:textId="1048CCEA" w:rsidR="00EA0A71" w:rsidRPr="004754FA" w:rsidRDefault="00EA0A71" w:rsidP="00EA0A71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54FA">
        <w:rPr>
          <w:rFonts w:asciiTheme="majorBidi" w:hAnsiTheme="majorBidi" w:cstheme="majorBidi"/>
          <w:sz w:val="30"/>
          <w:szCs w:val="30"/>
          <w:cs/>
        </w:rPr>
        <w:t>กลุ่มบริษัทประมาณ</w:t>
      </w:r>
      <w:r w:rsidRPr="004754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D46237" w:rsidRPr="004754FA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4754FA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6975483" w14:textId="77777777" w:rsidR="00AC4F19" w:rsidRPr="004754FA" w:rsidRDefault="00AC4F19" w:rsidP="00AC4F1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1"/>
        <w:gridCol w:w="1188"/>
        <w:gridCol w:w="180"/>
        <w:gridCol w:w="1161"/>
        <w:gridCol w:w="178"/>
        <w:gridCol w:w="1181"/>
        <w:gridCol w:w="180"/>
        <w:gridCol w:w="1170"/>
      </w:tblGrid>
      <w:tr w:rsidR="00AC4F19" w:rsidRPr="000F5DD3" w14:paraId="3A3C846D" w14:textId="77777777" w:rsidTr="004C158F">
        <w:trPr>
          <w:cantSplit/>
          <w:tblHeader/>
        </w:trPr>
        <w:tc>
          <w:tcPr>
            <w:tcW w:w="3771" w:type="dxa"/>
            <w:vAlign w:val="bottom"/>
            <w:hideMark/>
          </w:tcPr>
          <w:p w14:paraId="269217C8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4DA7269A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80BEB5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0620FAA7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DAD" w:rsidRPr="000F5DD3" w14:paraId="0518C5FB" w14:textId="77777777" w:rsidTr="004C158F">
        <w:trPr>
          <w:cantSplit/>
          <w:tblHeader/>
        </w:trPr>
        <w:tc>
          <w:tcPr>
            <w:tcW w:w="3771" w:type="dxa"/>
            <w:vAlign w:val="bottom"/>
          </w:tcPr>
          <w:p w14:paraId="3EB1266F" w14:textId="1BD79F84" w:rsidR="00C47DAD" w:rsidRPr="000F5DD3" w:rsidRDefault="00C47DAD" w:rsidP="00C47D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88" w:type="dxa"/>
          </w:tcPr>
          <w:p w14:paraId="2D1C4C30" w14:textId="05D7A30E" w:rsidR="00C47DAD" w:rsidRPr="000F5DD3" w:rsidRDefault="00C47DAD" w:rsidP="00C47D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1A39B70" w14:textId="77777777" w:rsidR="00C47DAD" w:rsidRPr="000F5DD3" w:rsidRDefault="00C47DAD" w:rsidP="00C47D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8EF4E5" w14:textId="092874B6" w:rsidR="00C47DAD" w:rsidRPr="000F5DD3" w:rsidRDefault="00C47DAD" w:rsidP="00C47DA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4355F3E5" w14:textId="77777777" w:rsidR="00C47DAD" w:rsidRPr="000F5DD3" w:rsidRDefault="00C47DAD" w:rsidP="00C47D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37A7806" w14:textId="2D715026" w:rsidR="00C47DAD" w:rsidRPr="000F5DD3" w:rsidRDefault="00C47DAD" w:rsidP="00C47DA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C5B643C" w14:textId="77777777" w:rsidR="00C47DAD" w:rsidRPr="000F5DD3" w:rsidRDefault="00C47DAD" w:rsidP="00C47D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11468" w14:textId="07E367F2" w:rsidR="00C47DAD" w:rsidRPr="000F5DD3" w:rsidRDefault="00C47DAD" w:rsidP="00C47D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AC4F19" w:rsidRPr="000F5DD3" w14:paraId="6412B762" w14:textId="77777777" w:rsidTr="004C158F">
        <w:trPr>
          <w:cantSplit/>
          <w:tblHeader/>
        </w:trPr>
        <w:tc>
          <w:tcPr>
            <w:tcW w:w="3771" w:type="dxa"/>
            <w:vAlign w:val="bottom"/>
            <w:hideMark/>
          </w:tcPr>
          <w:p w14:paraId="226FECC0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38" w:type="dxa"/>
            <w:gridSpan w:val="7"/>
            <w:vAlign w:val="bottom"/>
            <w:hideMark/>
          </w:tcPr>
          <w:p w14:paraId="3ADA4EED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7D9B" w:rsidRPr="000F5DD3" w14:paraId="0C54119A" w14:textId="77777777" w:rsidTr="004C158F">
        <w:trPr>
          <w:cantSplit/>
        </w:trPr>
        <w:tc>
          <w:tcPr>
            <w:tcW w:w="3771" w:type="dxa"/>
            <w:hideMark/>
          </w:tcPr>
          <w:p w14:paraId="3D1209E9" w14:textId="4138AEE7" w:rsidR="00B87D9B" w:rsidRPr="000F5DD3" w:rsidRDefault="00B87D9B" w:rsidP="00B87D9B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78130B47" w14:textId="55EECF72" w:rsidR="00B87D9B" w:rsidRPr="000319CC" w:rsidRDefault="00623752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319CC">
              <w:rPr>
                <w:rFonts w:asciiTheme="majorBidi" w:hAnsi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097</w:t>
            </w:r>
            <w:r w:rsidRPr="000319CC">
              <w:rPr>
                <w:rFonts w:asciiTheme="majorBidi" w:hAnsi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="00AB6C9B" w:rsidRPr="000319CC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DA4A89E" w14:textId="77777777" w:rsidR="00B87D9B" w:rsidRPr="00AB6C9B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1" w:type="dxa"/>
          </w:tcPr>
          <w:p w14:paraId="00E578C3" w14:textId="2AD9AD1F" w:rsidR="00B87D9B" w:rsidRPr="000F5DD3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FD6EA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FD6E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78" w:type="dxa"/>
          </w:tcPr>
          <w:p w14:paraId="7E568FA0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9D0F592" w14:textId="093FDBC0" w:rsidR="00B87D9B" w:rsidRPr="000319CC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31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107</w:t>
            </w:r>
            <w:r w:rsidRPr="00031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630</w:t>
            </w:r>
          </w:p>
        </w:tc>
        <w:tc>
          <w:tcPr>
            <w:tcW w:w="180" w:type="dxa"/>
          </w:tcPr>
          <w:p w14:paraId="4069BE93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0F3C1" w14:textId="146FBA2E" w:rsidR="00B87D9B" w:rsidRPr="000F5DD3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1,515,013</w:t>
            </w:r>
          </w:p>
        </w:tc>
      </w:tr>
      <w:tr w:rsidR="00B87D9B" w:rsidRPr="000F5DD3" w14:paraId="63910D4A" w14:textId="77777777" w:rsidTr="004C158F">
        <w:trPr>
          <w:cantSplit/>
        </w:trPr>
        <w:tc>
          <w:tcPr>
            <w:tcW w:w="3771" w:type="dxa"/>
            <w:hideMark/>
          </w:tcPr>
          <w:p w14:paraId="1033F64C" w14:textId="77777777" w:rsidR="00B87D9B" w:rsidRPr="000F5DD3" w:rsidRDefault="00B87D9B" w:rsidP="00B8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347C81AD" w14:textId="5FB2D0B0" w:rsidR="00B87D9B" w:rsidRPr="000319CC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8788F0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9D36C8" w14:textId="5BD87ED5" w:rsidR="00B87D9B" w:rsidRPr="000F5DD3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B4B5718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5915A7" w14:textId="6A7BD77D" w:rsidR="00B87D9B" w:rsidRPr="000319CC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06AA8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87159" w14:textId="773C6703" w:rsidR="00B87D9B" w:rsidRPr="000F5DD3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D9B" w:rsidRPr="000F5DD3" w14:paraId="23A5E985" w14:textId="77777777" w:rsidTr="004C158F">
        <w:trPr>
          <w:cantSplit/>
        </w:trPr>
        <w:tc>
          <w:tcPr>
            <w:tcW w:w="3771" w:type="dxa"/>
            <w:hideMark/>
          </w:tcPr>
          <w:p w14:paraId="4EB7C54B" w14:textId="77777777" w:rsidR="00B87D9B" w:rsidRPr="000F5DD3" w:rsidRDefault="00B87D9B" w:rsidP="00B87D9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B18C049" w14:textId="16843CFD" w:rsidR="00B87D9B" w:rsidRPr="00BE313C" w:rsidRDefault="005A2EF9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/>
                <w:sz w:val="30"/>
                <w:szCs w:val="30"/>
                <w:cs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0319CC">
              <w:rPr>
                <w:rFonts w:asciiTheme="majorBidi" w:hAnsiTheme="majorBidi"/>
                <w:sz w:val="30"/>
                <w:szCs w:val="30"/>
              </w:rPr>
              <w:t>,</w:t>
            </w:r>
            <w:r w:rsidR="00A12C98" w:rsidRPr="000319CC">
              <w:rPr>
                <w:rFonts w:asciiTheme="majorBidi" w:hAnsiTheme="majorBidi"/>
                <w:sz w:val="30"/>
                <w:szCs w:val="30"/>
              </w:rPr>
              <w:t>091</w:t>
            </w:r>
          </w:p>
        </w:tc>
        <w:tc>
          <w:tcPr>
            <w:tcW w:w="180" w:type="dxa"/>
          </w:tcPr>
          <w:p w14:paraId="7F959BE3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8A5EE8" w14:textId="7186A18D" w:rsidR="00B87D9B" w:rsidRPr="000F5DD3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99,910</w:t>
            </w:r>
          </w:p>
        </w:tc>
        <w:tc>
          <w:tcPr>
            <w:tcW w:w="178" w:type="dxa"/>
          </w:tcPr>
          <w:p w14:paraId="3C67C578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40F689A" w14:textId="56D80B91" w:rsidR="00B87D9B" w:rsidRPr="000319CC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F92A05" w:rsidRPr="000319CC">
              <w:rPr>
                <w:rFonts w:asciiTheme="majorBidi" w:hAnsiTheme="majorBidi"/>
                <w:sz w:val="30"/>
                <w:szCs w:val="30"/>
              </w:rPr>
              <w:t>09</w:t>
            </w:r>
            <w:r w:rsidRPr="00031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2A05" w:rsidRPr="000319CC">
              <w:rPr>
                <w:rFonts w:asciiTheme="majorBidi" w:hAnsiTheme="majorBidi"/>
                <w:sz w:val="30"/>
                <w:szCs w:val="30"/>
              </w:rPr>
              <w:t>979</w:t>
            </w:r>
          </w:p>
        </w:tc>
        <w:tc>
          <w:tcPr>
            <w:tcW w:w="180" w:type="dxa"/>
          </w:tcPr>
          <w:p w14:paraId="0E2CDE40" w14:textId="77777777" w:rsidR="00B87D9B" w:rsidRPr="000F5DD3" w:rsidRDefault="00B87D9B" w:rsidP="00B87D9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6EBEE" w14:textId="26773480" w:rsidR="00B87D9B" w:rsidRPr="000F5DD3" w:rsidRDefault="00B87D9B" w:rsidP="00B8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99,685</w:t>
            </w:r>
          </w:p>
        </w:tc>
      </w:tr>
      <w:tr w:rsidR="00F92A05" w:rsidRPr="000F5DD3" w14:paraId="186654BC" w14:textId="77777777" w:rsidTr="004C158F">
        <w:trPr>
          <w:cantSplit/>
        </w:trPr>
        <w:tc>
          <w:tcPr>
            <w:tcW w:w="3771" w:type="dxa"/>
            <w:hideMark/>
          </w:tcPr>
          <w:p w14:paraId="2EFC67E9" w14:textId="77777777" w:rsidR="00F92A05" w:rsidRPr="000F5DD3" w:rsidRDefault="00F92A05" w:rsidP="00F92A0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242B3242" w14:textId="2EE5AF83" w:rsidR="00F92A05" w:rsidRPr="000319C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</w:tcPr>
          <w:p w14:paraId="2833D4EF" w14:textId="77777777" w:rsidR="00F92A05" w:rsidRPr="008E0AD9" w:rsidRDefault="00F92A05" w:rsidP="00F92A0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677CAF30" w14:textId="2D4E151B" w:rsidR="00F92A05" w:rsidRPr="000F5DD3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559A086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701796" w14:textId="43108E7A" w:rsidR="00F92A05" w:rsidRPr="000319C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45A657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B3113" w14:textId="36984669" w:rsidR="00F92A05" w:rsidRPr="000F5DD3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A05" w:rsidRPr="000F5DD3" w14:paraId="424762BE" w14:textId="77777777" w:rsidTr="004C158F">
        <w:trPr>
          <w:cantSplit/>
        </w:trPr>
        <w:tc>
          <w:tcPr>
            <w:tcW w:w="3771" w:type="dxa"/>
            <w:hideMark/>
          </w:tcPr>
          <w:p w14:paraId="5759C9A5" w14:textId="77777777" w:rsidR="00F92A05" w:rsidRPr="000F5DD3" w:rsidRDefault="00F92A05" w:rsidP="00F92A0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9A96B" w14:textId="634DE680" w:rsidR="00F92A05" w:rsidRPr="000319C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05259E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0FDA2" w14:textId="52E01974" w:rsidR="00F92A05" w:rsidRPr="000F5DD3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13,125</w:t>
            </w:r>
          </w:p>
        </w:tc>
        <w:tc>
          <w:tcPr>
            <w:tcW w:w="178" w:type="dxa"/>
          </w:tcPr>
          <w:p w14:paraId="538F0485" w14:textId="77777777" w:rsidR="00F92A05" w:rsidRPr="000F5DD3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D45E6" w14:textId="3E90B057" w:rsidR="00F92A05" w:rsidRPr="000319C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5F4B65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C1612" w14:textId="33632994" w:rsidR="00F92A05" w:rsidRPr="000F5DD3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13,106</w:t>
            </w:r>
          </w:p>
        </w:tc>
      </w:tr>
      <w:tr w:rsidR="00F92A05" w:rsidRPr="000F5DD3" w14:paraId="0824104C" w14:textId="77777777" w:rsidTr="005714E8">
        <w:trPr>
          <w:cantSplit/>
        </w:trPr>
        <w:tc>
          <w:tcPr>
            <w:tcW w:w="3771" w:type="dxa"/>
            <w:hideMark/>
          </w:tcPr>
          <w:p w14:paraId="47A3F854" w14:textId="77777777" w:rsidR="00F92A05" w:rsidRPr="000F5DD3" w:rsidRDefault="00F92A05" w:rsidP="00F92A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787A782B" w14:textId="361CC4FB" w:rsidR="00F92A05" w:rsidRPr="00BE313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/>
                <w:b/>
                <w:bCs/>
                <w:sz w:val="30"/>
                <w:szCs w:val="30"/>
              </w:rPr>
              <w:t>1,207,870</w:t>
            </w:r>
          </w:p>
        </w:tc>
        <w:tc>
          <w:tcPr>
            <w:tcW w:w="180" w:type="dxa"/>
          </w:tcPr>
          <w:p w14:paraId="0D60F8AB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5C307317" w14:textId="1E35D4E6" w:rsidR="00F92A05" w:rsidRPr="00BE313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1,623,183</w:t>
            </w:r>
          </w:p>
        </w:tc>
        <w:tc>
          <w:tcPr>
            <w:tcW w:w="178" w:type="dxa"/>
          </w:tcPr>
          <w:p w14:paraId="49BC1152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4EF15A12" w14:textId="0E9AB3F4" w:rsidR="00F92A05" w:rsidRPr="000319C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1,217,609</w:t>
            </w:r>
          </w:p>
        </w:tc>
        <w:tc>
          <w:tcPr>
            <w:tcW w:w="180" w:type="dxa"/>
          </w:tcPr>
          <w:p w14:paraId="1C1931DE" w14:textId="77777777" w:rsidR="00F92A05" w:rsidRPr="000F5DD3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9AD683" w14:textId="4B6D117E" w:rsidR="00F92A05" w:rsidRPr="000F5DD3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1,627,804</w:t>
            </w:r>
          </w:p>
        </w:tc>
      </w:tr>
      <w:tr w:rsidR="00CA550C" w:rsidRPr="000F5DD3" w14:paraId="4CC03810" w14:textId="77777777" w:rsidTr="00CA550C">
        <w:trPr>
          <w:cantSplit/>
        </w:trPr>
        <w:tc>
          <w:tcPr>
            <w:tcW w:w="3771" w:type="dxa"/>
          </w:tcPr>
          <w:p w14:paraId="5D556F18" w14:textId="180167D1" w:rsidR="00CA550C" w:rsidRPr="000F5DD3" w:rsidRDefault="00CA550C" w:rsidP="00F92A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   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3193CE67" w14:textId="77777777" w:rsidR="00CA550C" w:rsidRPr="000319CC" w:rsidRDefault="00CA550C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2015D" w14:textId="77777777" w:rsidR="00CA550C" w:rsidRPr="000F5DD3" w:rsidRDefault="00CA550C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60DB0C3F" w14:textId="77777777" w:rsidR="00CA550C" w:rsidRDefault="00CA550C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E71C752" w14:textId="77777777" w:rsidR="00CA550C" w:rsidRPr="000F5DD3" w:rsidRDefault="00CA550C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</w:tcPr>
          <w:p w14:paraId="7DF866FB" w14:textId="77777777" w:rsidR="00CA550C" w:rsidRPr="000319CC" w:rsidRDefault="00CA550C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93B55A" w14:textId="77777777" w:rsidR="00CA550C" w:rsidRPr="000F5DD3" w:rsidRDefault="00CA550C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6A1156F" w14:textId="77777777" w:rsidR="00CA550C" w:rsidRDefault="00CA550C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550C" w:rsidRPr="000F5DD3" w14:paraId="6B30E575" w14:textId="77777777" w:rsidTr="00CA550C">
        <w:trPr>
          <w:cantSplit/>
        </w:trPr>
        <w:tc>
          <w:tcPr>
            <w:tcW w:w="3771" w:type="dxa"/>
          </w:tcPr>
          <w:p w14:paraId="75FE640C" w14:textId="117AD936" w:rsidR="00CA550C" w:rsidRPr="000F5DD3" w:rsidRDefault="00CA550C" w:rsidP="00F92A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3B510A4F" w14:textId="07DE8E56" w:rsidR="00CA550C" w:rsidRPr="000319CC" w:rsidRDefault="004E7E11" w:rsidP="004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F054C8C" w14:textId="77777777" w:rsidR="00CA550C" w:rsidRPr="000F5DD3" w:rsidRDefault="00CA550C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79565426" w14:textId="760ECD55" w:rsidR="00CA550C" w:rsidRPr="00BE313C" w:rsidRDefault="004E7E11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BE313C">
              <w:rPr>
                <w:rFonts w:asciiTheme="majorBidi" w:hAnsiTheme="majorBidi" w:cstheme="majorBidi"/>
                <w:sz w:val="30"/>
                <w:szCs w:val="30"/>
              </w:rPr>
              <w:t>(11,940)</w:t>
            </w:r>
          </w:p>
        </w:tc>
        <w:tc>
          <w:tcPr>
            <w:tcW w:w="178" w:type="dxa"/>
          </w:tcPr>
          <w:p w14:paraId="7FE725F8" w14:textId="77777777" w:rsidR="00CA550C" w:rsidRPr="000F5DD3" w:rsidRDefault="00CA550C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</w:tcPr>
          <w:p w14:paraId="61A89826" w14:textId="14A2A52C" w:rsidR="00CA550C" w:rsidRPr="000319CC" w:rsidRDefault="004E7E11" w:rsidP="004E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E1C9CA" w14:textId="77777777" w:rsidR="00CA550C" w:rsidRPr="000F5DD3" w:rsidRDefault="00CA550C" w:rsidP="00F92A0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0071802" w14:textId="252F86B7" w:rsidR="00CA550C" w:rsidRDefault="004E7E11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(11,940)</w:t>
            </w:r>
          </w:p>
        </w:tc>
      </w:tr>
      <w:tr w:rsidR="00F92A05" w:rsidRPr="000F5DD3" w14:paraId="7352F91D" w14:textId="77777777">
        <w:trPr>
          <w:cantSplit/>
          <w:trHeight w:val="71"/>
        </w:trPr>
        <w:tc>
          <w:tcPr>
            <w:tcW w:w="3771" w:type="dxa"/>
          </w:tcPr>
          <w:p w14:paraId="22EBDDCF" w14:textId="7A0129FF" w:rsidR="00F92A05" w:rsidRPr="00495F98" w:rsidRDefault="00F92A05" w:rsidP="00F92A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5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92304" w14:textId="694375EE" w:rsidR="00F92A05" w:rsidRPr="00BE313C" w:rsidRDefault="00F92A05" w:rsidP="00BE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/>
                <w:b/>
                <w:bCs/>
                <w:sz w:val="30"/>
                <w:szCs w:val="30"/>
              </w:rPr>
              <w:t>1,207,870</w:t>
            </w:r>
          </w:p>
        </w:tc>
        <w:tc>
          <w:tcPr>
            <w:tcW w:w="180" w:type="dxa"/>
          </w:tcPr>
          <w:p w14:paraId="6CB141F8" w14:textId="77777777" w:rsidR="00F92A05" w:rsidRPr="00B81672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CA80D" w14:textId="0FE18406" w:rsidR="00F92A05" w:rsidRPr="00BE313C" w:rsidRDefault="00F92A05" w:rsidP="00BE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1,611,243</w:t>
            </w:r>
          </w:p>
        </w:tc>
        <w:tc>
          <w:tcPr>
            <w:tcW w:w="178" w:type="dxa"/>
          </w:tcPr>
          <w:p w14:paraId="1D07D65D" w14:textId="77777777" w:rsidR="00F92A05" w:rsidRPr="00B81672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766E1" w14:textId="3066D2EB" w:rsidR="00F92A05" w:rsidRPr="000319CC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1,217,609</w:t>
            </w:r>
          </w:p>
        </w:tc>
        <w:tc>
          <w:tcPr>
            <w:tcW w:w="180" w:type="dxa"/>
          </w:tcPr>
          <w:p w14:paraId="26F2AF50" w14:textId="77777777" w:rsidR="00F92A05" w:rsidRPr="00B81672" w:rsidRDefault="00F92A05" w:rsidP="00F92A05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C6747" w14:textId="4258F92C" w:rsidR="00F92A05" w:rsidRPr="00B81672" w:rsidRDefault="00F92A05" w:rsidP="00F9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1,615,864</w:t>
            </w:r>
          </w:p>
        </w:tc>
      </w:tr>
    </w:tbl>
    <w:p w14:paraId="239CC806" w14:textId="77777777" w:rsidR="00BF20E8" w:rsidRPr="000F5DD3" w:rsidRDefault="00BF20E8" w:rsidP="00AC4F19">
      <w:pPr>
        <w:rPr>
          <w:rFonts w:asciiTheme="majorBidi" w:hAnsiTheme="majorBidi" w:cstheme="majorBidi"/>
          <w:sz w:val="36"/>
          <w:szCs w:val="36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81"/>
        <w:gridCol w:w="178"/>
        <w:gridCol w:w="1163"/>
      </w:tblGrid>
      <w:tr w:rsidR="00AC4F19" w:rsidRPr="000F5DD3" w14:paraId="787A8368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67C24D4" w14:textId="657212CD" w:rsidR="00AC4F19" w:rsidRPr="000F5DD3" w:rsidRDefault="0062276B" w:rsidP="009860E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AC4F19"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2520" w:type="dxa"/>
            <w:gridSpan w:val="3"/>
            <w:vAlign w:val="bottom"/>
          </w:tcPr>
          <w:p w14:paraId="239DA78B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3140C2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68E3455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47DAD" w:rsidRPr="000F5DD3" w14:paraId="69360766" w14:textId="77777777">
        <w:trPr>
          <w:cantSplit/>
          <w:tblHeader/>
        </w:trPr>
        <w:tc>
          <w:tcPr>
            <w:tcW w:w="3780" w:type="dxa"/>
          </w:tcPr>
          <w:p w14:paraId="0F102784" w14:textId="644838C8" w:rsidR="00C47DAD" w:rsidRPr="000F5DD3" w:rsidRDefault="00C47DAD" w:rsidP="00C47DAD">
            <w:pPr>
              <w:pStyle w:val="acctfourfigures"/>
              <w:tabs>
                <w:tab w:val="left" w:pos="720"/>
              </w:tabs>
              <w:spacing w:line="240" w:lineRule="auto"/>
              <w:ind w:left="188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170" w:type="dxa"/>
          </w:tcPr>
          <w:p w14:paraId="79C8BACE" w14:textId="2C839417" w:rsidR="00C47DAD" w:rsidRPr="009A6F45" w:rsidRDefault="00C47DAD" w:rsidP="00C47D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A6F45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24B37875" w14:textId="77777777" w:rsidR="00C47DAD" w:rsidRPr="009A6F45" w:rsidRDefault="00C47DAD" w:rsidP="00C47D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20F1A7" w14:textId="3569B472" w:rsidR="00C47DAD" w:rsidRPr="009A6F45" w:rsidRDefault="00C47DAD" w:rsidP="00C47DA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A6F45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4EE362A4" w14:textId="77777777" w:rsidR="00C47DAD" w:rsidRPr="000F5DD3" w:rsidRDefault="00C47DAD" w:rsidP="00C47D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4C18A8" w14:textId="4D2B52ED" w:rsidR="00C47DAD" w:rsidRPr="009A6F45" w:rsidRDefault="00C47DAD" w:rsidP="00C47DA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 w:rsidRPr="00EF6A06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65A87CC" w14:textId="77777777" w:rsidR="00C47DAD" w:rsidRPr="009A6F45" w:rsidRDefault="00C47DAD" w:rsidP="00C47D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1881BE" w14:textId="60B8B866" w:rsidR="00C47DAD" w:rsidRPr="009A6F45" w:rsidRDefault="00C47DAD" w:rsidP="00C47D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A6F45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AC4F19" w:rsidRPr="000F5DD3" w14:paraId="13CEA56D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8C6C8CB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D11ED6F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6A06" w:rsidRPr="000F5DD3" w14:paraId="7C5753D7" w14:textId="77777777" w:rsidTr="00BF098C">
        <w:trPr>
          <w:cantSplit/>
        </w:trPr>
        <w:tc>
          <w:tcPr>
            <w:tcW w:w="3780" w:type="dxa"/>
          </w:tcPr>
          <w:p w14:paraId="05439281" w14:textId="1C335DA9" w:rsidR="00EF6A06" w:rsidRPr="000F5DD3" w:rsidRDefault="00EF6A06" w:rsidP="00EF6A0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C580275" w14:textId="1A1D2D6A" w:rsidR="00EF6A06" w:rsidRPr="00BE313C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/>
                <w:sz w:val="30"/>
                <w:szCs w:val="30"/>
              </w:rPr>
            </w:pPr>
            <w:r w:rsidRPr="00BE313C">
              <w:rPr>
                <w:rFonts w:asciiTheme="majorBidi" w:hAnsiTheme="majorBidi"/>
                <w:sz w:val="30"/>
                <w:szCs w:val="30"/>
              </w:rPr>
              <w:t>11,940</w:t>
            </w:r>
          </w:p>
        </w:tc>
        <w:tc>
          <w:tcPr>
            <w:tcW w:w="178" w:type="dxa"/>
          </w:tcPr>
          <w:p w14:paraId="276300B2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1E7D5D" w14:textId="49CBBCCF" w:rsidR="00EF6A06" w:rsidRPr="00BE313C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BE313C">
              <w:rPr>
                <w:rFonts w:asciiTheme="majorBidi" w:hAnsiTheme="majorBidi" w:cstheme="majorBidi"/>
                <w:sz w:val="30"/>
                <w:szCs w:val="30"/>
              </w:rPr>
              <w:t>11,429</w:t>
            </w:r>
          </w:p>
        </w:tc>
        <w:tc>
          <w:tcPr>
            <w:tcW w:w="178" w:type="dxa"/>
          </w:tcPr>
          <w:p w14:paraId="58BC2450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4C9EE80" w14:textId="7660A38C" w:rsidR="00EF6A06" w:rsidRPr="00C47DAD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11,940</w:t>
            </w:r>
          </w:p>
        </w:tc>
        <w:tc>
          <w:tcPr>
            <w:tcW w:w="178" w:type="dxa"/>
          </w:tcPr>
          <w:p w14:paraId="11CF6B63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D5761FF" w14:textId="49CD234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C47DAD">
              <w:rPr>
                <w:rFonts w:asciiTheme="majorBidi" w:hAnsiTheme="majorBidi" w:cstheme="majorBidi"/>
                <w:sz w:val="30"/>
                <w:szCs w:val="30"/>
              </w:rPr>
              <w:t>11,367</w:t>
            </w:r>
          </w:p>
        </w:tc>
      </w:tr>
      <w:tr w:rsidR="003D7E3A" w:rsidRPr="000F5DD3" w14:paraId="48BC3090" w14:textId="77777777" w:rsidTr="00BF098C">
        <w:trPr>
          <w:cantSplit/>
          <w:trHeight w:val="407"/>
        </w:trPr>
        <w:tc>
          <w:tcPr>
            <w:tcW w:w="3780" w:type="dxa"/>
          </w:tcPr>
          <w:p w14:paraId="79AD01DD" w14:textId="0797A467" w:rsidR="003D7E3A" w:rsidRPr="000F5DD3" w:rsidRDefault="003D7E3A" w:rsidP="003D7E3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  <w:tab w:val="center" w:pos="1811"/>
                <w:tab w:val="left" w:pos="22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F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D2D6F1F" w14:textId="79A7AF39" w:rsidR="003D7E3A" w:rsidRPr="003D7E3A" w:rsidRDefault="003D7E3A" w:rsidP="003D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/>
                <w:sz w:val="30"/>
                <w:szCs w:val="30"/>
              </w:rPr>
            </w:pPr>
            <w:r w:rsidRPr="003D7E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CF192" w14:textId="77777777" w:rsidR="003D7E3A" w:rsidRPr="000F5DD3" w:rsidRDefault="003D7E3A" w:rsidP="003D7E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9C4AE0" w14:textId="1ECC0E6C" w:rsidR="003D7E3A" w:rsidRPr="000F5DD3" w:rsidRDefault="003D7E3A" w:rsidP="003D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78" w:type="dxa"/>
          </w:tcPr>
          <w:p w14:paraId="30F14F3D" w14:textId="77777777" w:rsidR="003D7E3A" w:rsidRPr="000F5DD3" w:rsidRDefault="003D7E3A" w:rsidP="003D7E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479A529" w14:textId="7098D2FC" w:rsidR="003D7E3A" w:rsidRPr="003D7E3A" w:rsidRDefault="003D7E3A" w:rsidP="003D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D7E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9C1F31B" w14:textId="77777777" w:rsidR="003D7E3A" w:rsidRPr="000F5DD3" w:rsidRDefault="003D7E3A" w:rsidP="003D7E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0982B26" w14:textId="0AB9F5CB" w:rsidR="003D7E3A" w:rsidRPr="000F5DD3" w:rsidRDefault="003D7E3A" w:rsidP="003D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280181" w:rsidRPr="000F5DD3" w14:paraId="5273B6DC" w14:textId="77777777" w:rsidTr="00BF098C">
        <w:trPr>
          <w:cantSplit/>
          <w:trHeight w:val="407"/>
        </w:trPr>
        <w:tc>
          <w:tcPr>
            <w:tcW w:w="3780" w:type="dxa"/>
          </w:tcPr>
          <w:p w14:paraId="32E404E4" w14:textId="5F8ABCA9" w:rsidR="00280181" w:rsidRPr="000F5DD3" w:rsidRDefault="00280181" w:rsidP="0028018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  <w:tab w:val="center" w:pos="1811"/>
                <w:tab w:val="left" w:pos="22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7FA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09C7046" w14:textId="05DBE7B3" w:rsidR="00280181" w:rsidRPr="00BE313C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/>
                <w:sz w:val="30"/>
                <w:szCs w:val="30"/>
              </w:rPr>
            </w:pPr>
            <w:r w:rsidRPr="00BE313C">
              <w:rPr>
                <w:rFonts w:asciiTheme="majorBidi" w:hAnsiTheme="majorBidi"/>
                <w:sz w:val="30"/>
                <w:szCs w:val="30"/>
              </w:rPr>
              <w:t>(11,940)</w:t>
            </w:r>
          </w:p>
        </w:tc>
        <w:tc>
          <w:tcPr>
            <w:tcW w:w="178" w:type="dxa"/>
          </w:tcPr>
          <w:p w14:paraId="3C8C1847" w14:textId="77777777" w:rsidR="00280181" w:rsidRPr="000F5DD3" w:rsidRDefault="00280181" w:rsidP="00280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8C3687" w14:textId="38624CB4" w:rsidR="00280181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D7E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14D7F9" w14:textId="77777777" w:rsidR="00280181" w:rsidRPr="000F5DD3" w:rsidRDefault="00280181" w:rsidP="00280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DAE39C1" w14:textId="1DE0DD1D" w:rsidR="00280181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(11,940)</w:t>
            </w:r>
          </w:p>
        </w:tc>
        <w:tc>
          <w:tcPr>
            <w:tcW w:w="178" w:type="dxa"/>
          </w:tcPr>
          <w:p w14:paraId="4FEA9A32" w14:textId="77777777" w:rsidR="00280181" w:rsidRPr="000F5DD3" w:rsidRDefault="00280181" w:rsidP="00280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62A5E61" w14:textId="741B532B" w:rsidR="00280181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3D7E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0181" w:rsidRPr="000F5DD3" w14:paraId="6B2E5D7E" w14:textId="77777777" w:rsidTr="00A762FD">
        <w:trPr>
          <w:cantSplit/>
        </w:trPr>
        <w:tc>
          <w:tcPr>
            <w:tcW w:w="3780" w:type="dxa"/>
          </w:tcPr>
          <w:p w14:paraId="78448B2E" w14:textId="6F7BAB78" w:rsidR="00280181" w:rsidRPr="000F5DD3" w:rsidRDefault="00280181" w:rsidP="0028018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C5154" w14:textId="751674F5" w:rsidR="00280181" w:rsidRPr="000319CC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FE8F9D4" w14:textId="77777777" w:rsidR="00280181" w:rsidRPr="000F5DD3" w:rsidRDefault="00280181" w:rsidP="00280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C50CA9" w14:textId="0998F7ED" w:rsidR="00280181" w:rsidRPr="00BE313C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11,940</w:t>
            </w:r>
          </w:p>
        </w:tc>
        <w:tc>
          <w:tcPr>
            <w:tcW w:w="178" w:type="dxa"/>
          </w:tcPr>
          <w:p w14:paraId="6D8396A5" w14:textId="77777777" w:rsidR="00280181" w:rsidRPr="000F5DD3" w:rsidRDefault="00280181" w:rsidP="00280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C371D51" w14:textId="7991D043" w:rsidR="00280181" w:rsidRPr="000F5DD3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96CA37D" w14:textId="77777777" w:rsidR="00280181" w:rsidRPr="000F5DD3" w:rsidRDefault="00280181" w:rsidP="002801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7C8BE02" w14:textId="623BD0DE" w:rsidR="00280181" w:rsidRPr="000F5DD3" w:rsidRDefault="00280181" w:rsidP="0028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11,940</w:t>
            </w:r>
          </w:p>
        </w:tc>
      </w:tr>
    </w:tbl>
    <w:p w14:paraId="57EE272F" w14:textId="73563E9C" w:rsidR="00AC4F19" w:rsidRPr="003D0048" w:rsidRDefault="00057CF3" w:rsidP="00AC4F19">
      <w:pPr>
        <w:pStyle w:val="Heading1"/>
        <w:numPr>
          <w:ilvl w:val="0"/>
          <w:numId w:val="0"/>
        </w:numPr>
        <w:ind w:left="360"/>
        <w:rPr>
          <w:rFonts w:asciiTheme="majorBidi" w:hAnsiTheme="majorBidi" w:cstheme="majorBidi"/>
          <w:sz w:val="24"/>
          <w:szCs w:val="24"/>
        </w:rPr>
      </w:pPr>
      <w:r w:rsidRPr="000F5DD3">
        <w:rPr>
          <w:rFonts w:asciiTheme="majorBidi" w:hAnsiTheme="majorBidi" w:cstheme="majorBidi"/>
          <w:szCs w:val="30"/>
          <w:cs/>
        </w:rPr>
        <w:tab/>
      </w:r>
    </w:p>
    <w:p w14:paraId="572B1343" w14:textId="1F875068" w:rsidR="008152CE" w:rsidRPr="000F5DD3" w:rsidRDefault="008152CE" w:rsidP="0081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55F09" w:rsidRPr="000F5DD3">
        <w:rPr>
          <w:rFonts w:asciiTheme="majorBidi" w:hAnsiTheme="majorBidi" w:cstheme="majorBidi"/>
          <w:sz w:val="30"/>
          <w:szCs w:val="30"/>
          <w:cs/>
        </w:rPr>
        <w:t>เ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2</w:t>
      </w:r>
      <w:r w:rsidR="003355D1">
        <w:rPr>
          <w:rFonts w:asciiTheme="majorBidi" w:hAnsiTheme="majorBidi" w:cstheme="majorBidi"/>
          <w:sz w:val="30"/>
          <w:szCs w:val="30"/>
        </w:rPr>
        <w:t>2</w:t>
      </w:r>
      <w:r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Pr="000F5DD3">
        <w:rPr>
          <w:rFonts w:asciiTheme="majorBidi" w:hAnsiTheme="majorBidi" w:cstheme="majorBidi"/>
          <w:sz w:val="30"/>
          <w:szCs w:val="30"/>
          <w:cs/>
        </w:rPr>
        <w:t>ข.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5C5EB6">
        <w:rPr>
          <w:rFonts w:asciiTheme="majorBidi" w:hAnsiTheme="majorBidi" w:cstheme="majorBidi"/>
          <w:sz w:val="30"/>
          <w:szCs w:val="30"/>
        </w:rPr>
        <w:t>.1</w:t>
      </w:r>
      <w:r w:rsidR="00F12952">
        <w:rPr>
          <w:rFonts w:asciiTheme="majorBidi" w:hAnsiTheme="majorBidi" w:cstheme="majorBidi"/>
          <w:sz w:val="30"/>
          <w:szCs w:val="30"/>
        </w:rPr>
        <w:tab/>
      </w:r>
      <w:r w:rsidRPr="000F5DD3">
        <w:rPr>
          <w:rFonts w:asciiTheme="majorBidi" w:hAnsiTheme="majorBidi" w:cstheme="majorBidi"/>
          <w:sz w:val="30"/>
          <w:szCs w:val="30"/>
        </w:rPr>
        <w:t>)</w:t>
      </w:r>
    </w:p>
    <w:p w14:paraId="4EACD318" w14:textId="4FE263EE" w:rsidR="008152CE" w:rsidRDefault="008152CE" w:rsidP="008152CE">
      <w:pPr>
        <w:rPr>
          <w:rFonts w:asciiTheme="majorBidi" w:hAnsiTheme="majorBidi" w:cstheme="majorBidi"/>
          <w:sz w:val="22"/>
          <w:szCs w:val="22"/>
        </w:rPr>
      </w:pPr>
    </w:p>
    <w:p w14:paraId="059EA194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4C5D01FE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6A70854C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6FF8D01B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402C1C4A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594CC56B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06B87E76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765400D8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20BDD2ED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2CF2BE69" w14:textId="77777777" w:rsidR="004F01AA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52FF91EB" w14:textId="77777777" w:rsidR="004F01AA" w:rsidRPr="003D0048" w:rsidRDefault="004F01AA" w:rsidP="008152CE">
      <w:pPr>
        <w:rPr>
          <w:rFonts w:asciiTheme="majorBidi" w:hAnsiTheme="majorBidi" w:cstheme="majorBidi"/>
          <w:sz w:val="22"/>
          <w:szCs w:val="22"/>
        </w:rPr>
      </w:pPr>
    </w:p>
    <w:p w14:paraId="0A6337D4" w14:textId="72F8094E" w:rsidR="00014212" w:rsidRPr="000F5DD3" w:rsidRDefault="00014212" w:rsidP="000F5DD3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  <w:t>สินค้าคงเหลือ</w:t>
      </w:r>
      <w:r w:rsidRPr="000F5DD3">
        <w:rPr>
          <w:rFonts w:asciiTheme="majorBidi" w:hAnsiTheme="majorBidi" w:cstheme="majorBidi"/>
          <w:szCs w:val="30"/>
        </w:rPr>
        <w:t xml:space="preserve"> </w:t>
      </w:r>
    </w:p>
    <w:p w14:paraId="3EAE2618" w14:textId="0F8AAA2D" w:rsidR="002A195A" w:rsidRPr="003D0048" w:rsidRDefault="002A195A" w:rsidP="002A195A">
      <w:pPr>
        <w:rPr>
          <w:rFonts w:asciiTheme="majorBidi" w:hAnsiTheme="majorBidi" w:cstheme="majorBidi"/>
        </w:rPr>
      </w:pPr>
    </w:p>
    <w:p w14:paraId="40D66F9F" w14:textId="77777777" w:rsidR="002A195A" w:rsidRPr="000F5DD3" w:rsidRDefault="002A195A" w:rsidP="002A195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5AF4AD3" w14:textId="77777777" w:rsidR="002A195A" w:rsidRPr="003D0048" w:rsidRDefault="002A195A" w:rsidP="002A195A">
      <w:pPr>
        <w:rPr>
          <w:rFonts w:asciiTheme="majorBidi" w:hAnsiTheme="majorBidi" w:cstheme="majorBidi"/>
          <w:sz w:val="16"/>
          <w:szCs w:val="16"/>
        </w:rPr>
      </w:pPr>
    </w:p>
    <w:p w14:paraId="5457E10F" w14:textId="3C8D9992" w:rsidR="009341EC" w:rsidRPr="000F5DD3" w:rsidRDefault="009341EC" w:rsidP="009341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</w:t>
      </w:r>
      <w:r w:rsidRPr="00D376C7">
        <w:rPr>
          <w:rFonts w:asciiTheme="majorBidi" w:hAnsiTheme="majorBidi" w:cstheme="majorBidi"/>
          <w:spacing w:val="-6"/>
          <w:sz w:val="30"/>
          <w:szCs w:val="30"/>
          <w:cs/>
        </w:rPr>
        <w:t>การดำเนินธุรกิจปกติหักด้วย</w:t>
      </w:r>
      <w:r w:rsidR="0086557C" w:rsidRPr="00D376C7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ประมาณการต้นทุนในการผลิตสินค้าให้เสร็จและ</w:t>
      </w:r>
      <w:r w:rsidRPr="00D376C7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ค่าใช้จ่ายที่จำเป็นโดยประมาณในการขาย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9A8360E" w14:textId="77777777" w:rsidR="00915555" w:rsidRPr="003D0048" w:rsidRDefault="00915555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0F5DD3" w14:paraId="7C2E057B" w14:textId="77777777" w:rsidTr="001E0E6E">
        <w:trPr>
          <w:trHeight w:val="403"/>
        </w:trPr>
        <w:tc>
          <w:tcPr>
            <w:tcW w:w="3870" w:type="dxa"/>
          </w:tcPr>
          <w:p w14:paraId="05B22DC6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92CA17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FA0EE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BCBA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DAD" w:rsidRPr="000F5DD3" w14:paraId="3DFBCA58" w14:textId="77777777" w:rsidTr="001E0E6E">
        <w:trPr>
          <w:trHeight w:val="403"/>
        </w:trPr>
        <w:tc>
          <w:tcPr>
            <w:tcW w:w="3870" w:type="dxa"/>
          </w:tcPr>
          <w:p w14:paraId="0C953EB1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BB48" w14:textId="49A1D635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278EBA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39AE" w14:textId="13C3F0A6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00A652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97706" w14:textId="30D9F06C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57F5D9" w14:textId="77777777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F696A" w14:textId="1E7AD2CC" w:rsidR="00C47DAD" w:rsidRPr="000F5DD3" w:rsidRDefault="00C47DAD" w:rsidP="00C47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66899" w:rsidRPr="000F5DD3" w14:paraId="47FCFC3D" w14:textId="77777777" w:rsidTr="001E0E6E">
        <w:trPr>
          <w:trHeight w:val="403"/>
        </w:trPr>
        <w:tc>
          <w:tcPr>
            <w:tcW w:w="3870" w:type="dxa"/>
          </w:tcPr>
          <w:p w14:paraId="7F8E6CB4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ED3452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A06" w:rsidRPr="000F5DD3" w14:paraId="2C5C3E07" w14:textId="77777777" w:rsidTr="001E0E6E">
        <w:trPr>
          <w:trHeight w:val="403"/>
        </w:trPr>
        <w:tc>
          <w:tcPr>
            <w:tcW w:w="3870" w:type="dxa"/>
          </w:tcPr>
          <w:p w14:paraId="4F6590D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67187E8" w14:textId="0EAA96DD" w:rsidR="00EF6A06" w:rsidRPr="00B0349A" w:rsidRDefault="00CE2B87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  <w:r w:rsidRPr="00B0349A">
              <w:rPr>
                <w:rFonts w:asciiTheme="majorBidi" w:hAnsiTheme="majorBidi"/>
                <w:sz w:val="30"/>
                <w:szCs w:val="30"/>
              </w:rPr>
              <w:t>,</w:t>
            </w: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794</w:t>
            </w:r>
          </w:p>
        </w:tc>
        <w:tc>
          <w:tcPr>
            <w:tcW w:w="270" w:type="dxa"/>
          </w:tcPr>
          <w:p w14:paraId="4C778AE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9700E" w14:textId="10AED7BC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402,289</w:t>
            </w:r>
          </w:p>
        </w:tc>
        <w:tc>
          <w:tcPr>
            <w:tcW w:w="270" w:type="dxa"/>
          </w:tcPr>
          <w:p w14:paraId="67EC874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E7F7D" w14:textId="1D9D918A" w:rsidR="00EF6A06" w:rsidRPr="00F5610A" w:rsidRDefault="00C5616B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610A">
              <w:rPr>
                <w:rFonts w:asciiTheme="majorBidi" w:hAnsiTheme="majorBidi" w:cstheme="majorBidi"/>
                <w:sz w:val="30"/>
                <w:szCs w:val="30"/>
              </w:rPr>
              <w:t>312,438</w:t>
            </w:r>
          </w:p>
        </w:tc>
        <w:tc>
          <w:tcPr>
            <w:tcW w:w="270" w:type="dxa"/>
          </w:tcPr>
          <w:p w14:paraId="5F3DD04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F768" w14:textId="0058A89E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397,245</w:t>
            </w:r>
          </w:p>
        </w:tc>
      </w:tr>
      <w:tr w:rsidR="00EF6A06" w:rsidRPr="000F5DD3" w14:paraId="0AE26B73" w14:textId="77777777" w:rsidTr="001E0E6E">
        <w:trPr>
          <w:trHeight w:val="403"/>
        </w:trPr>
        <w:tc>
          <w:tcPr>
            <w:tcW w:w="3870" w:type="dxa"/>
          </w:tcPr>
          <w:p w14:paraId="69C465F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E878866" w14:textId="2B4AAF97" w:rsidR="00EF6A06" w:rsidRPr="00B0349A" w:rsidRDefault="00CE2B87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876</w:t>
            </w:r>
            <w:r w:rsidRPr="00B0349A">
              <w:rPr>
                <w:rFonts w:asciiTheme="majorBidi" w:hAnsiTheme="majorBidi"/>
                <w:sz w:val="30"/>
                <w:szCs w:val="30"/>
              </w:rPr>
              <w:t>,</w:t>
            </w: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420</w:t>
            </w:r>
          </w:p>
        </w:tc>
        <w:tc>
          <w:tcPr>
            <w:tcW w:w="270" w:type="dxa"/>
          </w:tcPr>
          <w:p w14:paraId="20886D3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2F814" w14:textId="22DCDB8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717,003</w:t>
            </w:r>
          </w:p>
        </w:tc>
        <w:tc>
          <w:tcPr>
            <w:tcW w:w="270" w:type="dxa"/>
          </w:tcPr>
          <w:p w14:paraId="3483DEF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DC9C7" w14:textId="71C6E457" w:rsidR="00EF6A06" w:rsidRPr="00F5610A" w:rsidRDefault="00B40265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10A">
              <w:rPr>
                <w:rFonts w:asciiTheme="majorBidi" w:hAnsiTheme="majorBidi" w:cstheme="majorBidi"/>
                <w:sz w:val="30"/>
                <w:szCs w:val="30"/>
              </w:rPr>
              <w:t>876,420</w:t>
            </w:r>
          </w:p>
        </w:tc>
        <w:tc>
          <w:tcPr>
            <w:tcW w:w="270" w:type="dxa"/>
          </w:tcPr>
          <w:p w14:paraId="2602B08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380F" w14:textId="6D6EE062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717,003</w:t>
            </w:r>
          </w:p>
        </w:tc>
      </w:tr>
      <w:tr w:rsidR="00EF6A06" w:rsidRPr="000F5DD3" w14:paraId="53BC386E" w14:textId="77777777" w:rsidTr="001E0E6E">
        <w:trPr>
          <w:trHeight w:val="403"/>
        </w:trPr>
        <w:tc>
          <w:tcPr>
            <w:tcW w:w="3870" w:type="dxa"/>
          </w:tcPr>
          <w:p w14:paraId="2B40BFA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14:paraId="6E04DE80" w14:textId="0C0BC99B" w:rsidR="00EF6A06" w:rsidRPr="00B0349A" w:rsidRDefault="00CE2B87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B0349A">
              <w:rPr>
                <w:rFonts w:asciiTheme="majorBidi" w:hAnsiTheme="majorBidi"/>
                <w:sz w:val="30"/>
                <w:szCs w:val="30"/>
              </w:rPr>
              <w:t>,</w:t>
            </w: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002</w:t>
            </w:r>
          </w:p>
        </w:tc>
        <w:tc>
          <w:tcPr>
            <w:tcW w:w="270" w:type="dxa"/>
          </w:tcPr>
          <w:p w14:paraId="4BD8D23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5F37B" w14:textId="5B7160E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  <w:tc>
          <w:tcPr>
            <w:tcW w:w="270" w:type="dxa"/>
          </w:tcPr>
          <w:p w14:paraId="775A8B8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88034" w14:textId="62B88EF3" w:rsidR="00EF6A06" w:rsidRPr="00F5610A" w:rsidRDefault="00391648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610A">
              <w:rPr>
                <w:rFonts w:asciiTheme="majorBidi" w:hAnsiTheme="majorBidi" w:cstheme="majorBidi"/>
                <w:sz w:val="30"/>
                <w:szCs w:val="30"/>
              </w:rPr>
              <w:t>5,002</w:t>
            </w:r>
          </w:p>
        </w:tc>
        <w:tc>
          <w:tcPr>
            <w:tcW w:w="270" w:type="dxa"/>
          </w:tcPr>
          <w:p w14:paraId="464B3EF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AFE57" w14:textId="78237DA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5,369</w:t>
            </w:r>
          </w:p>
        </w:tc>
      </w:tr>
      <w:tr w:rsidR="00EF6A06" w:rsidRPr="000F5DD3" w14:paraId="0B1910DC" w14:textId="77777777" w:rsidTr="001E0E6E">
        <w:trPr>
          <w:trHeight w:val="403"/>
        </w:trPr>
        <w:tc>
          <w:tcPr>
            <w:tcW w:w="3870" w:type="dxa"/>
          </w:tcPr>
          <w:p w14:paraId="76CDB23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AFB84" w14:textId="1AE5528B" w:rsidR="00EF6A06" w:rsidRPr="00B0349A" w:rsidRDefault="00CE2B87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E56432">
              <w:rPr>
                <w:rFonts w:asciiTheme="majorBidi" w:hAnsiTheme="majorBidi"/>
                <w:sz w:val="30"/>
                <w:szCs w:val="30"/>
              </w:rPr>
              <w:t>46,986</w:t>
            </w:r>
          </w:p>
        </w:tc>
        <w:tc>
          <w:tcPr>
            <w:tcW w:w="270" w:type="dxa"/>
          </w:tcPr>
          <w:p w14:paraId="0DCFC37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8A246F" w14:textId="1DCA08C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171,372</w:t>
            </w:r>
          </w:p>
        </w:tc>
        <w:tc>
          <w:tcPr>
            <w:tcW w:w="270" w:type="dxa"/>
          </w:tcPr>
          <w:p w14:paraId="2CA4BAB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C238C" w14:textId="3D7EDB6E" w:rsidR="00EF6A06" w:rsidRPr="00F5610A" w:rsidRDefault="00E5643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46,986</w:t>
            </w:r>
          </w:p>
        </w:tc>
        <w:tc>
          <w:tcPr>
            <w:tcW w:w="270" w:type="dxa"/>
          </w:tcPr>
          <w:p w14:paraId="6F0C919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397B" w14:textId="15E993E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171,372</w:t>
            </w:r>
          </w:p>
        </w:tc>
      </w:tr>
      <w:tr w:rsidR="00EF6A06" w:rsidRPr="000F5DD3" w14:paraId="729FC1C2" w14:textId="77777777" w:rsidTr="001E0E6E">
        <w:trPr>
          <w:trHeight w:val="403"/>
        </w:trPr>
        <w:tc>
          <w:tcPr>
            <w:tcW w:w="3870" w:type="dxa"/>
          </w:tcPr>
          <w:p w14:paraId="5BA86DF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040E0" w14:textId="680D091C" w:rsidR="00EF6A06" w:rsidRPr="00B0349A" w:rsidRDefault="00B45AF0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4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B0349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034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="00E56432">
              <w:rPr>
                <w:rFonts w:asciiTheme="majorBidi" w:hAnsiTheme="majorBidi"/>
                <w:b/>
                <w:bCs/>
                <w:sz w:val="30"/>
                <w:szCs w:val="30"/>
              </w:rPr>
              <w:t>44,202</w:t>
            </w:r>
          </w:p>
        </w:tc>
        <w:tc>
          <w:tcPr>
            <w:tcW w:w="270" w:type="dxa"/>
          </w:tcPr>
          <w:p w14:paraId="2415B38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95404B" w14:textId="7F338CB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1,296,033</w:t>
            </w:r>
          </w:p>
        </w:tc>
        <w:tc>
          <w:tcPr>
            <w:tcW w:w="270" w:type="dxa"/>
          </w:tcPr>
          <w:p w14:paraId="4BD07FE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8522F" w14:textId="6C343DD3" w:rsidR="00EF6A06" w:rsidRPr="00F5610A" w:rsidRDefault="005D1C1A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6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</w:t>
            </w:r>
            <w:r w:rsidR="00E564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0,846</w:t>
            </w:r>
          </w:p>
        </w:tc>
        <w:tc>
          <w:tcPr>
            <w:tcW w:w="270" w:type="dxa"/>
          </w:tcPr>
          <w:p w14:paraId="5805998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0DD89" w14:textId="53777549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D4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,290,989</w:t>
            </w:r>
          </w:p>
        </w:tc>
      </w:tr>
      <w:tr w:rsidR="00EF6A06" w:rsidRPr="000F5DD3" w14:paraId="07877ED5" w14:textId="77777777" w:rsidTr="001E0E6E">
        <w:trPr>
          <w:trHeight w:val="403"/>
        </w:trPr>
        <w:tc>
          <w:tcPr>
            <w:tcW w:w="3870" w:type="dxa"/>
          </w:tcPr>
          <w:p w14:paraId="75D92C6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887DA6" w14:textId="35C1F152" w:rsidR="00EF6A06" w:rsidRPr="00B0349A" w:rsidRDefault="00206D4F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(10</w:t>
            </w:r>
            <w:r w:rsidRPr="00B034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349A">
              <w:rPr>
                <w:rFonts w:asciiTheme="majorBidi" w:hAnsiTheme="majorBidi"/>
                <w:sz w:val="30"/>
                <w:szCs w:val="30"/>
                <w:cs/>
              </w:rPr>
              <w:t>295)</w:t>
            </w:r>
          </w:p>
        </w:tc>
        <w:tc>
          <w:tcPr>
            <w:tcW w:w="270" w:type="dxa"/>
          </w:tcPr>
          <w:p w14:paraId="3A491F4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09AD7" w14:textId="69D3253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(11,894)</w:t>
            </w:r>
          </w:p>
        </w:tc>
        <w:tc>
          <w:tcPr>
            <w:tcW w:w="270" w:type="dxa"/>
          </w:tcPr>
          <w:p w14:paraId="2380F39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E88C8" w14:textId="2CF2C447" w:rsidR="00EF6A06" w:rsidRPr="00F5610A" w:rsidRDefault="00391648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610A">
              <w:rPr>
                <w:rFonts w:asciiTheme="majorBidi" w:hAnsiTheme="majorBidi" w:cstheme="majorBidi"/>
                <w:sz w:val="30"/>
                <w:szCs w:val="30"/>
              </w:rPr>
              <w:t>(10,295)</w:t>
            </w:r>
          </w:p>
        </w:tc>
        <w:tc>
          <w:tcPr>
            <w:tcW w:w="270" w:type="dxa"/>
          </w:tcPr>
          <w:p w14:paraId="39A223B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11320" w14:textId="02341F96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(11,894)</w:t>
            </w:r>
          </w:p>
        </w:tc>
      </w:tr>
      <w:tr w:rsidR="00EF6A06" w:rsidRPr="000F5DD3" w14:paraId="34E2F469" w14:textId="77777777" w:rsidTr="001E0E6E">
        <w:trPr>
          <w:trHeight w:val="403"/>
        </w:trPr>
        <w:tc>
          <w:tcPr>
            <w:tcW w:w="3870" w:type="dxa"/>
          </w:tcPr>
          <w:p w14:paraId="74195A7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F6936" w14:textId="47A3456B" w:rsidR="00EF6A06" w:rsidRPr="00B45AF0" w:rsidRDefault="00206D4F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034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B034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349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="00E8031C">
              <w:rPr>
                <w:rFonts w:asciiTheme="majorBidi" w:hAnsiTheme="majorBidi"/>
                <w:b/>
                <w:bCs/>
                <w:sz w:val="30"/>
                <w:szCs w:val="30"/>
              </w:rPr>
              <w:t>33,907</w:t>
            </w:r>
          </w:p>
        </w:tc>
        <w:tc>
          <w:tcPr>
            <w:tcW w:w="270" w:type="dxa"/>
          </w:tcPr>
          <w:p w14:paraId="6363ED1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B9F91" w14:textId="08A013C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4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1,284,139</w:t>
            </w:r>
          </w:p>
        </w:tc>
        <w:tc>
          <w:tcPr>
            <w:tcW w:w="270" w:type="dxa"/>
          </w:tcPr>
          <w:p w14:paraId="06753C1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23F5" w14:textId="3A7CFAC0" w:rsidR="00EF6A06" w:rsidRPr="00F5610A" w:rsidRDefault="005D1C1A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6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</w:t>
            </w:r>
            <w:r w:rsidR="00E80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F56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0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4063538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866F7" w14:textId="0645CDF8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ED4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279,095</w:t>
            </w:r>
          </w:p>
        </w:tc>
      </w:tr>
      <w:tr w:rsidR="00D63D44" w:rsidRPr="000F5DD3" w14:paraId="65828757" w14:textId="77777777" w:rsidTr="001E0E6E">
        <w:trPr>
          <w:trHeight w:val="403"/>
        </w:trPr>
        <w:tc>
          <w:tcPr>
            <w:tcW w:w="3870" w:type="dxa"/>
          </w:tcPr>
          <w:p w14:paraId="01C74274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D1B9B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8DD62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1BB71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926E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E3829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718E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A4DAB" w14:textId="77777777" w:rsidR="00D63D44" w:rsidRPr="000F5DD3" w:rsidRDefault="00D63D44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40BF" w:rsidRPr="000F5DD3" w14:paraId="42466883" w14:textId="77777777">
        <w:trPr>
          <w:trHeight w:val="403"/>
        </w:trPr>
        <w:tc>
          <w:tcPr>
            <w:tcW w:w="5040" w:type="dxa"/>
            <w:gridSpan w:val="2"/>
          </w:tcPr>
          <w:p w14:paraId="167AF049" w14:textId="01EFC4E1" w:rsidR="004D40BF" w:rsidRPr="000F5DD3" w:rsidRDefault="004D40BF" w:rsidP="004D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 w:firstLine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40B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ต้นทุนของสินค้าคงเหลือที่ได้รวมในบัญชีต้นทุนขาย</w:t>
            </w:r>
          </w:p>
        </w:tc>
        <w:tc>
          <w:tcPr>
            <w:tcW w:w="270" w:type="dxa"/>
          </w:tcPr>
          <w:p w14:paraId="0560E190" w14:textId="77777777" w:rsidR="004D40BF" w:rsidRPr="000F5DD3" w:rsidRDefault="004D40BF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9F7E6" w14:textId="77777777" w:rsidR="004D40BF" w:rsidRPr="000F5DD3" w:rsidRDefault="004D40BF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214D" w14:textId="77777777" w:rsidR="004D40BF" w:rsidRPr="000F5DD3" w:rsidRDefault="004D40BF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24C6F" w14:textId="77777777" w:rsidR="004D40BF" w:rsidRPr="000F5DD3" w:rsidRDefault="004D40BF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006A" w14:textId="77777777" w:rsidR="004D40BF" w:rsidRPr="000F5DD3" w:rsidRDefault="004D40BF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9DED" w14:textId="77777777" w:rsidR="004D40BF" w:rsidRPr="000F5DD3" w:rsidRDefault="004D40BF" w:rsidP="00D63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A06" w:rsidRPr="000F5DD3" w14:paraId="2875EBF4" w14:textId="77777777" w:rsidTr="001E0E6E">
        <w:trPr>
          <w:trHeight w:val="403"/>
        </w:trPr>
        <w:tc>
          <w:tcPr>
            <w:tcW w:w="3870" w:type="dxa"/>
          </w:tcPr>
          <w:p w14:paraId="4B9077C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04FB29D" w14:textId="1CDA1C5E" w:rsidR="00EF6A06" w:rsidRPr="0053066F" w:rsidRDefault="0050774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3066F">
              <w:rPr>
                <w:rFonts w:asciiTheme="majorBidi" w:hAnsiTheme="majorBidi" w:cstheme="majorBidi"/>
                <w:sz w:val="30"/>
                <w:szCs w:val="30"/>
              </w:rPr>
              <w:t>5,90</w:t>
            </w:r>
            <w:r w:rsidR="009C0088">
              <w:rPr>
                <w:rFonts w:asciiTheme="majorBidi" w:hAnsiTheme="majorBidi" w:cstheme="majorBidi"/>
                <w:sz w:val="30"/>
                <w:szCs w:val="30"/>
              </w:rPr>
              <w:t>5,554</w:t>
            </w:r>
          </w:p>
        </w:tc>
        <w:tc>
          <w:tcPr>
            <w:tcW w:w="270" w:type="dxa"/>
          </w:tcPr>
          <w:p w14:paraId="0C83CFA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32B37" w14:textId="7508D72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5,867,433</w:t>
            </w:r>
          </w:p>
        </w:tc>
        <w:tc>
          <w:tcPr>
            <w:tcW w:w="270" w:type="dxa"/>
          </w:tcPr>
          <w:p w14:paraId="555DBF8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87CF3" w14:textId="0259092E" w:rsidR="00EF6A06" w:rsidRPr="005D6132" w:rsidRDefault="00C25624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/>
                <w:sz w:val="30"/>
                <w:szCs w:val="30"/>
              </w:rPr>
              <w:t>5,903,338</w:t>
            </w:r>
          </w:p>
        </w:tc>
        <w:tc>
          <w:tcPr>
            <w:tcW w:w="270" w:type="dxa"/>
          </w:tcPr>
          <w:p w14:paraId="772E3BE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C437D" w14:textId="5A00B38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5,863,802</w:t>
            </w:r>
          </w:p>
        </w:tc>
      </w:tr>
      <w:tr w:rsidR="00EF6A06" w:rsidRPr="000F5DD3" w14:paraId="4ADD9960" w14:textId="77777777" w:rsidTr="00FB5964">
        <w:trPr>
          <w:trHeight w:val="403"/>
        </w:trPr>
        <w:tc>
          <w:tcPr>
            <w:tcW w:w="3870" w:type="dxa"/>
            <w:vAlign w:val="bottom"/>
          </w:tcPr>
          <w:p w14:paraId="4EE9A570" w14:textId="7E2620AD" w:rsidR="00EF6A06" w:rsidRPr="006516FE" w:rsidRDefault="00EF6A06" w:rsidP="00EF6A06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16F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กลับรายการปรับลดมูลค่าเป็น</w:t>
            </w:r>
          </w:p>
          <w:p w14:paraId="747CA38F" w14:textId="02DF774C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6F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516F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vAlign w:val="bottom"/>
          </w:tcPr>
          <w:p w14:paraId="28249179" w14:textId="7C3E2C34" w:rsidR="00EF6A06" w:rsidRPr="0053066F" w:rsidRDefault="0050774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3066F">
              <w:rPr>
                <w:rFonts w:asciiTheme="majorBidi" w:hAnsiTheme="majorBidi" w:cstheme="majorBidi"/>
                <w:sz w:val="30"/>
                <w:szCs w:val="30"/>
              </w:rPr>
              <w:t>(1,598)</w:t>
            </w:r>
          </w:p>
        </w:tc>
        <w:tc>
          <w:tcPr>
            <w:tcW w:w="270" w:type="dxa"/>
            <w:vAlign w:val="bottom"/>
          </w:tcPr>
          <w:p w14:paraId="1DEDA0B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C04DB" w14:textId="3EC4428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(14,678)</w:t>
            </w:r>
          </w:p>
        </w:tc>
        <w:tc>
          <w:tcPr>
            <w:tcW w:w="270" w:type="dxa"/>
            <w:vAlign w:val="bottom"/>
          </w:tcPr>
          <w:p w14:paraId="63A311A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ACFF9" w14:textId="5C7E0D8E" w:rsidR="00EF6A06" w:rsidRPr="005D6132" w:rsidRDefault="00507742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D6132">
              <w:rPr>
                <w:rFonts w:asciiTheme="majorBidi" w:hAnsiTheme="majorBidi" w:cstheme="majorBidi"/>
                <w:sz w:val="30"/>
                <w:szCs w:val="30"/>
              </w:rPr>
              <w:t>(1,598)</w:t>
            </w:r>
          </w:p>
        </w:tc>
        <w:tc>
          <w:tcPr>
            <w:tcW w:w="270" w:type="dxa"/>
            <w:vAlign w:val="bottom"/>
          </w:tcPr>
          <w:p w14:paraId="0669337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1B92DA" w14:textId="34899723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(14,678)</w:t>
            </w:r>
          </w:p>
        </w:tc>
      </w:tr>
      <w:tr w:rsidR="006D5D89" w:rsidRPr="000F5DD3" w14:paraId="117A950D" w14:textId="77777777" w:rsidTr="001E0E6E">
        <w:trPr>
          <w:trHeight w:val="403"/>
        </w:trPr>
        <w:tc>
          <w:tcPr>
            <w:tcW w:w="3870" w:type="dxa"/>
          </w:tcPr>
          <w:p w14:paraId="3251CC18" w14:textId="77777777" w:rsidR="006D5D89" w:rsidRPr="000F5DD3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F94DB" w14:textId="02ACC19E" w:rsidR="006D5D89" w:rsidRPr="0053066F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5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5,903,956</w:t>
            </w:r>
          </w:p>
        </w:tc>
        <w:tc>
          <w:tcPr>
            <w:tcW w:w="270" w:type="dxa"/>
          </w:tcPr>
          <w:p w14:paraId="7BCE4AC1" w14:textId="77777777" w:rsidR="006D5D89" w:rsidRPr="000F5DD3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6CCF8" w14:textId="294A3E5F" w:rsidR="006D5D89" w:rsidRPr="000F5DD3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5,852,755</w:t>
            </w:r>
          </w:p>
        </w:tc>
        <w:tc>
          <w:tcPr>
            <w:tcW w:w="270" w:type="dxa"/>
          </w:tcPr>
          <w:p w14:paraId="69C20D80" w14:textId="77777777" w:rsidR="006D5D89" w:rsidRPr="000F5DD3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CC54F" w14:textId="5EABFE4F" w:rsidR="006D5D89" w:rsidRPr="005D6132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61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5,901,740</w:t>
            </w:r>
          </w:p>
        </w:tc>
        <w:tc>
          <w:tcPr>
            <w:tcW w:w="270" w:type="dxa"/>
          </w:tcPr>
          <w:p w14:paraId="377A516D" w14:textId="77777777" w:rsidR="006D5D89" w:rsidRPr="000F5DD3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28163" w14:textId="1A74868A" w:rsidR="006D5D89" w:rsidRPr="000F5DD3" w:rsidRDefault="006D5D89" w:rsidP="006D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5,849,124</w:t>
            </w:r>
          </w:p>
        </w:tc>
      </w:tr>
    </w:tbl>
    <w:p w14:paraId="26E6625C" w14:textId="77777777" w:rsidR="004F01AA" w:rsidRDefault="004F01AA" w:rsidP="004F01AA">
      <w:pPr>
        <w:pStyle w:val="Heading1"/>
        <w:numPr>
          <w:ilvl w:val="0"/>
          <w:numId w:val="0"/>
        </w:numPr>
        <w:ind w:left="540"/>
        <w:rPr>
          <w:rFonts w:asciiTheme="majorBidi" w:hAnsiTheme="majorBidi" w:cstheme="majorBidi"/>
          <w:szCs w:val="30"/>
        </w:rPr>
      </w:pPr>
    </w:p>
    <w:p w14:paraId="0E4882CE" w14:textId="77777777" w:rsidR="004F01AA" w:rsidRDefault="004F01AA" w:rsidP="004F01AA"/>
    <w:p w14:paraId="2E390DF8" w14:textId="77777777" w:rsidR="004F01AA" w:rsidRDefault="004F01AA" w:rsidP="004F01AA"/>
    <w:p w14:paraId="0351E419" w14:textId="77777777" w:rsidR="004F01AA" w:rsidRDefault="004F01AA" w:rsidP="004F01AA"/>
    <w:p w14:paraId="0D3D5269" w14:textId="77777777" w:rsidR="004F01AA" w:rsidRDefault="004F01AA" w:rsidP="004F01AA"/>
    <w:p w14:paraId="08DE3531" w14:textId="77777777" w:rsidR="004F01AA" w:rsidRDefault="004F01AA" w:rsidP="004F01AA"/>
    <w:p w14:paraId="79E4CE19" w14:textId="77777777" w:rsidR="004F01AA" w:rsidRDefault="004F01AA" w:rsidP="004F01AA"/>
    <w:p w14:paraId="40625656" w14:textId="77777777" w:rsidR="004F01AA" w:rsidRDefault="004F01AA" w:rsidP="004F01AA"/>
    <w:p w14:paraId="12E0EC32" w14:textId="77777777" w:rsidR="004F01AA" w:rsidRDefault="004F01AA" w:rsidP="004F01AA"/>
    <w:p w14:paraId="683FBF99" w14:textId="77777777" w:rsidR="004F01AA" w:rsidRDefault="004F01AA" w:rsidP="004F01AA"/>
    <w:p w14:paraId="34C13FDC" w14:textId="77777777" w:rsidR="004F01AA" w:rsidRDefault="004F01AA" w:rsidP="004F01AA"/>
    <w:p w14:paraId="4C4E9396" w14:textId="318DC5B4" w:rsidR="00545A6D" w:rsidRPr="000F5DD3" w:rsidRDefault="00545A6D" w:rsidP="000F5DD3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>เงินลงทุนในบริษัทย่อย</w:t>
      </w:r>
    </w:p>
    <w:p w14:paraId="7D80B6C2" w14:textId="77777777" w:rsidR="00545A6D" w:rsidRPr="000F5DD3" w:rsidRDefault="00545A6D" w:rsidP="00545A6D">
      <w:pPr>
        <w:rPr>
          <w:rFonts w:asciiTheme="majorBidi" w:hAnsiTheme="majorBidi" w:cstheme="majorBidi"/>
          <w:sz w:val="30"/>
          <w:szCs w:val="30"/>
        </w:rPr>
      </w:pPr>
    </w:p>
    <w:p w14:paraId="4DF02570" w14:textId="77777777" w:rsidR="00545A6D" w:rsidRPr="000F5DD3" w:rsidRDefault="00545A6D" w:rsidP="00545A6D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7EF4B096" w14:textId="7BAE8E5B" w:rsidR="008460C8" w:rsidRPr="000F5DD3" w:rsidRDefault="008460C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7C2685" w14:textId="50A56A1E" w:rsidR="00545A6D" w:rsidRPr="005A6646" w:rsidRDefault="00D56697" w:rsidP="00194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194C4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(รวมกันเรียกว่า </w:t>
      </w:r>
      <w:r w:rsidRPr="000F5DD3">
        <w:rPr>
          <w:rFonts w:asciiTheme="majorBidi" w:hAnsiTheme="majorBidi" w:cstheme="majorBidi"/>
          <w:b/>
          <w:sz w:val="30"/>
          <w:szCs w:val="30"/>
        </w:rPr>
        <w:t>“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b/>
          <w:sz w:val="30"/>
          <w:szCs w:val="30"/>
        </w:rPr>
        <w:t>”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) </w:t>
      </w:r>
    </w:p>
    <w:p w14:paraId="41DEB9D2" w14:textId="77777777" w:rsidR="00545A6D" w:rsidRDefault="00545A6D" w:rsidP="00545A6D">
      <w:pPr>
        <w:pStyle w:val="BodyText2"/>
        <w:tabs>
          <w:tab w:val="left" w:pos="540"/>
        </w:tabs>
        <w:spacing w:line="240" w:lineRule="atLeast"/>
        <w:ind w:left="0" w:right="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27F70E" w14:textId="18CE601E" w:rsidR="00CC1412" w:rsidRPr="000F5DD3" w:rsidRDefault="00CC1412" w:rsidP="00CC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3D3BBE1B" w14:textId="77777777" w:rsidR="00545A6D" w:rsidRPr="000F5DD3" w:rsidRDefault="00545A6D" w:rsidP="00545A6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8F4CA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4D3C132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AD8D6" w14:textId="2CEEC525" w:rsidR="00283B78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</w:t>
      </w:r>
      <w:r w:rsidR="00005165" w:rsidRPr="000F5DD3">
        <w:rPr>
          <w:rFonts w:asciiTheme="majorBidi" w:hAnsiTheme="majorBidi" w:cstheme="majorBidi"/>
          <w:sz w:val="30"/>
          <w:szCs w:val="30"/>
          <w:cs/>
        </w:rPr>
        <w:t>ล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</w:t>
      </w:r>
      <w:r w:rsidR="00087B36">
        <w:rPr>
          <w:rFonts w:asciiTheme="majorBidi" w:hAnsiTheme="majorBidi" w:cstheme="majorBidi"/>
          <w:sz w:val="30"/>
          <w:szCs w:val="30"/>
          <w:cs/>
        </w:rPr>
        <w:br/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>วิธี</w:t>
      </w:r>
      <w:r w:rsidR="003B3EAD" w:rsidRPr="000F5DD3">
        <w:rPr>
          <w:rFonts w:asciiTheme="majorBidi" w:hAnsiTheme="majorBidi" w:cstheme="majorBidi"/>
          <w:sz w:val="30"/>
          <w:szCs w:val="30"/>
          <w:cs/>
        </w:rPr>
        <w:t xml:space="preserve">ถัวเฉลี่ยถ่วงน้ำหนัก 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6EF0E9E0" w14:textId="77777777" w:rsidR="000F5DD3" w:rsidRDefault="000F5DD3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2172B" w14:textId="4DBD36EC" w:rsidR="000F5DD3" w:rsidRPr="00087B36" w:rsidRDefault="000F5DD3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0F5DD3" w:rsidRPr="00087B36" w:rsidSect="00944EBC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56875E39" w14:textId="77777777" w:rsidR="00014212" w:rsidRPr="000F5DD3" w:rsidRDefault="00014212" w:rsidP="000E69F1">
      <w:pPr>
        <w:framePr w:w="14925" w:wrap="auto" w:hAnchor="text" w:x="900"/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14212" w:rsidRPr="000F5DD3" w:rsidSect="00337BE8"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8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0F5DD3" w14:paraId="1E2F85E1" w14:textId="77777777" w:rsidTr="00096A5E">
        <w:trPr>
          <w:trHeight w:val="377"/>
        </w:trPr>
        <w:tc>
          <w:tcPr>
            <w:tcW w:w="1980" w:type="dxa"/>
          </w:tcPr>
          <w:p w14:paraId="087EF329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19792241" w:rsidR="003F51E8" w:rsidRPr="000F5DD3" w:rsidRDefault="00D7009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                                                                       </w:t>
            </w:r>
            <w:r w:rsidR="003F51E8"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0F5DD3" w14:paraId="0100CFCB" w14:textId="77777777" w:rsidTr="00096A5E">
        <w:trPr>
          <w:trHeight w:val="710"/>
        </w:trPr>
        <w:tc>
          <w:tcPr>
            <w:tcW w:w="1980" w:type="dxa"/>
          </w:tcPr>
          <w:p w14:paraId="7E92E23C" w14:textId="77777777" w:rsidR="00522DEF" w:rsidRDefault="00522DEF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DA601" w14:textId="658D7373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28770CE" w14:textId="77777777" w:rsidR="00522DEF" w:rsidRDefault="00522DEF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163D6C" w14:textId="63FE015E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5043B032" w14:textId="198DCC30" w:rsidR="003F51E8" w:rsidRPr="000F5DD3" w:rsidRDefault="00D227F4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="00A65F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671" w:type="dxa"/>
            <w:gridSpan w:val="3"/>
          </w:tcPr>
          <w:p w14:paraId="1C6319E7" w14:textId="77777777" w:rsidR="00E466A7" w:rsidRDefault="00E466A7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CB4C33" w14:textId="58BE6CDC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53718CB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03712C1B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BEFC8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52EAF6F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039C3D26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119B2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0D7AFCB2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5F6A7B74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3CE8F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35C3382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40AC7616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4F29BC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="00150740"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</w:tr>
      <w:tr w:rsidR="009A6F45" w:rsidRPr="000F5DD3" w14:paraId="1E9F0A46" w14:textId="77777777" w:rsidTr="00096A5E">
        <w:trPr>
          <w:trHeight w:val="362"/>
        </w:trPr>
        <w:tc>
          <w:tcPr>
            <w:tcW w:w="1980" w:type="dxa"/>
          </w:tcPr>
          <w:p w14:paraId="17303E9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5DEB406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32" w:type="dxa"/>
          </w:tcPr>
          <w:p w14:paraId="121871BD" w14:textId="65422A2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7" w:type="dxa"/>
          </w:tcPr>
          <w:p w14:paraId="4ED01D7A" w14:textId="3D1ACC4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2107A58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7685ADD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7" w:type="dxa"/>
          </w:tcPr>
          <w:p w14:paraId="202D2F4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2E0E92AE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0DF5718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17A89A5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29DCCF2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65D93B0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208A2C9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1C630CB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8" w:type="dxa"/>
          </w:tcPr>
          <w:p w14:paraId="1CFE795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78732C29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2B7D90A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3741444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1" w:type="dxa"/>
          </w:tcPr>
          <w:p w14:paraId="450A73C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37CD73C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264796B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38069AD4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F6A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F51E8" w:rsidRPr="000F5DD3" w14:paraId="7AE37D2A" w14:textId="77777777" w:rsidTr="00096A5E">
        <w:trPr>
          <w:trHeight w:val="377"/>
        </w:trPr>
        <w:tc>
          <w:tcPr>
            <w:tcW w:w="1980" w:type="dxa"/>
          </w:tcPr>
          <w:p w14:paraId="5659F1A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203411F" w:rsidR="003F51E8" w:rsidRPr="000F5DD3" w:rsidRDefault="0091593F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                                          </w:t>
            </w:r>
            <w:r w:rsidR="003F51E8" w:rsidRPr="000F5D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0F5DD3" w14:paraId="153D8263" w14:textId="77777777" w:rsidTr="00096A5E">
        <w:trPr>
          <w:trHeight w:val="362"/>
        </w:trPr>
        <w:tc>
          <w:tcPr>
            <w:tcW w:w="1980" w:type="dxa"/>
          </w:tcPr>
          <w:p w14:paraId="0445B42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1555" w:rsidRPr="000F5DD3" w14:paraId="0A5CD36A" w14:textId="77777777" w:rsidTr="00096A5E">
        <w:trPr>
          <w:trHeight w:val="380"/>
        </w:trPr>
        <w:tc>
          <w:tcPr>
            <w:tcW w:w="1980" w:type="dxa"/>
          </w:tcPr>
          <w:p w14:paraId="73BFD2DF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5DE37F88" w:rsidR="009B1555" w:rsidRPr="000F5DD3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5B92A2F7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08DB0E1D" w:rsidR="009B1555" w:rsidRPr="000F5DD3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42FF5857" w:rsidR="009B1555" w:rsidRPr="000F5DD3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45F63998" w:rsidR="009B1555" w:rsidRPr="000F5DD3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071864F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0D2D10F5" w:rsidR="009B1555" w:rsidRPr="000F5DD3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421C9275" w:rsidR="009B1555" w:rsidRPr="000F5DD3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959CBCF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B1555" w:rsidRPr="000F5DD3" w14:paraId="3BE2CFFC" w14:textId="77777777" w:rsidTr="00096A5E">
        <w:trPr>
          <w:trHeight w:val="362"/>
        </w:trPr>
        <w:tc>
          <w:tcPr>
            <w:tcW w:w="1980" w:type="dxa"/>
          </w:tcPr>
          <w:p w14:paraId="26272D53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9B1555" w:rsidRPr="000F5DD3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365A6C37" w:rsidR="009B1555" w:rsidRPr="0072723C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120C5E3A" w:rsidR="009B1555" w:rsidRPr="0072723C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F70F18A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3D6761B8" w:rsidR="009B1555" w:rsidRPr="0072723C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5D2B5856" w:rsidR="009B1555" w:rsidRPr="0072723C" w:rsidRDefault="0072723C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F8245A0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9B1555" w:rsidRPr="0072723C" w:rsidRDefault="009B1555" w:rsidP="009B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34D6B14" w14:textId="77777777" w:rsidR="00697937" w:rsidRPr="000F5DD3" w:rsidRDefault="00697937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F2C367B" w14:textId="77777777" w:rsidR="00697937" w:rsidRPr="000F5DD3" w:rsidRDefault="0069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CC4C79" w14:textId="77777777" w:rsidR="00640404" w:rsidRPr="000F5DD3" w:rsidRDefault="0064040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640404" w:rsidRPr="000F5DD3" w:rsidSect="00944EBC">
          <w:headerReference w:type="default" r:id="rId17"/>
          <w:footerReference w:type="default" r:id="rId18"/>
          <w:headerReference w:type="first" r:id="rId19"/>
          <w:footerReference w:type="first" r:id="rId20"/>
          <w:type w:val="continuous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6296B6D5" w14:textId="31A7618C" w:rsidR="0076038E" w:rsidRPr="000F5DD3" w:rsidRDefault="001E0E6E" w:rsidP="00C761F2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 xml:space="preserve">  </w:t>
      </w:r>
      <w:r w:rsidR="0076038E" w:rsidRPr="000F5DD3">
        <w:rPr>
          <w:rFonts w:asciiTheme="majorBidi" w:hAnsiTheme="majorBidi" w:cstheme="majorBidi"/>
          <w:szCs w:val="30"/>
          <w:cs/>
        </w:rPr>
        <w:t xml:space="preserve">อสังหาริมทรัพย์เพื่อการลงทุน </w:t>
      </w:r>
    </w:p>
    <w:p w14:paraId="7D5604BB" w14:textId="68008812" w:rsidR="00E02DE0" w:rsidRPr="000F5DD3" w:rsidRDefault="00E02DE0" w:rsidP="00E02DE0">
      <w:pPr>
        <w:rPr>
          <w:rFonts w:asciiTheme="majorBidi" w:hAnsiTheme="majorBidi" w:cstheme="majorBidi"/>
          <w:sz w:val="30"/>
          <w:szCs w:val="30"/>
        </w:rPr>
      </w:pPr>
    </w:p>
    <w:p w14:paraId="46A918E3" w14:textId="39C1D31A" w:rsidR="00E02DE0" w:rsidRPr="000F5DD3" w:rsidRDefault="00E02DE0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BCC7040" w14:textId="4CFB1EFE" w:rsidR="00111FC6" w:rsidRPr="000F5DD3" w:rsidRDefault="00111FC6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EDC317C" w14:textId="177744F4" w:rsidR="00111FC6" w:rsidRPr="004B374F" w:rsidRDefault="00111FC6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B374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อสังหาริมทรัพย์เพื่อการลงทุนแสดงในราคาทุน</w:t>
      </w:r>
      <w:r w:rsidR="00432623" w:rsidRPr="004B37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374F">
        <w:rPr>
          <w:rFonts w:asciiTheme="majorBidi" w:hAnsiTheme="majorBidi" w:cstheme="majorBidi"/>
          <w:sz w:val="30"/>
          <w:szCs w:val="30"/>
          <w:cs/>
        </w:rPr>
        <w:t xml:space="preserve">หักค่าเสื่อมราคาสะสมและขาดทุนจากการด้อยค่า  </w:t>
      </w:r>
    </w:p>
    <w:p w14:paraId="46434181" w14:textId="1D34C0EA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CD0F3" w14:textId="20E49E91" w:rsidR="008D46BB" w:rsidRPr="000F5DD3" w:rsidRDefault="008D46BB" w:rsidP="008D4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Pr="000F5DD3">
        <w:rPr>
          <w:rFonts w:asciiTheme="majorBidi" w:hAnsiTheme="majorBidi" w:cstheme="majorBidi"/>
          <w:sz w:val="30"/>
          <w:szCs w:val="30"/>
        </w:rPr>
        <w:t xml:space="preserve">20 </w:t>
      </w:r>
      <w:r w:rsidRPr="000F5DD3">
        <w:rPr>
          <w:rFonts w:asciiTheme="majorBidi" w:hAnsiTheme="majorBidi" w:cstheme="majorBidi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</w:t>
      </w:r>
      <w:r w:rsidRPr="00BD30FA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BD30FA" w:rsidRPr="00BD30FA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D99CB0" w14:textId="178F7EEE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522A9" w14:textId="1B0FA20F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F0F0A1" w14:textId="77777777" w:rsidR="0076038E" w:rsidRPr="000F5DD3" w:rsidRDefault="0076038E" w:rsidP="000E69F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8" w:type="dxa"/>
        <w:tblInd w:w="423" w:type="dxa"/>
        <w:tblLook w:val="01E0" w:firstRow="1" w:lastRow="1" w:firstColumn="1" w:lastColumn="1" w:noHBand="0" w:noVBand="0"/>
      </w:tblPr>
      <w:tblGrid>
        <w:gridCol w:w="3918"/>
        <w:gridCol w:w="1110"/>
        <w:gridCol w:w="299"/>
        <w:gridCol w:w="1112"/>
        <w:gridCol w:w="266"/>
        <w:gridCol w:w="1146"/>
        <w:gridCol w:w="269"/>
        <w:gridCol w:w="1148"/>
      </w:tblGrid>
      <w:tr w:rsidR="00CD518D" w:rsidRPr="000F5DD3" w14:paraId="6CCC3819" w14:textId="77777777" w:rsidTr="008A1F27">
        <w:trPr>
          <w:tblHeader/>
        </w:trPr>
        <w:tc>
          <w:tcPr>
            <w:tcW w:w="3918" w:type="dxa"/>
          </w:tcPr>
          <w:p w14:paraId="184C35DE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3EBB5646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3E97FFD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1FDFEE78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E7025" w:rsidRPr="000F5DD3" w14:paraId="7A3EBF5F" w14:textId="77777777" w:rsidTr="00436296">
        <w:trPr>
          <w:tblHeader/>
        </w:trPr>
        <w:tc>
          <w:tcPr>
            <w:tcW w:w="3918" w:type="dxa"/>
          </w:tcPr>
          <w:p w14:paraId="7191145C" w14:textId="77777777" w:rsidR="00DE7025" w:rsidRPr="000F5DD3" w:rsidRDefault="00DE7025" w:rsidP="008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5C7023C" w14:textId="5F184304" w:rsidR="00DE7025" w:rsidRPr="00EF6A06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9" w:type="dxa"/>
          </w:tcPr>
          <w:p w14:paraId="1EAD9888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C15FFE" w14:textId="00427D65" w:rsidR="00DE7025" w:rsidRPr="000F5DD3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098C4ACD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661E3E70" w14:textId="117ECB20" w:rsidR="00DE7025" w:rsidRPr="00EF6A06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314E2FB9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F89884D" w14:textId="5786F38C" w:rsidR="00DE7025" w:rsidRPr="000F5DD3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6A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66899" w:rsidRPr="000F5DD3" w14:paraId="6195B500" w14:textId="77777777" w:rsidTr="008A1F27">
        <w:trPr>
          <w:tblHeader/>
        </w:trPr>
        <w:tc>
          <w:tcPr>
            <w:tcW w:w="3918" w:type="dxa"/>
          </w:tcPr>
          <w:p w14:paraId="544091B4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0" w:type="dxa"/>
            <w:gridSpan w:val="7"/>
          </w:tcPr>
          <w:p w14:paraId="4C227956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0F5DD3" w14:paraId="1D579636" w14:textId="77777777" w:rsidTr="00436296">
        <w:tc>
          <w:tcPr>
            <w:tcW w:w="3918" w:type="dxa"/>
          </w:tcPr>
          <w:p w14:paraId="474DBC42" w14:textId="77777777" w:rsidR="00666899" w:rsidRPr="000F5DD3" w:rsidRDefault="00666899" w:rsidP="0066689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0" w:type="dxa"/>
          </w:tcPr>
          <w:p w14:paraId="0C3C021A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</w:tcPr>
          <w:p w14:paraId="752955EA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4DD1F43C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A936FF3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553A8210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9C6FE9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C7E1E27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A06" w:rsidRPr="000F5DD3" w14:paraId="231F923F" w14:textId="77777777" w:rsidTr="00436296">
        <w:tc>
          <w:tcPr>
            <w:tcW w:w="3918" w:type="dxa"/>
          </w:tcPr>
          <w:p w14:paraId="442A5981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10" w:type="dxa"/>
            <w:vAlign w:val="bottom"/>
          </w:tcPr>
          <w:p w14:paraId="27B87312" w14:textId="5BF71D1C" w:rsidR="00EF6A06" w:rsidRPr="00AC536E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99" w:type="dxa"/>
            <w:vAlign w:val="bottom"/>
          </w:tcPr>
          <w:p w14:paraId="6A233EC5" w14:textId="77777777" w:rsidR="00EF6A06" w:rsidRPr="00AC536E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52C0579" w14:textId="01A2F300" w:rsidR="00EF6A06" w:rsidRPr="00AC536E" w:rsidRDefault="00EF6A06" w:rsidP="004D572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66" w:type="dxa"/>
            <w:vAlign w:val="bottom"/>
          </w:tcPr>
          <w:p w14:paraId="64DAE11A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BFA7CBC" w14:textId="485D31E9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153,484</w:t>
            </w:r>
          </w:p>
        </w:tc>
        <w:tc>
          <w:tcPr>
            <w:tcW w:w="269" w:type="dxa"/>
            <w:vAlign w:val="bottom"/>
          </w:tcPr>
          <w:p w14:paraId="13900D6B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5F8289" w14:textId="7450AA15" w:rsidR="00EF6A06" w:rsidRPr="000F5DD3" w:rsidRDefault="00EF6A06" w:rsidP="004D57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153,484</w:t>
            </w:r>
          </w:p>
        </w:tc>
      </w:tr>
      <w:tr w:rsidR="00016260" w:rsidRPr="000F5DD3" w14:paraId="3753186C" w14:textId="77777777" w:rsidTr="00436296">
        <w:tc>
          <w:tcPr>
            <w:tcW w:w="3918" w:type="dxa"/>
          </w:tcPr>
          <w:p w14:paraId="0D3A3183" w14:textId="60B84EA8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3207" w14:textId="6CD6630E" w:rsidR="00EF6A06" w:rsidRPr="00F447AB" w:rsidRDefault="00307F67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07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153,220</w:t>
            </w:r>
          </w:p>
        </w:tc>
        <w:tc>
          <w:tcPr>
            <w:tcW w:w="299" w:type="dxa"/>
            <w:vAlign w:val="bottom"/>
          </w:tcPr>
          <w:p w14:paraId="2CADFC4D" w14:textId="77777777" w:rsidR="00EF6A06" w:rsidRPr="00AC536E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4F3EF" w14:textId="356C4312" w:rsidR="00EF6A06" w:rsidRPr="00AC536E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66" w:type="dxa"/>
            <w:vAlign w:val="bottom"/>
          </w:tcPr>
          <w:p w14:paraId="1DFEE920" w14:textId="77777777" w:rsidR="00EF6A06" w:rsidRPr="00D6756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272C" w14:textId="5D15460E" w:rsidR="00EF6A06" w:rsidRPr="00D67563" w:rsidRDefault="00307F67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07F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153,484</w:t>
            </w:r>
            <w:r w:rsidRPr="00307F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ab/>
            </w:r>
          </w:p>
        </w:tc>
        <w:tc>
          <w:tcPr>
            <w:tcW w:w="269" w:type="dxa"/>
            <w:vAlign w:val="bottom"/>
          </w:tcPr>
          <w:p w14:paraId="1FE5A5D1" w14:textId="77777777" w:rsidR="00EF6A06" w:rsidRPr="00D6756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0CCE" w14:textId="0D511D44" w:rsidR="00EF6A06" w:rsidRPr="00D6756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5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153,484</w:t>
            </w:r>
          </w:p>
        </w:tc>
      </w:tr>
      <w:tr w:rsidR="00EF6A06" w:rsidRPr="000F5DD3" w14:paraId="01DF9ABC" w14:textId="77777777" w:rsidTr="00436296">
        <w:tc>
          <w:tcPr>
            <w:tcW w:w="3918" w:type="dxa"/>
          </w:tcPr>
          <w:p w14:paraId="09DCBC0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7427303C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99" w:type="dxa"/>
          </w:tcPr>
          <w:p w14:paraId="1E72751F" w14:textId="77777777" w:rsidR="00EF6A06" w:rsidRPr="00F81E59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12" w:type="dxa"/>
          </w:tcPr>
          <w:p w14:paraId="2803DB8A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66" w:type="dxa"/>
          </w:tcPr>
          <w:p w14:paraId="3709F63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14:paraId="1437F8A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9" w:type="dxa"/>
          </w:tcPr>
          <w:p w14:paraId="424AA92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8" w:type="dxa"/>
          </w:tcPr>
          <w:p w14:paraId="45484DD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EF6A06" w:rsidRPr="000F5DD3" w14:paraId="406B93A2" w14:textId="77777777" w:rsidTr="00436296">
        <w:tc>
          <w:tcPr>
            <w:tcW w:w="3918" w:type="dxa"/>
          </w:tcPr>
          <w:p w14:paraId="7A3FDF6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10" w:type="dxa"/>
          </w:tcPr>
          <w:p w14:paraId="7F6A9310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9" w:type="dxa"/>
          </w:tcPr>
          <w:p w14:paraId="3698CE84" w14:textId="77777777" w:rsidR="00EF6A06" w:rsidRPr="00F81E59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F37619E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2AA89EB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21DD0AA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7ED6E8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AB6C33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F6A06" w:rsidRPr="000F5DD3" w14:paraId="7082213F" w14:textId="77777777" w:rsidTr="00436296">
        <w:tc>
          <w:tcPr>
            <w:tcW w:w="3918" w:type="dxa"/>
          </w:tcPr>
          <w:p w14:paraId="7A0B7D59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10" w:type="dxa"/>
            <w:vAlign w:val="bottom"/>
          </w:tcPr>
          <w:p w14:paraId="25D4B4D2" w14:textId="1852E577" w:rsidR="00EF6A06" w:rsidRPr="006B79CF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24,056</w:t>
            </w:r>
          </w:p>
        </w:tc>
        <w:tc>
          <w:tcPr>
            <w:tcW w:w="299" w:type="dxa"/>
            <w:vAlign w:val="bottom"/>
          </w:tcPr>
          <w:p w14:paraId="6C29AEEF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vAlign w:val="bottom"/>
          </w:tcPr>
          <w:p w14:paraId="1628EE14" w14:textId="1A48DA31" w:rsidR="00EF6A06" w:rsidRPr="00D645C8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79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24,043</w:t>
            </w:r>
          </w:p>
        </w:tc>
        <w:tc>
          <w:tcPr>
            <w:tcW w:w="266" w:type="dxa"/>
            <w:vAlign w:val="bottom"/>
          </w:tcPr>
          <w:p w14:paraId="3B42346E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5E23E84" w14:textId="30079CF1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24,056</w:t>
            </w:r>
          </w:p>
        </w:tc>
        <w:tc>
          <w:tcPr>
            <w:tcW w:w="269" w:type="dxa"/>
            <w:vAlign w:val="bottom"/>
          </w:tcPr>
          <w:p w14:paraId="03855700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D675705" w14:textId="532CE5AF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B79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24,043</w:t>
            </w:r>
          </w:p>
        </w:tc>
      </w:tr>
      <w:tr w:rsidR="00EF6A06" w:rsidRPr="000F5DD3" w14:paraId="19DD9880" w14:textId="77777777" w:rsidTr="00436296">
        <w:tc>
          <w:tcPr>
            <w:tcW w:w="3918" w:type="dxa"/>
          </w:tcPr>
          <w:p w14:paraId="4B426433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vAlign w:val="bottom"/>
          </w:tcPr>
          <w:p w14:paraId="4D0ACB2C" w14:textId="6184994C" w:rsidR="00EF6A06" w:rsidRPr="00FE2E93" w:rsidRDefault="005F033D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99" w:type="dxa"/>
            <w:vAlign w:val="bottom"/>
          </w:tcPr>
          <w:p w14:paraId="32213E3D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vAlign w:val="bottom"/>
          </w:tcPr>
          <w:p w14:paraId="405D692D" w14:textId="7C5D6784" w:rsidR="00EF6A06" w:rsidRPr="00D645C8" w:rsidRDefault="00EF6A06" w:rsidP="00EF6A0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  <w:r w:rsidRPr="00FE2E9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66" w:type="dxa"/>
            <w:vAlign w:val="bottom"/>
          </w:tcPr>
          <w:p w14:paraId="5A98B3F8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F3D1C05" w14:textId="2BC2F827" w:rsidR="00EF6A06" w:rsidRPr="000F5DD3" w:rsidRDefault="005F033D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69" w:type="dxa"/>
            <w:vAlign w:val="bottom"/>
          </w:tcPr>
          <w:p w14:paraId="5668A702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7DBE49A" w14:textId="130FAC94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16260" w:rsidRPr="000F5DD3" w14:paraId="37C331DF" w14:textId="77777777" w:rsidTr="00436296">
        <w:tc>
          <w:tcPr>
            <w:tcW w:w="3918" w:type="dxa"/>
          </w:tcPr>
          <w:p w14:paraId="653034F3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2EF0" w14:textId="26113AA9" w:rsidR="00EF6A06" w:rsidRPr="00FE2E93" w:rsidRDefault="004B3838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38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24,069</w:t>
            </w:r>
          </w:p>
        </w:tc>
        <w:tc>
          <w:tcPr>
            <w:tcW w:w="299" w:type="dxa"/>
            <w:vAlign w:val="bottom"/>
          </w:tcPr>
          <w:p w14:paraId="22516CCE" w14:textId="77777777" w:rsidR="00EF6A06" w:rsidRPr="00F81E59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7D67B" w14:textId="4437F7DE" w:rsidR="00EF6A06" w:rsidRPr="00D645C8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2E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24,056</w:t>
            </w:r>
          </w:p>
        </w:tc>
        <w:tc>
          <w:tcPr>
            <w:tcW w:w="266" w:type="dxa"/>
            <w:vAlign w:val="bottom"/>
          </w:tcPr>
          <w:p w14:paraId="157BF6A4" w14:textId="77777777" w:rsidR="00EF6A06" w:rsidRPr="00D6756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AFC5" w14:textId="0C98E040" w:rsidR="00EF6A06" w:rsidRPr="00D67563" w:rsidRDefault="003F0DA1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24,069</w:t>
            </w:r>
          </w:p>
        </w:tc>
        <w:tc>
          <w:tcPr>
            <w:tcW w:w="269" w:type="dxa"/>
            <w:vAlign w:val="bottom"/>
          </w:tcPr>
          <w:p w14:paraId="6EB0E943" w14:textId="77777777" w:rsidR="00EF6A06" w:rsidRPr="00D6756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A13C" w14:textId="0520BAC8" w:rsidR="00EF6A06" w:rsidRPr="00D6756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24,056</w:t>
            </w:r>
          </w:p>
        </w:tc>
      </w:tr>
      <w:tr w:rsidR="00016260" w:rsidRPr="000F5DD3" w14:paraId="533EAB0C" w14:textId="77777777" w:rsidTr="00436296">
        <w:tc>
          <w:tcPr>
            <w:tcW w:w="3918" w:type="dxa"/>
          </w:tcPr>
          <w:p w14:paraId="565CFEE5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8AB6A96" w14:textId="77777777" w:rsidR="00EF6A06" w:rsidRPr="00FE2E93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9" w:type="dxa"/>
            <w:vAlign w:val="bottom"/>
          </w:tcPr>
          <w:p w14:paraId="7324DCB3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833A18E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FC9BF65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19C0545E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271695A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3E354F2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6A06" w:rsidRPr="000F5DD3" w14:paraId="56AA66AB" w14:textId="77777777" w:rsidTr="00436296">
        <w:tc>
          <w:tcPr>
            <w:tcW w:w="3918" w:type="dxa"/>
          </w:tcPr>
          <w:p w14:paraId="2634C1C1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0" w:type="dxa"/>
            <w:vAlign w:val="bottom"/>
          </w:tcPr>
          <w:p w14:paraId="50F9CD26" w14:textId="77777777" w:rsidR="00EF6A06" w:rsidRPr="00FE2E93" w:rsidRDefault="00EF6A06" w:rsidP="00EF6A06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vAlign w:val="bottom"/>
          </w:tcPr>
          <w:p w14:paraId="1A4001F3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4978445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63BA1F5C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651F385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0F8331F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CCE0534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6260" w:rsidRPr="000F5DD3" w14:paraId="0BF64D95" w14:textId="77777777" w:rsidTr="00436296">
        <w:tc>
          <w:tcPr>
            <w:tcW w:w="3918" w:type="dxa"/>
          </w:tcPr>
          <w:p w14:paraId="62319299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22D1E7AD" w14:textId="5D7894D6" w:rsidR="00EF6A06" w:rsidRPr="00FE2E93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129,164</w:t>
            </w:r>
          </w:p>
        </w:tc>
        <w:tc>
          <w:tcPr>
            <w:tcW w:w="299" w:type="dxa"/>
            <w:vAlign w:val="bottom"/>
          </w:tcPr>
          <w:p w14:paraId="69B1A77F" w14:textId="77777777" w:rsidR="00EF6A06" w:rsidRPr="005D4DF4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5F739032" w14:textId="7F01F22C" w:rsidR="00EF6A06" w:rsidRPr="005D4DF4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2E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129,177</w:t>
            </w:r>
          </w:p>
        </w:tc>
        <w:tc>
          <w:tcPr>
            <w:tcW w:w="266" w:type="dxa"/>
            <w:vAlign w:val="bottom"/>
          </w:tcPr>
          <w:p w14:paraId="6F6FBEEE" w14:textId="77777777" w:rsidR="00EF6A06" w:rsidRPr="005D4DF4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2CFC9877" w14:textId="0C1AF9B6" w:rsidR="00EF6A06" w:rsidRPr="005D4DF4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129,428</w:t>
            </w:r>
          </w:p>
        </w:tc>
        <w:tc>
          <w:tcPr>
            <w:tcW w:w="269" w:type="dxa"/>
            <w:vAlign w:val="bottom"/>
          </w:tcPr>
          <w:p w14:paraId="7171C533" w14:textId="77777777" w:rsidR="00EF6A06" w:rsidRPr="005D4DF4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34A729AB" w14:textId="43B44052" w:rsidR="00EF6A06" w:rsidRPr="005D4DF4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DF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129,441</w:t>
            </w:r>
          </w:p>
        </w:tc>
      </w:tr>
      <w:tr w:rsidR="00016260" w:rsidRPr="000F5DD3" w14:paraId="379C00FB" w14:textId="77777777" w:rsidTr="00436296">
        <w:tc>
          <w:tcPr>
            <w:tcW w:w="3918" w:type="dxa"/>
          </w:tcPr>
          <w:p w14:paraId="030AF30C" w14:textId="77777777" w:rsidR="00EF6A06" w:rsidRPr="000F5DD3" w:rsidRDefault="00EF6A06" w:rsidP="00EF6A0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AC363" w14:textId="7E1D827D" w:rsidR="00EF6A06" w:rsidRPr="00FE2E93" w:rsidRDefault="00AE4A0A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735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</w:t>
            </w:r>
            <w:r w:rsidRPr="009631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0236D1" w:rsidRPr="009631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99" w:type="dxa"/>
            <w:vAlign w:val="bottom"/>
          </w:tcPr>
          <w:p w14:paraId="5BC6975D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9B8ED" w14:textId="0EA8ABFC" w:rsidR="00EF6A06" w:rsidRPr="000F5DD3" w:rsidRDefault="00EF6A06" w:rsidP="00EF6A0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2E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129,164</w:t>
            </w:r>
          </w:p>
        </w:tc>
        <w:tc>
          <w:tcPr>
            <w:tcW w:w="266" w:type="dxa"/>
            <w:vAlign w:val="bottom"/>
          </w:tcPr>
          <w:p w14:paraId="46285CC0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7B06F2" w14:textId="3E21A49A" w:rsidR="00EF6A06" w:rsidRPr="00F730E6" w:rsidRDefault="00DA7D34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7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129,415</w:t>
            </w:r>
          </w:p>
        </w:tc>
        <w:tc>
          <w:tcPr>
            <w:tcW w:w="269" w:type="dxa"/>
            <w:vAlign w:val="bottom"/>
          </w:tcPr>
          <w:p w14:paraId="2BC6398C" w14:textId="77777777" w:rsidR="00EF6A06" w:rsidRPr="000F5DD3" w:rsidRDefault="00EF6A06" w:rsidP="00EF6A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A7C35" w14:textId="278188B8" w:rsidR="00EF6A06" w:rsidRPr="000F5DD3" w:rsidRDefault="00EF6A06" w:rsidP="00EF6A0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129,428</w:t>
            </w:r>
          </w:p>
        </w:tc>
      </w:tr>
    </w:tbl>
    <w:p w14:paraId="76DE5D3F" w14:textId="77777777" w:rsidR="005E7BFF" w:rsidRPr="00D51E70" w:rsidRDefault="005E7BFF" w:rsidP="00F028CB">
      <w:pPr>
        <w:pStyle w:val="NoSpacing"/>
        <w:rPr>
          <w:rFonts w:asciiTheme="majorBidi" w:hAnsiTheme="majorBidi" w:cstheme="majorBidi"/>
          <w:sz w:val="24"/>
          <w:szCs w:val="32"/>
          <w:cs/>
        </w:rPr>
      </w:pPr>
    </w:p>
    <w:p w14:paraId="17414D36" w14:textId="78AF5D4E" w:rsidR="007D5C42" w:rsidRPr="007D5C42" w:rsidRDefault="007D5C42" w:rsidP="007D5C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5C42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สัญญามีกำหนดระยะเวลา </w:t>
      </w:r>
      <w:r w:rsidR="00B75D6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A1EA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D5C42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DA1EA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D5C42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7D5C4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 การต่ออายุสัญญาจะเป็นไปตามการต่อรองกับผู้เช่า </w:t>
      </w:r>
      <w:r w:rsidRPr="007D5C42">
        <w:rPr>
          <w:rFonts w:asciiTheme="majorBidi" w:hAnsiTheme="majorBidi" w:cstheme="majorBidi"/>
          <w:spacing w:val="-2"/>
          <w:sz w:val="30"/>
          <w:szCs w:val="30"/>
          <w:cs/>
        </w:rPr>
        <w:t>เว้นแต่ฝ่ายหนึ่งฝ่ายใดแจ้งขอยกเลิกสัญญาเป็นลายลักษณ์อักษรเป็นเวลาเก้าสิบวันก่อนหมดอายุสัญญา</w:t>
      </w:r>
      <w:r w:rsidR="00EE6C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C08" w:rsidRPr="007D5C42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ทั้งนี้ไม่มีค่าเช่าที่อาจเกิดขึ้น</w:t>
      </w:r>
    </w:p>
    <w:p w14:paraId="68EE38B4" w14:textId="77777777" w:rsidR="00690171" w:rsidRPr="000F5DD3" w:rsidRDefault="00690171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Theme="majorBidi" w:hAnsiTheme="majorBidi" w:cstheme="majorBidi"/>
          <w:sz w:val="22"/>
          <w:szCs w:val="22"/>
          <w:cs/>
        </w:rPr>
      </w:pPr>
    </w:p>
    <w:p w14:paraId="1E756CBD" w14:textId="42CADBB3" w:rsidR="00240889" w:rsidRDefault="00E25429" w:rsidP="0078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0F5DD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012AA0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47376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="00C86668">
        <w:rPr>
          <w:rFonts w:asciiTheme="majorBidi" w:hAnsiTheme="majorBidi" w:cstheme="majorBidi"/>
          <w:spacing w:val="-2"/>
          <w:sz w:val="30"/>
          <w:szCs w:val="30"/>
        </w:rPr>
        <w:t xml:space="preserve"> 267.74</w:t>
      </w:r>
      <w:r w:rsidR="005F1D5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B26E10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                  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(</w:t>
      </w:r>
      <w:r w:rsidR="00012AA0">
        <w:rPr>
          <w:rFonts w:asciiTheme="majorBidi" w:hAnsiTheme="majorBidi" w:cstheme="majorBidi"/>
          <w:i/>
          <w:iCs/>
          <w:spacing w:val="-2"/>
          <w:sz w:val="32"/>
          <w:szCs w:val="32"/>
        </w:rPr>
        <w:t>256</w:t>
      </w:r>
      <w:r w:rsidR="00D47376">
        <w:rPr>
          <w:rFonts w:asciiTheme="majorBidi" w:hAnsiTheme="majorBidi" w:cstheme="majorBidi"/>
          <w:i/>
          <w:iCs/>
          <w:spacing w:val="-2"/>
          <w:sz w:val="32"/>
          <w:szCs w:val="32"/>
        </w:rPr>
        <w:t>7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</w:rPr>
        <w:t xml:space="preserve">: </w:t>
      </w:r>
      <w:r w:rsidR="00012AA0" w:rsidRPr="00012AA0">
        <w:rPr>
          <w:rFonts w:asciiTheme="majorBidi" w:hAnsiTheme="majorBidi" w:cstheme="majorBidi"/>
          <w:i/>
          <w:iCs/>
          <w:spacing w:val="-2"/>
          <w:sz w:val="32"/>
          <w:szCs w:val="32"/>
        </w:rPr>
        <w:t xml:space="preserve">247.08 </w:t>
      </w:r>
      <w:r w:rsidRPr="000F5DD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ประเมินราคาโดยผู้ประเมินราคาอิสระ</w:t>
      </w:r>
      <w:r w:rsidR="005B4745"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531B7" w:rsidRPr="008851BB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5B4745" w:rsidRPr="008851BB">
        <w:rPr>
          <w:rFonts w:asciiTheme="majorBidi" w:hAnsiTheme="majorBidi" w:cstheme="majorBidi"/>
          <w:sz w:val="30"/>
          <w:szCs w:val="30"/>
          <w:cs/>
        </w:rPr>
        <w:t xml:space="preserve">ใช้วิธีเปรียบเทียบราคาตลาด </w:t>
      </w:r>
      <w:r w:rsidR="005B4745" w:rsidRPr="008851BB">
        <w:rPr>
          <w:rFonts w:asciiTheme="majorBidi" w:hAnsiTheme="majorBidi" w:cstheme="majorBidi"/>
          <w:sz w:val="30"/>
          <w:szCs w:val="30"/>
        </w:rPr>
        <w:t xml:space="preserve">(Market Comparison Approach) </w:t>
      </w:r>
      <w:r w:rsidR="005B4745" w:rsidRPr="008851BB">
        <w:rPr>
          <w:rFonts w:asciiTheme="majorBidi" w:hAnsiTheme="majorBidi" w:cstheme="majorBidi"/>
          <w:sz w:val="30"/>
          <w:szCs w:val="30"/>
          <w:cs/>
        </w:rPr>
        <w:t xml:space="preserve">ในกรณีที่ดินว่างเปล่า และใช้วิธีต้นทุน </w:t>
      </w:r>
      <w:r w:rsidR="005B4745" w:rsidRPr="008851BB">
        <w:rPr>
          <w:rFonts w:asciiTheme="majorBidi" w:hAnsiTheme="majorBidi" w:cstheme="majorBidi"/>
          <w:sz w:val="30"/>
          <w:szCs w:val="30"/>
        </w:rPr>
        <w:t xml:space="preserve">(Cost Approach) </w:t>
      </w:r>
      <w:r w:rsidR="005B4745" w:rsidRPr="008851BB">
        <w:rPr>
          <w:rFonts w:asciiTheme="majorBidi" w:hAnsiTheme="majorBidi" w:cstheme="majorBidi"/>
          <w:sz w:val="30"/>
          <w:szCs w:val="30"/>
          <w:cs/>
        </w:rPr>
        <w:t xml:space="preserve">ในกรณีที่ดินพร้อมอาคารในการวัดมูลค่ายุติธรรมของอสังหาริมทรัพย์เพื่อการลงทุน </w:t>
      </w:r>
      <w:r w:rsidR="00240889" w:rsidRPr="008851BB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240889" w:rsidRPr="000F5DD3">
        <w:rPr>
          <w:rFonts w:asciiTheme="majorBidi" w:hAnsiTheme="majorBidi" w:cstheme="majorBidi"/>
          <w:sz w:val="30"/>
          <w:szCs w:val="30"/>
          <w:cs/>
        </w:rPr>
        <w:t xml:space="preserve">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="00240889" w:rsidRPr="000F5DD3">
        <w:rPr>
          <w:rFonts w:asciiTheme="majorBidi" w:hAnsiTheme="majorBidi" w:cstheme="majorBidi"/>
          <w:sz w:val="30"/>
          <w:szCs w:val="30"/>
        </w:rPr>
        <w:t>3</w:t>
      </w:r>
      <w:r w:rsidR="00240889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C7B2CD6" w14:textId="77777777" w:rsidR="00164B62" w:rsidRDefault="00164B62" w:rsidP="0078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96B226" w14:textId="77777777" w:rsidR="00164B62" w:rsidRPr="000F4560" w:rsidRDefault="00164B62" w:rsidP="00164B62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456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A3D0816" w14:textId="77777777" w:rsidR="00164B62" w:rsidRPr="000F4560" w:rsidRDefault="00164B62" w:rsidP="00164B62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6C1B3F" w14:textId="1D8D6E2A" w:rsidR="00164B62" w:rsidRPr="000F5DD3" w:rsidRDefault="00164B62" w:rsidP="00164B62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</w:rPr>
      </w:pPr>
      <w:r w:rsidRPr="000F45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F4560">
        <w:rPr>
          <w:rFonts w:asciiTheme="majorBidi" w:hAnsiTheme="majorBidi" w:cstheme="majorBidi"/>
          <w:sz w:val="30"/>
          <w:szCs w:val="30"/>
        </w:rPr>
        <w:t xml:space="preserve">31 </w:t>
      </w:r>
      <w:r w:rsidRPr="000F456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F4560">
        <w:rPr>
          <w:rFonts w:asciiTheme="majorBidi" w:hAnsiTheme="majorBidi" w:cstheme="majorBidi"/>
          <w:sz w:val="30"/>
          <w:szCs w:val="30"/>
        </w:rPr>
        <w:t>256</w:t>
      </w:r>
      <w:r w:rsidR="00EF6A06">
        <w:rPr>
          <w:rFonts w:asciiTheme="majorBidi" w:hAnsiTheme="majorBidi" w:cstheme="majorBidi"/>
          <w:sz w:val="30"/>
          <w:szCs w:val="30"/>
        </w:rPr>
        <w:t>8</w:t>
      </w:r>
      <w:r w:rsidRPr="000F4560">
        <w:rPr>
          <w:rFonts w:asciiTheme="majorBidi" w:hAnsiTheme="majorBidi" w:cstheme="majorBidi"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Pr="000F4560">
        <w:rPr>
          <w:rFonts w:asciiTheme="majorBidi" w:hAnsiTheme="majorBidi" w:cstheme="majorBidi"/>
          <w:sz w:val="30"/>
          <w:szCs w:val="30"/>
        </w:rPr>
        <w:t xml:space="preserve"> </w:t>
      </w:r>
      <w:r w:rsidR="003B1CBE">
        <w:rPr>
          <w:rFonts w:asciiTheme="majorBidi" w:hAnsiTheme="majorBidi" w:cstheme="majorBidi"/>
          <w:sz w:val="30"/>
          <w:szCs w:val="30"/>
        </w:rPr>
        <w:t>2.2</w:t>
      </w:r>
      <w:r w:rsidR="00357CA8">
        <w:rPr>
          <w:rFonts w:asciiTheme="majorBidi" w:hAnsiTheme="majorBidi" w:cstheme="majorBidi"/>
          <w:sz w:val="30"/>
          <w:szCs w:val="30"/>
        </w:rPr>
        <w:t>0</w:t>
      </w:r>
      <w:r w:rsidR="00EF6A06">
        <w:rPr>
          <w:rFonts w:asciiTheme="majorBidi" w:hAnsiTheme="majorBidi" w:cstheme="majorBidi"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F6A06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B1BC1" w:rsidRPr="000F4560">
        <w:rPr>
          <w:rFonts w:asciiTheme="majorBidi" w:hAnsiTheme="majorBidi" w:cstheme="majorBidi"/>
          <w:i/>
          <w:iCs/>
          <w:sz w:val="30"/>
          <w:szCs w:val="30"/>
        </w:rPr>
        <w:t>2.20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F4560">
        <w:rPr>
          <w:rFonts w:asciiTheme="majorBidi" w:hAnsiTheme="majorBidi" w:cstheme="majorBidi"/>
          <w:cs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0F4560">
        <w:rPr>
          <w:rFonts w:asciiTheme="majorBidi" w:hAnsiTheme="majorBidi" w:cstheme="majorBidi"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0F4560">
        <w:rPr>
          <w:rFonts w:asciiTheme="majorBidi" w:hAnsiTheme="majorBidi" w:cstheme="majorBidi"/>
          <w:sz w:val="30"/>
          <w:szCs w:val="30"/>
        </w:rPr>
        <w:t>1</w:t>
      </w:r>
      <w:r w:rsidR="0081345E">
        <w:rPr>
          <w:rFonts w:asciiTheme="majorBidi" w:hAnsiTheme="majorBidi" w:cstheme="majorBidi"/>
          <w:sz w:val="30"/>
          <w:szCs w:val="30"/>
        </w:rPr>
        <w:t>1</w:t>
      </w:r>
      <w:r w:rsidRPr="000F4560">
        <w:rPr>
          <w:rFonts w:asciiTheme="majorBidi" w:hAnsiTheme="majorBidi" w:cstheme="majorBidi"/>
          <w:sz w:val="30"/>
          <w:szCs w:val="30"/>
          <w:cs/>
        </w:rPr>
        <w:t>)</w:t>
      </w:r>
    </w:p>
    <w:p w14:paraId="694F74F1" w14:textId="77777777" w:rsidR="001F332E" w:rsidRPr="00CD08DF" w:rsidRDefault="001F332E" w:rsidP="00164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B4F01" w14:textId="2015A816" w:rsidR="00706D68" w:rsidRPr="000F5DD3" w:rsidRDefault="00706D68" w:rsidP="007F2BE9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 xml:space="preserve">ที่ดิน อาคารและอุปกรณ์  </w:t>
      </w:r>
    </w:p>
    <w:p w14:paraId="23956FFE" w14:textId="77777777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1114E351" w14:textId="3D35F31F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9BCCFD7" w14:textId="77777777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  <w:cs/>
        </w:rPr>
      </w:pPr>
    </w:p>
    <w:p w14:paraId="27363EBD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2C1F3401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29847739" w14:textId="77777777" w:rsidR="00D51E70" w:rsidRPr="000F5DD3" w:rsidRDefault="00D51E70" w:rsidP="00D51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์ซอฟท์แวร์ซึ่งไม่สามารถทำงานได้โดยปราศจากลิขสิทธ์ซอฟท์แวร์นั้นให้ถือว่า ลิขสิทธ์ซอฟท์แวร์ดังกล่าวเป็นส่วนหนึ่งของอุปกรณ์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EE2D1" w14:textId="77777777" w:rsidR="0015182E" w:rsidRPr="000F5DD3" w:rsidRDefault="001518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4FEC6B28" w14:textId="5E63003F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BBB0FDA" w14:textId="77777777" w:rsidR="00D51E70" w:rsidRPr="000F5DD3" w:rsidRDefault="00D51E70" w:rsidP="001C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4C272DF9" w14:textId="7D3B3DD8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61B8552" w14:textId="77777777" w:rsidR="001F332E" w:rsidRPr="000F5DD3" w:rsidRDefault="001F332E" w:rsidP="0008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7709FDF" w14:textId="061A123E" w:rsidR="007A6B49" w:rsidRPr="000F5DD3" w:rsidRDefault="001F332E" w:rsidP="001F4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7A6B49" w:rsidRPr="000F5DD3">
        <w:rPr>
          <w:rFonts w:asciiTheme="majorBidi" w:hAnsiTheme="majorBidi" w:cstheme="majorBidi"/>
          <w:sz w:val="30"/>
          <w:szCs w:val="30"/>
          <w:cs/>
        </w:rPr>
        <w:t>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="007A6B4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7A6B49" w:rsidRPr="000F5DD3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1739D1A" w14:textId="77777777" w:rsidR="007A6B49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236FB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DF41685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10D644" w14:textId="7F899A0C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F5DD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</w:t>
      </w:r>
      <w:r w:rsidRPr="00540BC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ก่อสร้าง</w:t>
      </w:r>
      <w:r w:rsidR="00BD30FA" w:rsidRPr="00540BC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</w:t>
      </w:r>
      <w:r w:rsidR="00176610" w:rsidRPr="00540BC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เครื่องจักร</w:t>
      </w:r>
      <w:r w:rsidR="00E816E9" w:rsidRPr="00540BC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ระหว่าง</w:t>
      </w:r>
      <w:r w:rsidR="00BD30FA" w:rsidRPr="00540BC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ติดตั้ง</w:t>
      </w:r>
      <w:r w:rsidRPr="000F5DD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</w:p>
    <w:p w14:paraId="48F8C28C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p w14:paraId="0A4C5885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2DEC89C2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tbl>
      <w:tblPr>
        <w:tblW w:w="75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7A6B49" w:rsidRPr="000F5DD3" w14:paraId="1878C92D" w14:textId="77777777">
        <w:tc>
          <w:tcPr>
            <w:tcW w:w="5400" w:type="dxa"/>
          </w:tcPr>
          <w:p w14:paraId="666DAE17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18BCA7A9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2C015C04" w14:textId="77777777">
        <w:tc>
          <w:tcPr>
            <w:tcW w:w="5400" w:type="dxa"/>
          </w:tcPr>
          <w:p w14:paraId="6CCA8176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14:paraId="2FD57BF6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5 - 26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4332070F" w14:textId="77777777">
        <w:tc>
          <w:tcPr>
            <w:tcW w:w="5400" w:type="dxa"/>
          </w:tcPr>
          <w:p w14:paraId="4B33E284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2085AC5C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5 - 21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0D83FE92" w14:textId="77777777">
        <w:tc>
          <w:tcPr>
            <w:tcW w:w="5400" w:type="dxa"/>
          </w:tcPr>
          <w:p w14:paraId="7145A8C8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lang w:val="en-US"/>
              </w:rPr>
            </w:pPr>
            <w:r w:rsidRPr="00301D9C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60" w:type="dxa"/>
          </w:tcPr>
          <w:p w14:paraId="1868F4CC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5257B44E" w14:textId="77777777">
        <w:tc>
          <w:tcPr>
            <w:tcW w:w="5400" w:type="dxa"/>
          </w:tcPr>
          <w:p w14:paraId="1BC9CCF5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160" w:type="dxa"/>
          </w:tcPr>
          <w:p w14:paraId="27C88309" w14:textId="77777777" w:rsidR="007A6B49" w:rsidRPr="000F5DD3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</w:tbl>
    <w:p w14:paraId="62B473E2" w14:textId="77777777" w:rsidR="007A6B49" w:rsidRPr="000F5DD3" w:rsidRDefault="007A6B49" w:rsidP="00CD1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5D37A" w14:textId="74C8C9A2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15EEAF63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0F5DD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79BA872F" w14:textId="77777777" w:rsidR="001909A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กลุ่มบริษัทจะทำการประมาณมูลค่าที่คาดว่าจะได้รับคืน </w:t>
      </w:r>
    </w:p>
    <w:p w14:paraId="6A51D3DE" w14:textId="77777777" w:rsidR="001909A3" w:rsidRDefault="001909A3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2A58FF" w14:textId="4C78BA6A" w:rsidR="00A44A27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r w:rsidR="00F039B2" w:rsidRPr="00871F9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BCE0C58" w14:textId="77777777" w:rsidR="00A44A27" w:rsidRDefault="00A44A27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BE01E" w14:textId="55EB6D0C" w:rsidR="007A6B49" w:rsidRDefault="007A6B49" w:rsidP="00AA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</w:t>
      </w:r>
      <w:r w:rsidR="006F7304">
        <w:rPr>
          <w:rFonts w:asciiTheme="majorBidi" w:hAnsiTheme="majorBidi" w:cstheme="majorBidi"/>
          <w:sz w:val="30"/>
          <w:szCs w:val="30"/>
          <w:cs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</w:t>
      </w:r>
      <w:r w:rsidR="00FB4348">
        <w:rPr>
          <w:rFonts w:asciiTheme="majorBidi" w:hAnsiTheme="majorBidi" w:cstheme="majorBidi"/>
          <w:sz w:val="30"/>
          <w:szCs w:val="30"/>
          <w:cs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การด้อยค่ามาก่อน </w:t>
      </w:r>
    </w:p>
    <w:p w14:paraId="7C2E60CC" w14:textId="77777777" w:rsidR="000F5DD3" w:rsidRDefault="000F5DD3" w:rsidP="007A6B49">
      <w:pPr>
        <w:rPr>
          <w:rFonts w:asciiTheme="majorBidi" w:hAnsiTheme="majorBidi" w:cstheme="majorBidi"/>
          <w:sz w:val="30"/>
          <w:szCs w:val="30"/>
        </w:rPr>
      </w:pPr>
    </w:p>
    <w:p w14:paraId="6BE24570" w14:textId="0741A39D" w:rsidR="000F5DD3" w:rsidRPr="000F5DD3" w:rsidRDefault="000F5DD3" w:rsidP="007A6B49">
      <w:pPr>
        <w:rPr>
          <w:rFonts w:asciiTheme="majorBidi" w:hAnsiTheme="majorBidi" w:cstheme="majorBidi"/>
          <w:sz w:val="30"/>
          <w:szCs w:val="30"/>
          <w:cs/>
        </w:rPr>
        <w:sectPr w:rsidR="000F5DD3" w:rsidRPr="000F5DD3" w:rsidSect="000F5DD3">
          <w:headerReference w:type="default" r:id="rId21"/>
          <w:footerReference w:type="default" r:id="rId22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7373FC64" w14:textId="77777777" w:rsidR="00EA6CFD" w:rsidRPr="00514431" w:rsidRDefault="00EA6CFD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5D81402A" w14:textId="77777777" w:rsidR="00EF4566" w:rsidRPr="000F5DD3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339"/>
        <w:gridCol w:w="270"/>
        <w:gridCol w:w="1160"/>
        <w:gridCol w:w="10"/>
      </w:tblGrid>
      <w:tr w:rsidR="00014212" w:rsidRPr="000F5DD3" w14:paraId="5800362D" w14:textId="77777777" w:rsidTr="00976345">
        <w:trPr>
          <w:gridAfter w:val="1"/>
          <w:wAfter w:w="10" w:type="dxa"/>
          <w:trHeight w:hRule="exact" w:val="360"/>
        </w:trPr>
        <w:tc>
          <w:tcPr>
            <w:tcW w:w="3330" w:type="dxa"/>
          </w:tcPr>
          <w:p w14:paraId="42878637" w14:textId="77777777" w:rsidR="00014212" w:rsidRPr="000F5DD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0" w:type="dxa"/>
            <w:gridSpan w:val="17"/>
          </w:tcPr>
          <w:p w14:paraId="6434C897" w14:textId="77777777" w:rsidR="00014212" w:rsidRPr="000F5DD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0F5DD3" w14:paraId="0624EF9F" w14:textId="77777777" w:rsidTr="00976345">
        <w:trPr>
          <w:trHeight w:hRule="exact" w:val="360"/>
        </w:trPr>
        <w:tc>
          <w:tcPr>
            <w:tcW w:w="3330" w:type="dxa"/>
          </w:tcPr>
          <w:p w14:paraId="1B2B36B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EC03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06DC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100FBF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CEBF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713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D9FDE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2EE7A0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B78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5DD245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843B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0DADE6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3794141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46D30F3E" w14:textId="2799CDBE" w:rsidR="0042166C" w:rsidRPr="000F5DD3" w:rsidRDefault="00976345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42166C"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29FC9E6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55D04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1C8D614A" w14:textId="77777777" w:rsidTr="00976345">
        <w:trPr>
          <w:trHeight w:hRule="exact" w:val="360"/>
        </w:trPr>
        <w:tc>
          <w:tcPr>
            <w:tcW w:w="3330" w:type="dxa"/>
          </w:tcPr>
          <w:p w14:paraId="52094B7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1614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1EF34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168EED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19FC9C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0DCF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CD498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8A295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0C70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2BFF1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8A23C8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2F921D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2A943F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460574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4F00BA99" w14:textId="3E6A286C" w:rsidR="0042166C" w:rsidRPr="000F5DD3" w:rsidRDefault="00997E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A0352D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5A62D111" w14:textId="77777777" w:rsidTr="00976345">
        <w:trPr>
          <w:trHeight w:hRule="exact" w:val="360"/>
        </w:trPr>
        <w:tc>
          <w:tcPr>
            <w:tcW w:w="3330" w:type="dxa"/>
          </w:tcPr>
          <w:p w14:paraId="76DA184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2C8D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40BB6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8620E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4C8763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96B660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836232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EED49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85DE39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4F1100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F0136F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CA6415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1125E63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75FCF7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4B127C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4FAB1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79E2EE9B" w14:textId="77777777" w:rsidTr="00976345">
        <w:trPr>
          <w:trHeight w:hRule="exact" w:val="360"/>
        </w:trPr>
        <w:tc>
          <w:tcPr>
            <w:tcW w:w="3330" w:type="dxa"/>
          </w:tcPr>
          <w:p w14:paraId="1BFB58D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80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7E2F27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87D6A7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6B4FE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E4E22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C4C37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F8B892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7190CE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11108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4B3C24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F307F8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14:paraId="729902D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730E865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F446CE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11D34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166C" w:rsidRPr="000F5DD3" w14:paraId="2BD68071" w14:textId="77777777" w:rsidTr="00976345">
        <w:trPr>
          <w:gridAfter w:val="1"/>
          <w:wAfter w:w="10" w:type="dxa"/>
          <w:trHeight w:hRule="exact" w:val="360"/>
        </w:trPr>
        <w:tc>
          <w:tcPr>
            <w:tcW w:w="3330" w:type="dxa"/>
          </w:tcPr>
          <w:p w14:paraId="11E8A9C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0" w:type="dxa"/>
            <w:gridSpan w:val="17"/>
          </w:tcPr>
          <w:p w14:paraId="25C5AEF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0F5DD3" w14:paraId="66D392C5" w14:textId="77777777" w:rsidTr="00EF6A06">
        <w:trPr>
          <w:trHeight w:hRule="exact" w:val="360"/>
        </w:trPr>
        <w:tc>
          <w:tcPr>
            <w:tcW w:w="3330" w:type="dxa"/>
          </w:tcPr>
          <w:p w14:paraId="5F0A3D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6F1B7A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EE41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6206A0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10A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B4231E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24F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33C4B4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1D56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041FF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A266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AF628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3C89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E12D96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B96D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45AB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6A06" w:rsidRPr="000F5DD3" w14:paraId="3B166FD4" w14:textId="77777777">
        <w:trPr>
          <w:trHeight w:hRule="exact" w:val="360"/>
        </w:trPr>
        <w:tc>
          <w:tcPr>
            <w:tcW w:w="3330" w:type="dxa"/>
          </w:tcPr>
          <w:p w14:paraId="5DB27924" w14:textId="11A93300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2DE314C" w14:textId="3CEB9326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55,319</w:t>
            </w:r>
          </w:p>
        </w:tc>
        <w:tc>
          <w:tcPr>
            <w:tcW w:w="270" w:type="dxa"/>
          </w:tcPr>
          <w:p w14:paraId="4115F492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2545537" w14:textId="1CD6AE93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7855E017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82CCA5" w14:textId="179169B1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623,304</w:t>
            </w:r>
          </w:p>
        </w:tc>
        <w:tc>
          <w:tcPr>
            <w:tcW w:w="270" w:type="dxa"/>
          </w:tcPr>
          <w:p w14:paraId="61F18AEA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6B1CF6" w14:textId="7F9632AF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1,298,285</w:t>
            </w:r>
          </w:p>
        </w:tc>
        <w:tc>
          <w:tcPr>
            <w:tcW w:w="270" w:type="dxa"/>
          </w:tcPr>
          <w:p w14:paraId="4A42B6B3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67C6BE" w14:textId="26B7F210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44,702</w:t>
            </w:r>
          </w:p>
        </w:tc>
        <w:tc>
          <w:tcPr>
            <w:tcW w:w="270" w:type="dxa"/>
          </w:tcPr>
          <w:p w14:paraId="34405F6F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99FB45" w14:textId="710D4C48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37,209</w:t>
            </w:r>
          </w:p>
        </w:tc>
        <w:tc>
          <w:tcPr>
            <w:tcW w:w="270" w:type="dxa"/>
          </w:tcPr>
          <w:p w14:paraId="424946A8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028648A" w14:textId="4330AA34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31,616</w:t>
            </w:r>
          </w:p>
        </w:tc>
        <w:tc>
          <w:tcPr>
            <w:tcW w:w="270" w:type="dxa"/>
          </w:tcPr>
          <w:p w14:paraId="78A5BCE0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4BC6CE" w14:textId="06E303AB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6A06">
              <w:rPr>
                <w:rFonts w:asciiTheme="majorBidi" w:hAnsiTheme="majorBidi" w:cstheme="majorBidi"/>
                <w:sz w:val="30"/>
                <w:szCs w:val="30"/>
              </w:rPr>
              <w:t>2,100,768</w:t>
            </w:r>
          </w:p>
        </w:tc>
      </w:tr>
      <w:tr w:rsidR="00EF6A06" w:rsidRPr="000F5DD3" w14:paraId="2BD4251D" w14:textId="77777777" w:rsidTr="00976345">
        <w:trPr>
          <w:trHeight w:hRule="exact" w:val="360"/>
        </w:trPr>
        <w:tc>
          <w:tcPr>
            <w:tcW w:w="3330" w:type="dxa"/>
          </w:tcPr>
          <w:p w14:paraId="66CCEB2F" w14:textId="4F131728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E675BBD" w14:textId="6901084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7508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B1A2AD4" w14:textId="346A4FB9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E9FFA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016E3A" w14:textId="12ED7198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E88A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BFC4EFF" w14:textId="368260F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79,778</w:t>
            </w:r>
          </w:p>
        </w:tc>
        <w:tc>
          <w:tcPr>
            <w:tcW w:w="270" w:type="dxa"/>
          </w:tcPr>
          <w:p w14:paraId="296F638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14B0D09" w14:textId="2FC1B15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3,399</w:t>
            </w:r>
          </w:p>
        </w:tc>
        <w:tc>
          <w:tcPr>
            <w:tcW w:w="270" w:type="dxa"/>
          </w:tcPr>
          <w:p w14:paraId="273FF2E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575413" w14:textId="58ECD79A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2,163</w:t>
            </w:r>
          </w:p>
        </w:tc>
        <w:tc>
          <w:tcPr>
            <w:tcW w:w="270" w:type="dxa"/>
          </w:tcPr>
          <w:p w14:paraId="40413EE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2173A9A" w14:textId="647CFD0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4F4A">
              <w:rPr>
                <w:rFonts w:asciiTheme="majorBidi" w:hAnsiTheme="majorBidi" w:cstheme="majorBidi"/>
                <w:sz w:val="30"/>
                <w:szCs w:val="30"/>
              </w:rPr>
              <w:t>136,770</w:t>
            </w:r>
          </w:p>
        </w:tc>
        <w:tc>
          <w:tcPr>
            <w:tcW w:w="270" w:type="dxa"/>
          </w:tcPr>
          <w:p w14:paraId="702FE42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84FE369" w14:textId="5DF87AEB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222,110</w:t>
            </w:r>
          </w:p>
        </w:tc>
      </w:tr>
      <w:tr w:rsidR="00EF6A06" w:rsidRPr="000F5DD3" w14:paraId="3BDE3E70" w14:textId="77777777" w:rsidTr="00976345">
        <w:trPr>
          <w:trHeight w:hRule="exact" w:val="360"/>
        </w:trPr>
        <w:tc>
          <w:tcPr>
            <w:tcW w:w="3330" w:type="dxa"/>
          </w:tcPr>
          <w:p w14:paraId="04A087A8" w14:textId="172070F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1D80DB66" w14:textId="5E29A110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16,539</w:t>
            </w:r>
          </w:p>
        </w:tc>
        <w:tc>
          <w:tcPr>
            <w:tcW w:w="270" w:type="dxa"/>
          </w:tcPr>
          <w:p w14:paraId="736DA7B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0C78173" w14:textId="00397A7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BE09B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86C13C" w14:textId="7E37A44C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4,418</w:t>
            </w:r>
          </w:p>
        </w:tc>
        <w:tc>
          <w:tcPr>
            <w:tcW w:w="270" w:type="dxa"/>
          </w:tcPr>
          <w:p w14:paraId="7DB0174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78E723" w14:textId="1BC874F3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7,014</w:t>
            </w:r>
          </w:p>
        </w:tc>
        <w:tc>
          <w:tcPr>
            <w:tcW w:w="270" w:type="dxa"/>
          </w:tcPr>
          <w:p w14:paraId="2448115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CE1875" w14:textId="228121D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2C8D494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33FE2C2" w14:textId="2152A360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04EB036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71451D3" w14:textId="77777777" w:rsid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(29,163)</w:t>
            </w:r>
          </w:p>
          <w:p w14:paraId="46EE0824" w14:textId="7A526C5E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B2DB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D66B47" w14:textId="54CEC24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</w:tr>
      <w:tr w:rsidR="00EF6A06" w:rsidRPr="000F5DD3" w14:paraId="7F78C9EF" w14:textId="77777777">
        <w:trPr>
          <w:trHeight w:hRule="exact" w:val="360"/>
        </w:trPr>
        <w:tc>
          <w:tcPr>
            <w:tcW w:w="3330" w:type="dxa"/>
          </w:tcPr>
          <w:p w14:paraId="580E18A4" w14:textId="19312D3C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2FD43022" w14:textId="0EED9C56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7590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E301341" w14:textId="4981925C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5F5BB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64D35D2" w14:textId="34DABC4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68CA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2B1FF5C9" w14:textId="0D4C6A8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(15,195)</w:t>
            </w:r>
          </w:p>
        </w:tc>
        <w:tc>
          <w:tcPr>
            <w:tcW w:w="270" w:type="dxa"/>
          </w:tcPr>
          <w:p w14:paraId="0424DC3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151FF1CF" w14:textId="47A09ABC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(2,334)</w:t>
            </w:r>
          </w:p>
        </w:tc>
        <w:tc>
          <w:tcPr>
            <w:tcW w:w="270" w:type="dxa"/>
          </w:tcPr>
          <w:p w14:paraId="058C59E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61EC99" w14:textId="43075B24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270" w:type="dxa"/>
          </w:tcPr>
          <w:p w14:paraId="6BBEA92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C6D56CE" w14:textId="177BDEC2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7D18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61D5CAB" w14:textId="30D1CC2D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(17,729)</w:t>
            </w:r>
          </w:p>
        </w:tc>
      </w:tr>
      <w:tr w:rsidR="00D44394" w:rsidRPr="000F5DD3" w14:paraId="50183FD6" w14:textId="77777777" w:rsidTr="00EF6A06">
        <w:trPr>
          <w:trHeight w:hRule="exact" w:val="360"/>
        </w:trPr>
        <w:tc>
          <w:tcPr>
            <w:tcW w:w="3330" w:type="dxa"/>
          </w:tcPr>
          <w:p w14:paraId="57E7D068" w14:textId="261ED3E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2A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05E9" w14:textId="514B856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6BD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715362AD" w14:textId="245E50B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D827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83776E" w14:textId="720AD36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9B37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B7BE45" w14:textId="2497E3CC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B1A3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9F9457D" w14:textId="62EFCCF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B84E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69078" w14:textId="7F0AF89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143C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1C2109E" w14:textId="2FD0F9C6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469B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5990E3" w14:textId="3A6E2D6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6A06" w:rsidRPr="000F5DD3" w14:paraId="3573A47C" w14:textId="77777777" w:rsidTr="00EF6A06">
        <w:trPr>
          <w:trHeight w:hRule="exact" w:val="360"/>
        </w:trPr>
        <w:tc>
          <w:tcPr>
            <w:tcW w:w="3330" w:type="dxa"/>
          </w:tcPr>
          <w:p w14:paraId="4D55D9BF" w14:textId="04AA939E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18F4887" w14:textId="53919524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71,858</w:t>
            </w:r>
          </w:p>
        </w:tc>
        <w:tc>
          <w:tcPr>
            <w:tcW w:w="270" w:type="dxa"/>
          </w:tcPr>
          <w:p w14:paraId="20DE6293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E785AE0" w14:textId="6B5614E4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3A430311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D965CA" w14:textId="398AC77C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627,722</w:t>
            </w:r>
          </w:p>
        </w:tc>
        <w:tc>
          <w:tcPr>
            <w:tcW w:w="270" w:type="dxa"/>
          </w:tcPr>
          <w:p w14:paraId="2A22BC38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19B6EE9" w14:textId="3CF71DD1" w:rsidR="00EF6A06" w:rsidRPr="00DF4FE8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1,369,882</w:t>
            </w:r>
          </w:p>
        </w:tc>
        <w:tc>
          <w:tcPr>
            <w:tcW w:w="270" w:type="dxa"/>
          </w:tcPr>
          <w:p w14:paraId="12FAADD3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5EB2E93" w14:textId="799679EA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46,373</w:t>
            </w:r>
          </w:p>
        </w:tc>
        <w:tc>
          <w:tcPr>
            <w:tcW w:w="270" w:type="dxa"/>
          </w:tcPr>
          <w:p w14:paraId="1A669CB7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96CDC1" w14:textId="74938B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39,758</w:t>
            </w:r>
          </w:p>
        </w:tc>
        <w:tc>
          <w:tcPr>
            <w:tcW w:w="270" w:type="dxa"/>
          </w:tcPr>
          <w:p w14:paraId="4D604492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1337EC4" w14:textId="2F4CC75A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139,223</w:t>
            </w:r>
          </w:p>
        </w:tc>
        <w:tc>
          <w:tcPr>
            <w:tcW w:w="270" w:type="dxa"/>
          </w:tcPr>
          <w:p w14:paraId="2F92E3FF" w14:textId="77777777" w:rsidR="00EF6A06" w:rsidRPr="00DF4FE8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41695B" w14:textId="2523138B" w:rsidR="00EF6A06" w:rsidRPr="00DF4FE8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2,305,149</w:t>
            </w:r>
          </w:p>
        </w:tc>
      </w:tr>
      <w:tr w:rsidR="001A1DCA" w:rsidRPr="000F5DD3" w14:paraId="47AE44B4" w14:textId="77777777" w:rsidTr="00EF6A06">
        <w:trPr>
          <w:trHeight w:hRule="exact" w:val="360"/>
        </w:trPr>
        <w:tc>
          <w:tcPr>
            <w:tcW w:w="3330" w:type="dxa"/>
          </w:tcPr>
          <w:p w14:paraId="3079F1C4" w14:textId="77777777" w:rsidR="001A1DCA" w:rsidRPr="000F5DD3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CBDB9" w14:textId="5DB4FEBE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75406" w14:textId="77777777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56F40A6" w14:textId="675710CB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FEB4F" w14:textId="77777777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C308B8" w14:textId="274BF4CD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36325E93" w14:textId="77777777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562FE2D" w14:textId="30226C58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34,73</w:t>
            </w:r>
            <w:r w:rsidR="00865CF8" w:rsidRPr="006A58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BDD6D9" w14:textId="77777777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E7F5C8" w14:textId="68B1ADBF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3,3</w:t>
            </w:r>
            <w:r w:rsidR="00865CF8" w:rsidRPr="006A58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FCCE747" w14:textId="77777777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D175AB" w14:textId="47A4C832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 xml:space="preserve">-      </w:t>
            </w:r>
          </w:p>
        </w:tc>
        <w:tc>
          <w:tcPr>
            <w:tcW w:w="270" w:type="dxa"/>
          </w:tcPr>
          <w:p w14:paraId="489C0A05" w14:textId="3CB7C3BF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0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39470C" w14:textId="62967F56" w:rsidR="001A1DCA" w:rsidRPr="006A5814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151,227</w:t>
            </w:r>
          </w:p>
        </w:tc>
        <w:tc>
          <w:tcPr>
            <w:tcW w:w="270" w:type="dxa"/>
          </w:tcPr>
          <w:p w14:paraId="21675A0C" w14:textId="77777777" w:rsidR="001A1DCA" w:rsidRPr="00DF4FE8" w:rsidRDefault="001A1DCA" w:rsidP="001A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F64B2A" w14:textId="209A8E60" w:rsidR="001A1DCA" w:rsidRPr="00DF4FE8" w:rsidRDefault="001A1DCA" w:rsidP="003D4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189,553</w:t>
            </w:r>
            <w:r w:rsidR="003D4D5D" w:rsidRPr="00DF4FE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</w:tr>
      <w:tr w:rsidR="00C501D7" w:rsidRPr="000F5DD3" w14:paraId="1F9F5B01" w14:textId="77777777" w:rsidTr="00976345">
        <w:trPr>
          <w:trHeight w:hRule="exact" w:val="360"/>
        </w:trPr>
        <w:tc>
          <w:tcPr>
            <w:tcW w:w="3330" w:type="dxa"/>
          </w:tcPr>
          <w:p w14:paraId="038E7AF2" w14:textId="77777777" w:rsidR="00C501D7" w:rsidRPr="000F5DD3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0C0F4952" w14:textId="50345B37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16,264</w:t>
            </w:r>
          </w:p>
        </w:tc>
        <w:tc>
          <w:tcPr>
            <w:tcW w:w="270" w:type="dxa"/>
          </w:tcPr>
          <w:p w14:paraId="417C7321" w14:textId="77777777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E59967F" w14:textId="122C1DAE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F7A5A" w14:textId="77777777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359DF8" w14:textId="30672D31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69,537</w:t>
            </w:r>
          </w:p>
        </w:tc>
        <w:tc>
          <w:tcPr>
            <w:tcW w:w="270" w:type="dxa"/>
          </w:tcPr>
          <w:p w14:paraId="3EFA13AD" w14:textId="77777777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AD1B2DC" w14:textId="1838E000" w:rsidR="00C501D7" w:rsidRPr="006A5814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99,57</w:t>
            </w:r>
            <w:r w:rsidR="00865CF8" w:rsidRPr="006A58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C761AF" w14:textId="77777777" w:rsidR="00C501D7" w:rsidRPr="006A5814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FB6684" w14:textId="430210B8" w:rsidR="00C501D7" w:rsidRPr="006A5814" w:rsidRDefault="009A26B8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7798BE2D" w14:textId="77777777" w:rsidR="00C501D7" w:rsidRPr="006A5814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9C4B7AA" w14:textId="47A863F3" w:rsidR="00C501D7" w:rsidRPr="006A5814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0E1CC2" w:rsidRPr="006A58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C6BD37" w14:textId="77777777" w:rsidR="00C501D7" w:rsidRPr="006A5814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555B342" w14:textId="68541A67" w:rsidR="00C501D7" w:rsidRPr="006A5814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(186,30</w:t>
            </w:r>
            <w:r w:rsidR="00865CF8" w:rsidRPr="006A581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A58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CAC15F" w14:textId="77777777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691D8D" w14:textId="4ED8BCF8" w:rsidR="00C501D7" w:rsidRPr="00DF4FE8" w:rsidRDefault="00C501D7" w:rsidP="00C5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0770A6" w:rsidRPr="000F5DD3" w14:paraId="14A3FAF0" w14:textId="77777777" w:rsidTr="00976345">
        <w:trPr>
          <w:trHeight w:hRule="exact" w:val="360"/>
        </w:trPr>
        <w:tc>
          <w:tcPr>
            <w:tcW w:w="3330" w:type="dxa"/>
          </w:tcPr>
          <w:p w14:paraId="3F72F25B" w14:textId="77777777" w:rsidR="000770A6" w:rsidRPr="000F5DD3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7C8615B" w14:textId="626AF2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BA0CD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964898C" w14:textId="417B5F32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FDBF17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989951" w14:textId="506B3269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E889A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80B3D0E" w14:textId="5999C427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(11,781)</w:t>
            </w:r>
          </w:p>
        </w:tc>
        <w:tc>
          <w:tcPr>
            <w:tcW w:w="270" w:type="dxa"/>
          </w:tcPr>
          <w:p w14:paraId="62323C5E" w14:textId="77777777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42CCC6" w14:textId="317AEAF7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(345)</w:t>
            </w:r>
          </w:p>
        </w:tc>
        <w:tc>
          <w:tcPr>
            <w:tcW w:w="270" w:type="dxa"/>
          </w:tcPr>
          <w:p w14:paraId="69B68D9C" w14:textId="6E7A3F75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051" w:type="dxa"/>
          </w:tcPr>
          <w:p w14:paraId="1B639708" w14:textId="19B8E195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 xml:space="preserve">-      </w:t>
            </w:r>
          </w:p>
        </w:tc>
        <w:tc>
          <w:tcPr>
            <w:tcW w:w="270" w:type="dxa"/>
          </w:tcPr>
          <w:p w14:paraId="56A5BCF6" w14:textId="7F30ACBB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gridSpan w:val="2"/>
          </w:tcPr>
          <w:p w14:paraId="2F4F05E8" w14:textId="243BF995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25546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AE168D" w14:textId="2B6C0547" w:rsidR="000770A6" w:rsidRPr="00DF4FE8" w:rsidRDefault="00660C31" w:rsidP="00A9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FE8">
              <w:rPr>
                <w:rFonts w:asciiTheme="majorBidi" w:hAnsiTheme="majorBidi" w:cstheme="majorBidi"/>
                <w:sz w:val="30"/>
                <w:szCs w:val="30"/>
              </w:rPr>
              <w:t>(12,126)</w:t>
            </w:r>
            <w:r w:rsidR="000770A6" w:rsidRPr="00DF4FE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</w:tr>
      <w:tr w:rsidR="000770A6" w:rsidRPr="000F5DD3" w14:paraId="069C0E18" w14:textId="77777777" w:rsidTr="00AC4F4A">
        <w:trPr>
          <w:trHeight w:hRule="exact" w:val="444"/>
        </w:trPr>
        <w:tc>
          <w:tcPr>
            <w:tcW w:w="3330" w:type="dxa"/>
          </w:tcPr>
          <w:p w14:paraId="71DE8940" w14:textId="246FBEA9" w:rsidR="000770A6" w:rsidRPr="000F5DD3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441B5" w14:textId="3D8A4983" w:rsidR="000770A6" w:rsidRPr="00DF4FE8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539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8,122</w:t>
            </w:r>
          </w:p>
        </w:tc>
        <w:tc>
          <w:tcPr>
            <w:tcW w:w="270" w:type="dxa"/>
          </w:tcPr>
          <w:p w14:paraId="32996E22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DCBA" w14:textId="71E9A814" w:rsidR="000770A6" w:rsidRPr="00DF4FE8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2B7AB0C3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DBFB43" w14:textId="5D054BD7" w:rsidR="000770A6" w:rsidRPr="00DF4FE8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697,500</w:t>
            </w:r>
          </w:p>
        </w:tc>
        <w:tc>
          <w:tcPr>
            <w:tcW w:w="270" w:type="dxa"/>
          </w:tcPr>
          <w:p w14:paraId="3E430BB0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D242A51" w14:textId="4F150AD0" w:rsidR="000770A6" w:rsidRPr="006A5814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1,492,40</w:t>
            </w:r>
            <w:r w:rsidR="0062724A"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7834EC" w14:textId="77777777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1933739" w14:textId="02BD66D5" w:rsidR="000770A6" w:rsidRPr="006A5814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</w:t>
            </w:r>
            <w:r w:rsidR="00EA4454"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7BA585B" w14:textId="77777777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2DC5BF3" w14:textId="23F5C3F1" w:rsidR="000770A6" w:rsidRPr="006A5814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40,39</w:t>
            </w:r>
            <w:r w:rsidR="00C630A2"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C0384B" w14:textId="77777777" w:rsidR="000770A6" w:rsidRPr="006A5814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C65DE" w14:textId="30B749C4" w:rsidR="000770A6" w:rsidRPr="006A5814" w:rsidRDefault="003D4D5D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104,14</w:t>
            </w:r>
            <w:r w:rsidR="00EA4454" w:rsidRPr="006A5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1CE092" w14:textId="77777777" w:rsidR="000770A6" w:rsidRPr="00DF4FE8" w:rsidRDefault="000770A6" w:rsidP="0007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2298" w14:textId="2C60EF1A" w:rsidR="000770A6" w:rsidRPr="00DF4FE8" w:rsidRDefault="003D4D5D" w:rsidP="00A9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2,482,57</w:t>
            </w:r>
            <w:r w:rsidR="00A24EF6" w:rsidRPr="00DF4F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3A716E65" w14:textId="53638086" w:rsidR="00BB2623" w:rsidRPr="000F5DD3" w:rsidRDefault="00BB2623" w:rsidP="00BB262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DD90A29" w14:textId="77777777" w:rsidR="007F2BE9" w:rsidRPr="000F5DD3" w:rsidRDefault="007F2BE9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144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350"/>
        <w:gridCol w:w="270"/>
        <w:gridCol w:w="1173"/>
      </w:tblGrid>
      <w:tr w:rsidR="00B043CB" w:rsidRPr="000F5DD3" w14:paraId="460E0EBC" w14:textId="77777777" w:rsidTr="00976345">
        <w:trPr>
          <w:trHeight w:hRule="exact" w:val="360"/>
        </w:trPr>
        <w:tc>
          <w:tcPr>
            <w:tcW w:w="3330" w:type="dxa"/>
          </w:tcPr>
          <w:p w14:paraId="5083E542" w14:textId="04A23507" w:rsidR="00B043CB" w:rsidRPr="000F5DD3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3" w:type="dxa"/>
            <w:gridSpan w:val="16"/>
          </w:tcPr>
          <w:p w14:paraId="6EFEF51B" w14:textId="5256C226" w:rsidR="00B043CB" w:rsidRPr="000F5DD3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0F5DD3" w14:paraId="2570B045" w14:textId="77777777" w:rsidTr="006B79CF">
        <w:trPr>
          <w:trHeight w:hRule="exact" w:val="360"/>
        </w:trPr>
        <w:tc>
          <w:tcPr>
            <w:tcW w:w="3330" w:type="dxa"/>
          </w:tcPr>
          <w:p w14:paraId="6F42F91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B518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2B3D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0C9B07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484C1D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0E314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860DA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C749E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A717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8FC09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7DB487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77527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A2C41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4A9189" w14:textId="312B505F" w:rsidR="0042166C" w:rsidRPr="000F5DD3" w:rsidRDefault="00976345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42166C"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20BDF8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2E20F4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68EA52DF" w14:textId="77777777" w:rsidTr="006B79CF">
        <w:trPr>
          <w:trHeight w:hRule="exact" w:val="360"/>
        </w:trPr>
        <w:tc>
          <w:tcPr>
            <w:tcW w:w="3330" w:type="dxa"/>
          </w:tcPr>
          <w:p w14:paraId="6F27179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1C5F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D560B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9ED06B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528062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8003D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13A5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C8A5A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8B7E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044C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ECF3B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E4F42A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BC9B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A8EB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3A60A2C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51E5D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0214D403" w14:textId="77777777" w:rsidTr="006B79CF">
        <w:trPr>
          <w:trHeight w:hRule="exact" w:val="360"/>
        </w:trPr>
        <w:tc>
          <w:tcPr>
            <w:tcW w:w="3330" w:type="dxa"/>
          </w:tcPr>
          <w:p w14:paraId="007A2DF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17D3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6CD0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28DE57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8A9130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4B8C4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25121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852E2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9478AB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8A2844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DBA395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35ACD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35B5C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8AD00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55AB23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373F1E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407C233E" w14:textId="77777777" w:rsidTr="006B79CF">
        <w:trPr>
          <w:trHeight w:hRule="exact" w:val="360"/>
        </w:trPr>
        <w:tc>
          <w:tcPr>
            <w:tcW w:w="3330" w:type="dxa"/>
          </w:tcPr>
          <w:p w14:paraId="7416326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9A0C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AB98B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B1FB60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A96B84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2778A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4D17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7A53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3D87C9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3308B7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0864242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B118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6B63F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E60BD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360F12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9111C6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166C" w:rsidRPr="000F5DD3" w14:paraId="33C78CCA" w14:textId="77777777" w:rsidTr="00976345">
        <w:trPr>
          <w:trHeight w:hRule="exact" w:val="360"/>
        </w:trPr>
        <w:tc>
          <w:tcPr>
            <w:tcW w:w="3330" w:type="dxa"/>
          </w:tcPr>
          <w:p w14:paraId="7560CA5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3" w:type="dxa"/>
            <w:gridSpan w:val="16"/>
          </w:tcPr>
          <w:p w14:paraId="1D3FCDD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0F5DD3" w14:paraId="2579A7D7" w14:textId="77777777" w:rsidTr="006B79CF">
        <w:trPr>
          <w:trHeight w:hRule="exact" w:val="360"/>
        </w:trPr>
        <w:tc>
          <w:tcPr>
            <w:tcW w:w="3330" w:type="dxa"/>
          </w:tcPr>
          <w:p w14:paraId="0970EE43" w14:textId="77777777" w:rsidR="0042166C" w:rsidRPr="000F5DD3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C7141C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452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F78A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3CC6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152DF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061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1A3846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A90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1CA94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655C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525A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2759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473B9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4E53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59B64E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6A06" w:rsidRPr="000F5DD3" w14:paraId="2F7C01B2" w14:textId="77777777" w:rsidTr="006B79CF">
        <w:trPr>
          <w:trHeight w:hRule="exact" w:val="360"/>
        </w:trPr>
        <w:tc>
          <w:tcPr>
            <w:tcW w:w="3330" w:type="dxa"/>
          </w:tcPr>
          <w:p w14:paraId="47289B00" w14:textId="41A82DD2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BCF3C2B" w14:textId="536E8135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443069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21079" w14:textId="60F68D67" w:rsidR="00EF6A06" w:rsidRPr="00EF6A06" w:rsidRDefault="00EF6A06" w:rsidP="00D6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5,966</w:t>
            </w:r>
          </w:p>
        </w:tc>
        <w:tc>
          <w:tcPr>
            <w:tcW w:w="236" w:type="dxa"/>
          </w:tcPr>
          <w:p w14:paraId="293ED41D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A5C346C" w14:textId="0367DE10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363,238</w:t>
            </w:r>
          </w:p>
        </w:tc>
        <w:tc>
          <w:tcPr>
            <w:tcW w:w="270" w:type="dxa"/>
          </w:tcPr>
          <w:p w14:paraId="6E5415E8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D95D18" w14:textId="2CF0B235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996,040</w:t>
            </w:r>
          </w:p>
        </w:tc>
        <w:tc>
          <w:tcPr>
            <w:tcW w:w="270" w:type="dxa"/>
          </w:tcPr>
          <w:p w14:paraId="6FD52647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2A5359" w14:textId="51C42FC9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35,061</w:t>
            </w:r>
          </w:p>
        </w:tc>
        <w:tc>
          <w:tcPr>
            <w:tcW w:w="270" w:type="dxa"/>
          </w:tcPr>
          <w:p w14:paraId="75CC6A5A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E18E38D" w14:textId="79049E2C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33,608</w:t>
            </w:r>
          </w:p>
        </w:tc>
        <w:tc>
          <w:tcPr>
            <w:tcW w:w="270" w:type="dxa"/>
          </w:tcPr>
          <w:p w14:paraId="5BDE5E94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DF431B" w14:textId="27A3D939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E5FDE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4508144" w14:textId="19AB434A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1,433,913</w:t>
            </w:r>
          </w:p>
        </w:tc>
      </w:tr>
      <w:tr w:rsidR="00EF6A06" w:rsidRPr="000F5DD3" w14:paraId="1E0B3952" w14:textId="77777777" w:rsidTr="006B79CF">
        <w:trPr>
          <w:trHeight w:hRule="exact" w:val="360"/>
        </w:trPr>
        <w:tc>
          <w:tcPr>
            <w:tcW w:w="3330" w:type="dxa"/>
          </w:tcPr>
          <w:p w14:paraId="4359C409" w14:textId="2B00161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C253DA" w14:textId="0FCEF66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17B01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CADFF6" w14:textId="7536D508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  <w:tc>
          <w:tcPr>
            <w:tcW w:w="236" w:type="dxa"/>
          </w:tcPr>
          <w:p w14:paraId="2FFE9B0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8E8AB9" w14:textId="75E0CCF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22,230</w:t>
            </w:r>
          </w:p>
        </w:tc>
        <w:tc>
          <w:tcPr>
            <w:tcW w:w="270" w:type="dxa"/>
          </w:tcPr>
          <w:p w14:paraId="586CCEF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14CF248" w14:textId="145F161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  <w:tc>
          <w:tcPr>
            <w:tcW w:w="270" w:type="dxa"/>
          </w:tcPr>
          <w:p w14:paraId="5FF7AD7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C68AFE" w14:textId="0A647490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270" w:type="dxa"/>
          </w:tcPr>
          <w:p w14:paraId="4ACF072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352CEBF" w14:textId="6CC2C982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1,640</w:t>
            </w:r>
          </w:p>
        </w:tc>
        <w:tc>
          <w:tcPr>
            <w:tcW w:w="270" w:type="dxa"/>
          </w:tcPr>
          <w:p w14:paraId="1AD22BDD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E972CA" w14:textId="70058A5C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56E07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DBAB054" w14:textId="6F7844DE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125,246</w:t>
            </w:r>
          </w:p>
        </w:tc>
      </w:tr>
      <w:tr w:rsidR="00EF6A06" w:rsidRPr="000F5DD3" w14:paraId="40E089BD" w14:textId="77777777">
        <w:trPr>
          <w:trHeight w:hRule="exact" w:val="360"/>
        </w:trPr>
        <w:tc>
          <w:tcPr>
            <w:tcW w:w="3330" w:type="dxa"/>
          </w:tcPr>
          <w:p w14:paraId="2FA2B81C" w14:textId="2F42CCB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107DE24A" w14:textId="60B3632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EFBB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EEC46BE" w14:textId="233C4320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62D2F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F4550BC" w14:textId="2FDF202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371CC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58E2E0" w14:textId="7CB17AF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(15,184)</w:t>
            </w:r>
          </w:p>
        </w:tc>
        <w:tc>
          <w:tcPr>
            <w:tcW w:w="270" w:type="dxa"/>
          </w:tcPr>
          <w:p w14:paraId="4F04959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DECE454" w14:textId="4A9A99FE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(2,334)</w:t>
            </w:r>
          </w:p>
        </w:tc>
        <w:tc>
          <w:tcPr>
            <w:tcW w:w="270" w:type="dxa"/>
          </w:tcPr>
          <w:p w14:paraId="0400561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BF46A15" w14:textId="6A389AF8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(200)</w:t>
            </w:r>
          </w:p>
        </w:tc>
        <w:tc>
          <w:tcPr>
            <w:tcW w:w="270" w:type="dxa"/>
          </w:tcPr>
          <w:p w14:paraId="0A966F6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3CE96F" w14:textId="03C78BC3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D41C7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5B540213" w14:textId="2EDDC8A9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(17,718)</w:t>
            </w:r>
          </w:p>
        </w:tc>
      </w:tr>
      <w:tr w:rsidR="00426D6B" w:rsidRPr="000F5DD3" w14:paraId="17F73F9A" w14:textId="77777777" w:rsidTr="00EF6A06">
        <w:trPr>
          <w:trHeight w:hRule="exact" w:val="354"/>
        </w:trPr>
        <w:tc>
          <w:tcPr>
            <w:tcW w:w="3330" w:type="dxa"/>
          </w:tcPr>
          <w:p w14:paraId="0110F4A6" w14:textId="55A4D94B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647B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09C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2F33271E" w14:textId="1F12B680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072F4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F6D84C" w14:textId="1AF75F60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4DDC2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54C48F3" w14:textId="3CD6E40B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7543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8695D2" w14:textId="34F52D48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EA34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03BD7A7" w14:textId="0FFE970B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D0639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74896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8264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728222" w14:textId="0BB676AF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6A06" w:rsidRPr="000F5DD3" w14:paraId="57DFF820" w14:textId="77777777" w:rsidTr="00EF6A06">
        <w:trPr>
          <w:trHeight w:hRule="exact" w:val="360"/>
        </w:trPr>
        <w:tc>
          <w:tcPr>
            <w:tcW w:w="3330" w:type="dxa"/>
          </w:tcPr>
          <w:p w14:paraId="034FA3FB" w14:textId="5EA767A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1528E08" w14:textId="6D283AC0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14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1F8513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F411547" w14:textId="58F0F9B3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7,425</w:t>
            </w:r>
          </w:p>
        </w:tc>
        <w:tc>
          <w:tcPr>
            <w:tcW w:w="236" w:type="dxa"/>
          </w:tcPr>
          <w:p w14:paraId="4EDA0382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CC56D58" w14:textId="62195CF2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385,468</w:t>
            </w:r>
          </w:p>
        </w:tc>
        <w:tc>
          <w:tcPr>
            <w:tcW w:w="270" w:type="dxa"/>
          </w:tcPr>
          <w:p w14:paraId="5D0077A6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AFB5C" w14:textId="2B778804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1,076,932</w:t>
            </w:r>
          </w:p>
        </w:tc>
        <w:tc>
          <w:tcPr>
            <w:tcW w:w="270" w:type="dxa"/>
          </w:tcPr>
          <w:p w14:paraId="3889F361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AACED" w14:textId="44E1A558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36,568</w:t>
            </w:r>
          </w:p>
        </w:tc>
        <w:tc>
          <w:tcPr>
            <w:tcW w:w="270" w:type="dxa"/>
          </w:tcPr>
          <w:p w14:paraId="0ED8CE07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E64926C" w14:textId="1A374EC0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73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35,048</w:t>
            </w:r>
          </w:p>
        </w:tc>
        <w:tc>
          <w:tcPr>
            <w:tcW w:w="270" w:type="dxa"/>
          </w:tcPr>
          <w:p w14:paraId="635215B2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72D0C" w14:textId="3EC8229A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807F8" w14:textId="77777777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75C66A11" w14:textId="3726F5BE" w:rsidR="00EF6A06" w:rsidRPr="00254AE0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1,541,441</w:t>
            </w:r>
          </w:p>
        </w:tc>
      </w:tr>
      <w:tr w:rsidR="00426D6B" w:rsidRPr="000F5DD3" w14:paraId="52F9922E" w14:textId="77777777" w:rsidTr="00EF6A06">
        <w:trPr>
          <w:trHeight w:hRule="exact" w:val="360"/>
        </w:trPr>
        <w:tc>
          <w:tcPr>
            <w:tcW w:w="3330" w:type="dxa"/>
          </w:tcPr>
          <w:p w14:paraId="463EB77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115A3F" w14:textId="160AD99A" w:rsidR="00426D6B" w:rsidRPr="000F5DD3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0130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EA7D6C7" w14:textId="485D66BE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  <w:tc>
          <w:tcPr>
            <w:tcW w:w="236" w:type="dxa"/>
          </w:tcPr>
          <w:p w14:paraId="37E77034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C8418C" w14:textId="7C071745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24,074</w:t>
            </w:r>
          </w:p>
        </w:tc>
        <w:tc>
          <w:tcPr>
            <w:tcW w:w="270" w:type="dxa"/>
          </w:tcPr>
          <w:p w14:paraId="51877CB6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5C83EB0" w14:textId="31FFD2FF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99,993</w:t>
            </w:r>
          </w:p>
        </w:tc>
        <w:tc>
          <w:tcPr>
            <w:tcW w:w="270" w:type="dxa"/>
          </w:tcPr>
          <w:p w14:paraId="7E19C75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E0159E7" w14:textId="7C0528CB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  <w:tc>
          <w:tcPr>
            <w:tcW w:w="270" w:type="dxa"/>
          </w:tcPr>
          <w:p w14:paraId="54E2D22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A4F6D7" w14:textId="63D93238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270" w:type="dxa"/>
          </w:tcPr>
          <w:p w14:paraId="7F9E5351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F59FC" w14:textId="115EC46A" w:rsidR="00426D6B" w:rsidRPr="000F5DD3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C19A6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C50CDF2" w14:textId="37FF8219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130,998</w:t>
            </w:r>
          </w:p>
        </w:tc>
      </w:tr>
      <w:tr w:rsidR="00426D6B" w:rsidRPr="000F5DD3" w14:paraId="70DF5FDF" w14:textId="77777777" w:rsidTr="006B79CF">
        <w:trPr>
          <w:trHeight w:hRule="exact" w:val="360"/>
        </w:trPr>
        <w:tc>
          <w:tcPr>
            <w:tcW w:w="3330" w:type="dxa"/>
          </w:tcPr>
          <w:p w14:paraId="4B69E3A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8502C14" w14:textId="394AA9D5" w:rsidR="00426D6B" w:rsidRPr="000F5DD3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7D8F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0CB7C2" w14:textId="52B52419" w:rsidR="00426D6B" w:rsidRPr="000F5DD3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2508A" w14:textId="4877CC38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088769" w14:textId="0A36BE03" w:rsidR="00426D6B" w:rsidRPr="000F5DD3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FB9B5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C44A8B" w14:textId="3C473EE3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(11,531)</w:t>
            </w:r>
          </w:p>
        </w:tc>
        <w:tc>
          <w:tcPr>
            <w:tcW w:w="270" w:type="dxa"/>
          </w:tcPr>
          <w:p w14:paraId="696C7EA6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243A370" w14:textId="611660B5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270" w:type="dxa"/>
          </w:tcPr>
          <w:p w14:paraId="77E1C033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974D6E" w14:textId="71241C4E" w:rsidR="00426D6B" w:rsidRPr="000F5DD3" w:rsidRDefault="00221B8E" w:rsidP="00221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824AE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8066DE" w14:textId="7BA1D585" w:rsidR="00426D6B" w:rsidRPr="000F5DD3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74284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6BFA310" w14:textId="2E40BBF0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sz w:val="28"/>
                <w:szCs w:val="28"/>
              </w:rPr>
              <w:t>(11,876)</w:t>
            </w:r>
          </w:p>
        </w:tc>
      </w:tr>
      <w:tr w:rsidR="00426D6B" w:rsidRPr="000F5DD3" w14:paraId="7CC2F0B0" w14:textId="77777777" w:rsidTr="006B79CF">
        <w:trPr>
          <w:trHeight w:hRule="exact" w:val="360"/>
        </w:trPr>
        <w:tc>
          <w:tcPr>
            <w:tcW w:w="3330" w:type="dxa"/>
          </w:tcPr>
          <w:p w14:paraId="446DDDA8" w14:textId="39833222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DD4262" w14:textId="006235C3" w:rsidR="00426D6B" w:rsidRPr="000F56AB" w:rsidRDefault="00221B8E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886F6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E71A4" w14:textId="32EAEC12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8,881</w:t>
            </w:r>
          </w:p>
        </w:tc>
        <w:tc>
          <w:tcPr>
            <w:tcW w:w="236" w:type="dxa"/>
          </w:tcPr>
          <w:p w14:paraId="110A9E76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F6DCE56" w14:textId="1CE4509E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409,542</w:t>
            </w:r>
          </w:p>
        </w:tc>
        <w:tc>
          <w:tcPr>
            <w:tcW w:w="270" w:type="dxa"/>
          </w:tcPr>
          <w:p w14:paraId="12919F4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798E938" w14:textId="27F91586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1,165,394</w:t>
            </w:r>
          </w:p>
        </w:tc>
        <w:tc>
          <w:tcPr>
            <w:tcW w:w="270" w:type="dxa"/>
          </w:tcPr>
          <w:p w14:paraId="4037F58A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DD39410" w14:textId="3DFA751D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40,125</w:t>
            </w:r>
          </w:p>
        </w:tc>
        <w:tc>
          <w:tcPr>
            <w:tcW w:w="270" w:type="dxa"/>
          </w:tcPr>
          <w:p w14:paraId="78E3F6F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872532" w14:textId="1CC05D6A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36,621</w:t>
            </w:r>
          </w:p>
        </w:tc>
        <w:tc>
          <w:tcPr>
            <w:tcW w:w="270" w:type="dxa"/>
          </w:tcPr>
          <w:p w14:paraId="47AACE8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C2B376" w14:textId="78133336" w:rsidR="00426D6B" w:rsidRPr="000F5DD3" w:rsidRDefault="000F041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BB792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56E1FB3" w14:textId="35D03332" w:rsidR="00426D6B" w:rsidRPr="000F5DD3" w:rsidRDefault="00825391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53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1,660,563</w:t>
            </w:r>
          </w:p>
        </w:tc>
      </w:tr>
      <w:tr w:rsidR="00426D6B" w:rsidRPr="000F5DD3" w14:paraId="448F1E99" w14:textId="77777777" w:rsidTr="006B79CF">
        <w:trPr>
          <w:trHeight w:hRule="exact" w:val="360"/>
        </w:trPr>
        <w:tc>
          <w:tcPr>
            <w:tcW w:w="3330" w:type="dxa"/>
          </w:tcPr>
          <w:p w14:paraId="5D9887E5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550D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AD09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5BEC1FE3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03DB5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9BEDF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60DAE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C478EF9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4BA3A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A91FC1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4236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13EFCAA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FBBD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869FF1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2C32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8F5B0DF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6D6B" w:rsidRPr="000F5DD3" w14:paraId="284D059A" w14:textId="77777777" w:rsidTr="006B79CF">
        <w:tc>
          <w:tcPr>
            <w:tcW w:w="3330" w:type="dxa"/>
          </w:tcPr>
          <w:p w14:paraId="0DCD90EE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23DA420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E12CD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9B41EA2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816BA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5CAA4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F72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33DB073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70551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83D09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5F45D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1DC86E0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F193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E724A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5F410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320B1AC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D6B" w:rsidRPr="000F5DD3" w14:paraId="1D835A15" w14:textId="77777777">
        <w:tc>
          <w:tcPr>
            <w:tcW w:w="3330" w:type="dxa"/>
          </w:tcPr>
          <w:p w14:paraId="625AD6D7" w14:textId="40129C94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F0E9CB" w14:textId="2FEA4280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71,858</w:t>
            </w: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0" w:type="dxa"/>
          </w:tcPr>
          <w:p w14:paraId="2245FBF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1E03028" w14:textId="6CEFCDA7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2,908</w:t>
            </w:r>
          </w:p>
        </w:tc>
        <w:tc>
          <w:tcPr>
            <w:tcW w:w="236" w:type="dxa"/>
          </w:tcPr>
          <w:p w14:paraId="40A47148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9AAFA5" w14:textId="7B8B81D3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242,254</w:t>
            </w:r>
          </w:p>
        </w:tc>
        <w:tc>
          <w:tcPr>
            <w:tcW w:w="270" w:type="dxa"/>
          </w:tcPr>
          <w:p w14:paraId="6C513AA2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3435610" w14:textId="367AB3B9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292,950</w:t>
            </w:r>
          </w:p>
        </w:tc>
        <w:tc>
          <w:tcPr>
            <w:tcW w:w="270" w:type="dxa"/>
          </w:tcPr>
          <w:p w14:paraId="49494501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AE9231D" w14:textId="1B4914EA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9,805</w:t>
            </w:r>
          </w:p>
        </w:tc>
        <w:tc>
          <w:tcPr>
            <w:tcW w:w="270" w:type="dxa"/>
          </w:tcPr>
          <w:p w14:paraId="7CF4E1A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981C6DE" w14:textId="01755A07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4,710</w:t>
            </w:r>
          </w:p>
        </w:tc>
        <w:tc>
          <w:tcPr>
            <w:tcW w:w="270" w:type="dxa"/>
          </w:tcPr>
          <w:p w14:paraId="62B70E95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3B76577" w14:textId="4E8543F0" w:rsidR="00426D6B" w:rsidRPr="00185C75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139,223</w:t>
            </w:r>
          </w:p>
        </w:tc>
        <w:tc>
          <w:tcPr>
            <w:tcW w:w="270" w:type="dxa"/>
          </w:tcPr>
          <w:p w14:paraId="4DBC38F5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8E1E7B8" w14:textId="40738903" w:rsidR="00426D6B" w:rsidRPr="000F5DD3" w:rsidRDefault="00EF6A0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763,708</w:t>
            </w:r>
          </w:p>
        </w:tc>
      </w:tr>
      <w:tr w:rsidR="00426D6B" w:rsidRPr="000F5DD3" w14:paraId="783E94B7" w14:textId="77777777">
        <w:tc>
          <w:tcPr>
            <w:tcW w:w="3330" w:type="dxa"/>
          </w:tcPr>
          <w:p w14:paraId="5323A21B" w14:textId="1737AF6F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0ED4C8" w14:textId="28086253" w:rsidR="00426D6B" w:rsidRPr="000F5DD3" w:rsidRDefault="00CE4B3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4B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88,122</w:t>
            </w:r>
          </w:p>
        </w:tc>
        <w:tc>
          <w:tcPr>
            <w:tcW w:w="270" w:type="dxa"/>
          </w:tcPr>
          <w:p w14:paraId="6905B081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1A513961" w14:textId="6833AF3C" w:rsidR="00426D6B" w:rsidRPr="000F5DD3" w:rsidRDefault="001B5FF6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F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1,452</w:t>
            </w:r>
          </w:p>
        </w:tc>
        <w:tc>
          <w:tcPr>
            <w:tcW w:w="236" w:type="dxa"/>
          </w:tcPr>
          <w:p w14:paraId="39130306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967CD48" w14:textId="63274403" w:rsidR="00426D6B" w:rsidRPr="000F5DD3" w:rsidRDefault="006B42F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287,958</w:t>
            </w:r>
          </w:p>
        </w:tc>
        <w:tc>
          <w:tcPr>
            <w:tcW w:w="270" w:type="dxa"/>
          </w:tcPr>
          <w:p w14:paraId="0E3AFD4E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8144B04" w14:textId="64E47C24" w:rsidR="00426D6B" w:rsidRPr="000F5DD3" w:rsidRDefault="006B42F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327,015</w:t>
            </w:r>
          </w:p>
        </w:tc>
        <w:tc>
          <w:tcPr>
            <w:tcW w:w="270" w:type="dxa"/>
          </w:tcPr>
          <w:p w14:paraId="0D8E9C57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3107ED0" w14:textId="04FEA042" w:rsidR="00426D6B" w:rsidRPr="004C7C24" w:rsidRDefault="006B42F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9,55</w:t>
            </w:r>
            <w:r w:rsidR="00CD7985" w:rsidRPr="004C7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ADDB6CD" w14:textId="77777777" w:rsidR="00426D6B" w:rsidRPr="004C7C24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6BA83A8" w14:textId="5C8B1B3D" w:rsidR="00426D6B" w:rsidRPr="004C7C24" w:rsidRDefault="006B42F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3,77</w:t>
            </w:r>
            <w:r w:rsidR="00793613" w:rsidRPr="004C7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C598BCF" w14:textId="77777777" w:rsidR="00426D6B" w:rsidRPr="004C7C24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5584DB" w14:textId="140DD739" w:rsidR="00426D6B" w:rsidRPr="004C7C24" w:rsidRDefault="006B42F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7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104,14</w:t>
            </w:r>
            <w:r w:rsidR="00CD7985" w:rsidRPr="004C7C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5D67463" w14:textId="77777777" w:rsidR="00426D6B" w:rsidRPr="000F5DD3" w:rsidRDefault="00426D6B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3F3BE7F6" w14:textId="78B64478" w:rsidR="00426D6B" w:rsidRPr="000F5DD3" w:rsidRDefault="006B42F8" w:rsidP="00426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822,013</w:t>
            </w:r>
          </w:p>
        </w:tc>
      </w:tr>
    </w:tbl>
    <w:p w14:paraId="13DC3435" w14:textId="77777777" w:rsidR="0042166C" w:rsidRPr="000F5DD3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01CB9552" w14:textId="77777777" w:rsidR="00C80F9F" w:rsidRPr="000F5DD3" w:rsidRDefault="00C80F9F" w:rsidP="00C97496">
      <w:pPr>
        <w:pStyle w:val="NoSpacing"/>
        <w:rPr>
          <w:rFonts w:asciiTheme="majorBidi" w:hAnsiTheme="majorBidi" w:cstheme="majorBidi"/>
        </w:rPr>
      </w:pPr>
    </w:p>
    <w:p w14:paraId="0B4F7456" w14:textId="77777777" w:rsidR="008B0B0A" w:rsidRPr="000F5DD3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F14B1B4" w14:textId="77777777" w:rsidR="00DF426D" w:rsidRPr="000F5DD3" w:rsidRDefault="00DF426D" w:rsidP="00352DF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142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169"/>
        <w:gridCol w:w="270"/>
        <w:gridCol w:w="1136"/>
        <w:gridCol w:w="243"/>
        <w:gridCol w:w="1107"/>
        <w:gridCol w:w="270"/>
        <w:gridCol w:w="1154"/>
        <w:gridCol w:w="270"/>
        <w:gridCol w:w="1159"/>
        <w:gridCol w:w="239"/>
        <w:gridCol w:w="993"/>
        <w:gridCol w:w="270"/>
        <w:gridCol w:w="1350"/>
        <w:gridCol w:w="236"/>
        <w:gridCol w:w="1117"/>
      </w:tblGrid>
      <w:tr w:rsidR="0094306F" w:rsidRPr="000F5DD3" w14:paraId="0DA2AD44" w14:textId="77777777" w:rsidTr="00D944E7">
        <w:trPr>
          <w:trHeight w:val="360"/>
        </w:trPr>
        <w:tc>
          <w:tcPr>
            <w:tcW w:w="3222" w:type="dxa"/>
          </w:tcPr>
          <w:p w14:paraId="57F2536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C36619" w:rsidRPr="000F5DD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83" w:type="dxa"/>
            <w:gridSpan w:val="15"/>
          </w:tcPr>
          <w:p w14:paraId="067690E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BBC" w:rsidRPr="000F5DD3" w14:paraId="19880EC7" w14:textId="77777777" w:rsidTr="00D944E7">
        <w:trPr>
          <w:trHeight w:val="360"/>
        </w:trPr>
        <w:tc>
          <w:tcPr>
            <w:tcW w:w="3222" w:type="dxa"/>
          </w:tcPr>
          <w:p w14:paraId="34DDC30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A8F954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5F4F7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0784D5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23AE20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FE434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86DC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148944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C7289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3729B0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1EB3452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708D3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E6124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5725F2" w14:textId="33FD4B17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สินทรัพย์</w:t>
            </w: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5957A90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2FD468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11AA3F25" w14:textId="77777777" w:rsidTr="00D944E7">
        <w:trPr>
          <w:trHeight w:val="360"/>
        </w:trPr>
        <w:tc>
          <w:tcPr>
            <w:tcW w:w="3222" w:type="dxa"/>
          </w:tcPr>
          <w:p w14:paraId="13AB9853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FF6C3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6449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1E1C51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D540A8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25D0A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C3C76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C4AD2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4887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C6507E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1AEC7F8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E6609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14AAA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E3467E" w14:textId="23C3009D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0B1445B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3C32D3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5254980F" w14:textId="77777777" w:rsidTr="00D944E7">
        <w:trPr>
          <w:trHeight w:val="360"/>
        </w:trPr>
        <w:tc>
          <w:tcPr>
            <w:tcW w:w="3222" w:type="dxa"/>
          </w:tcPr>
          <w:p w14:paraId="4B452FB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43EE3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17C94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891228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62E5587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7F065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649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D7C48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B9B8C0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95763E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28A03E5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84EDC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A267B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0FC4A" w14:textId="63FD79E1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8BA0E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9A8F89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07BB792B" w14:textId="77777777" w:rsidTr="00D944E7">
        <w:trPr>
          <w:trHeight w:val="360"/>
        </w:trPr>
        <w:tc>
          <w:tcPr>
            <w:tcW w:w="3222" w:type="dxa"/>
          </w:tcPr>
          <w:p w14:paraId="125A58E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F12885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50632D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9D896B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551B41E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BBF6B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F47C0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846350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86D921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E89F41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5D66D71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D57B14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837E12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58D81" w14:textId="53004A00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7FD25CC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43D88F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4306F" w:rsidRPr="000F5DD3" w14:paraId="1D53FE4F" w14:textId="77777777" w:rsidTr="00D944E7">
        <w:trPr>
          <w:trHeight w:val="360"/>
        </w:trPr>
        <w:tc>
          <w:tcPr>
            <w:tcW w:w="3222" w:type="dxa"/>
          </w:tcPr>
          <w:p w14:paraId="3E242483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3" w:type="dxa"/>
            <w:gridSpan w:val="15"/>
          </w:tcPr>
          <w:p w14:paraId="0B9990C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306F" w:rsidRPr="000F5DD3" w14:paraId="661B23A6" w14:textId="77777777" w:rsidTr="00D944E7">
        <w:trPr>
          <w:trHeight w:val="360"/>
        </w:trPr>
        <w:tc>
          <w:tcPr>
            <w:tcW w:w="3222" w:type="dxa"/>
          </w:tcPr>
          <w:p w14:paraId="3A4FD24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9" w:type="dxa"/>
          </w:tcPr>
          <w:p w14:paraId="23429C6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6CE2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61CF3A2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5F6ECC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E60C0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8F0F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F10DF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0CB10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F6B0FF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50209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3200157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4DF7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3E5CA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667B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1D76800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6A06" w:rsidRPr="000F5DD3" w14:paraId="74DCBA5E" w14:textId="77777777" w:rsidTr="00D944E7">
        <w:trPr>
          <w:trHeight w:val="360"/>
        </w:trPr>
        <w:tc>
          <w:tcPr>
            <w:tcW w:w="3222" w:type="dxa"/>
          </w:tcPr>
          <w:p w14:paraId="3A338899" w14:textId="6031CC7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69" w:type="dxa"/>
            <w:vAlign w:val="bottom"/>
          </w:tcPr>
          <w:p w14:paraId="660C21A2" w14:textId="42A55333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55,319</w:t>
            </w:r>
          </w:p>
        </w:tc>
        <w:tc>
          <w:tcPr>
            <w:tcW w:w="270" w:type="dxa"/>
            <w:vAlign w:val="bottom"/>
          </w:tcPr>
          <w:p w14:paraId="7A732BB3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6068CA" w14:textId="4B24FB05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10,333</w:t>
            </w:r>
          </w:p>
        </w:tc>
        <w:tc>
          <w:tcPr>
            <w:tcW w:w="243" w:type="dxa"/>
            <w:vAlign w:val="bottom"/>
          </w:tcPr>
          <w:p w14:paraId="20A0E37A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438DD8" w14:textId="051392FE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611,143</w:t>
            </w:r>
          </w:p>
        </w:tc>
        <w:tc>
          <w:tcPr>
            <w:tcW w:w="270" w:type="dxa"/>
            <w:vAlign w:val="bottom"/>
          </w:tcPr>
          <w:p w14:paraId="55A57F18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099D93" w14:textId="63D0A39E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1,295,357</w:t>
            </w:r>
          </w:p>
        </w:tc>
        <w:tc>
          <w:tcPr>
            <w:tcW w:w="270" w:type="dxa"/>
            <w:vAlign w:val="bottom"/>
          </w:tcPr>
          <w:p w14:paraId="10EEF2C9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E4CF74" w14:textId="6994446C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42,811</w:t>
            </w:r>
          </w:p>
        </w:tc>
        <w:tc>
          <w:tcPr>
            <w:tcW w:w="239" w:type="dxa"/>
            <w:vAlign w:val="bottom"/>
          </w:tcPr>
          <w:p w14:paraId="19F76517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EDF5ED" w14:textId="5EB14F7E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34,920</w:t>
            </w:r>
          </w:p>
        </w:tc>
        <w:tc>
          <w:tcPr>
            <w:tcW w:w="270" w:type="dxa"/>
            <w:vAlign w:val="bottom"/>
          </w:tcPr>
          <w:p w14:paraId="3E006562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E23BD" w14:textId="5D140D6A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31,616</w:t>
            </w:r>
          </w:p>
        </w:tc>
        <w:tc>
          <w:tcPr>
            <w:tcW w:w="236" w:type="dxa"/>
            <w:vAlign w:val="bottom"/>
          </w:tcPr>
          <w:p w14:paraId="5AEDD9E8" w14:textId="77777777" w:rsidR="00EF6A06" w:rsidRPr="00EF6A06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1CD87B9" w14:textId="4D4B2EB2" w:rsidR="00EF6A06" w:rsidRPr="00EF6A06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6A06">
              <w:rPr>
                <w:rFonts w:asciiTheme="majorBidi" w:hAnsiTheme="majorBidi" w:cstheme="majorBidi"/>
                <w:sz w:val="28"/>
                <w:szCs w:val="28"/>
              </w:rPr>
              <w:t>2,081,499</w:t>
            </w:r>
          </w:p>
        </w:tc>
      </w:tr>
      <w:tr w:rsidR="00EF6A06" w:rsidRPr="000F5DD3" w14:paraId="50FC482A" w14:textId="77777777">
        <w:trPr>
          <w:trHeight w:val="360"/>
        </w:trPr>
        <w:tc>
          <w:tcPr>
            <w:tcW w:w="3222" w:type="dxa"/>
          </w:tcPr>
          <w:p w14:paraId="52E69338" w14:textId="2B1CF2A3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</w:tcPr>
          <w:p w14:paraId="72AABAE9" w14:textId="57B9456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1AD1683F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98E611" w14:textId="5FB7748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43" w:type="dxa"/>
            <w:vAlign w:val="bottom"/>
          </w:tcPr>
          <w:p w14:paraId="7ABF085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DAF0C3B" w14:textId="71D34BD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0F74F03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2FBA48" w14:textId="70EFF4B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79,778</w:t>
            </w:r>
          </w:p>
        </w:tc>
        <w:tc>
          <w:tcPr>
            <w:tcW w:w="270" w:type="dxa"/>
            <w:vAlign w:val="bottom"/>
          </w:tcPr>
          <w:p w14:paraId="060A294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DD9F4B" w14:textId="35CAC9F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3,342</w:t>
            </w:r>
          </w:p>
        </w:tc>
        <w:tc>
          <w:tcPr>
            <w:tcW w:w="239" w:type="dxa"/>
            <w:vAlign w:val="bottom"/>
          </w:tcPr>
          <w:p w14:paraId="2734E3AE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30F3F1D" w14:textId="422565E4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2,163</w:t>
            </w:r>
          </w:p>
        </w:tc>
        <w:tc>
          <w:tcPr>
            <w:tcW w:w="270" w:type="dxa"/>
            <w:vAlign w:val="bottom"/>
          </w:tcPr>
          <w:p w14:paraId="6AF4F826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E0C7FC" w14:textId="59B22A7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136,770</w:t>
            </w:r>
          </w:p>
        </w:tc>
        <w:tc>
          <w:tcPr>
            <w:tcW w:w="236" w:type="dxa"/>
            <w:vAlign w:val="bottom"/>
          </w:tcPr>
          <w:p w14:paraId="1464E3E5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D877765" w14:textId="474C0AD5" w:rsidR="00EF6A06" w:rsidRPr="006B79CF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222,053</w:t>
            </w:r>
          </w:p>
        </w:tc>
      </w:tr>
      <w:tr w:rsidR="00EF6A06" w:rsidRPr="000F5DD3" w14:paraId="7FA01B3A" w14:textId="77777777">
        <w:trPr>
          <w:trHeight w:val="360"/>
        </w:trPr>
        <w:tc>
          <w:tcPr>
            <w:tcW w:w="3222" w:type="dxa"/>
          </w:tcPr>
          <w:p w14:paraId="79695171" w14:textId="426BA71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58664240" w14:textId="3627E46F" w:rsidR="00EF6A06" w:rsidRPr="000F5DD3" w:rsidRDefault="00EF6A06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16,539</w:t>
            </w:r>
          </w:p>
        </w:tc>
        <w:tc>
          <w:tcPr>
            <w:tcW w:w="270" w:type="dxa"/>
            <w:vAlign w:val="bottom"/>
          </w:tcPr>
          <w:p w14:paraId="6608882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05C70D9" w14:textId="6B443C8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43" w:type="dxa"/>
            <w:vAlign w:val="bottom"/>
          </w:tcPr>
          <w:p w14:paraId="25621A8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FD9CC" w14:textId="1B88662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4,418</w:t>
            </w:r>
          </w:p>
        </w:tc>
        <w:tc>
          <w:tcPr>
            <w:tcW w:w="270" w:type="dxa"/>
            <w:vAlign w:val="bottom"/>
          </w:tcPr>
          <w:p w14:paraId="72734883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B1CEE3" w14:textId="3F43350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7,014</w:t>
            </w:r>
          </w:p>
        </w:tc>
        <w:tc>
          <w:tcPr>
            <w:tcW w:w="270" w:type="dxa"/>
            <w:vAlign w:val="bottom"/>
          </w:tcPr>
          <w:p w14:paraId="7F5AB9B2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5692DCB2" w14:textId="33E98016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39" w:type="dxa"/>
            <w:vAlign w:val="bottom"/>
          </w:tcPr>
          <w:p w14:paraId="5B297C64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6195FF76" w14:textId="7A5DD98F" w:rsidR="00EF6A06" w:rsidRPr="000F5DD3" w:rsidRDefault="00EF6A06" w:rsidP="00D4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70" w:type="dxa"/>
            <w:vAlign w:val="bottom"/>
          </w:tcPr>
          <w:p w14:paraId="52764AB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1D9AE3" w14:textId="5434FEB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(29,163)</w:t>
            </w:r>
          </w:p>
        </w:tc>
        <w:tc>
          <w:tcPr>
            <w:tcW w:w="236" w:type="dxa"/>
            <w:vAlign w:val="bottom"/>
          </w:tcPr>
          <w:p w14:paraId="4DCBBDB9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C3A3215" w14:textId="31208465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6A06" w:rsidRPr="000F5DD3" w14:paraId="2715CBCE" w14:textId="77777777">
        <w:trPr>
          <w:trHeight w:val="360"/>
        </w:trPr>
        <w:tc>
          <w:tcPr>
            <w:tcW w:w="3222" w:type="dxa"/>
          </w:tcPr>
          <w:p w14:paraId="3C418AD7" w14:textId="16D976AA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vAlign w:val="bottom"/>
          </w:tcPr>
          <w:p w14:paraId="39781CDE" w14:textId="2A22B4E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4FF8446B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659990" w14:textId="289FF24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43" w:type="dxa"/>
            <w:vAlign w:val="bottom"/>
          </w:tcPr>
          <w:p w14:paraId="0EC0D0E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619F79F" w14:textId="747571D2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7D3D5BDC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5FA039A" w14:textId="0489A941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(15,195)</w:t>
            </w:r>
          </w:p>
        </w:tc>
        <w:tc>
          <w:tcPr>
            <w:tcW w:w="270" w:type="dxa"/>
            <w:vAlign w:val="bottom"/>
          </w:tcPr>
          <w:p w14:paraId="53690E60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0595424" w14:textId="0DFDB75F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(2,334)</w:t>
            </w:r>
          </w:p>
        </w:tc>
        <w:tc>
          <w:tcPr>
            <w:tcW w:w="239" w:type="dxa"/>
            <w:vAlign w:val="bottom"/>
          </w:tcPr>
          <w:p w14:paraId="7DFDA5B1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06CA757C" w14:textId="471EB098" w:rsidR="00EF6A06" w:rsidRPr="000F5DD3" w:rsidRDefault="00EF6A06" w:rsidP="004D5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(200)</w:t>
            </w:r>
          </w:p>
        </w:tc>
        <w:tc>
          <w:tcPr>
            <w:tcW w:w="270" w:type="dxa"/>
            <w:vAlign w:val="bottom"/>
          </w:tcPr>
          <w:p w14:paraId="2009D36A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005A48" w14:textId="0EA9ECBD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36" w:type="dxa"/>
            <w:vAlign w:val="bottom"/>
          </w:tcPr>
          <w:p w14:paraId="0C944EA8" w14:textId="77777777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09A35FC" w14:textId="1B4141DB" w:rsidR="00EF6A06" w:rsidRPr="000F5DD3" w:rsidRDefault="00EF6A06" w:rsidP="00EF6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(17,729)</w:t>
            </w:r>
          </w:p>
        </w:tc>
      </w:tr>
      <w:tr w:rsidR="00566D8D" w:rsidRPr="000F5DD3" w14:paraId="70D53C6F" w14:textId="77777777" w:rsidTr="0078500C">
        <w:trPr>
          <w:trHeight w:val="360"/>
        </w:trPr>
        <w:tc>
          <w:tcPr>
            <w:tcW w:w="3222" w:type="dxa"/>
          </w:tcPr>
          <w:p w14:paraId="0A386DB7" w14:textId="7293739C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1D5AAB9" w14:textId="7C32071C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3393F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FB80F03" w14:textId="5D46B246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324B9EF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2FDE97A" w14:textId="3765F3CC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F2DD7E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27DB1B" w14:textId="086575D4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D545A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369EDB8" w14:textId="7959E2F9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D16A6A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9EC0B52" w14:textId="11A4C658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7B2614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709D37" w14:textId="2041A6B2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4C198C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037D1682" w14:textId="20C0D1E9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500C" w:rsidRPr="000F5DD3" w14:paraId="58562320" w14:textId="77777777" w:rsidTr="0078500C">
        <w:trPr>
          <w:trHeight w:val="360"/>
        </w:trPr>
        <w:tc>
          <w:tcPr>
            <w:tcW w:w="3222" w:type="dxa"/>
          </w:tcPr>
          <w:p w14:paraId="3F7C6BE8" w14:textId="7988AE31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69" w:type="dxa"/>
            <w:vAlign w:val="bottom"/>
          </w:tcPr>
          <w:p w14:paraId="2344673E" w14:textId="3605CEB9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71,858</w:t>
            </w:r>
          </w:p>
        </w:tc>
        <w:tc>
          <w:tcPr>
            <w:tcW w:w="270" w:type="dxa"/>
            <w:vAlign w:val="bottom"/>
          </w:tcPr>
          <w:p w14:paraId="123985B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3CAE524" w14:textId="6417A4F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43" w:type="dxa"/>
            <w:vAlign w:val="bottom"/>
          </w:tcPr>
          <w:p w14:paraId="59C569FF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5804643" w14:textId="52E3F5CB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615,561</w:t>
            </w:r>
          </w:p>
        </w:tc>
        <w:tc>
          <w:tcPr>
            <w:tcW w:w="270" w:type="dxa"/>
            <w:vAlign w:val="bottom"/>
          </w:tcPr>
          <w:p w14:paraId="25143E06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9C432D" w14:textId="1206F964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1,366,954</w:t>
            </w:r>
          </w:p>
        </w:tc>
        <w:tc>
          <w:tcPr>
            <w:tcW w:w="270" w:type="dxa"/>
            <w:vAlign w:val="bottom"/>
          </w:tcPr>
          <w:p w14:paraId="49C9C467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C807FF4" w14:textId="267CADC0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44,425</w:t>
            </w:r>
          </w:p>
        </w:tc>
        <w:tc>
          <w:tcPr>
            <w:tcW w:w="239" w:type="dxa"/>
            <w:vAlign w:val="bottom"/>
          </w:tcPr>
          <w:p w14:paraId="48B999F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35583C3" w14:textId="7832074F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37,469</w:t>
            </w:r>
          </w:p>
        </w:tc>
        <w:tc>
          <w:tcPr>
            <w:tcW w:w="270" w:type="dxa"/>
            <w:vAlign w:val="bottom"/>
          </w:tcPr>
          <w:p w14:paraId="52AC853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32" w:right="-43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7E68DD" w14:textId="27694F53" w:rsidR="0078500C" w:rsidRPr="00BF567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139,223</w:t>
            </w:r>
          </w:p>
        </w:tc>
        <w:tc>
          <w:tcPr>
            <w:tcW w:w="236" w:type="dxa"/>
            <w:vAlign w:val="bottom"/>
          </w:tcPr>
          <w:p w14:paraId="6F89CBBC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459E941" w14:textId="55FE10A9" w:rsidR="0078500C" w:rsidRPr="00944A6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2,285,823</w:t>
            </w:r>
          </w:p>
        </w:tc>
      </w:tr>
      <w:tr w:rsidR="00C96E66" w:rsidRPr="000F5DD3" w14:paraId="231C63A7" w14:textId="77777777" w:rsidTr="0078500C">
        <w:trPr>
          <w:trHeight w:val="360"/>
        </w:trPr>
        <w:tc>
          <w:tcPr>
            <w:tcW w:w="3222" w:type="dxa"/>
          </w:tcPr>
          <w:p w14:paraId="7B8E6B85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</w:tcPr>
          <w:p w14:paraId="21BFD8E9" w14:textId="7DD13005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57F12568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934DA8D" w14:textId="5DC5389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43" w:type="dxa"/>
            <w:vAlign w:val="bottom"/>
          </w:tcPr>
          <w:p w14:paraId="5BB12FE8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787CB92" w14:textId="3F8A5BDB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997647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D5B849E" w14:textId="6A23FEBA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34,73</w:t>
            </w:r>
            <w:r w:rsidR="00865CF8" w:rsidRPr="006106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FB80EE" w14:textId="77777777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D8E1B14" w14:textId="6112152E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3,301</w:t>
            </w:r>
          </w:p>
        </w:tc>
        <w:tc>
          <w:tcPr>
            <w:tcW w:w="239" w:type="dxa"/>
            <w:vAlign w:val="bottom"/>
          </w:tcPr>
          <w:p w14:paraId="5FB1A867" w14:textId="77777777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D9664F7" w14:textId="7C26968C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AC20A3" w14:textId="77777777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6CDCF0" w14:textId="0E0B8C0D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151,22</w:t>
            </w:r>
            <w:r w:rsidR="00865CF8" w:rsidRPr="006106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E64C737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B3B75A1" w14:textId="6EE631AA" w:rsidR="00C96E66" w:rsidRPr="00944A6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220AE">
              <w:rPr>
                <w:rFonts w:asciiTheme="majorBidi" w:hAnsiTheme="majorBidi" w:cstheme="majorBidi"/>
                <w:sz w:val="28"/>
                <w:szCs w:val="28"/>
              </w:rPr>
              <w:t>189,26</w:t>
            </w:r>
            <w:r w:rsidR="00926B5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96E66" w:rsidRPr="000F5DD3" w14:paraId="664AE020" w14:textId="77777777" w:rsidTr="00D944E7">
        <w:trPr>
          <w:trHeight w:val="100"/>
        </w:trPr>
        <w:tc>
          <w:tcPr>
            <w:tcW w:w="3222" w:type="dxa"/>
          </w:tcPr>
          <w:p w14:paraId="1327C00F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76FFB060" w14:textId="58E2810D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D572E8">
              <w:rPr>
                <w:rFonts w:asciiTheme="majorBidi" w:hAnsiTheme="majorBidi" w:cstheme="majorBidi"/>
                <w:sz w:val="28"/>
                <w:szCs w:val="28"/>
              </w:rPr>
              <w:t>16,264</w:t>
            </w:r>
          </w:p>
        </w:tc>
        <w:tc>
          <w:tcPr>
            <w:tcW w:w="270" w:type="dxa"/>
            <w:vAlign w:val="bottom"/>
          </w:tcPr>
          <w:p w14:paraId="4A1E442B" w14:textId="77777777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629F1AD" w14:textId="40A7C22F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2E8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43" w:type="dxa"/>
            <w:vAlign w:val="bottom"/>
          </w:tcPr>
          <w:p w14:paraId="12293B57" w14:textId="77777777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D622A4" w14:textId="117AE5C4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2E8">
              <w:rPr>
                <w:rFonts w:asciiTheme="majorBidi" w:hAnsiTheme="majorBidi" w:cstheme="majorBidi"/>
                <w:sz w:val="28"/>
                <w:szCs w:val="28"/>
              </w:rPr>
              <w:t>69,537</w:t>
            </w:r>
          </w:p>
        </w:tc>
        <w:tc>
          <w:tcPr>
            <w:tcW w:w="270" w:type="dxa"/>
            <w:vAlign w:val="bottom"/>
          </w:tcPr>
          <w:p w14:paraId="7BFBC398" w14:textId="77777777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48B8C24" w14:textId="39A4B85C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99,57</w:t>
            </w:r>
            <w:r w:rsidR="00865CF8" w:rsidRPr="006106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88C0689" w14:textId="77777777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E39E39" w14:textId="5628DBF9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39" w:type="dxa"/>
            <w:vAlign w:val="bottom"/>
          </w:tcPr>
          <w:p w14:paraId="6D39AC46" w14:textId="77777777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892E2C7" w14:textId="5E60C23A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D43162" w:rsidRPr="006106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612D51F" w14:textId="77777777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6BE28" w14:textId="1C9D3A08" w:rsidR="00C96E66" w:rsidRPr="006106AC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106AC">
              <w:rPr>
                <w:rFonts w:asciiTheme="majorBidi" w:hAnsiTheme="majorBidi" w:cstheme="majorBidi"/>
                <w:sz w:val="28"/>
                <w:szCs w:val="28"/>
              </w:rPr>
              <w:t>(186,30</w:t>
            </w:r>
            <w:r w:rsidR="00865CF8" w:rsidRPr="006106A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106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39F1B4" w14:textId="77777777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8FA52E4" w14:textId="606BA6BC" w:rsidR="00C96E66" w:rsidRPr="00D572E8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D572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6E66" w:rsidRPr="000F5DD3" w14:paraId="0F839770" w14:textId="77777777" w:rsidTr="00D944E7">
        <w:trPr>
          <w:trHeight w:val="360"/>
        </w:trPr>
        <w:tc>
          <w:tcPr>
            <w:tcW w:w="3222" w:type="dxa"/>
          </w:tcPr>
          <w:p w14:paraId="618509A9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vAlign w:val="bottom"/>
          </w:tcPr>
          <w:p w14:paraId="47D070A9" w14:textId="44AB65DD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7EDC30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7D1DA47" w14:textId="42EDB4C3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43" w:type="dxa"/>
            <w:vAlign w:val="bottom"/>
          </w:tcPr>
          <w:p w14:paraId="48AFC284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9C60B03" w14:textId="7E6F97AA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12963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BD96C1" w14:textId="5781988D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sz w:val="28"/>
                <w:szCs w:val="28"/>
              </w:rPr>
              <w:t>(11,781)</w:t>
            </w:r>
          </w:p>
        </w:tc>
        <w:tc>
          <w:tcPr>
            <w:tcW w:w="270" w:type="dxa"/>
            <w:vAlign w:val="bottom"/>
          </w:tcPr>
          <w:p w14:paraId="264D3126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A6339C5" w14:textId="5113865E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239" w:type="dxa"/>
            <w:vAlign w:val="bottom"/>
          </w:tcPr>
          <w:p w14:paraId="4BAC38E5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290F8C9F" w14:textId="1A1A406F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928B06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EC482A" w14:textId="6F6A69D9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9924B6" w14:textId="77777777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9222F76" w14:textId="61EA0FB8" w:rsidR="00C96E66" w:rsidRPr="000F5DD3" w:rsidRDefault="00C96E66" w:rsidP="00C9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sz w:val="28"/>
                <w:szCs w:val="28"/>
              </w:rPr>
              <w:t>(12,126)</w:t>
            </w:r>
          </w:p>
        </w:tc>
      </w:tr>
      <w:tr w:rsidR="00566D8D" w:rsidRPr="000F5DD3" w14:paraId="5DC1E609" w14:textId="77777777">
        <w:trPr>
          <w:trHeight w:val="360"/>
        </w:trPr>
        <w:tc>
          <w:tcPr>
            <w:tcW w:w="3222" w:type="dxa"/>
          </w:tcPr>
          <w:p w14:paraId="465567CC" w14:textId="1C30BABB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6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DB38" w14:textId="1CCBCCE2" w:rsidR="00566D8D" w:rsidRPr="000F5DD3" w:rsidRDefault="001220AE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539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8,122</w:t>
            </w:r>
          </w:p>
        </w:tc>
        <w:tc>
          <w:tcPr>
            <w:tcW w:w="270" w:type="dxa"/>
            <w:vAlign w:val="bottom"/>
          </w:tcPr>
          <w:p w14:paraId="0B95D295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4C70" w14:textId="54F1D47D" w:rsidR="00566D8D" w:rsidRPr="000F5DD3" w:rsidRDefault="001220AE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43" w:type="dxa"/>
            <w:vAlign w:val="bottom"/>
          </w:tcPr>
          <w:p w14:paraId="0BCD21E8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41E" w14:textId="5EFC4B7F" w:rsidR="00566D8D" w:rsidRPr="000F5DD3" w:rsidRDefault="001220AE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685,098</w:t>
            </w:r>
          </w:p>
        </w:tc>
        <w:tc>
          <w:tcPr>
            <w:tcW w:w="270" w:type="dxa"/>
            <w:vAlign w:val="bottom"/>
          </w:tcPr>
          <w:p w14:paraId="5DCB4DA3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E3EC7" w14:textId="07895215" w:rsidR="00566D8D" w:rsidRPr="000F5DD3" w:rsidRDefault="001220AE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1,489,481</w:t>
            </w:r>
          </w:p>
        </w:tc>
        <w:tc>
          <w:tcPr>
            <w:tcW w:w="270" w:type="dxa"/>
            <w:vAlign w:val="bottom"/>
          </w:tcPr>
          <w:p w14:paraId="2F6B4CF5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25BA" w14:textId="08365E79" w:rsidR="00566D8D" w:rsidRPr="000F5DD3" w:rsidRDefault="00943FD3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3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47,680</w:t>
            </w:r>
          </w:p>
        </w:tc>
        <w:tc>
          <w:tcPr>
            <w:tcW w:w="239" w:type="dxa"/>
            <w:vAlign w:val="bottom"/>
          </w:tcPr>
          <w:p w14:paraId="7CD8186C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EEDC" w14:textId="13345387" w:rsidR="00566D8D" w:rsidRPr="000F5DD3" w:rsidRDefault="00943FD3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38,10</w:t>
            </w:r>
            <w:r w:rsidR="005B4E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23118B5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A6BA" w14:textId="22D24F51" w:rsidR="00566D8D" w:rsidRPr="000F5DD3" w:rsidRDefault="00943FD3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104,14</w:t>
            </w:r>
            <w:r w:rsidR="00132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054218A6" w14:textId="77777777" w:rsidR="00566D8D" w:rsidRPr="000F5DD3" w:rsidRDefault="00566D8D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83B25" w14:textId="396882F1" w:rsidR="00566D8D" w:rsidRPr="000F5DD3" w:rsidRDefault="00943FD3" w:rsidP="00566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3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2,462,960</w:t>
            </w:r>
          </w:p>
        </w:tc>
      </w:tr>
      <w:tr w:rsidR="006B79CF" w:rsidRPr="000F5DD3" w14:paraId="1A8EC890" w14:textId="77777777" w:rsidTr="00D944E7">
        <w:trPr>
          <w:trHeight w:hRule="exact" w:val="360"/>
        </w:trPr>
        <w:tc>
          <w:tcPr>
            <w:tcW w:w="3222" w:type="dxa"/>
          </w:tcPr>
          <w:p w14:paraId="516D7363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983" w:type="dxa"/>
            <w:gridSpan w:val="15"/>
          </w:tcPr>
          <w:p w14:paraId="6EF07A3F" w14:textId="5397971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79CF" w:rsidRPr="000F5DD3" w14:paraId="41D7BB0B" w14:textId="77777777" w:rsidTr="00D944E7">
        <w:trPr>
          <w:trHeight w:hRule="exact" w:val="360"/>
        </w:trPr>
        <w:tc>
          <w:tcPr>
            <w:tcW w:w="3222" w:type="dxa"/>
          </w:tcPr>
          <w:p w14:paraId="1396818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3" w:type="dxa"/>
            <w:gridSpan w:val="15"/>
          </w:tcPr>
          <w:p w14:paraId="0FF4EA93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79CF" w:rsidRPr="000F5DD3" w14:paraId="40CC62D5" w14:textId="77777777" w:rsidTr="00D944E7">
        <w:trPr>
          <w:trHeight w:hRule="exact" w:val="360"/>
        </w:trPr>
        <w:tc>
          <w:tcPr>
            <w:tcW w:w="3222" w:type="dxa"/>
          </w:tcPr>
          <w:p w14:paraId="5AEE9E5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3" w:type="dxa"/>
            <w:gridSpan w:val="15"/>
          </w:tcPr>
          <w:p w14:paraId="0F3D615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79CF" w:rsidRPr="000F5DD3" w14:paraId="78D1E5A1" w14:textId="77777777" w:rsidTr="00D944E7">
        <w:trPr>
          <w:trHeight w:hRule="exact" w:val="360"/>
        </w:trPr>
        <w:tc>
          <w:tcPr>
            <w:tcW w:w="3222" w:type="dxa"/>
          </w:tcPr>
          <w:p w14:paraId="63E1F9C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3" w:type="dxa"/>
            <w:gridSpan w:val="15"/>
          </w:tcPr>
          <w:p w14:paraId="6F39006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79CF" w:rsidRPr="000F5DD3" w14:paraId="430CE5BA" w14:textId="77777777" w:rsidTr="00D944E7">
        <w:trPr>
          <w:trHeight w:hRule="exact" w:val="360"/>
        </w:trPr>
        <w:tc>
          <w:tcPr>
            <w:tcW w:w="3222" w:type="dxa"/>
          </w:tcPr>
          <w:p w14:paraId="572ED4D2" w14:textId="77777777" w:rsidR="006B79CF" w:rsidRPr="002814F8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3" w:type="dxa"/>
            <w:gridSpan w:val="15"/>
          </w:tcPr>
          <w:p w14:paraId="3AA76650" w14:textId="27634CE6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79CF" w:rsidRPr="000F5DD3" w14:paraId="6F507370" w14:textId="77777777" w:rsidTr="00D944E7">
        <w:trPr>
          <w:trHeight w:hRule="exact" w:val="360"/>
        </w:trPr>
        <w:tc>
          <w:tcPr>
            <w:tcW w:w="3222" w:type="dxa"/>
          </w:tcPr>
          <w:p w14:paraId="72B0F195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930E6F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18E201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9A2FF2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3D235D40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BD312D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4456B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5B7EAF2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0DEB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CBDF90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7E4C866D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CE121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99A89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E5A2B0" w14:textId="62CFDBD0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สินทรัพย์</w:t>
            </w: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159F214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4CBF3B0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9CF" w:rsidRPr="000F5DD3" w14:paraId="71F33808" w14:textId="77777777" w:rsidTr="00D944E7">
        <w:trPr>
          <w:trHeight w:hRule="exact" w:val="360"/>
        </w:trPr>
        <w:tc>
          <w:tcPr>
            <w:tcW w:w="3222" w:type="dxa"/>
          </w:tcPr>
          <w:p w14:paraId="7C697AFB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59FF39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07379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D6AA26D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EE615A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D96A6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D4D1B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ECF9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FD4C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21A20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2C711CEF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6FD87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D00652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F87B9" w14:textId="71D6C3CB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1F56C1DD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E580636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9CF" w:rsidRPr="000F5DD3" w14:paraId="0E0DED87" w14:textId="77777777" w:rsidTr="00D944E7">
        <w:trPr>
          <w:trHeight w:hRule="exact" w:val="360"/>
        </w:trPr>
        <w:tc>
          <w:tcPr>
            <w:tcW w:w="3222" w:type="dxa"/>
          </w:tcPr>
          <w:p w14:paraId="1AB972C2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744D06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BBC323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539D50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46AE5A0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C10C13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F8F19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2593302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3067EA9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35F64F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0037082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A4140C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FB086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03C173" w14:textId="57F0BBB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921182B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5A8F6B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9CF" w:rsidRPr="000F5DD3" w14:paraId="28E832E6" w14:textId="77777777" w:rsidTr="00D944E7">
        <w:trPr>
          <w:trHeight w:hRule="exact" w:val="360"/>
        </w:trPr>
        <w:tc>
          <w:tcPr>
            <w:tcW w:w="3222" w:type="dxa"/>
          </w:tcPr>
          <w:p w14:paraId="475E111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C33A6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A5974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5AA633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34AD8462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FBC750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BE3383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F023F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A19FE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480A94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46EAD765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5605E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12E0C79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A13A5A" w14:textId="3D980351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7A48519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36F890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79CF" w:rsidRPr="000F5DD3" w14:paraId="0B0B5E8B" w14:textId="77777777" w:rsidTr="00D944E7">
        <w:trPr>
          <w:trHeight w:hRule="exact" w:val="360"/>
        </w:trPr>
        <w:tc>
          <w:tcPr>
            <w:tcW w:w="3222" w:type="dxa"/>
          </w:tcPr>
          <w:p w14:paraId="6EF5703A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3" w:type="dxa"/>
            <w:gridSpan w:val="15"/>
          </w:tcPr>
          <w:p w14:paraId="58DF56A2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79CF" w:rsidRPr="000F5DD3" w14:paraId="19035F75" w14:textId="77777777" w:rsidTr="00D944E7">
        <w:trPr>
          <w:trHeight w:hRule="exact" w:val="360"/>
        </w:trPr>
        <w:tc>
          <w:tcPr>
            <w:tcW w:w="3222" w:type="dxa"/>
          </w:tcPr>
          <w:p w14:paraId="4E36BE3B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252CBF11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ABCA7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1142576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CEE150E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AA9739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8371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21E5DE26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81028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0E0726D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D92734C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65E112F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62B76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E439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36C64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6D921A2F" w14:textId="77777777" w:rsidR="006B79CF" w:rsidRPr="000F5DD3" w:rsidRDefault="006B79CF" w:rsidP="006B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500C" w:rsidRPr="000F5DD3" w14:paraId="1F8EBA78" w14:textId="77777777" w:rsidTr="00D944E7">
        <w:trPr>
          <w:trHeight w:hRule="exact" w:val="360"/>
        </w:trPr>
        <w:tc>
          <w:tcPr>
            <w:tcW w:w="3222" w:type="dxa"/>
          </w:tcPr>
          <w:p w14:paraId="3171D203" w14:textId="56E0924A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76929401" w14:textId="05A91D6F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4DF2D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D32A215" w14:textId="3EAACFC2" w:rsidR="0078500C" w:rsidRPr="0078500C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5,966</w:t>
            </w:r>
          </w:p>
        </w:tc>
        <w:tc>
          <w:tcPr>
            <w:tcW w:w="243" w:type="dxa"/>
          </w:tcPr>
          <w:p w14:paraId="3A80C649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43C35F" w14:textId="705FAE36" w:rsidR="0078500C" w:rsidRPr="0078500C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352,450</w:t>
            </w:r>
          </w:p>
        </w:tc>
        <w:tc>
          <w:tcPr>
            <w:tcW w:w="270" w:type="dxa"/>
          </w:tcPr>
          <w:p w14:paraId="37AB0015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62F071D" w14:textId="40238DA9" w:rsidR="0078500C" w:rsidRPr="0078500C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992,171</w:t>
            </w:r>
          </w:p>
        </w:tc>
        <w:tc>
          <w:tcPr>
            <w:tcW w:w="270" w:type="dxa"/>
          </w:tcPr>
          <w:p w14:paraId="4530A313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ECEAF0" w14:textId="6EE191C5" w:rsidR="0078500C" w:rsidRPr="0078500C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33,310</w:t>
            </w:r>
          </w:p>
        </w:tc>
        <w:tc>
          <w:tcPr>
            <w:tcW w:w="239" w:type="dxa"/>
          </w:tcPr>
          <w:p w14:paraId="1CFDEDA1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91F774" w14:textId="0EAAEAF1" w:rsidR="0078500C" w:rsidRPr="0078500C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31,758</w:t>
            </w:r>
          </w:p>
        </w:tc>
        <w:tc>
          <w:tcPr>
            <w:tcW w:w="270" w:type="dxa"/>
          </w:tcPr>
          <w:p w14:paraId="7ECEFF4B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24DE80" w14:textId="0405A23F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78B0E3" w14:textId="77777777" w:rsidR="0078500C" w:rsidRP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426CCE1" w14:textId="67BE0766" w:rsidR="0078500C" w:rsidRPr="0078500C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sz w:val="28"/>
                <w:szCs w:val="28"/>
              </w:rPr>
              <w:t>1,415,655</w:t>
            </w:r>
          </w:p>
        </w:tc>
      </w:tr>
      <w:tr w:rsidR="0078500C" w:rsidRPr="000F5DD3" w14:paraId="7AF784F0" w14:textId="77777777" w:rsidTr="00D944E7">
        <w:trPr>
          <w:trHeight w:hRule="exact" w:val="360"/>
        </w:trPr>
        <w:tc>
          <w:tcPr>
            <w:tcW w:w="3222" w:type="dxa"/>
          </w:tcPr>
          <w:p w14:paraId="41944232" w14:textId="50EBD489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6FBC3F45" w14:textId="1CD17956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D4225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F483D99" w14:textId="77777777" w:rsid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  <w:p w14:paraId="1C3743FF" w14:textId="2B28977C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384AE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D9F5643" w14:textId="5E645109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22,018</w:t>
            </w:r>
          </w:p>
        </w:tc>
        <w:tc>
          <w:tcPr>
            <w:tcW w:w="270" w:type="dxa"/>
          </w:tcPr>
          <w:p w14:paraId="64BD455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1933BB" w14:textId="26E8FD82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96,076</w:t>
            </w:r>
          </w:p>
        </w:tc>
        <w:tc>
          <w:tcPr>
            <w:tcW w:w="270" w:type="dxa"/>
          </w:tcPr>
          <w:p w14:paraId="7DE257B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F4BC598" w14:textId="138E9616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3,782</w:t>
            </w:r>
          </w:p>
        </w:tc>
        <w:tc>
          <w:tcPr>
            <w:tcW w:w="239" w:type="dxa"/>
          </w:tcPr>
          <w:p w14:paraId="48E8486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122DD4A9" w14:textId="5A408D5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270" w:type="dxa"/>
          </w:tcPr>
          <w:p w14:paraId="034410F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4AB435" w14:textId="064F0CF0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1B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03A1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03F22163" w14:textId="7AB72583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5050">
              <w:rPr>
                <w:rFonts w:asciiTheme="majorBidi" w:hAnsiTheme="majorBidi" w:cstheme="majorBidi"/>
                <w:sz w:val="28"/>
                <w:szCs w:val="28"/>
              </w:rPr>
              <w:t>124,69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8500C" w:rsidRPr="000F5DD3" w14:paraId="7F9B4934" w14:textId="77777777">
        <w:trPr>
          <w:trHeight w:hRule="exact" w:val="360"/>
        </w:trPr>
        <w:tc>
          <w:tcPr>
            <w:tcW w:w="3222" w:type="dxa"/>
          </w:tcPr>
          <w:p w14:paraId="04B3F150" w14:textId="3BD09DEA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</w:tcPr>
          <w:p w14:paraId="063D42F0" w14:textId="75D86C3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D9F7D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21C885B" w14:textId="7F8DA204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BA7CDF8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F9584CD" w14:textId="090AE0D0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1480E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BA2860C" w14:textId="3EF3A971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1E6C">
              <w:rPr>
                <w:rFonts w:asciiTheme="majorBidi" w:hAnsiTheme="majorBidi" w:cstheme="majorBidi"/>
                <w:sz w:val="28"/>
                <w:szCs w:val="28"/>
              </w:rPr>
              <w:t>(15,184)</w:t>
            </w:r>
          </w:p>
        </w:tc>
        <w:tc>
          <w:tcPr>
            <w:tcW w:w="270" w:type="dxa"/>
          </w:tcPr>
          <w:p w14:paraId="44FD498F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3FBCC90" w14:textId="4891A34B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(2,334)</w:t>
            </w:r>
          </w:p>
        </w:tc>
        <w:tc>
          <w:tcPr>
            <w:tcW w:w="239" w:type="dxa"/>
          </w:tcPr>
          <w:p w14:paraId="2DE3937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0E9C3BCF" w14:textId="2143E6AD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(200)</w:t>
            </w:r>
          </w:p>
        </w:tc>
        <w:tc>
          <w:tcPr>
            <w:tcW w:w="270" w:type="dxa"/>
          </w:tcPr>
          <w:p w14:paraId="1AAF1AF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93F81" w14:textId="1179E43A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F61B4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5181E782" w14:textId="7181FC1F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5050">
              <w:rPr>
                <w:rFonts w:asciiTheme="majorBidi" w:hAnsiTheme="majorBidi" w:cstheme="majorBidi"/>
                <w:sz w:val="28"/>
                <w:szCs w:val="28"/>
              </w:rPr>
              <w:t>(17,718)</w:t>
            </w:r>
          </w:p>
        </w:tc>
      </w:tr>
      <w:tr w:rsidR="00E53BF3" w:rsidRPr="000F5DD3" w14:paraId="2BF97A32" w14:textId="77777777" w:rsidTr="0078500C">
        <w:trPr>
          <w:trHeight w:hRule="exact" w:val="360"/>
        </w:trPr>
        <w:tc>
          <w:tcPr>
            <w:tcW w:w="3222" w:type="dxa"/>
          </w:tcPr>
          <w:p w14:paraId="03544E13" w14:textId="619F1270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43DDE2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3FCAC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0212D9A" w14:textId="73D10EFF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3DF1BA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33A930" w14:textId="7A3F9200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E44AB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CD30BD" w14:textId="22C853B2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36EB8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4B5B32" w14:textId="68D3DCBE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1F6322E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CEFDE36" w14:textId="57656B5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C8CBE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2027AA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9EB25F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42DCC0A" w14:textId="01DB8255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500C" w:rsidRPr="000F5DD3" w14:paraId="45E8B58F" w14:textId="77777777" w:rsidTr="0078500C">
        <w:trPr>
          <w:trHeight w:hRule="exact" w:val="360"/>
        </w:trPr>
        <w:tc>
          <w:tcPr>
            <w:tcW w:w="3222" w:type="dxa"/>
          </w:tcPr>
          <w:p w14:paraId="1CD18C7C" w14:textId="7212CBCE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1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69" w:type="dxa"/>
          </w:tcPr>
          <w:p w14:paraId="2E072CFE" w14:textId="4B0BE811" w:rsidR="0078500C" w:rsidRPr="00FC51B6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14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5CBBC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4A75E5BB" w14:textId="06650CE6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7,425</w:t>
            </w:r>
          </w:p>
        </w:tc>
        <w:tc>
          <w:tcPr>
            <w:tcW w:w="243" w:type="dxa"/>
          </w:tcPr>
          <w:p w14:paraId="27FB092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9A1ACA" w14:textId="0D693F3B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374,468</w:t>
            </w:r>
          </w:p>
        </w:tc>
        <w:tc>
          <w:tcPr>
            <w:tcW w:w="270" w:type="dxa"/>
          </w:tcPr>
          <w:p w14:paraId="0702B57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F94ACA" w14:textId="6093161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1,073,063</w:t>
            </w:r>
          </w:p>
        </w:tc>
        <w:tc>
          <w:tcPr>
            <w:tcW w:w="270" w:type="dxa"/>
          </w:tcPr>
          <w:p w14:paraId="2FB6DAB6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4F13BDB" w14:textId="33A587EF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34,758</w:t>
            </w:r>
          </w:p>
        </w:tc>
        <w:tc>
          <w:tcPr>
            <w:tcW w:w="239" w:type="dxa"/>
          </w:tcPr>
          <w:p w14:paraId="0591FBD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4C76C17E" w14:textId="30C04046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32,919</w:t>
            </w:r>
          </w:p>
        </w:tc>
        <w:tc>
          <w:tcPr>
            <w:tcW w:w="270" w:type="dxa"/>
          </w:tcPr>
          <w:p w14:paraId="02E9D19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99CDD" w14:textId="5F0D0AFB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A3A76C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455AC29C" w14:textId="31B18C9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1,522,633</w:t>
            </w:r>
          </w:p>
        </w:tc>
      </w:tr>
      <w:tr w:rsidR="00E53BF3" w:rsidRPr="000F5DD3" w14:paraId="1F2FE1B7" w14:textId="77777777" w:rsidTr="0078500C">
        <w:trPr>
          <w:trHeight w:hRule="exact" w:val="360"/>
        </w:trPr>
        <w:tc>
          <w:tcPr>
            <w:tcW w:w="3222" w:type="dxa"/>
          </w:tcPr>
          <w:p w14:paraId="0B8A1574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4B65C933" w14:textId="533005C3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47D0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A9C29D0" w14:textId="686CD758" w:rsidR="00E53BF3" w:rsidRPr="000F5DD3" w:rsidRDefault="00943FD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3FD3"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  <w:tc>
          <w:tcPr>
            <w:tcW w:w="243" w:type="dxa"/>
          </w:tcPr>
          <w:p w14:paraId="63FCEEF8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689B33" w14:textId="7B91B194" w:rsidR="00E53BF3" w:rsidRPr="000F5DD3" w:rsidRDefault="00943FD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3FD3">
              <w:rPr>
                <w:rFonts w:asciiTheme="majorBidi" w:hAnsiTheme="majorBidi" w:cstheme="majorBidi"/>
                <w:sz w:val="28"/>
                <w:szCs w:val="28"/>
              </w:rPr>
              <w:t>23,856</w:t>
            </w:r>
          </w:p>
        </w:tc>
        <w:tc>
          <w:tcPr>
            <w:tcW w:w="270" w:type="dxa"/>
          </w:tcPr>
          <w:p w14:paraId="3D16DE1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526422" w14:textId="2DD1F7EA" w:rsidR="00E53BF3" w:rsidRPr="000F5DD3" w:rsidRDefault="00943FD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3FD3">
              <w:rPr>
                <w:rFonts w:asciiTheme="majorBidi" w:hAnsiTheme="majorBidi" w:cstheme="majorBidi"/>
                <w:sz w:val="28"/>
                <w:szCs w:val="28"/>
              </w:rPr>
              <w:t>99,993</w:t>
            </w:r>
          </w:p>
        </w:tc>
        <w:tc>
          <w:tcPr>
            <w:tcW w:w="270" w:type="dxa"/>
          </w:tcPr>
          <w:p w14:paraId="40D82F0A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0915F6F" w14:textId="220D6662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81">
              <w:rPr>
                <w:rFonts w:asciiTheme="majorBidi" w:hAnsiTheme="majorBidi" w:cstheme="majorBidi"/>
                <w:sz w:val="28"/>
                <w:szCs w:val="28"/>
              </w:rPr>
              <w:t>3,84</w:t>
            </w:r>
            <w:r w:rsidR="00E970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24070622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3C8313E7" w14:textId="6519546D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81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  <w:tc>
          <w:tcPr>
            <w:tcW w:w="270" w:type="dxa"/>
          </w:tcPr>
          <w:p w14:paraId="0B9F5EB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002A46" w14:textId="6301EA20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62C34E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40EB5530" w14:textId="4CB79105" w:rsidR="00E53BF3" w:rsidRPr="000E5050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A7581">
              <w:rPr>
                <w:rFonts w:asciiTheme="majorBidi" w:hAnsiTheme="majorBidi" w:cstheme="majorBidi"/>
                <w:sz w:val="28"/>
                <w:szCs w:val="28"/>
              </w:rPr>
              <w:t>130,62</w:t>
            </w:r>
            <w:r w:rsidR="00A7366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53BF3" w:rsidRPr="000F5DD3" w14:paraId="5D72FB51" w14:textId="77777777" w:rsidTr="00D944E7">
        <w:trPr>
          <w:trHeight w:hRule="exact" w:val="360"/>
        </w:trPr>
        <w:tc>
          <w:tcPr>
            <w:tcW w:w="3222" w:type="dxa"/>
          </w:tcPr>
          <w:p w14:paraId="0AF2E3B4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</w:tcPr>
          <w:p w14:paraId="2316290A" w14:textId="37CD1F21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12466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C4E26A3" w14:textId="7459DC55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2CFCEE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EFF567" w14:textId="3666A88F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63A12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EB395" w14:textId="37A50D2E" w:rsidR="00E53BF3" w:rsidRPr="00F71E6C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81">
              <w:rPr>
                <w:rFonts w:asciiTheme="majorBidi" w:hAnsiTheme="majorBidi" w:cstheme="majorBidi"/>
                <w:sz w:val="28"/>
                <w:szCs w:val="28"/>
              </w:rPr>
              <w:t>(11,531)</w:t>
            </w:r>
          </w:p>
        </w:tc>
        <w:tc>
          <w:tcPr>
            <w:tcW w:w="270" w:type="dxa"/>
          </w:tcPr>
          <w:p w14:paraId="480C3C5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8729318" w14:textId="317FBF77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7581">
              <w:rPr>
                <w:rFonts w:asciiTheme="majorBid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239" w:type="dxa"/>
          </w:tcPr>
          <w:p w14:paraId="7E81C4E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36AB850" w14:textId="4CF9E9BA" w:rsidR="00E53BF3" w:rsidRPr="00B44DC4" w:rsidRDefault="00B44DC4" w:rsidP="00B44DC4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70" w:type="dxa"/>
          </w:tcPr>
          <w:p w14:paraId="402DC77A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4A7B2C" w14:textId="0B01747B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641762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7DE1E09E" w14:textId="475B0CA8" w:rsidR="00E53BF3" w:rsidRPr="000E5050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sz w:val="28"/>
                <w:szCs w:val="28"/>
              </w:rPr>
              <w:t>(11,876)</w:t>
            </w:r>
          </w:p>
        </w:tc>
      </w:tr>
      <w:tr w:rsidR="00E53BF3" w:rsidRPr="000F5DD3" w14:paraId="2636095C" w14:textId="77777777" w:rsidTr="00D944E7">
        <w:trPr>
          <w:trHeight w:hRule="exact" w:val="360"/>
        </w:trPr>
        <w:tc>
          <w:tcPr>
            <w:tcW w:w="3222" w:type="dxa"/>
          </w:tcPr>
          <w:p w14:paraId="1F203E40" w14:textId="626A42D2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300DF56" w14:textId="3DE5E69E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84C806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7FA6997" w14:textId="1423D66E" w:rsidR="00E53BF3" w:rsidRPr="000F5DD3" w:rsidRDefault="000A7581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75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8,881</w:t>
            </w:r>
          </w:p>
        </w:tc>
        <w:tc>
          <w:tcPr>
            <w:tcW w:w="243" w:type="dxa"/>
          </w:tcPr>
          <w:p w14:paraId="3CB1B6C6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8BD9982" w14:textId="36851F65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398,324</w:t>
            </w:r>
          </w:p>
        </w:tc>
        <w:tc>
          <w:tcPr>
            <w:tcW w:w="270" w:type="dxa"/>
          </w:tcPr>
          <w:p w14:paraId="6CB6BFF4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9EEE888" w14:textId="04A3D594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1,161,525</w:t>
            </w:r>
          </w:p>
        </w:tc>
        <w:tc>
          <w:tcPr>
            <w:tcW w:w="270" w:type="dxa"/>
          </w:tcPr>
          <w:p w14:paraId="1D5B6AAC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71803FA" w14:textId="158ACDEC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38,25</w:t>
            </w:r>
            <w:r w:rsidR="00AF2E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4F5D703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EA64153" w14:textId="0167D82C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</w:t>
            </w:r>
            <w:r w:rsidR="00A736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5B24DD19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430104" w14:textId="51DE584B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8AD6BD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A5CD3CD" w14:textId="1F9A05E1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1,641,385</w:t>
            </w:r>
          </w:p>
        </w:tc>
      </w:tr>
      <w:tr w:rsidR="00E53BF3" w:rsidRPr="000F5DD3" w14:paraId="30F4D842" w14:textId="77777777" w:rsidTr="00D944E7">
        <w:trPr>
          <w:trHeight w:hRule="exact" w:val="360"/>
        </w:trPr>
        <w:tc>
          <w:tcPr>
            <w:tcW w:w="3222" w:type="dxa"/>
          </w:tcPr>
          <w:p w14:paraId="0211D682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5EE2AB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A5865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38DF3D9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7D0BEBC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E320DDB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A8969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3866EEB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9E4D1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AC0FA7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E13876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03FC295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8C56A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53F1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3159F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8716321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3BF3" w:rsidRPr="000F5DD3" w14:paraId="08BCBDA2" w14:textId="77777777" w:rsidTr="00D944E7">
        <w:trPr>
          <w:trHeight w:hRule="exact" w:val="360"/>
        </w:trPr>
        <w:tc>
          <w:tcPr>
            <w:tcW w:w="3222" w:type="dxa"/>
          </w:tcPr>
          <w:p w14:paraId="65D2376B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9" w:type="dxa"/>
          </w:tcPr>
          <w:p w14:paraId="4CA4E6ED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BF0E1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F94DF5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D484917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92904AB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50424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9CA1C1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F670A8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64CCD8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B7473B4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D878FD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50D15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3B566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2CA92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5EA2059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 w:hanging="3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3BF3" w:rsidRPr="000F5DD3" w14:paraId="51736C26" w14:textId="77777777" w:rsidTr="00D944E7">
        <w:trPr>
          <w:trHeight w:hRule="exact" w:val="360"/>
        </w:trPr>
        <w:tc>
          <w:tcPr>
            <w:tcW w:w="3222" w:type="dxa"/>
          </w:tcPr>
          <w:p w14:paraId="7476E023" w14:textId="120318F3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F818A2A" w14:textId="72B5523D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71,858</w:t>
            </w:r>
          </w:p>
        </w:tc>
        <w:tc>
          <w:tcPr>
            <w:tcW w:w="270" w:type="dxa"/>
          </w:tcPr>
          <w:p w14:paraId="779E330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B17FE6B" w14:textId="1F5085D7" w:rsidR="00E53BF3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2,908</w:t>
            </w:r>
          </w:p>
        </w:tc>
        <w:tc>
          <w:tcPr>
            <w:tcW w:w="243" w:type="dxa"/>
          </w:tcPr>
          <w:p w14:paraId="3287F9F5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58CF07E" w14:textId="1DDDBC1F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241,093</w:t>
            </w:r>
          </w:p>
        </w:tc>
        <w:tc>
          <w:tcPr>
            <w:tcW w:w="270" w:type="dxa"/>
          </w:tcPr>
          <w:p w14:paraId="2AF2C600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3EA2B8A1" w14:textId="673B413D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293,891</w:t>
            </w:r>
          </w:p>
        </w:tc>
        <w:tc>
          <w:tcPr>
            <w:tcW w:w="270" w:type="dxa"/>
          </w:tcPr>
          <w:p w14:paraId="0391CF09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BC037E2" w14:textId="66C22F88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9,667</w:t>
            </w:r>
          </w:p>
        </w:tc>
        <w:tc>
          <w:tcPr>
            <w:tcW w:w="239" w:type="dxa"/>
          </w:tcPr>
          <w:p w14:paraId="682C81A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E762E53" w14:textId="7EBED227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4,550</w:t>
            </w:r>
          </w:p>
        </w:tc>
        <w:tc>
          <w:tcPr>
            <w:tcW w:w="270" w:type="dxa"/>
          </w:tcPr>
          <w:p w14:paraId="66DBCD0A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55DCE4" w14:textId="52B91BC3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90" w:right="-43" w:firstLine="1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139,223</w:t>
            </w:r>
          </w:p>
        </w:tc>
        <w:tc>
          <w:tcPr>
            <w:tcW w:w="236" w:type="dxa"/>
          </w:tcPr>
          <w:p w14:paraId="0E07CBA8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5C1CA1AE" w14:textId="754E5764" w:rsidR="00E53BF3" w:rsidRPr="000F5DD3" w:rsidRDefault="0078500C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763,190</w:t>
            </w:r>
          </w:p>
        </w:tc>
      </w:tr>
      <w:tr w:rsidR="00E53BF3" w:rsidRPr="000F5DD3" w14:paraId="2C59A605" w14:textId="77777777" w:rsidTr="00D944E7">
        <w:trPr>
          <w:trHeight w:hRule="exact" w:val="360"/>
        </w:trPr>
        <w:tc>
          <w:tcPr>
            <w:tcW w:w="3222" w:type="dxa"/>
          </w:tcPr>
          <w:p w14:paraId="5408C2C6" w14:textId="1D804740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F24FF04" w14:textId="1296C42B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88,122</w:t>
            </w:r>
          </w:p>
        </w:tc>
        <w:tc>
          <w:tcPr>
            <w:tcW w:w="270" w:type="dxa"/>
          </w:tcPr>
          <w:p w14:paraId="79583B87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8F0ACA5" w14:textId="73787E07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1,452</w:t>
            </w:r>
          </w:p>
        </w:tc>
        <w:tc>
          <w:tcPr>
            <w:tcW w:w="243" w:type="dxa"/>
          </w:tcPr>
          <w:p w14:paraId="541C007F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14BD7B6" w14:textId="12ED5E57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286,774</w:t>
            </w:r>
          </w:p>
        </w:tc>
        <w:tc>
          <w:tcPr>
            <w:tcW w:w="270" w:type="dxa"/>
          </w:tcPr>
          <w:p w14:paraId="659F3735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2815E125" w14:textId="2E15C5B5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327,956</w:t>
            </w:r>
          </w:p>
        </w:tc>
        <w:tc>
          <w:tcPr>
            <w:tcW w:w="270" w:type="dxa"/>
          </w:tcPr>
          <w:p w14:paraId="6A6B09B4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7602040" w14:textId="3056389A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9,42</w:t>
            </w:r>
            <w:r w:rsidR="00D056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2DC1F345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49E6481" w14:textId="518BFB22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3,705</w:t>
            </w:r>
          </w:p>
        </w:tc>
        <w:tc>
          <w:tcPr>
            <w:tcW w:w="270" w:type="dxa"/>
          </w:tcPr>
          <w:p w14:paraId="4B825273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A1D859" w14:textId="1277F93E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104,14</w:t>
            </w:r>
            <w:r w:rsidR="00B67C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8F5AE9E" w14:textId="77777777" w:rsidR="00E53BF3" w:rsidRPr="000F5DD3" w:rsidRDefault="00E53BF3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2438A689" w14:textId="020E6D06" w:rsidR="00E53BF3" w:rsidRPr="000F5DD3" w:rsidRDefault="00B44DC4" w:rsidP="00E53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821,575</w:t>
            </w:r>
          </w:p>
        </w:tc>
      </w:tr>
    </w:tbl>
    <w:p w14:paraId="0642D5E7" w14:textId="77777777" w:rsidR="008F5124" w:rsidRPr="000F5DD3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2C8B6FB2" w14:textId="77777777" w:rsidR="005D2B3B" w:rsidRPr="000F5DD3" w:rsidRDefault="005D2B3B" w:rsidP="00B30C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D2B3B" w:rsidRPr="000F5DD3" w:rsidSect="00B125C3">
          <w:footerReference w:type="default" r:id="rId2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2AEFE67" w14:textId="77777777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E6286DE" w14:textId="77777777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CB722" w14:textId="0B963794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</w:rPr>
      </w:pPr>
      <w:r w:rsidRPr="00F54B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4B1C">
        <w:rPr>
          <w:rFonts w:asciiTheme="majorBidi" w:hAnsiTheme="majorBidi" w:cstheme="majorBidi"/>
          <w:sz w:val="30"/>
          <w:szCs w:val="30"/>
        </w:rPr>
        <w:t xml:space="preserve">31 </w:t>
      </w:r>
      <w:r w:rsidRPr="00F54B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54AE0" w:rsidRPr="00F54B1C">
        <w:rPr>
          <w:rFonts w:asciiTheme="majorBidi" w:hAnsiTheme="majorBidi" w:cstheme="majorBidi"/>
          <w:sz w:val="30"/>
          <w:szCs w:val="30"/>
        </w:rPr>
        <w:t>256</w:t>
      </w:r>
      <w:r w:rsidR="0078500C">
        <w:rPr>
          <w:rFonts w:asciiTheme="majorBidi" w:hAnsiTheme="majorBidi" w:cstheme="majorBidi"/>
          <w:sz w:val="30"/>
          <w:szCs w:val="30"/>
        </w:rPr>
        <w:t>8</w:t>
      </w:r>
      <w:r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Pr="00F54B1C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="00253AB7"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="001058D5">
        <w:rPr>
          <w:rFonts w:asciiTheme="majorBidi" w:hAnsiTheme="majorBidi" w:cstheme="majorBidi"/>
          <w:sz w:val="30"/>
          <w:szCs w:val="30"/>
        </w:rPr>
        <w:t>105.6</w:t>
      </w:r>
      <w:r w:rsidR="00211F57">
        <w:rPr>
          <w:rFonts w:asciiTheme="majorBidi" w:hAnsiTheme="majorBidi" w:cstheme="majorBidi"/>
          <w:sz w:val="30"/>
          <w:szCs w:val="30"/>
        </w:rPr>
        <w:t>0</w:t>
      </w:r>
      <w:r w:rsidR="00F447AB" w:rsidRPr="00F54B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661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447AB" w:rsidRPr="00F54B1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628B9">
        <w:rPr>
          <w:rFonts w:asciiTheme="majorBidi" w:hAnsiTheme="majorBidi" w:cstheme="majorBidi"/>
          <w:sz w:val="30"/>
          <w:szCs w:val="30"/>
        </w:rPr>
        <w:t xml:space="preserve"> </w:t>
      </w:r>
      <w:r w:rsidR="00E628B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02013">
        <w:rPr>
          <w:rFonts w:asciiTheme="majorBidi" w:hAnsiTheme="majorBidi" w:cstheme="majorBidi"/>
          <w:sz w:val="30"/>
          <w:szCs w:val="30"/>
        </w:rPr>
        <w:t>104.42</w:t>
      </w:r>
      <w:r w:rsidR="000A6E0C">
        <w:rPr>
          <w:rFonts w:asciiTheme="majorBidi" w:hAnsiTheme="majorBidi" w:cstheme="majorBidi"/>
          <w:sz w:val="30"/>
          <w:szCs w:val="30"/>
        </w:rPr>
        <w:t xml:space="preserve"> </w:t>
      </w:r>
      <w:r w:rsidR="00A8661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A6E0C">
        <w:rPr>
          <w:rFonts w:asciiTheme="majorBidi" w:hAnsiTheme="majorBidi" w:cstheme="majorBidi" w:hint="cs"/>
          <w:sz w:val="30"/>
          <w:szCs w:val="30"/>
          <w:cs/>
        </w:rPr>
        <w:t>บาท ตามลำดับ</w:t>
      </w:r>
      <w:r w:rsidRPr="00F54B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4B1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54AE0" w:rsidRPr="00F54B1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54B1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55.24</w:t>
      </w:r>
      <w:r w:rsidR="00E03E50"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Pr="00F54B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866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1A5A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54.0</w:t>
      </w:r>
      <w:r w:rsidR="006B79C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1A5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A5AC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F54B1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54B1C">
        <w:rPr>
          <w:rFonts w:asciiTheme="majorBidi" w:hAnsiTheme="majorBidi" w:cstheme="majorBidi"/>
          <w:cs/>
        </w:rPr>
        <w:t xml:space="preserve"> </w:t>
      </w:r>
      <w:r w:rsidRPr="00F54B1C">
        <w:rPr>
          <w:rFonts w:asciiTheme="majorBidi" w:hAnsiTheme="majorBidi" w:cstheme="majorBidi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Pr="00F54B1C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F54B1C">
        <w:rPr>
          <w:rFonts w:asciiTheme="majorBidi" w:hAnsiTheme="majorBidi" w:cstheme="majorBidi"/>
          <w:sz w:val="30"/>
          <w:szCs w:val="30"/>
        </w:rPr>
        <w:t>1</w:t>
      </w:r>
      <w:r w:rsidR="004F5B74">
        <w:rPr>
          <w:rFonts w:asciiTheme="majorBidi" w:hAnsiTheme="majorBidi" w:cstheme="majorBidi"/>
          <w:sz w:val="30"/>
          <w:szCs w:val="30"/>
        </w:rPr>
        <w:t>1</w:t>
      </w:r>
      <w:r w:rsidRPr="00F54B1C">
        <w:rPr>
          <w:rFonts w:asciiTheme="majorBidi" w:hAnsiTheme="majorBidi" w:cstheme="majorBidi"/>
          <w:sz w:val="30"/>
          <w:szCs w:val="30"/>
          <w:cs/>
        </w:rPr>
        <w:t>)</w:t>
      </w:r>
      <w:r w:rsidR="00F012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01255">
        <w:rPr>
          <w:rFonts w:asciiTheme="majorBidi" w:hAnsiTheme="majorBidi" w:cstheme="majorBidi"/>
          <w:sz w:val="30"/>
          <w:szCs w:val="30"/>
          <w:cs/>
        </w:rPr>
        <w:tab/>
      </w:r>
    </w:p>
    <w:p w14:paraId="6485006E" w14:textId="77777777" w:rsidR="00C60F16" w:rsidRPr="000F5DD3" w:rsidRDefault="00C60F16" w:rsidP="001140B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5CF6C" w14:textId="29C31BA7" w:rsidR="004248B5" w:rsidRPr="000F5DD3" w:rsidRDefault="004248B5" w:rsidP="00302D0D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สัญญาเช่า</w:t>
      </w:r>
    </w:p>
    <w:p w14:paraId="3D0892F6" w14:textId="0CFAB12D" w:rsidR="000B7B09" w:rsidRPr="000F5DD3" w:rsidRDefault="000B7B09" w:rsidP="000B7B09">
      <w:pPr>
        <w:rPr>
          <w:rFonts w:asciiTheme="majorBidi" w:hAnsiTheme="majorBidi" w:cstheme="majorBidi"/>
          <w:sz w:val="22"/>
          <w:szCs w:val="22"/>
        </w:rPr>
      </w:pPr>
    </w:p>
    <w:p w14:paraId="2808DBE3" w14:textId="3B8A5F47" w:rsidR="000B7B09" w:rsidRPr="000F5DD3" w:rsidRDefault="000B7B09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675F5C4" w14:textId="77777777" w:rsidR="004019DC" w:rsidRPr="000F5DD3" w:rsidRDefault="004019DC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76E85E3E" w14:textId="4E944B93" w:rsidR="000B7B09" w:rsidRPr="000F5DD3" w:rsidRDefault="000B7B09" w:rsidP="000B7B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B745500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EDD12B" w14:textId="2672013E" w:rsidR="000B7B09" w:rsidRPr="000F5DD3" w:rsidRDefault="000B7B09" w:rsidP="000B7B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667E353C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15C264C" w14:textId="77777777" w:rsidR="000B7B09" w:rsidRPr="000F5DD3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D43639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6F571F7" w14:textId="43E43820" w:rsidR="000B7B09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176610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="00176610" w:rsidRPr="00EC115A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EC115A">
        <w:rPr>
          <w:rFonts w:asciiTheme="majorBidi" w:hAnsiTheme="majorBidi" w:cstheme="majorBidi"/>
          <w:b/>
          <w:sz w:val="30"/>
          <w:szCs w:val="30"/>
          <w:cs/>
        </w:rPr>
        <w:t>รวมกับ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</w:t>
      </w:r>
      <w:r w:rsidRPr="007E70D1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11C67D5" w14:textId="77777777" w:rsidR="003E519F" w:rsidRPr="000F5DD3" w:rsidRDefault="003E519F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EB3A546" w14:textId="38A6E5DE" w:rsidR="000B7B09" w:rsidRDefault="000B7B09" w:rsidP="000B7B0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E785F7F" w14:textId="77777777" w:rsidR="004966E9" w:rsidRPr="000F5DD3" w:rsidRDefault="004966E9" w:rsidP="000B7B0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86BBB9B" w14:textId="08B053D6" w:rsidR="000B7B09" w:rsidRPr="000F5DD3" w:rsidRDefault="000B7B09" w:rsidP="00302D0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6BED23F" w14:textId="77777777" w:rsidR="00077E0E" w:rsidRPr="009D5D54" w:rsidRDefault="00077E0E" w:rsidP="006675BC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tbl>
      <w:tblPr>
        <w:tblW w:w="95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8"/>
        <w:gridCol w:w="409"/>
        <w:gridCol w:w="311"/>
        <w:gridCol w:w="1211"/>
        <w:gridCol w:w="267"/>
        <w:gridCol w:w="1180"/>
        <w:gridCol w:w="236"/>
        <w:gridCol w:w="1198"/>
        <w:gridCol w:w="270"/>
        <w:gridCol w:w="1191"/>
      </w:tblGrid>
      <w:tr w:rsidR="006675BC" w:rsidRPr="000F5DD3" w14:paraId="1F9DC100" w14:textId="77777777" w:rsidTr="00050E81">
        <w:tc>
          <w:tcPr>
            <w:tcW w:w="3228" w:type="dxa"/>
          </w:tcPr>
          <w:p w14:paraId="3405E77E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9" w:type="dxa"/>
          </w:tcPr>
          <w:p w14:paraId="618E9F58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3783D341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574C27BF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5BC" w:rsidRPr="000F5DD3" w14:paraId="06AD76E8" w14:textId="77777777" w:rsidTr="00050E81">
        <w:tc>
          <w:tcPr>
            <w:tcW w:w="3228" w:type="dxa"/>
          </w:tcPr>
          <w:p w14:paraId="0201E516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09" w:type="dxa"/>
          </w:tcPr>
          <w:p w14:paraId="1DBE266E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2D50E9A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29DDCBF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5D2A6B12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5A69A8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941CE3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24F58C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7ECE7D4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86A67A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675BC" w:rsidRPr="000F5DD3" w14:paraId="031C6C9F" w14:textId="77777777" w:rsidTr="00050E81">
        <w:tc>
          <w:tcPr>
            <w:tcW w:w="3228" w:type="dxa"/>
          </w:tcPr>
          <w:p w14:paraId="47B75AED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9" w:type="dxa"/>
          </w:tcPr>
          <w:p w14:paraId="60281C39" w14:textId="06EAD0C0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DCFA6A5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22391662" w14:textId="77777777" w:rsidR="006675BC" w:rsidRPr="00683D92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5F8" w:rsidRPr="000F5DD3" w14:paraId="187445D9" w14:textId="77777777" w:rsidTr="00050E81">
        <w:tc>
          <w:tcPr>
            <w:tcW w:w="3228" w:type="dxa"/>
          </w:tcPr>
          <w:p w14:paraId="12CF1F7D" w14:textId="399AA4A2" w:rsidR="009E35F8" w:rsidRPr="0007410F" w:rsidRDefault="009E35F8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74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09" w:type="dxa"/>
          </w:tcPr>
          <w:p w14:paraId="2EF7BB07" w14:textId="77777777" w:rsidR="009E35F8" w:rsidRPr="000F5DD3" w:rsidRDefault="009E35F8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0CED35B" w14:textId="77777777" w:rsidR="009E35F8" w:rsidRPr="000F5DD3" w:rsidRDefault="009E35F8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498F45C4" w14:textId="77777777" w:rsidR="009E35F8" w:rsidRPr="00683D92" w:rsidRDefault="009E35F8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500C" w:rsidRPr="000F5DD3" w14:paraId="40F29FDC" w14:textId="77777777" w:rsidTr="00050E81">
        <w:tc>
          <w:tcPr>
            <w:tcW w:w="3228" w:type="dxa"/>
          </w:tcPr>
          <w:p w14:paraId="747FBA05" w14:textId="59206632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09" w:type="dxa"/>
          </w:tcPr>
          <w:p w14:paraId="63103CBD" w14:textId="79571390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0F71739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242A326" w14:textId="24F92393" w:rsidR="0078500C" w:rsidRPr="00683D92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12,368</w:t>
            </w:r>
          </w:p>
        </w:tc>
        <w:tc>
          <w:tcPr>
            <w:tcW w:w="267" w:type="dxa"/>
          </w:tcPr>
          <w:p w14:paraId="7179C08B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6DC94BC" w14:textId="3636E43C" w:rsidR="0078500C" w:rsidRPr="00683D92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9,229</w:t>
            </w:r>
          </w:p>
        </w:tc>
        <w:tc>
          <w:tcPr>
            <w:tcW w:w="236" w:type="dxa"/>
          </w:tcPr>
          <w:p w14:paraId="3742D8AC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7F194D" w14:textId="5F71CBAB" w:rsidR="0078500C" w:rsidRPr="00683D92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6,286</w:t>
            </w:r>
          </w:p>
        </w:tc>
        <w:tc>
          <w:tcPr>
            <w:tcW w:w="270" w:type="dxa"/>
          </w:tcPr>
          <w:p w14:paraId="18FA5825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7144D9F" w14:textId="16700602" w:rsidR="0078500C" w:rsidRPr="00683D92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27,883</w:t>
            </w:r>
          </w:p>
        </w:tc>
      </w:tr>
      <w:tr w:rsidR="0078500C" w:rsidRPr="000F5DD3" w14:paraId="3A91E556" w14:textId="77777777" w:rsidTr="00050E81">
        <w:tc>
          <w:tcPr>
            <w:tcW w:w="3228" w:type="dxa"/>
          </w:tcPr>
          <w:p w14:paraId="36EB7F42" w14:textId="0842703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09" w:type="dxa"/>
          </w:tcPr>
          <w:p w14:paraId="037DD3A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D2C9A5D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32A9138" w14:textId="571CFF7A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2,395</w:t>
            </w:r>
          </w:p>
        </w:tc>
        <w:tc>
          <w:tcPr>
            <w:tcW w:w="267" w:type="dxa"/>
          </w:tcPr>
          <w:p w14:paraId="1311C400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B98DF63" w14:textId="251374F2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36" w:type="dxa"/>
          </w:tcPr>
          <w:p w14:paraId="22BEA9F7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78B29C6" w14:textId="48763A99" w:rsidR="0078500C" w:rsidRPr="00683D92" w:rsidRDefault="0078500C" w:rsidP="00D4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E3786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234B1B4" w14:textId="3CAD3A7D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</w:tr>
      <w:tr w:rsidR="00F021D9" w:rsidRPr="000F5DD3" w14:paraId="409A5555" w14:textId="77777777" w:rsidTr="00050E81">
        <w:tc>
          <w:tcPr>
            <w:tcW w:w="3228" w:type="dxa"/>
          </w:tcPr>
          <w:p w14:paraId="2D66E8D2" w14:textId="753F318B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4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409" w:type="dxa"/>
          </w:tcPr>
          <w:p w14:paraId="5FFE9D0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5DBD09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CDF0F86" w14:textId="391BE3DC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4633E27" w14:textId="77777777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5E543A07" w14:textId="49756E79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4312E8" w14:textId="77777777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8392B7F" w14:textId="472AA129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6591E" w14:textId="77777777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9D58D4B" w14:textId="5B7F8BFF" w:rsidR="00F021D9" w:rsidRPr="00683D92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500C" w:rsidRPr="000F5DD3" w14:paraId="21EE80DF" w14:textId="77777777" w:rsidTr="00050E81">
        <w:tc>
          <w:tcPr>
            <w:tcW w:w="3228" w:type="dxa"/>
          </w:tcPr>
          <w:p w14:paraId="6DB9E826" w14:textId="3E1C1F93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09" w:type="dxa"/>
          </w:tcPr>
          <w:p w14:paraId="100BE75A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33B730C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15D6136A" w14:textId="59E13A6D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14,763</w:t>
            </w:r>
          </w:p>
        </w:tc>
        <w:tc>
          <w:tcPr>
            <w:tcW w:w="267" w:type="dxa"/>
          </w:tcPr>
          <w:p w14:paraId="50B37EEE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95DDC" w14:textId="6C7F1325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9,435</w:t>
            </w:r>
          </w:p>
        </w:tc>
        <w:tc>
          <w:tcPr>
            <w:tcW w:w="236" w:type="dxa"/>
          </w:tcPr>
          <w:p w14:paraId="15327BE5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CC7B1CB" w14:textId="5ECCBBA3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6,286</w:t>
            </w:r>
          </w:p>
        </w:tc>
        <w:tc>
          <w:tcPr>
            <w:tcW w:w="270" w:type="dxa"/>
          </w:tcPr>
          <w:p w14:paraId="23FC9C07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CFA85DF" w14:textId="1A956164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30,484</w:t>
            </w:r>
          </w:p>
        </w:tc>
      </w:tr>
      <w:tr w:rsidR="00470031" w:rsidRPr="000F5DD3" w14:paraId="23169DFE" w14:textId="77777777" w:rsidTr="00050E81">
        <w:tc>
          <w:tcPr>
            <w:tcW w:w="3228" w:type="dxa"/>
          </w:tcPr>
          <w:p w14:paraId="53B0C7C0" w14:textId="077F5D4A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09" w:type="dxa"/>
          </w:tcPr>
          <w:p w14:paraId="3FEBFFB8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BBE100E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57ADD9A" w14:textId="33762815" w:rsidR="00470031" w:rsidRPr="008909ED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7,913</w:t>
            </w:r>
          </w:p>
        </w:tc>
        <w:tc>
          <w:tcPr>
            <w:tcW w:w="267" w:type="dxa"/>
          </w:tcPr>
          <w:p w14:paraId="759421BA" w14:textId="77777777" w:rsidR="00470031" w:rsidRPr="008909ED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EDED308" w14:textId="73967BF1" w:rsidR="00470031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36" w:type="dxa"/>
          </w:tcPr>
          <w:p w14:paraId="5552BA7D" w14:textId="77777777" w:rsidR="00470031" w:rsidRPr="008909ED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1C92C6B" w14:textId="65B4F4E4" w:rsidR="00470031" w:rsidRPr="008909ED" w:rsidRDefault="00050E81" w:rsidP="00AD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9EAFF" w14:textId="77777777" w:rsidR="00470031" w:rsidRPr="008909ED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0792894" w14:textId="0F4B0D59" w:rsidR="00470031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8,233</w:t>
            </w:r>
          </w:p>
        </w:tc>
      </w:tr>
      <w:tr w:rsidR="0025194A" w:rsidRPr="000F5DD3" w14:paraId="42A5467E" w14:textId="77777777" w:rsidTr="00050E81">
        <w:tc>
          <w:tcPr>
            <w:tcW w:w="3228" w:type="dxa"/>
          </w:tcPr>
          <w:p w14:paraId="51EAF1EA" w14:textId="20052593" w:rsidR="0025194A" w:rsidRPr="000F5DD3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09" w:type="dxa"/>
          </w:tcPr>
          <w:p w14:paraId="3D4F7C91" w14:textId="77777777" w:rsidR="0025194A" w:rsidRPr="000F5DD3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2D6AA95C" w14:textId="77777777" w:rsidR="0025194A" w:rsidRPr="000F5DD3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FEFEA5D" w14:textId="71B73334" w:rsidR="0025194A" w:rsidRPr="008909ED" w:rsidRDefault="00987F9F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/>
                <w:sz w:val="30"/>
                <w:szCs w:val="30"/>
                <w:cs/>
              </w:rPr>
              <w:t>(6</w:t>
            </w:r>
            <w:r w:rsidRPr="008909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09ED">
              <w:rPr>
                <w:rFonts w:asciiTheme="majorBidi" w:hAnsiTheme="majorBidi"/>
                <w:sz w:val="30"/>
                <w:szCs w:val="30"/>
                <w:cs/>
              </w:rPr>
              <w:t>281)</w:t>
            </w:r>
          </w:p>
        </w:tc>
        <w:tc>
          <w:tcPr>
            <w:tcW w:w="267" w:type="dxa"/>
          </w:tcPr>
          <w:p w14:paraId="61FED79C" w14:textId="77777777" w:rsidR="0025194A" w:rsidRPr="008909ED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2762F" w14:textId="6F1DCFAC" w:rsidR="0025194A" w:rsidRPr="008909ED" w:rsidRDefault="00050E81" w:rsidP="00050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9C9BE0" w14:textId="77777777" w:rsidR="0025194A" w:rsidRPr="008909ED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214C010" w14:textId="6A23AEF5" w:rsidR="0025194A" w:rsidRPr="008909ED" w:rsidRDefault="00050E81" w:rsidP="00AD0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8D791" w14:textId="77777777" w:rsidR="0025194A" w:rsidRPr="008909ED" w:rsidRDefault="0025194A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112A089" w14:textId="782B78B3" w:rsidR="0025194A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sz w:val="30"/>
                <w:szCs w:val="30"/>
              </w:rPr>
              <w:t>(6,281)</w:t>
            </w:r>
          </w:p>
        </w:tc>
      </w:tr>
      <w:tr w:rsidR="00470031" w:rsidRPr="000F5DD3" w14:paraId="4B6422B9" w14:textId="77777777" w:rsidTr="00050E81">
        <w:tc>
          <w:tcPr>
            <w:tcW w:w="3228" w:type="dxa"/>
          </w:tcPr>
          <w:p w14:paraId="72394638" w14:textId="78D8FE3E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09" w:type="dxa"/>
          </w:tcPr>
          <w:p w14:paraId="1A47B421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BD60B1D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D75290E" w14:textId="5C28545B" w:rsidR="00470031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16,395</w:t>
            </w:r>
          </w:p>
        </w:tc>
        <w:tc>
          <w:tcPr>
            <w:tcW w:w="267" w:type="dxa"/>
          </w:tcPr>
          <w:p w14:paraId="42B4EFE7" w14:textId="77777777" w:rsidR="00470031" w:rsidRPr="008909ED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2644776" w14:textId="1A6B2948" w:rsidR="00470031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9,755</w:t>
            </w:r>
          </w:p>
        </w:tc>
        <w:tc>
          <w:tcPr>
            <w:tcW w:w="236" w:type="dxa"/>
          </w:tcPr>
          <w:p w14:paraId="4C164BD7" w14:textId="77777777" w:rsidR="00470031" w:rsidRPr="008909ED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684602" w14:textId="4D1A06B3" w:rsidR="00470031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6,286</w:t>
            </w:r>
          </w:p>
        </w:tc>
        <w:tc>
          <w:tcPr>
            <w:tcW w:w="270" w:type="dxa"/>
          </w:tcPr>
          <w:p w14:paraId="51527877" w14:textId="77777777" w:rsidR="00470031" w:rsidRPr="008909ED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3E460D8" w14:textId="358852FB" w:rsidR="00470031" w:rsidRPr="008909ED" w:rsidRDefault="00050E8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32,436</w:t>
            </w:r>
          </w:p>
        </w:tc>
      </w:tr>
      <w:tr w:rsidR="00470031" w:rsidRPr="000F5DD3" w14:paraId="7DA188DD" w14:textId="77777777" w:rsidTr="009E35F8">
        <w:tc>
          <w:tcPr>
            <w:tcW w:w="3228" w:type="dxa"/>
          </w:tcPr>
          <w:p w14:paraId="168D8A93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9" w:type="dxa"/>
          </w:tcPr>
          <w:p w14:paraId="4F09EB1D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A8D9CD6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5C6ADC3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204DA86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F400180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65587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D8C0791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B1241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3C81385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35F8" w:rsidRPr="000F5DD3" w14:paraId="56B1ABDA" w14:textId="77777777" w:rsidTr="009E35F8">
        <w:tc>
          <w:tcPr>
            <w:tcW w:w="3228" w:type="dxa"/>
          </w:tcPr>
          <w:p w14:paraId="124A78DE" w14:textId="7D4A077F" w:rsidR="009E35F8" w:rsidRPr="000F5DD3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1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09" w:type="dxa"/>
          </w:tcPr>
          <w:p w14:paraId="4E0B9DE9" w14:textId="77777777" w:rsidR="009E35F8" w:rsidRPr="000F5DD3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2EB5D581" w14:textId="77777777" w:rsidR="009E35F8" w:rsidRPr="000F5DD3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10CC71E2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E39B18A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65CA4B8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7F96A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79837CB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129E1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D0935A" w14:textId="77777777" w:rsidR="009E35F8" w:rsidRPr="00683D92" w:rsidRDefault="009E35F8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500C" w:rsidRPr="000F5DD3" w14:paraId="3ED6B377" w14:textId="77777777" w:rsidTr="00050E81">
        <w:tc>
          <w:tcPr>
            <w:tcW w:w="3228" w:type="dxa"/>
          </w:tcPr>
          <w:p w14:paraId="7AD79337" w14:textId="59429FF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09" w:type="dxa"/>
          </w:tcPr>
          <w:p w14:paraId="3B37917A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DD4CFC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8332888" w14:textId="5DBB8F3A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4,009</w:t>
            </w:r>
          </w:p>
        </w:tc>
        <w:tc>
          <w:tcPr>
            <w:tcW w:w="267" w:type="dxa"/>
          </w:tcPr>
          <w:p w14:paraId="6DA6C830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25AD106" w14:textId="6B264DD5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36" w:type="dxa"/>
          </w:tcPr>
          <w:p w14:paraId="6111A91F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D91F136" w14:textId="7FB80014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62DF947C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6503A3B" w14:textId="71207AD1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5,025</w:t>
            </w:r>
          </w:p>
        </w:tc>
      </w:tr>
      <w:tr w:rsidR="0078500C" w:rsidRPr="000F5DD3" w14:paraId="3D5DCDA1" w14:textId="77777777" w:rsidTr="00050E81">
        <w:tc>
          <w:tcPr>
            <w:tcW w:w="3228" w:type="dxa"/>
          </w:tcPr>
          <w:p w14:paraId="559E2B0C" w14:textId="5C55A703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09" w:type="dxa"/>
          </w:tcPr>
          <w:p w14:paraId="2FE6450D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FF3C776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637B523" w14:textId="5D881EBC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67" w:type="dxa"/>
          </w:tcPr>
          <w:p w14:paraId="122CCD32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BC8A398" w14:textId="63D3BEFE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236" w:type="dxa"/>
          </w:tcPr>
          <w:p w14:paraId="3B38F368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2DEB9EC" w14:textId="03732775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  <w:tc>
          <w:tcPr>
            <w:tcW w:w="270" w:type="dxa"/>
          </w:tcPr>
          <w:p w14:paraId="058F3DBF" w14:textId="77777777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34085E7" w14:textId="46830191" w:rsidR="0078500C" w:rsidRPr="00683D92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83D92">
              <w:rPr>
                <w:rFonts w:asciiTheme="majorBidi" w:hAnsiTheme="majorBidi" w:cstheme="majorBidi"/>
                <w:sz w:val="30"/>
                <w:szCs w:val="30"/>
              </w:rPr>
              <w:t>7,159</w:t>
            </w:r>
          </w:p>
        </w:tc>
      </w:tr>
      <w:tr w:rsidR="00470031" w:rsidRPr="000F5DD3" w14:paraId="6F3CC5AD" w14:textId="77777777" w:rsidTr="00050E81">
        <w:tc>
          <w:tcPr>
            <w:tcW w:w="3228" w:type="dxa"/>
          </w:tcPr>
          <w:p w14:paraId="19B4A204" w14:textId="4F79A53E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409" w:type="dxa"/>
          </w:tcPr>
          <w:p w14:paraId="41B83B16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3BF8758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5B81854" w14:textId="26396B79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28A34CB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7B182756" w14:textId="2F7E957B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A9F50B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B2A88ED" w14:textId="621735FA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3D573" w14:textId="77777777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EB05F17" w14:textId="3C6DF9DC" w:rsidR="00470031" w:rsidRPr="00683D92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00C" w:rsidRPr="000F5DD3" w14:paraId="15396778" w14:textId="77777777" w:rsidTr="00050E81">
        <w:tc>
          <w:tcPr>
            <w:tcW w:w="3228" w:type="dxa"/>
          </w:tcPr>
          <w:p w14:paraId="5DF22463" w14:textId="0F85F7C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09" w:type="dxa"/>
          </w:tcPr>
          <w:p w14:paraId="2D6AC3A8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3E0C7C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115C8BD6" w14:textId="7A582539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7,222</w:t>
            </w:r>
          </w:p>
        </w:tc>
        <w:tc>
          <w:tcPr>
            <w:tcW w:w="267" w:type="dxa"/>
          </w:tcPr>
          <w:p w14:paraId="266D5E4B" w14:textId="77777777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CC73D02" w14:textId="6066FE03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</w:t>
            </w:r>
          </w:p>
        </w:tc>
        <w:tc>
          <w:tcPr>
            <w:tcW w:w="236" w:type="dxa"/>
          </w:tcPr>
          <w:p w14:paraId="127C66CC" w14:textId="77777777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9805742" w14:textId="285C7BD8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5BA04CD3" w14:textId="77777777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FB0304B" w14:textId="6C757C8D" w:rsidR="0078500C" w:rsidRPr="00A0049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12,184</w:t>
            </w:r>
          </w:p>
        </w:tc>
      </w:tr>
      <w:tr w:rsidR="00F052C6" w:rsidRPr="000F5DD3" w14:paraId="7A344994" w14:textId="77777777" w:rsidTr="00050E81">
        <w:tc>
          <w:tcPr>
            <w:tcW w:w="3228" w:type="dxa"/>
          </w:tcPr>
          <w:p w14:paraId="56E6BE4F" w14:textId="0202DEF7" w:rsidR="00F052C6" w:rsidRPr="000F5DD3" w:rsidRDefault="001F3284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09" w:type="dxa"/>
          </w:tcPr>
          <w:p w14:paraId="6D1FC020" w14:textId="77777777" w:rsidR="00F052C6" w:rsidRPr="000F5DD3" w:rsidRDefault="00F052C6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61A8D3F" w14:textId="77777777" w:rsidR="00F052C6" w:rsidRPr="000F5DD3" w:rsidRDefault="00F052C6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3A9B361" w14:textId="640EE786" w:rsidR="00F052C6" w:rsidRPr="00AE0C60" w:rsidRDefault="00E55998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3,57</w:t>
            </w:r>
            <w:r w:rsidR="00050E81" w:rsidRPr="00AE0C6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50537611" w14:textId="77777777" w:rsidR="00F052C6" w:rsidRPr="00AE0C60" w:rsidRDefault="00F052C6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CE53E52" w14:textId="744CB2CF" w:rsidR="00F052C6" w:rsidRPr="00AE0C60" w:rsidRDefault="00DB6C9B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2,061</w:t>
            </w:r>
          </w:p>
        </w:tc>
        <w:tc>
          <w:tcPr>
            <w:tcW w:w="236" w:type="dxa"/>
          </w:tcPr>
          <w:p w14:paraId="7194A8F3" w14:textId="77777777" w:rsidR="00F052C6" w:rsidRPr="00AE0C60" w:rsidRDefault="00F052C6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227852" w14:textId="3586C293" w:rsidR="00F052C6" w:rsidRPr="00AE0C60" w:rsidRDefault="00DB6C9B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  <w:tc>
          <w:tcPr>
            <w:tcW w:w="270" w:type="dxa"/>
          </w:tcPr>
          <w:p w14:paraId="186EE058" w14:textId="77777777" w:rsidR="00F052C6" w:rsidRPr="00AE0C60" w:rsidRDefault="00F052C6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0A161DD" w14:textId="25FE1BC5" w:rsidR="00F052C6" w:rsidRPr="00AE0C60" w:rsidRDefault="00A00493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AE0C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0C60">
              <w:rPr>
                <w:rFonts w:asciiTheme="majorBidi" w:hAnsiTheme="majorBidi"/>
                <w:sz w:val="30"/>
                <w:szCs w:val="30"/>
                <w:cs/>
              </w:rPr>
              <w:t>734</w:t>
            </w:r>
          </w:p>
        </w:tc>
      </w:tr>
      <w:tr w:rsidR="00470031" w:rsidRPr="000F5DD3" w14:paraId="7B4AE414" w14:textId="77777777" w:rsidTr="00050E81">
        <w:tc>
          <w:tcPr>
            <w:tcW w:w="3228" w:type="dxa"/>
          </w:tcPr>
          <w:p w14:paraId="531CCF33" w14:textId="36FADED4" w:rsidR="00470031" w:rsidRPr="001F3284" w:rsidRDefault="001F3284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28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09" w:type="dxa"/>
          </w:tcPr>
          <w:p w14:paraId="1345C094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5F9BA90" w14:textId="77777777" w:rsidR="00470031" w:rsidRPr="00BD06C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1" w:type="dxa"/>
          </w:tcPr>
          <w:p w14:paraId="08772D7D" w14:textId="74E73C20" w:rsidR="00470031" w:rsidRPr="00AE0C60" w:rsidRDefault="0094745D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0D5E" w:rsidRPr="00AE0C60">
              <w:rPr>
                <w:rFonts w:asciiTheme="majorBidi" w:hAnsiTheme="majorBidi" w:cstheme="majorBidi"/>
                <w:sz w:val="30"/>
                <w:szCs w:val="30"/>
              </w:rPr>
              <w:t>6,28</w:t>
            </w:r>
            <w:r w:rsidR="0055745A" w:rsidRPr="00AE0C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0C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5F18BB99" w14:textId="77777777" w:rsidR="00470031" w:rsidRPr="00AE0C60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E1B658" w14:textId="1E78F7C8" w:rsidR="00470031" w:rsidRPr="00AE0C60" w:rsidRDefault="00DB6C9B" w:rsidP="00A0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D3F09" w14:textId="77777777" w:rsidR="00470031" w:rsidRPr="00AE0C60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50819C7" w14:textId="21C67153" w:rsidR="00470031" w:rsidRPr="00AE0C60" w:rsidRDefault="00DB6C9B" w:rsidP="00A00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D1DB82" w14:textId="77777777" w:rsidR="00470031" w:rsidRPr="00AE0C60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7DED980" w14:textId="1EFF6939" w:rsidR="00470031" w:rsidRPr="00AE0C60" w:rsidRDefault="00A00493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sz w:val="30"/>
                <w:szCs w:val="30"/>
              </w:rPr>
              <w:t>(6,281)</w:t>
            </w:r>
          </w:p>
        </w:tc>
      </w:tr>
      <w:tr w:rsidR="00470031" w:rsidRPr="000F5DD3" w14:paraId="72824801" w14:textId="77777777" w:rsidTr="00050E81">
        <w:tc>
          <w:tcPr>
            <w:tcW w:w="3228" w:type="dxa"/>
            <w:vAlign w:val="bottom"/>
          </w:tcPr>
          <w:p w14:paraId="05BF5A47" w14:textId="32BDB155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09" w:type="dxa"/>
          </w:tcPr>
          <w:p w14:paraId="18F715EF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A1137E2" w14:textId="77777777" w:rsidR="00470031" w:rsidRPr="00BD06C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199AC92" w14:textId="6B6E5847" w:rsidR="00470031" w:rsidRPr="00AE0C60" w:rsidRDefault="008B4280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0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4,519</w:t>
            </w:r>
          </w:p>
        </w:tc>
        <w:tc>
          <w:tcPr>
            <w:tcW w:w="267" w:type="dxa"/>
          </w:tcPr>
          <w:p w14:paraId="5F7E4437" w14:textId="77777777" w:rsidR="00470031" w:rsidRPr="00AE0C60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A0BD065" w14:textId="05CB309F" w:rsidR="00470031" w:rsidRPr="00AE0C60" w:rsidRDefault="003D6AAD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</w:t>
            </w:r>
            <w:r w:rsidR="000E34DC" w:rsidRPr="00AE0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2466113" w14:textId="77777777" w:rsidR="00470031" w:rsidRPr="00AE0C60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06DA16" w14:textId="730854DB" w:rsidR="00470031" w:rsidRPr="00AE0C60" w:rsidRDefault="003D6AAD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0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5,053</w:t>
            </w:r>
          </w:p>
        </w:tc>
        <w:tc>
          <w:tcPr>
            <w:tcW w:w="270" w:type="dxa"/>
          </w:tcPr>
          <w:p w14:paraId="5EE96312" w14:textId="77777777" w:rsidR="00470031" w:rsidRPr="00050E81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A8A9BA8" w14:textId="0FB529B9" w:rsidR="00470031" w:rsidRPr="00050E81" w:rsidRDefault="00FD2114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10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13,63</w:t>
            </w:r>
            <w:r w:rsidR="0010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470031" w:rsidRPr="000F5DD3" w14:paraId="2C252257" w14:textId="77777777" w:rsidTr="00050E81">
        <w:tc>
          <w:tcPr>
            <w:tcW w:w="3228" w:type="dxa"/>
          </w:tcPr>
          <w:p w14:paraId="65620D25" w14:textId="4F055F13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9" w:type="dxa"/>
          </w:tcPr>
          <w:p w14:paraId="7D9F246C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D453739" w14:textId="77777777" w:rsidR="00470031" w:rsidRPr="00BD06C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1" w:type="dxa"/>
          </w:tcPr>
          <w:p w14:paraId="43646671" w14:textId="039A3C3B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DBAC3A1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00EFFBBE" w14:textId="20F8CB41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94C11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107E9D0" w14:textId="4BE4BB78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1BA66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78B784" w14:textId="16A826C9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031" w:rsidRPr="000F5DD3" w14:paraId="15F8FF94" w14:textId="77777777" w:rsidTr="00050E81">
        <w:tc>
          <w:tcPr>
            <w:tcW w:w="3228" w:type="dxa"/>
          </w:tcPr>
          <w:p w14:paraId="27A31FDA" w14:textId="77777777" w:rsidR="00470031" w:rsidRPr="002A733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7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09" w:type="dxa"/>
          </w:tcPr>
          <w:p w14:paraId="3809A32C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4C59291" w14:textId="77777777" w:rsidR="00470031" w:rsidRPr="00BD06C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1" w:type="dxa"/>
          </w:tcPr>
          <w:p w14:paraId="0A94BEBD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7660805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704E537F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62B5F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41A9549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DC6B8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191D5956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0031" w:rsidRPr="000F5DD3" w14:paraId="439E3FA5" w14:textId="77777777" w:rsidTr="00050E81">
        <w:tc>
          <w:tcPr>
            <w:tcW w:w="3228" w:type="dxa"/>
          </w:tcPr>
          <w:p w14:paraId="0C71813F" w14:textId="75958B7A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09" w:type="dxa"/>
          </w:tcPr>
          <w:p w14:paraId="7978155D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0ED89BEE" w14:textId="77777777" w:rsidR="00470031" w:rsidRPr="00BD06C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6E2B8C7" w14:textId="0C2D2E53" w:rsidR="00470031" w:rsidRPr="00A00493" w:rsidRDefault="0078500C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7,541</w:t>
            </w:r>
          </w:p>
        </w:tc>
        <w:tc>
          <w:tcPr>
            <w:tcW w:w="267" w:type="dxa"/>
          </w:tcPr>
          <w:p w14:paraId="62D7706D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7E00E008" w14:textId="3844225A" w:rsidR="00470031" w:rsidRPr="00A00493" w:rsidRDefault="0078500C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7,431</w:t>
            </w:r>
          </w:p>
        </w:tc>
        <w:tc>
          <w:tcPr>
            <w:tcW w:w="236" w:type="dxa"/>
          </w:tcPr>
          <w:p w14:paraId="029F9C54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03CFB16" w14:textId="01804023" w:rsidR="00470031" w:rsidRPr="00A0049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3,328</w:t>
            </w:r>
          </w:p>
        </w:tc>
        <w:tc>
          <w:tcPr>
            <w:tcW w:w="270" w:type="dxa"/>
          </w:tcPr>
          <w:p w14:paraId="7E795A26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0846EE0" w14:textId="2FFEE4CC" w:rsidR="00470031" w:rsidRPr="00A0049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18,300</w:t>
            </w:r>
          </w:p>
        </w:tc>
      </w:tr>
      <w:tr w:rsidR="00470031" w:rsidRPr="000F5DD3" w14:paraId="1F02372A" w14:textId="77777777" w:rsidTr="00050E81">
        <w:tc>
          <w:tcPr>
            <w:tcW w:w="3228" w:type="dxa"/>
          </w:tcPr>
          <w:p w14:paraId="28FC8698" w14:textId="69030735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09" w:type="dxa"/>
          </w:tcPr>
          <w:p w14:paraId="7AC42D09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300BED6" w14:textId="77777777" w:rsidR="00470031" w:rsidRPr="00BD06CC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EA5E84A" w14:textId="0EC08349" w:rsidR="00470031" w:rsidRPr="00A00493" w:rsidRDefault="00133BFF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11,876</w:t>
            </w:r>
          </w:p>
        </w:tc>
        <w:tc>
          <w:tcPr>
            <w:tcW w:w="267" w:type="dxa"/>
          </w:tcPr>
          <w:p w14:paraId="1DCD42D7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689F16B" w14:textId="1EFB45B3" w:rsidR="00470031" w:rsidRPr="00A00493" w:rsidRDefault="007F386F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5,690</w:t>
            </w:r>
          </w:p>
        </w:tc>
        <w:tc>
          <w:tcPr>
            <w:tcW w:w="236" w:type="dxa"/>
          </w:tcPr>
          <w:p w14:paraId="54FF825E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69392A96" w14:textId="0AF16F8F" w:rsidR="00470031" w:rsidRPr="00A00493" w:rsidRDefault="00EC0FCE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270" w:type="dxa"/>
          </w:tcPr>
          <w:p w14:paraId="51239F8C" w14:textId="77777777" w:rsidR="00470031" w:rsidRPr="00A0049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EAC9CA4" w14:textId="76879D8F" w:rsidR="00470031" w:rsidRPr="00A00493" w:rsidRDefault="00D303A3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</w:t>
            </w:r>
            <w:r w:rsidR="00105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</w:tr>
    </w:tbl>
    <w:p w14:paraId="5723472F" w14:textId="77777777" w:rsidR="00E76774" w:rsidRPr="006C4203" w:rsidRDefault="00E76774" w:rsidP="00B150CE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61E0377" w14:textId="5E9CB38A" w:rsidR="00F6015E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กลุ่มบริษัทเช่าที่ดินเป็นระยะเวลา</w:t>
      </w:r>
      <w:r w:rsidR="00865D38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0F5DD3">
        <w:rPr>
          <w:rFonts w:asciiTheme="majorBidi" w:hAnsiTheme="majorBidi" w:cstheme="majorBidi"/>
          <w:sz w:val="30"/>
          <w:szCs w:val="30"/>
        </w:rPr>
        <w:t>3</w:t>
      </w:r>
      <w:r w:rsidR="00C749BE">
        <w:rPr>
          <w:rFonts w:asciiTheme="majorBidi" w:hAnsiTheme="majorBidi" w:cstheme="majorBidi"/>
          <w:sz w:val="30"/>
          <w:szCs w:val="30"/>
        </w:rPr>
        <w:t xml:space="preserve"> </w:t>
      </w:r>
      <w:r w:rsidR="00C749B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9C58FD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65D38" w:rsidRPr="000F5DD3">
        <w:rPr>
          <w:rFonts w:asciiTheme="majorBidi" w:hAnsiTheme="majorBidi" w:cstheme="majorBidi"/>
          <w:sz w:val="30"/>
          <w:szCs w:val="30"/>
        </w:rPr>
        <w:t>20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</w:t>
      </w:r>
      <w:r w:rsidR="0002392C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="003058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1F70">
        <w:rPr>
          <w:rFonts w:asciiTheme="majorBidi" w:hAnsiTheme="majorBidi" w:cstheme="majorBidi" w:hint="cs"/>
          <w:sz w:val="30"/>
          <w:szCs w:val="30"/>
          <w:cs/>
        </w:rPr>
        <w:t>โ</w:t>
      </w:r>
      <w:r w:rsidR="007C30CC">
        <w:rPr>
          <w:rFonts w:asciiTheme="majorBidi" w:hAnsiTheme="majorBidi" w:cstheme="majorBidi" w:hint="cs"/>
          <w:sz w:val="30"/>
          <w:szCs w:val="30"/>
          <w:cs/>
        </w:rPr>
        <w:t>ดย</w:t>
      </w:r>
      <w:r w:rsidR="003058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F5DD3">
        <w:rPr>
          <w:rFonts w:asciiTheme="majorBidi" w:hAnsiTheme="majorBidi" w:cstheme="majorBidi"/>
          <w:sz w:val="30"/>
          <w:szCs w:val="30"/>
          <w:cs/>
        </w:rPr>
        <w:t>อัตร</w:t>
      </w:r>
      <w:r w:rsidR="00B548D4">
        <w:rPr>
          <w:rFonts w:asciiTheme="majorBidi" w:hAnsiTheme="majorBidi" w:cstheme="majorBidi" w:hint="cs"/>
          <w:sz w:val="30"/>
          <w:szCs w:val="30"/>
          <w:cs/>
        </w:rPr>
        <w:t>า</w:t>
      </w:r>
      <w:r w:rsidR="00B471DD">
        <w:rPr>
          <w:rFonts w:asciiTheme="majorBidi" w:hAnsiTheme="majorBidi" w:cstheme="majorBidi" w:hint="cs"/>
          <w:sz w:val="30"/>
          <w:szCs w:val="30"/>
          <w:cs/>
        </w:rPr>
        <w:t xml:space="preserve">ดอกเบี้ยร้อยละ </w:t>
      </w:r>
      <w:r w:rsidR="00426DC3" w:rsidRPr="00426DC3">
        <w:rPr>
          <w:rFonts w:asciiTheme="majorBidi" w:hAnsiTheme="majorBidi" w:cstheme="majorBidi"/>
          <w:sz w:val="30"/>
          <w:szCs w:val="30"/>
        </w:rPr>
        <w:t>4.00</w:t>
      </w:r>
      <w:r w:rsidR="00426DC3">
        <w:rPr>
          <w:rFonts w:asciiTheme="majorBidi" w:hAnsiTheme="majorBidi" w:cstheme="majorBidi"/>
          <w:sz w:val="30"/>
          <w:szCs w:val="30"/>
        </w:rPr>
        <w:t xml:space="preserve"> - </w:t>
      </w:r>
      <w:r w:rsidR="00426DC3" w:rsidRPr="00426DC3">
        <w:rPr>
          <w:rFonts w:asciiTheme="majorBidi" w:hAnsiTheme="majorBidi" w:cstheme="majorBidi"/>
          <w:sz w:val="30"/>
          <w:szCs w:val="30"/>
        </w:rPr>
        <w:t>5.27</w:t>
      </w:r>
      <w:r w:rsidR="00B86ECD">
        <w:rPr>
          <w:rFonts w:asciiTheme="majorBidi" w:hAnsiTheme="majorBidi" w:cstheme="majorBidi"/>
          <w:sz w:val="30"/>
          <w:szCs w:val="30"/>
        </w:rPr>
        <w:t xml:space="preserve"> </w:t>
      </w:r>
      <w:r w:rsidR="00B86ECD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p w14:paraId="11D30415" w14:textId="2AE4CD25" w:rsidR="001B0C12" w:rsidRPr="000F5DD3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กลุ่มบริษัทเช่าเครื่องจักรเป็น</w:t>
      </w:r>
      <w:r w:rsidR="0013378B" w:rsidRPr="000F5DD3">
        <w:rPr>
          <w:rFonts w:asciiTheme="majorBidi" w:hAnsiTheme="majorBidi" w:cstheme="majorBidi"/>
          <w:sz w:val="30"/>
          <w:szCs w:val="30"/>
          <w:cs/>
        </w:rPr>
        <w:t>ระยะ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865D38" w:rsidRPr="000F5DD3">
        <w:rPr>
          <w:rFonts w:asciiTheme="majorBidi" w:hAnsiTheme="majorBidi" w:cstheme="majorBidi"/>
          <w:sz w:val="30"/>
          <w:szCs w:val="30"/>
        </w:rPr>
        <w:t>5</w:t>
      </w:r>
      <w:r w:rsidR="00BD30FA">
        <w:rPr>
          <w:rFonts w:asciiTheme="majorBidi" w:hAnsiTheme="majorBidi" w:cstheme="majorBidi" w:hint="cs"/>
          <w:sz w:val="30"/>
          <w:szCs w:val="30"/>
          <w:cs/>
        </w:rPr>
        <w:t xml:space="preserve"> ปี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ยานพาหนะเป็นเวลา </w:t>
      </w:r>
      <w:r w:rsidR="009405F9" w:rsidRPr="000F5DD3">
        <w:rPr>
          <w:rFonts w:asciiTheme="majorBidi" w:hAnsiTheme="majorBidi" w:cstheme="majorBidi"/>
          <w:sz w:val="30"/>
          <w:szCs w:val="30"/>
        </w:rPr>
        <w:t>3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และจ่ายค่า</w:t>
      </w:r>
      <w:r w:rsidR="00F266DE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="00480DAA" w:rsidRPr="000F5DD3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B208AF">
        <w:rPr>
          <w:rFonts w:asciiTheme="majorBidi" w:hAnsiTheme="majorBidi" w:cstheme="majorBidi"/>
          <w:sz w:val="30"/>
          <w:szCs w:val="30"/>
        </w:rPr>
        <w:br/>
      </w:r>
      <w:r w:rsidR="007C30C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058D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3058D9" w:rsidRPr="000F5DD3">
        <w:rPr>
          <w:rFonts w:asciiTheme="majorBidi" w:hAnsiTheme="majorBidi" w:cstheme="majorBidi"/>
          <w:sz w:val="30"/>
          <w:szCs w:val="30"/>
          <w:cs/>
        </w:rPr>
        <w:t>อัตร</w:t>
      </w:r>
      <w:r w:rsidR="003058D9">
        <w:rPr>
          <w:rFonts w:asciiTheme="majorBidi" w:hAnsiTheme="majorBidi" w:cstheme="majorBidi" w:hint="cs"/>
          <w:sz w:val="30"/>
          <w:szCs w:val="30"/>
          <w:cs/>
        </w:rPr>
        <w:t xml:space="preserve">าดอกเบี้ยร้อยละ </w:t>
      </w:r>
      <w:r w:rsidR="00426DC3">
        <w:rPr>
          <w:rFonts w:asciiTheme="majorBidi" w:hAnsiTheme="majorBidi" w:cstheme="majorBidi"/>
          <w:sz w:val="30"/>
          <w:szCs w:val="30"/>
        </w:rPr>
        <w:t>4.</w:t>
      </w:r>
      <w:r w:rsidR="00C259F9">
        <w:rPr>
          <w:rFonts w:asciiTheme="majorBidi" w:hAnsiTheme="majorBidi" w:cstheme="majorBidi"/>
          <w:sz w:val="30"/>
          <w:szCs w:val="30"/>
        </w:rPr>
        <w:t>57</w:t>
      </w:r>
      <w:r w:rsidR="00426DC3">
        <w:rPr>
          <w:rFonts w:asciiTheme="majorBidi" w:hAnsiTheme="majorBidi" w:cstheme="majorBidi"/>
          <w:sz w:val="30"/>
          <w:szCs w:val="30"/>
        </w:rPr>
        <w:t xml:space="preserve"> - 5.27</w:t>
      </w:r>
      <w:r w:rsidR="003058D9">
        <w:rPr>
          <w:rFonts w:asciiTheme="majorBidi" w:hAnsiTheme="majorBidi" w:cstheme="majorBidi"/>
          <w:sz w:val="30"/>
          <w:szCs w:val="30"/>
        </w:rPr>
        <w:t xml:space="preserve"> </w:t>
      </w:r>
      <w:r w:rsidR="003058D9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เงื่อนไขในการจ่ายชำระเป็นเงื่อนไขปกติทั่วไป</w:t>
      </w:r>
    </w:p>
    <w:p w14:paraId="4E903B9A" w14:textId="77777777" w:rsidR="006C50B5" w:rsidRPr="000F5DD3" w:rsidRDefault="006C50B5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F54BCB" w:rsidRPr="000F5DD3" w14:paraId="286F3039" w14:textId="77777777" w:rsidTr="001613AE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E00E6A" w14:textId="77777777" w:rsidR="00F54BCB" w:rsidRPr="000F5DD3" w:rsidRDefault="00F54BCB" w:rsidP="001613AE">
            <w:pPr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B95A949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8C38E1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EBDAB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0031" w:rsidRPr="000F5DD3" w14:paraId="2D341BEF" w14:textId="77777777" w:rsidTr="001613AE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4C99D226" w14:textId="7F4DF344" w:rsidR="00470031" w:rsidRPr="000F5DD3" w:rsidRDefault="00470031" w:rsidP="004700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42E8E4C" w14:textId="06AB03CF" w:rsidR="00470031" w:rsidRPr="000F5DD3" w:rsidRDefault="00470031" w:rsidP="004700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60" w:type="dxa"/>
          </w:tcPr>
          <w:p w14:paraId="31D43D30" w14:textId="318D14C1" w:rsidR="00470031" w:rsidRPr="000F5DD3" w:rsidRDefault="00470031" w:rsidP="004700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63C2D9C" w14:textId="0A5E4AA6" w:rsidR="00470031" w:rsidRPr="000F5DD3" w:rsidRDefault="00470031" w:rsidP="004700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03359" w14:textId="26449CE9" w:rsidR="00470031" w:rsidRPr="000F5DD3" w:rsidRDefault="00470031" w:rsidP="004700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50" w:type="dxa"/>
          </w:tcPr>
          <w:p w14:paraId="26F8ADE6" w14:textId="2931BB81" w:rsidR="00470031" w:rsidRPr="000F5DD3" w:rsidRDefault="00470031" w:rsidP="004700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54BCB" w:rsidRPr="000F5DD3" w14:paraId="2A078071" w14:textId="77777777" w:rsidTr="001613AE">
        <w:trPr>
          <w:cantSplit/>
          <w:trHeight w:val="144"/>
        </w:trPr>
        <w:tc>
          <w:tcPr>
            <w:tcW w:w="3780" w:type="dxa"/>
          </w:tcPr>
          <w:p w14:paraId="43206F53" w14:textId="0E0A45A5" w:rsidR="00F54BCB" w:rsidRPr="000F5DD3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E5B9247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500C" w:rsidRPr="000F5DD3" w14:paraId="432C2A51" w14:textId="77777777" w:rsidTr="001613AE">
        <w:trPr>
          <w:cantSplit/>
          <w:trHeight w:val="191"/>
        </w:trPr>
        <w:tc>
          <w:tcPr>
            <w:tcW w:w="3780" w:type="dxa"/>
          </w:tcPr>
          <w:p w14:paraId="7CD72FEF" w14:textId="77777777" w:rsidR="0078500C" w:rsidRPr="000F5DD3" w:rsidRDefault="0078500C" w:rsidP="0078500C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F5DD3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656EF90" w14:textId="7775CA8E" w:rsidR="0078500C" w:rsidRPr="009126F1" w:rsidRDefault="009126F1" w:rsidP="0078500C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6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726</w:t>
            </w:r>
          </w:p>
        </w:tc>
        <w:tc>
          <w:tcPr>
            <w:tcW w:w="1260" w:type="dxa"/>
          </w:tcPr>
          <w:p w14:paraId="30315E60" w14:textId="3E0D5831" w:rsidR="0078500C" w:rsidRPr="009126F1" w:rsidRDefault="0078500C" w:rsidP="0078500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1,092</w:t>
            </w:r>
          </w:p>
        </w:tc>
        <w:tc>
          <w:tcPr>
            <w:tcW w:w="180" w:type="dxa"/>
          </w:tcPr>
          <w:p w14:paraId="70FE5466" w14:textId="77777777" w:rsidR="0078500C" w:rsidRPr="009126F1" w:rsidRDefault="0078500C" w:rsidP="007850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D0DA" w14:textId="67AE7F0A" w:rsidR="0078500C" w:rsidRPr="009126F1" w:rsidRDefault="009126F1" w:rsidP="007850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350" w:type="dxa"/>
          </w:tcPr>
          <w:p w14:paraId="4F712884" w14:textId="0645A436" w:rsidR="0078500C" w:rsidRPr="009126F1" w:rsidRDefault="0078500C" w:rsidP="0078500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78500C" w:rsidRPr="000F5DD3" w14:paraId="7362FA84" w14:textId="77777777">
        <w:trPr>
          <w:cantSplit/>
          <w:trHeight w:val="191"/>
        </w:trPr>
        <w:tc>
          <w:tcPr>
            <w:tcW w:w="3780" w:type="dxa"/>
          </w:tcPr>
          <w:p w14:paraId="10604184" w14:textId="1F2E09C3" w:rsidR="0078500C" w:rsidRPr="000F5DD3" w:rsidRDefault="0078500C" w:rsidP="007850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50" w:type="dxa"/>
          </w:tcPr>
          <w:p w14:paraId="57BE217E" w14:textId="396580C2" w:rsidR="0078500C" w:rsidRPr="009126F1" w:rsidRDefault="009126F1" w:rsidP="0078500C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26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</w:t>
            </w:r>
            <w:r w:rsidRPr="00912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126F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360</w:t>
            </w:r>
          </w:p>
        </w:tc>
        <w:tc>
          <w:tcPr>
            <w:tcW w:w="1260" w:type="dxa"/>
          </w:tcPr>
          <w:p w14:paraId="3417D5FC" w14:textId="2CAEB92E" w:rsidR="0078500C" w:rsidRPr="009126F1" w:rsidRDefault="0078500C" w:rsidP="0078500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4,326</w:t>
            </w:r>
          </w:p>
        </w:tc>
        <w:tc>
          <w:tcPr>
            <w:tcW w:w="180" w:type="dxa"/>
          </w:tcPr>
          <w:p w14:paraId="1178FE04" w14:textId="77777777" w:rsidR="0078500C" w:rsidRPr="009126F1" w:rsidRDefault="0078500C" w:rsidP="007850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58E48" w14:textId="1CB1204F" w:rsidR="0078500C" w:rsidRPr="009126F1" w:rsidRDefault="009126F1" w:rsidP="007850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126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</w:t>
            </w:r>
            <w:r w:rsidRPr="009126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126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136</w:t>
            </w:r>
          </w:p>
        </w:tc>
        <w:tc>
          <w:tcPr>
            <w:tcW w:w="1350" w:type="dxa"/>
          </w:tcPr>
          <w:p w14:paraId="75204E26" w14:textId="3C425937" w:rsidR="0078500C" w:rsidRPr="009126F1" w:rsidRDefault="0078500C" w:rsidP="0078500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3,102</w:t>
            </w:r>
          </w:p>
        </w:tc>
      </w:tr>
    </w:tbl>
    <w:p w14:paraId="7AA11CF0" w14:textId="1E60BC6C" w:rsidR="00F54BCB" w:rsidRPr="000F5DD3" w:rsidRDefault="00F54BCB" w:rsidP="00F6015E">
      <w:pPr>
        <w:ind w:left="360"/>
        <w:rPr>
          <w:rFonts w:asciiTheme="majorBidi" w:hAnsiTheme="majorBidi" w:cstheme="majorBidi"/>
          <w:sz w:val="30"/>
          <w:szCs w:val="30"/>
          <w:cs/>
        </w:rPr>
      </w:pPr>
    </w:p>
    <w:p w14:paraId="1D82B49B" w14:textId="7A31FE7D" w:rsidR="0048742E" w:rsidRPr="000F5DD3" w:rsidRDefault="00D545E4" w:rsidP="005D7BE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" w:name="_Hlk60826333"/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bookmarkEnd w:id="1"/>
      <w:r w:rsidR="00DC2FA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8500C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C2F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="00176610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มีจำนวน</w:t>
      </w:r>
      <w:r w:rsidR="00571676" w:rsidRPr="001F656D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1F65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126F1" w:rsidRPr="009126F1">
        <w:rPr>
          <w:rFonts w:asciiTheme="majorBidi" w:hAnsiTheme="majorBidi" w:cstheme="majorBidi"/>
          <w:spacing w:val="-4"/>
          <w:sz w:val="30"/>
          <w:szCs w:val="30"/>
        </w:rPr>
        <w:t>6.64</w:t>
      </w:r>
      <w:r w:rsidR="003170D1" w:rsidRPr="001F656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F656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6A5665" w:rsidRPr="000F5D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766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                 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C2FA3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78500C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8500C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470031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78500C">
        <w:rPr>
          <w:rFonts w:asciiTheme="majorBidi" w:hAnsiTheme="majorBidi" w:cstheme="majorBidi"/>
          <w:i/>
          <w:iCs/>
          <w:spacing w:val="-4"/>
          <w:sz w:val="30"/>
          <w:szCs w:val="30"/>
        </w:rPr>
        <w:t>04</w:t>
      </w:r>
      <w:r w:rsidR="00DC2FA3" w:rsidRPr="00DC2FA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0C60015F" w14:textId="46DA1D69" w:rsidR="001613AE" w:rsidRPr="000F5DD3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48C1D3" w14:textId="1E48D310" w:rsidR="00014212" w:rsidRPr="000F5DD3" w:rsidRDefault="00FF215D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หนี้สินที่มีภาระดอกเบี้ย</w:t>
      </w:r>
    </w:p>
    <w:p w14:paraId="0E40A468" w14:textId="62274B8F" w:rsidR="00475B0F" w:rsidRPr="000F5DD3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77BEAC" w14:textId="7429E972" w:rsidR="00363F87" w:rsidRPr="000F5DD3" w:rsidRDefault="002B3428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63F87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836EE1" w14:textId="77777777" w:rsidR="00363F87" w:rsidRPr="000F5DD3" w:rsidRDefault="00363F87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188AAAAE" w14:textId="3386D7A3" w:rsidR="00363F87" w:rsidRPr="000F5DD3" w:rsidRDefault="002B3428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363F87"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กลุ่มบริษัทรับรู้รายการและวัดมูลค่าหนี้สินทางการเงินตามที่เปิดเผยในหมายเหตุข้อ </w:t>
      </w:r>
      <w:r w:rsidR="00363F87" w:rsidRPr="000F5DD3">
        <w:rPr>
          <w:rFonts w:asciiTheme="majorBidi" w:hAnsiTheme="majorBidi" w:cstheme="majorBidi"/>
          <w:sz w:val="30"/>
          <w:szCs w:val="30"/>
        </w:rPr>
        <w:t>2</w:t>
      </w:r>
      <w:r w:rsidR="009370DE">
        <w:rPr>
          <w:rFonts w:asciiTheme="majorBidi" w:hAnsiTheme="majorBidi" w:cstheme="majorBidi"/>
          <w:sz w:val="30"/>
          <w:szCs w:val="30"/>
        </w:rPr>
        <w:t>2</w:t>
      </w:r>
    </w:p>
    <w:p w14:paraId="390AB300" w14:textId="77777777" w:rsidR="00363F87" w:rsidRPr="000F5DD3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69"/>
        <w:gridCol w:w="236"/>
        <w:gridCol w:w="1079"/>
        <w:gridCol w:w="240"/>
        <w:gridCol w:w="990"/>
        <w:gridCol w:w="244"/>
        <w:gridCol w:w="1169"/>
        <w:gridCol w:w="240"/>
        <w:gridCol w:w="1079"/>
        <w:gridCol w:w="240"/>
        <w:gridCol w:w="994"/>
      </w:tblGrid>
      <w:tr w:rsidR="003343EE" w:rsidRPr="000F5DD3" w14:paraId="1DF3C332" w14:textId="77777777" w:rsidTr="00360035">
        <w:trPr>
          <w:trHeight w:val="411"/>
          <w:tblHeader/>
        </w:trPr>
        <w:tc>
          <w:tcPr>
            <w:tcW w:w="1890" w:type="dxa"/>
          </w:tcPr>
          <w:p w14:paraId="60EFDADC" w14:textId="77777777" w:rsidR="003343EE" w:rsidRPr="000F5DD3" w:rsidRDefault="003343EE" w:rsidP="00B4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</w:tcPr>
          <w:p w14:paraId="6CAC02C9" w14:textId="0B419263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452458"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="00452458"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3EE" w:rsidRPr="000F5DD3" w14:paraId="2A92CB86" w14:textId="77777777" w:rsidTr="00360035">
        <w:trPr>
          <w:trHeight w:val="119"/>
          <w:tblHeader/>
        </w:trPr>
        <w:tc>
          <w:tcPr>
            <w:tcW w:w="1890" w:type="dxa"/>
          </w:tcPr>
          <w:p w14:paraId="2B94177A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4" w:type="dxa"/>
            <w:gridSpan w:val="5"/>
          </w:tcPr>
          <w:p w14:paraId="6B5573A4" w14:textId="42BF4028" w:rsidR="003343EE" w:rsidRPr="000F5DD3" w:rsidRDefault="0018198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</w:tcPr>
          <w:p w14:paraId="48424FFE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2" w:type="dxa"/>
            <w:gridSpan w:val="5"/>
          </w:tcPr>
          <w:p w14:paraId="33038F07" w14:textId="19892DDF" w:rsidR="003343EE" w:rsidRPr="000F5DD3" w:rsidRDefault="0018198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E0D4A" w:rsidRPr="000F5DD3" w14:paraId="28B86295" w14:textId="77777777" w:rsidTr="00360035">
        <w:trPr>
          <w:trHeight w:val="623"/>
          <w:tblHeader/>
        </w:trPr>
        <w:tc>
          <w:tcPr>
            <w:tcW w:w="1890" w:type="dxa"/>
          </w:tcPr>
          <w:p w14:paraId="5C968E3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6DA0F0D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801501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B29271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6FA8D30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B5063E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  <w:vAlign w:val="center"/>
          </w:tcPr>
          <w:p w14:paraId="4DBD49AC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1C01A75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1C3E59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34B27F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54940C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64679B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43EE" w:rsidRPr="000F5DD3" w14:paraId="0CE89E74" w14:textId="77777777" w:rsidTr="00360035">
        <w:trPr>
          <w:trHeight w:val="396"/>
          <w:tblHeader/>
        </w:trPr>
        <w:tc>
          <w:tcPr>
            <w:tcW w:w="1890" w:type="dxa"/>
          </w:tcPr>
          <w:p w14:paraId="44AAC6B2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  <w:vAlign w:val="bottom"/>
          </w:tcPr>
          <w:p w14:paraId="669568F6" w14:textId="03654D1D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85DC6"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500C" w:rsidRPr="000F5DD3" w14:paraId="56C0A151" w14:textId="77777777">
        <w:trPr>
          <w:trHeight w:val="209"/>
        </w:trPr>
        <w:tc>
          <w:tcPr>
            <w:tcW w:w="1890" w:type="dxa"/>
          </w:tcPr>
          <w:p w14:paraId="11FE853A" w14:textId="77777777" w:rsidR="0078500C" w:rsidRPr="009126F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37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14:paraId="53138FFF" w14:textId="79AD73E6" w:rsidR="0078500C" w:rsidRPr="009126F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0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126F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และเงินกู้ยืมระยะสั้น</w:t>
            </w:r>
            <w:r w:rsidRPr="009126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69" w:type="dxa"/>
            <w:vAlign w:val="bottom"/>
          </w:tcPr>
          <w:p w14:paraId="30880AE5" w14:textId="57E49F2B" w:rsidR="0078500C" w:rsidRPr="00086925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  <w:vAlign w:val="bottom"/>
          </w:tcPr>
          <w:p w14:paraId="6E16C430" w14:textId="77777777" w:rsidR="0078500C" w:rsidRPr="00086925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A714CD6" w14:textId="41E66265" w:rsidR="0078500C" w:rsidRPr="00086925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  <w:r w:rsidRPr="009126F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0" w:type="dxa"/>
            <w:vAlign w:val="bottom"/>
          </w:tcPr>
          <w:p w14:paraId="679DA10E" w14:textId="77777777" w:rsidR="0078500C" w:rsidRPr="00086925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884E8" w14:textId="54C7B03A" w:rsidR="0078500C" w:rsidRPr="006C5E22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50,902</w:t>
            </w:r>
          </w:p>
        </w:tc>
        <w:tc>
          <w:tcPr>
            <w:tcW w:w="244" w:type="dxa"/>
            <w:vAlign w:val="bottom"/>
          </w:tcPr>
          <w:p w14:paraId="044F849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D3857" w14:textId="284E87C5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51,680</w:t>
            </w:r>
          </w:p>
        </w:tc>
        <w:tc>
          <w:tcPr>
            <w:tcW w:w="240" w:type="dxa"/>
            <w:vAlign w:val="bottom"/>
          </w:tcPr>
          <w:p w14:paraId="1F874C0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7B9982" w14:textId="19810564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25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279,995</w:t>
            </w:r>
          </w:p>
        </w:tc>
        <w:tc>
          <w:tcPr>
            <w:tcW w:w="240" w:type="dxa"/>
            <w:vAlign w:val="bottom"/>
          </w:tcPr>
          <w:p w14:paraId="34BCCD38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A19B1A3" w14:textId="134BE3D6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331,675</w:t>
            </w:r>
          </w:p>
        </w:tc>
      </w:tr>
      <w:tr w:rsidR="0078500C" w:rsidRPr="000F5DD3" w14:paraId="7FC3CD36" w14:textId="77777777">
        <w:trPr>
          <w:trHeight w:val="209"/>
        </w:trPr>
        <w:tc>
          <w:tcPr>
            <w:tcW w:w="1890" w:type="dxa"/>
          </w:tcPr>
          <w:p w14:paraId="083ECCDC" w14:textId="27BC391A" w:rsidR="0078500C" w:rsidRPr="009126F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705B926F" w14:textId="0362B7D2" w:rsidR="0078500C" w:rsidRPr="009126F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126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126F1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9" w:type="dxa"/>
            <w:vAlign w:val="bottom"/>
          </w:tcPr>
          <w:p w14:paraId="040DAF3A" w14:textId="69C82955" w:rsidR="0078500C" w:rsidRPr="000F5DD3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</w:rPr>
              <w:t>168,880</w:t>
            </w:r>
          </w:p>
        </w:tc>
        <w:tc>
          <w:tcPr>
            <w:tcW w:w="236" w:type="dxa"/>
            <w:vAlign w:val="bottom"/>
          </w:tcPr>
          <w:p w14:paraId="1C08042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A9371CD" w14:textId="771D7702" w:rsidR="0078500C" w:rsidRPr="000F5DD3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0581C36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31379" w14:textId="1A91E0B8" w:rsidR="0078500C" w:rsidRPr="006C5E22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168,880</w:t>
            </w:r>
          </w:p>
        </w:tc>
        <w:tc>
          <w:tcPr>
            <w:tcW w:w="244" w:type="dxa"/>
            <w:vAlign w:val="bottom"/>
          </w:tcPr>
          <w:p w14:paraId="687EF1D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91143C9" w14:textId="2C69637F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138,900</w:t>
            </w:r>
          </w:p>
        </w:tc>
        <w:tc>
          <w:tcPr>
            <w:tcW w:w="240" w:type="dxa"/>
            <w:vAlign w:val="bottom"/>
          </w:tcPr>
          <w:p w14:paraId="56625F1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6E60258" w14:textId="54724B89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10F4A46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4544410" w14:textId="62D282C4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138,900</w:t>
            </w:r>
          </w:p>
        </w:tc>
      </w:tr>
      <w:tr w:rsidR="0078500C" w:rsidRPr="000F5DD3" w14:paraId="1D6F2F6B" w14:textId="77777777">
        <w:trPr>
          <w:trHeight w:val="209"/>
        </w:trPr>
        <w:tc>
          <w:tcPr>
            <w:tcW w:w="1890" w:type="dxa"/>
            <w:vAlign w:val="bottom"/>
          </w:tcPr>
          <w:p w14:paraId="753A9CE6" w14:textId="7CA4ED2A" w:rsidR="0078500C" w:rsidRPr="009126F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9126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126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vAlign w:val="bottom"/>
          </w:tcPr>
          <w:p w14:paraId="64A225A1" w14:textId="17B1CA1A" w:rsidR="0078500C" w:rsidRPr="009126F1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  <w:tc>
          <w:tcPr>
            <w:tcW w:w="236" w:type="dxa"/>
            <w:vAlign w:val="bottom"/>
          </w:tcPr>
          <w:p w14:paraId="3B8A77EA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273176" w14:textId="0A6E01D4" w:rsidR="0078500C" w:rsidRPr="000F5DD3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15,961</w:t>
            </w:r>
          </w:p>
        </w:tc>
        <w:tc>
          <w:tcPr>
            <w:tcW w:w="240" w:type="dxa"/>
            <w:vAlign w:val="bottom"/>
          </w:tcPr>
          <w:p w14:paraId="5CA1537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0B964E" w14:textId="1956E536" w:rsidR="0078500C" w:rsidRPr="000F5DD3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17,641</w:t>
            </w:r>
          </w:p>
        </w:tc>
        <w:tc>
          <w:tcPr>
            <w:tcW w:w="244" w:type="dxa"/>
            <w:vAlign w:val="bottom"/>
          </w:tcPr>
          <w:p w14:paraId="3B92104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D86EA0D" w14:textId="412DCFDA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0A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240" w:type="dxa"/>
            <w:vAlign w:val="bottom"/>
          </w:tcPr>
          <w:p w14:paraId="6BCDDD6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B36274" w14:textId="2CB57C3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17,818</w:t>
            </w:r>
          </w:p>
        </w:tc>
        <w:tc>
          <w:tcPr>
            <w:tcW w:w="240" w:type="dxa"/>
            <w:vAlign w:val="bottom"/>
          </w:tcPr>
          <w:p w14:paraId="23D4D23C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6921653" w14:textId="309A2652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19,097</w:t>
            </w:r>
          </w:p>
        </w:tc>
      </w:tr>
      <w:tr w:rsidR="0078500C" w:rsidRPr="000F5DD3" w14:paraId="1FD44E27" w14:textId="77777777" w:rsidTr="00360035">
        <w:trPr>
          <w:trHeight w:val="807"/>
        </w:trPr>
        <w:tc>
          <w:tcPr>
            <w:tcW w:w="1890" w:type="dxa"/>
            <w:vAlign w:val="bottom"/>
          </w:tcPr>
          <w:p w14:paraId="063862C9" w14:textId="6004CCE2" w:rsidR="0078500C" w:rsidRPr="009126F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1" w:right="-43" w:hanging="10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126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 ดอกเบี้ย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279E8" w14:textId="19240B5E" w:rsidR="0078500C" w:rsidRPr="000F5DD3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2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171,462</w:t>
            </w:r>
          </w:p>
        </w:tc>
        <w:tc>
          <w:tcPr>
            <w:tcW w:w="236" w:type="dxa"/>
            <w:vAlign w:val="bottom"/>
          </w:tcPr>
          <w:p w14:paraId="777B9EA8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8A04" w14:textId="536A8EED" w:rsidR="0078500C" w:rsidRPr="00B00A44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65,961</w:t>
            </w:r>
          </w:p>
        </w:tc>
        <w:tc>
          <w:tcPr>
            <w:tcW w:w="240" w:type="dxa"/>
            <w:vAlign w:val="bottom"/>
          </w:tcPr>
          <w:p w14:paraId="16F5A66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926E" w14:textId="59D2BF93" w:rsidR="0078500C" w:rsidRPr="000F5DD3" w:rsidRDefault="009126F1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237,423 </w:t>
            </w:r>
          </w:p>
        </w:tc>
        <w:tc>
          <w:tcPr>
            <w:tcW w:w="244" w:type="dxa"/>
            <w:vAlign w:val="bottom"/>
          </w:tcPr>
          <w:p w14:paraId="3C8A72D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2C4C" w14:textId="7EBF887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191,859</w:t>
            </w:r>
          </w:p>
        </w:tc>
        <w:tc>
          <w:tcPr>
            <w:tcW w:w="240" w:type="dxa"/>
            <w:vAlign w:val="bottom"/>
          </w:tcPr>
          <w:p w14:paraId="6C042E0F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D61B" w14:textId="70E02D38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  <w:r w:rsidRPr="00B00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40" w:type="dxa"/>
            <w:vAlign w:val="bottom"/>
          </w:tcPr>
          <w:p w14:paraId="658DAFEF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3D9" w14:textId="4FAB7BAF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489,672</w:t>
            </w:r>
          </w:p>
        </w:tc>
      </w:tr>
    </w:tbl>
    <w:p w14:paraId="704D7FF3" w14:textId="5C439253" w:rsidR="00600387" w:rsidRDefault="005A179B" w:rsidP="00ED42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pacing w:val="-2"/>
          <w:sz w:val="28"/>
          <w:szCs w:val="28"/>
          <w:cs/>
        </w:rPr>
        <w:tab/>
      </w:r>
    </w:p>
    <w:p w14:paraId="57D29DD3" w14:textId="141C7C3B" w:rsidR="005A179B" w:rsidRDefault="005A179B" w:rsidP="001C466F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43" w:firstLine="45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120E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เงินกู้ยืมระยะ</w:t>
      </w:r>
      <w:r w:rsidR="0064584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สั้น</w:t>
      </w:r>
      <w:r w:rsidRPr="000120E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จากสถาบันการเงิน</w:t>
      </w:r>
    </w:p>
    <w:p w14:paraId="1588F41D" w14:textId="77777777" w:rsidR="0064584F" w:rsidRDefault="0064584F" w:rsidP="001C466F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43" w:firstLine="45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0DCBE374" w14:textId="19F3D1F0" w:rsidR="0064584F" w:rsidRDefault="0064584F" w:rsidP="00CE1F1F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9E4726">
        <w:rPr>
          <w:rFonts w:asciiTheme="majorBidi" w:hAnsiTheme="majorBidi"/>
          <w:spacing w:val="-6"/>
          <w:sz w:val="30"/>
          <w:szCs w:val="30"/>
          <w:cs/>
        </w:rPr>
        <w:t>ใน</w:t>
      </w:r>
      <w:r w:rsidR="00F955AA" w:rsidRPr="009E4726">
        <w:rPr>
          <w:rFonts w:asciiTheme="majorBidi" w:hAnsiTheme="majorBidi"/>
          <w:spacing w:val="-6"/>
          <w:sz w:val="30"/>
          <w:szCs w:val="30"/>
          <w:cs/>
        </w:rPr>
        <w:t>ปี</w:t>
      </w:r>
      <w:r w:rsidRPr="009E4726">
        <w:rPr>
          <w:rFonts w:asciiTheme="majorBidi" w:hAnsiTheme="majorBidi"/>
          <w:spacing w:val="-6"/>
          <w:sz w:val="30"/>
          <w:szCs w:val="30"/>
        </w:rPr>
        <w:t xml:space="preserve"> 2568</w:t>
      </w:r>
      <w:r w:rsidRPr="009E4726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บริษัทได้ทำสัญญาเงินกู้ยืมกับสถาบันการเงินในประเทศ</w:t>
      </w:r>
      <w:r w:rsidR="00F955AA" w:rsidRPr="009E4726">
        <w:rPr>
          <w:rFonts w:asciiTheme="majorBidi" w:hAnsiTheme="majorBidi"/>
          <w:spacing w:val="-6"/>
          <w:sz w:val="30"/>
          <w:szCs w:val="30"/>
          <w:cs/>
        </w:rPr>
        <w:t>สอง</w:t>
      </w:r>
      <w:r w:rsidRPr="009E4726">
        <w:rPr>
          <w:rFonts w:asciiTheme="majorBidi" w:hAnsiTheme="majorBidi"/>
          <w:spacing w:val="-6"/>
          <w:sz w:val="30"/>
          <w:szCs w:val="30"/>
          <w:cs/>
        </w:rPr>
        <w:t xml:space="preserve">แห่ง เป็นจำนวนเงิน </w:t>
      </w:r>
      <w:r w:rsidRPr="009E4726">
        <w:rPr>
          <w:rFonts w:asciiTheme="majorBidi" w:hAnsiTheme="majorBidi"/>
          <w:spacing w:val="-6"/>
          <w:sz w:val="30"/>
          <w:szCs w:val="30"/>
        </w:rPr>
        <w:t>50</w:t>
      </w:r>
      <w:r w:rsidRPr="009E4726">
        <w:rPr>
          <w:rFonts w:asciiTheme="majorBidi" w:hAnsiTheme="majorBidi"/>
          <w:spacing w:val="-6"/>
          <w:sz w:val="30"/>
          <w:szCs w:val="30"/>
          <w:cs/>
        </w:rPr>
        <w:t xml:space="preserve"> ล้านบาท โดยมีอัตราดอกเบี้ย</w:t>
      </w:r>
      <w:r w:rsidR="00A070B7">
        <w:rPr>
          <w:rFonts w:asciiTheme="majorBidi" w:hAnsiTheme="majorBidi" w:hint="cs"/>
          <w:spacing w:val="-6"/>
          <w:sz w:val="30"/>
          <w:szCs w:val="30"/>
          <w:cs/>
        </w:rPr>
        <w:t>ร้อยละ</w:t>
      </w:r>
      <w:r w:rsidR="00F955AA" w:rsidRPr="009E4726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056574" w:rsidRPr="009E4726">
        <w:rPr>
          <w:rFonts w:asciiTheme="majorBidi" w:hAnsiTheme="majorBidi"/>
          <w:spacing w:val="-6"/>
          <w:sz w:val="30"/>
          <w:szCs w:val="30"/>
        </w:rPr>
        <w:t>1.40 - 1.9</w:t>
      </w:r>
      <w:r w:rsidR="000A1318">
        <w:rPr>
          <w:rFonts w:asciiTheme="majorBidi" w:hAnsiTheme="majorBidi"/>
          <w:spacing w:val="-6"/>
          <w:sz w:val="30"/>
          <w:szCs w:val="30"/>
        </w:rPr>
        <w:t>0</w:t>
      </w:r>
      <w:r w:rsidR="00056574" w:rsidRPr="009E4726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E4726">
        <w:rPr>
          <w:rFonts w:asciiTheme="majorBidi" w:hAnsiTheme="majorBidi"/>
          <w:spacing w:val="-6"/>
          <w:sz w:val="30"/>
          <w:szCs w:val="30"/>
          <w:cs/>
        </w:rPr>
        <w:t>และมีกำหนดชำระ</w:t>
      </w:r>
      <w:r w:rsidR="00F955AA" w:rsidRPr="009E4726">
        <w:rPr>
          <w:rFonts w:asciiTheme="majorBidi" w:hAnsiTheme="majorBidi"/>
          <w:spacing w:val="-6"/>
          <w:sz w:val="30"/>
          <w:szCs w:val="30"/>
          <w:cs/>
        </w:rPr>
        <w:t xml:space="preserve">ในปี </w:t>
      </w:r>
      <w:r w:rsidR="00056574" w:rsidRPr="009E4726">
        <w:rPr>
          <w:rFonts w:asciiTheme="majorBidi" w:hAnsiTheme="majorBidi"/>
          <w:spacing w:val="-6"/>
          <w:sz w:val="30"/>
          <w:szCs w:val="30"/>
        </w:rPr>
        <w:t>2569</w:t>
      </w:r>
      <w:r w:rsidRPr="009E4726">
        <w:rPr>
          <w:rFonts w:asciiTheme="majorBidi" w:hAnsiTheme="majorBidi"/>
          <w:spacing w:val="-6"/>
          <w:sz w:val="30"/>
          <w:szCs w:val="30"/>
          <w:cs/>
        </w:rPr>
        <w:t xml:space="preserve"> เงินกู้ยืมดังกล่าวมีวัตถุประสงค์เพื่อ</w:t>
      </w:r>
      <w:r w:rsidR="00F955AA" w:rsidRPr="009E4726">
        <w:rPr>
          <w:rFonts w:asciiTheme="majorBidi" w:hAnsiTheme="majorBidi"/>
          <w:spacing w:val="-6"/>
          <w:sz w:val="30"/>
          <w:szCs w:val="30"/>
          <w:cs/>
        </w:rPr>
        <w:t>การนำเข้าสินค้า</w:t>
      </w:r>
    </w:p>
    <w:p w14:paraId="2807B6D5" w14:textId="77777777" w:rsidR="00F955AA" w:rsidRDefault="00F955AA" w:rsidP="0064584F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0E5CF643" w14:textId="6FD2E06B" w:rsidR="000120E8" w:rsidRDefault="0064584F" w:rsidP="00BE27A6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43" w:firstLine="45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120E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เงินกู้ยืมระยะยาวจากสถาบันการเงิน</w:t>
      </w:r>
    </w:p>
    <w:p w14:paraId="5B381C60" w14:textId="77777777" w:rsidR="00BE27A6" w:rsidRPr="00BE27A6" w:rsidRDefault="00BE27A6" w:rsidP="00BE27A6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43" w:firstLine="45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tbl>
      <w:tblPr>
        <w:tblpPr w:leftFromText="180" w:rightFromText="180" w:vertAnchor="text" w:horzAnchor="page" w:tblpX="1518" w:tblpY="56"/>
        <w:tblW w:w="9445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97"/>
        <w:gridCol w:w="270"/>
        <w:gridCol w:w="1233"/>
        <w:gridCol w:w="262"/>
        <w:gridCol w:w="1173"/>
      </w:tblGrid>
      <w:tr w:rsidR="000120E8" w:rsidRPr="005D6F1A" w14:paraId="11B52888" w14:textId="77777777">
        <w:trPr>
          <w:tblHeader/>
        </w:trPr>
        <w:tc>
          <w:tcPr>
            <w:tcW w:w="3780" w:type="dxa"/>
          </w:tcPr>
          <w:p w14:paraId="1F602F26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47FD913B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B968C3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14:paraId="14F4E300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8" w:rsidRPr="005D6F1A" w14:paraId="144C7E0B" w14:textId="77777777">
        <w:trPr>
          <w:tblHeader/>
        </w:trPr>
        <w:tc>
          <w:tcPr>
            <w:tcW w:w="3780" w:type="dxa"/>
          </w:tcPr>
          <w:p w14:paraId="6DE09F5A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4E3781" w14:textId="777DC600" w:rsidR="000120E8" w:rsidRPr="005D6F1A" w:rsidRDefault="0097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CB43ACA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9401293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A157E46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9A1A58" w14:textId="4074B867" w:rsidR="000120E8" w:rsidRPr="005D6F1A" w:rsidRDefault="0097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vAlign w:val="bottom"/>
          </w:tcPr>
          <w:p w14:paraId="63F196C8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6325750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70031" w:rsidRPr="005D6F1A" w14:paraId="04BCA5B5" w14:textId="77777777">
        <w:trPr>
          <w:tblHeader/>
        </w:trPr>
        <w:tc>
          <w:tcPr>
            <w:tcW w:w="3780" w:type="dxa"/>
          </w:tcPr>
          <w:p w14:paraId="558C27A3" w14:textId="77777777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98887" w14:textId="49717D70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57ADF6" w14:textId="77777777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B98736" w14:textId="2F9D8B72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852272" w14:textId="77777777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48744C2" w14:textId="746D3481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14659C0C" w14:textId="77777777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203C79" w14:textId="394E8A08" w:rsidR="00470031" w:rsidRPr="005D6F1A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120E8" w:rsidRPr="005D6F1A" w14:paraId="4A75F653" w14:textId="77777777" w:rsidTr="000120E8">
        <w:trPr>
          <w:tblHeader/>
        </w:trPr>
        <w:tc>
          <w:tcPr>
            <w:tcW w:w="3780" w:type="dxa"/>
          </w:tcPr>
          <w:p w14:paraId="542DC9A0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7B9CD3CA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682" w:rsidRPr="005D6F1A" w14:paraId="52F1AF71" w14:textId="77777777">
        <w:trPr>
          <w:trHeight w:val="180"/>
        </w:trPr>
        <w:tc>
          <w:tcPr>
            <w:tcW w:w="3780" w:type="dxa"/>
          </w:tcPr>
          <w:p w14:paraId="5C136C9A" w14:textId="4553451D" w:rsidR="007D1682" w:rsidRPr="000D546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703A4967" w14:textId="14F3716C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D24699">
              <w:rPr>
                <w:rFonts w:ascii="Angsana New" w:hAnsi="Angsana New"/>
                <w:sz w:val="30"/>
                <w:szCs w:val="30"/>
              </w:rPr>
              <w:t>168,880</w:t>
            </w:r>
          </w:p>
        </w:tc>
        <w:tc>
          <w:tcPr>
            <w:tcW w:w="270" w:type="dxa"/>
          </w:tcPr>
          <w:p w14:paraId="071EDF1F" w14:textId="77777777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6624E8D" w14:textId="7F488299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138,900</w:t>
            </w:r>
          </w:p>
        </w:tc>
        <w:tc>
          <w:tcPr>
            <w:tcW w:w="270" w:type="dxa"/>
          </w:tcPr>
          <w:p w14:paraId="446C4A18" w14:textId="77777777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9635084" w14:textId="08871013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D24699">
              <w:rPr>
                <w:rFonts w:ascii="Angsana New" w:hAnsi="Angsana New"/>
                <w:sz w:val="30"/>
                <w:szCs w:val="30"/>
              </w:rPr>
              <w:t>168,880</w:t>
            </w:r>
          </w:p>
        </w:tc>
        <w:tc>
          <w:tcPr>
            <w:tcW w:w="262" w:type="dxa"/>
          </w:tcPr>
          <w:p w14:paraId="42148A9B" w14:textId="77777777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162E0F" w14:textId="3706D269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138,900</w:t>
            </w:r>
          </w:p>
        </w:tc>
      </w:tr>
      <w:tr w:rsidR="007D1682" w:rsidRPr="005D6F1A" w14:paraId="4E1177FC" w14:textId="77777777">
        <w:trPr>
          <w:trHeight w:val="180"/>
        </w:trPr>
        <w:tc>
          <w:tcPr>
            <w:tcW w:w="3780" w:type="dxa"/>
          </w:tcPr>
          <w:p w14:paraId="640D2260" w14:textId="77777777" w:rsidR="007D1682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562C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39677BB2" w14:textId="454E3326" w:rsidR="007D1682" w:rsidRPr="000D546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</w:t>
            </w:r>
            <w:r w:rsidRPr="000D546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2FD067" w14:textId="77777777" w:rsidR="007D1682" w:rsidRPr="00F4023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520130A2" w14:textId="365ABBBC" w:rsidR="007D1682" w:rsidRPr="000D546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F4023A">
              <w:rPr>
                <w:rFonts w:ascii="Angsana New" w:hAnsi="Angsana New"/>
                <w:sz w:val="30"/>
                <w:szCs w:val="30"/>
              </w:rPr>
              <w:t>(58,920)</w:t>
            </w:r>
          </w:p>
        </w:tc>
        <w:tc>
          <w:tcPr>
            <w:tcW w:w="270" w:type="dxa"/>
          </w:tcPr>
          <w:p w14:paraId="12B38FF2" w14:textId="77777777" w:rsidR="007D1682" w:rsidRPr="005D6F1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F2EFFB8" w14:textId="77777777" w:rsidR="007D1682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0DA5E945" w14:textId="091510F6" w:rsidR="007D1682" w:rsidRPr="000D546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(42,240)</w:t>
            </w:r>
          </w:p>
        </w:tc>
        <w:tc>
          <w:tcPr>
            <w:tcW w:w="270" w:type="dxa"/>
          </w:tcPr>
          <w:p w14:paraId="30F2B1F1" w14:textId="77777777" w:rsidR="007D1682" w:rsidRPr="005D6F1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0805C14" w14:textId="77777777" w:rsidR="007D1682" w:rsidRPr="00F4023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69A13507" w14:textId="1759476E" w:rsidR="007D1682" w:rsidRPr="000D546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F4023A">
              <w:rPr>
                <w:rFonts w:ascii="Angsana New" w:hAnsi="Angsana New"/>
                <w:sz w:val="30"/>
                <w:szCs w:val="30"/>
              </w:rPr>
              <w:t>(58,920)</w:t>
            </w:r>
          </w:p>
        </w:tc>
        <w:tc>
          <w:tcPr>
            <w:tcW w:w="262" w:type="dxa"/>
          </w:tcPr>
          <w:p w14:paraId="687C3C82" w14:textId="77777777" w:rsidR="007D1682" w:rsidRPr="005D6F1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A23C5BE" w14:textId="77777777" w:rsidR="007D1682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012A47CF" w14:textId="6965DC38" w:rsidR="007D1682" w:rsidRPr="000D546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(42,240)</w:t>
            </w:r>
          </w:p>
        </w:tc>
      </w:tr>
      <w:tr w:rsidR="007D1682" w:rsidRPr="005D6F1A" w14:paraId="5D1B8563" w14:textId="77777777">
        <w:trPr>
          <w:trHeight w:val="180"/>
        </w:trPr>
        <w:tc>
          <w:tcPr>
            <w:tcW w:w="3780" w:type="dxa"/>
          </w:tcPr>
          <w:p w14:paraId="2A77B76E" w14:textId="0A9C2762" w:rsidR="007D1682" w:rsidRPr="005D6F1A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C4B24E" w14:textId="027928B6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109,960</w:t>
            </w:r>
          </w:p>
        </w:tc>
        <w:tc>
          <w:tcPr>
            <w:tcW w:w="270" w:type="dxa"/>
          </w:tcPr>
          <w:p w14:paraId="0DF92EC9" w14:textId="77777777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B847D55" w14:textId="7530186A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96,660</w:t>
            </w:r>
          </w:p>
        </w:tc>
        <w:tc>
          <w:tcPr>
            <w:tcW w:w="270" w:type="dxa"/>
          </w:tcPr>
          <w:p w14:paraId="14C8F515" w14:textId="77777777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C6ED9E0" w14:textId="57160A78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109,960</w:t>
            </w:r>
          </w:p>
        </w:tc>
        <w:tc>
          <w:tcPr>
            <w:tcW w:w="262" w:type="dxa"/>
          </w:tcPr>
          <w:p w14:paraId="43A96FDE" w14:textId="77777777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6357D7A" w14:textId="32E36D8C" w:rsidR="007D1682" w:rsidRPr="00CB628C" w:rsidRDefault="007D1682" w:rsidP="007D1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96,660</w:t>
            </w:r>
          </w:p>
        </w:tc>
      </w:tr>
    </w:tbl>
    <w:p w14:paraId="6DC76683" w14:textId="77777777" w:rsidR="005A179B" w:rsidRDefault="005A179B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50C8C9C7" w14:textId="4829D4A6" w:rsidR="00C749BE" w:rsidRDefault="005A179B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right="-25" w:hanging="234"/>
        <w:jc w:val="thaiDistribute"/>
        <w:rPr>
          <w:rFonts w:asciiTheme="majorBidi" w:hAnsi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tab/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ในเดือนมิถุนายน </w:t>
      </w:r>
      <w:r w:rsidR="00CF551B">
        <w:rPr>
          <w:rFonts w:asciiTheme="majorBidi" w:hAnsiTheme="majorBidi"/>
          <w:spacing w:val="-6"/>
          <w:sz w:val="30"/>
          <w:szCs w:val="30"/>
        </w:rPr>
        <w:t>2565</w:t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บริษัทได้ทำสัญญาเงินกู้ยืมกับสถาบันการเงินในประเทศแห่งหนึ่ง เป็นจำนวนเงิน </w:t>
      </w:r>
      <w:r w:rsidR="00CF551B">
        <w:rPr>
          <w:rFonts w:asciiTheme="majorBidi" w:hAnsiTheme="majorBidi"/>
          <w:spacing w:val="-6"/>
          <w:sz w:val="30"/>
          <w:szCs w:val="30"/>
        </w:rPr>
        <w:t>100</w:t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 ล้านบาท โดยมีอัตราดอกเบี้ยลอยตัว และมีกำหนดชำระภายในปี </w:t>
      </w:r>
      <w:r w:rsidR="00CF551B">
        <w:rPr>
          <w:rFonts w:asciiTheme="majorBidi" w:hAnsiTheme="majorBidi"/>
          <w:spacing w:val="-6"/>
          <w:sz w:val="30"/>
          <w:szCs w:val="30"/>
        </w:rPr>
        <w:t>2570</w:t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 เงินกู้ยืมดังกล่าวมีวัตถุประสงค์เพื่อจ่ายซื้อเครื่องจักรและอุปกรณ์สำหรับสายการผลิต ทั้งนี้เมื่อวันที่ </w:t>
      </w:r>
      <w:r w:rsidR="00CF551B">
        <w:rPr>
          <w:rFonts w:asciiTheme="majorBidi" w:hAnsiTheme="majorBidi"/>
          <w:spacing w:val="-6"/>
          <w:sz w:val="30"/>
          <w:szCs w:val="30"/>
        </w:rPr>
        <w:t>24</w:t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 มิถุนายน </w:t>
      </w:r>
      <w:r w:rsidR="00CF551B">
        <w:rPr>
          <w:rFonts w:asciiTheme="majorBidi" w:hAnsiTheme="majorBidi"/>
          <w:spacing w:val="-6"/>
          <w:sz w:val="30"/>
          <w:szCs w:val="30"/>
        </w:rPr>
        <w:t>2565</w:t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บริษัทได้ทำสัญญาแลกเปลี่ยนอัตราดอกเบี้ยกับสถาบันการเงินในประเทศแห่งหนึ่ง มูลค่าตามสัญญาจำนวนเงิน </w:t>
      </w:r>
      <w:r w:rsidR="00636A96">
        <w:rPr>
          <w:rFonts w:asciiTheme="majorBidi" w:hAnsiTheme="majorBidi"/>
          <w:spacing w:val="-6"/>
          <w:sz w:val="30"/>
          <w:szCs w:val="30"/>
        </w:rPr>
        <w:t>100</w:t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 xml:space="preserve"> ล้านบาท โดยแลกเปลี่ยนอัตราดอกเบี้ยลอยตัวเป็น</w:t>
      </w:r>
      <w:r w:rsidR="00636A96">
        <w:rPr>
          <w:rFonts w:asciiTheme="majorBidi" w:hAnsiTheme="majorBidi"/>
          <w:spacing w:val="-6"/>
          <w:sz w:val="30"/>
          <w:szCs w:val="30"/>
        </w:rPr>
        <w:br/>
      </w:r>
      <w:r w:rsidR="006C5E22" w:rsidRPr="006C5E22">
        <w:rPr>
          <w:rFonts w:asciiTheme="majorBidi" w:hAnsiTheme="majorBidi"/>
          <w:spacing w:val="-6"/>
          <w:sz w:val="30"/>
          <w:szCs w:val="30"/>
          <w:cs/>
        </w:rPr>
        <w:t>อัตราดอกเบี้ยคงที่</w:t>
      </w:r>
    </w:p>
    <w:p w14:paraId="66AA5809" w14:textId="77777777" w:rsidR="006C5E22" w:rsidRDefault="006C5E22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right="-25" w:hanging="23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938A3DA" w14:textId="559DD1B3" w:rsidR="006C5E22" w:rsidRDefault="006C5E22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B347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ในเดือนมีนาคม </w:t>
      </w:r>
      <w:r w:rsidRPr="006B3479">
        <w:rPr>
          <w:rFonts w:asciiTheme="majorBidi" w:hAnsiTheme="majorBidi" w:cstheme="majorBidi"/>
          <w:spacing w:val="-8"/>
          <w:sz w:val="30"/>
          <w:szCs w:val="30"/>
        </w:rPr>
        <w:t>2567</w:t>
      </w:r>
      <w:r w:rsidRPr="006B347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6B3479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B77A1">
        <w:rPr>
          <w:rFonts w:asciiTheme="majorBidi" w:hAnsiTheme="majorBidi" w:cstheme="majorBidi" w:hint="cs"/>
          <w:spacing w:val="-8"/>
          <w:sz w:val="30"/>
          <w:szCs w:val="30"/>
          <w:cs/>
        </w:rPr>
        <w:t>ได้ทำ</w:t>
      </w:r>
      <w:r w:rsidRPr="003B77A1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สัญญาเงินกู้ยืมกับสถาบันการเงินในประเทศแห่งหนึ่ง เป็นจำนวนเงิน</w:t>
      </w:r>
      <w:r w:rsidRPr="003B77A1">
        <w:rPr>
          <w:rFonts w:asciiTheme="majorBidi" w:hAnsiTheme="majorBidi" w:cstheme="majorBidi"/>
          <w:spacing w:val="-8"/>
          <w:sz w:val="30"/>
          <w:szCs w:val="30"/>
        </w:rPr>
        <w:t xml:space="preserve"> 100 </w:t>
      </w:r>
      <w:r w:rsidRPr="003B77A1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Pr="003B77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069A">
        <w:rPr>
          <w:rFonts w:asciiTheme="majorBidi" w:hAnsiTheme="majorBidi" w:cstheme="majorBidi"/>
          <w:sz w:val="30"/>
          <w:szCs w:val="30"/>
        </w:rPr>
        <w:br/>
      </w:r>
      <w:r w:rsidRPr="003B77A1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โดยมีอัตราดอกเบี้ยลอยตัว </w:t>
      </w:r>
      <w:r w:rsidRPr="003B77A1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และมีกำหนดชำระภายในปี </w:t>
      </w:r>
      <w:r w:rsidRPr="003B77A1">
        <w:rPr>
          <w:rFonts w:asciiTheme="majorBidi" w:hAnsiTheme="majorBidi" w:cstheme="majorBidi"/>
          <w:sz w:val="30"/>
          <w:szCs w:val="30"/>
        </w:rPr>
        <w:t xml:space="preserve">2572 </w:t>
      </w:r>
      <w:r w:rsidRPr="003B77A1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อุปกรณ์สำหรับสายการผลิต ทั้งนี้เมื่อวันที่ 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3B77A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บริษัทได้ทำสัญญาแลกเปลี่ยนอัตราดอกเบี้ยกับสถาบันการเงินในประเทศแห่งหนึ่ง มูลค่าตามสัญญาจำนวนเงิน 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>โดยแลกเปลี่ยนอัตราดอกเบี้ยลอยตัวเป็น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อัตราดอกเบี้ยคงที่</w:t>
      </w:r>
    </w:p>
    <w:p w14:paraId="1352A137" w14:textId="77777777" w:rsidR="00AD2E38" w:rsidRPr="00292AEC" w:rsidRDefault="00AD2E38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D060497" w14:textId="4C767361" w:rsidR="00AD2E38" w:rsidRDefault="00AD2E38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ในเดือนเมษายน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บริษัทได้ทำสัญญาเงินกู้ยืมกับสถาบันการเงินในประเทศแห่งหนึ่ง เป็นจำนวนเงิน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75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ล้านบาท สัญญานี้มีกำหนดระยะเวลา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ปี โดยมีอัตราดอกเบี้ยคงที่ระยะเวลา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ปีนับตั้งแต่วันที่เบิกเงินกู้ และมีอัตราดอกเบี้ยลอยตัวหลังจากระยะเวลา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ปี จนครบกำหนดชำระภายในปี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2573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เงินกู้ยืมดังกล่าวมีวัตถุประสงค์เพื่อจ่ายซื้อเครื่องจักรและอุปกรณ์สำหรับสายการผลิต</w:t>
      </w:r>
    </w:p>
    <w:p w14:paraId="35432B29" w14:textId="250A361B" w:rsidR="006C5E22" w:rsidRDefault="006C5E22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pacing w:val="-10"/>
          <w:sz w:val="30"/>
          <w:szCs w:val="30"/>
        </w:rPr>
      </w:pPr>
      <w:r w:rsidRPr="000E0003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  <w:r w:rsidRPr="000E0003">
        <w:rPr>
          <w:rFonts w:asciiTheme="majorBidi" w:hAnsiTheme="majorBidi" w:cstheme="majorBidi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z w:val="30"/>
          <w:szCs w:val="30"/>
          <w:cs/>
        </w:rPr>
        <w:t>บริษัทมีภาระผูกพันที่จะต้องปฏิบัติตามเงื่อนไขและข้อกำหนดในสัญญาเงินกู้ยืม ทั้งนี้เงื่อนไขที่สำคัญได้แก่ บริษัทต้องดำรงอัตราส่วนทางการเงินตามที่สถาบันการเงินกำหนดไว้ในสัญญา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นอกจากนี้บริษัทจดจำนำเครื่องจักรและอุปกรณ์เพื่อเป็นหลักประกันแก่สถาบันการเงินดังกล่าว</w:t>
      </w:r>
      <w:r w:rsidRPr="000E000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>มูลค่าตามบัญชี</w:t>
      </w:r>
      <w:r w:rsidRPr="00F00D5E">
        <w:rPr>
          <w:rFonts w:asciiTheme="majorBidi" w:hAnsiTheme="majorBidi" w:cstheme="majorBidi"/>
          <w:spacing w:val="-10"/>
          <w:sz w:val="30"/>
          <w:szCs w:val="30"/>
          <w:cs/>
        </w:rPr>
        <w:t>จำนวน</w:t>
      </w:r>
      <w:r w:rsidR="0040009B">
        <w:rPr>
          <w:rFonts w:asciiTheme="majorBidi" w:hAnsiTheme="majorBidi" w:cstheme="majorBidi" w:hint="cs"/>
          <w:spacing w:val="-10"/>
          <w:sz w:val="30"/>
          <w:szCs w:val="30"/>
          <w:cs/>
        </w:rPr>
        <w:t>เงิน</w:t>
      </w:r>
      <w:r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0D6B87" w:rsidRPr="00834520">
        <w:rPr>
          <w:rFonts w:asciiTheme="majorBidi" w:hAnsiTheme="majorBidi" w:cstheme="majorBidi"/>
          <w:spacing w:val="-10"/>
          <w:sz w:val="30"/>
          <w:szCs w:val="30"/>
        </w:rPr>
        <w:t>103.75</w:t>
      </w:r>
      <w:r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ล้านบาท</w:t>
      </w:r>
      <w:r w:rsidRPr="00F00D5E">
        <w:rPr>
          <w:rFonts w:asciiTheme="majorBidi" w:hAnsiTheme="majorBidi" w:cstheme="majorBidi"/>
          <w:spacing w:val="-10"/>
          <w:sz w:val="30"/>
          <w:szCs w:val="30"/>
          <w:cs/>
        </w:rPr>
        <w:t xml:space="preserve">  </w:t>
      </w:r>
      <w:r w:rsidRPr="00AD1E9C"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  <w:t>(</w:t>
      </w:r>
      <w:r w:rsidRPr="00AD1E9C">
        <w:rPr>
          <w:rFonts w:asciiTheme="majorBidi" w:hAnsiTheme="majorBidi" w:cstheme="majorBidi"/>
          <w:i/>
          <w:iCs/>
          <w:spacing w:val="-10"/>
          <w:sz w:val="30"/>
          <w:szCs w:val="30"/>
        </w:rPr>
        <w:t>256</w:t>
      </w:r>
      <w:r w:rsidR="0078500C">
        <w:rPr>
          <w:rFonts w:asciiTheme="majorBidi" w:hAnsiTheme="majorBidi" w:cstheme="majorBidi"/>
          <w:i/>
          <w:iCs/>
          <w:spacing w:val="-10"/>
          <w:sz w:val="30"/>
          <w:szCs w:val="30"/>
        </w:rPr>
        <w:t>7</w:t>
      </w:r>
      <w:r w:rsidRPr="00AD1E9C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: </w:t>
      </w:r>
      <w:r w:rsidR="0078500C">
        <w:rPr>
          <w:rFonts w:asciiTheme="majorBidi" w:hAnsiTheme="majorBidi" w:cstheme="majorBidi"/>
          <w:i/>
          <w:iCs/>
          <w:spacing w:val="-10"/>
          <w:sz w:val="30"/>
          <w:szCs w:val="30"/>
        </w:rPr>
        <w:t>53.41</w:t>
      </w:r>
      <w:r w:rsidRPr="00AD1E9C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 </w:t>
      </w:r>
      <w:r w:rsidRPr="00AD1E9C"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  <w:t>ล้านบาท</w:t>
      </w:r>
      <w:r w:rsidRPr="00AD1E9C">
        <w:rPr>
          <w:rFonts w:asciiTheme="majorBidi" w:hAnsiTheme="majorBidi" w:cstheme="majorBidi"/>
          <w:i/>
          <w:iCs/>
          <w:spacing w:val="-10"/>
          <w:sz w:val="30"/>
          <w:szCs w:val="30"/>
        </w:rPr>
        <w:t>)</w:t>
      </w:r>
    </w:p>
    <w:p w14:paraId="077E5CA5" w14:textId="77777777" w:rsidR="005D0A8F" w:rsidRPr="00F00D5E" w:rsidRDefault="005D0A8F" w:rsidP="006C5E2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016260" w:rsidRPr="000F5DD3" w14:paraId="39D73CC8" w14:textId="77777777" w:rsidTr="00DF7B2F">
        <w:trPr>
          <w:tblHeader/>
        </w:trPr>
        <w:tc>
          <w:tcPr>
            <w:tcW w:w="3312" w:type="dxa"/>
            <w:vMerge w:val="restart"/>
          </w:tcPr>
          <w:p w14:paraId="3B22C34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FAA4905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2C01093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1D487D05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F0E358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344E45C4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8D" w:rsidRPr="000F5DD3" w14:paraId="76BA1E22" w14:textId="77777777" w:rsidTr="00DF7B2F">
        <w:trPr>
          <w:tblHeader/>
        </w:trPr>
        <w:tc>
          <w:tcPr>
            <w:tcW w:w="3312" w:type="dxa"/>
            <w:vMerge/>
          </w:tcPr>
          <w:p w14:paraId="11439C10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9C6D40C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0BC1C015" w14:textId="702B6184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22F29270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EE89DFD" w14:textId="4BA81DA8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01E1CE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C406F14" w14:textId="65877A31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EF24AE7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0304454" w14:textId="35CFBE1E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44FB3" w:rsidRPr="000F5DD3" w14:paraId="7BED3040" w14:textId="77777777" w:rsidTr="00DF7B2F">
        <w:trPr>
          <w:tblHeader/>
        </w:trPr>
        <w:tc>
          <w:tcPr>
            <w:tcW w:w="3312" w:type="dxa"/>
          </w:tcPr>
          <w:p w14:paraId="5D22F37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0E2F27A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3D7CE86B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D518D" w:rsidRPr="000F5DD3" w14:paraId="1EA89C25" w14:textId="77777777" w:rsidTr="00DF7B2F">
        <w:tc>
          <w:tcPr>
            <w:tcW w:w="3312" w:type="dxa"/>
          </w:tcPr>
          <w:p w14:paraId="55611038" w14:textId="77777777" w:rsidR="0078500C" w:rsidRPr="000F5DD3" w:rsidRDefault="0078500C" w:rsidP="007850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07B80FAF" w14:textId="73BE3413" w:rsidR="0078500C" w:rsidRPr="00176610" w:rsidRDefault="00176610" w:rsidP="007850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009" w:type="dxa"/>
          </w:tcPr>
          <w:p w14:paraId="3B3E7029" w14:textId="044F6781" w:rsidR="0078500C" w:rsidRPr="000F5DD3" w:rsidRDefault="00447CF5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47CF5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9" w:type="dxa"/>
          </w:tcPr>
          <w:p w14:paraId="6561A896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E8D7E92" w14:textId="6084984A" w:rsidR="0078500C" w:rsidRPr="000F5DD3" w:rsidRDefault="0078500C" w:rsidP="00D270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53D9F7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1AD4B8" w14:textId="69C63DB5" w:rsidR="0078500C" w:rsidRPr="000F5DD3" w:rsidRDefault="00F02F40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02F40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685F7DC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69C49D" w14:textId="61165273" w:rsidR="0078500C" w:rsidRPr="000F5DD3" w:rsidRDefault="0078500C" w:rsidP="00D270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CD518D" w:rsidRPr="000F5DD3" w14:paraId="548DB44E" w14:textId="77777777" w:rsidTr="00DF7B2F">
        <w:tc>
          <w:tcPr>
            <w:tcW w:w="3312" w:type="dxa"/>
          </w:tcPr>
          <w:p w14:paraId="457AFA81" w14:textId="77777777" w:rsidR="0078500C" w:rsidRPr="00BA4499" w:rsidRDefault="0078500C" w:rsidP="0078500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A44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9E8F025" w14:textId="1C1ACB15" w:rsidR="0078500C" w:rsidRPr="00BA4499" w:rsidRDefault="00176610" w:rsidP="007850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85187A5" w14:textId="0DE7C30C" w:rsidR="0078500C" w:rsidRPr="00BA4499" w:rsidRDefault="00140AB2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40AB2">
              <w:rPr>
                <w:rFonts w:asciiTheme="majorBidi" w:hAnsiTheme="majorBidi" w:cstheme="majorBidi"/>
                <w:sz w:val="30"/>
                <w:szCs w:val="30"/>
              </w:rPr>
              <w:t>105,601</w:t>
            </w:r>
          </w:p>
        </w:tc>
        <w:tc>
          <w:tcPr>
            <w:tcW w:w="269" w:type="dxa"/>
          </w:tcPr>
          <w:p w14:paraId="0ACD945E" w14:textId="77777777" w:rsidR="0078500C" w:rsidRPr="00BA4499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BC1A24F" w14:textId="18717472" w:rsidR="0078500C" w:rsidRPr="00BA4499" w:rsidRDefault="0078500C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55,242</w:t>
            </w:r>
          </w:p>
        </w:tc>
        <w:tc>
          <w:tcPr>
            <w:tcW w:w="270" w:type="dxa"/>
          </w:tcPr>
          <w:p w14:paraId="1E7C611B" w14:textId="77777777" w:rsidR="0078500C" w:rsidRPr="00985EC8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4A60953" w14:textId="6AA4E8AC" w:rsidR="0078500C" w:rsidRPr="006C2A16" w:rsidRDefault="00EF7241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F7241">
              <w:rPr>
                <w:rFonts w:asciiTheme="majorBidi" w:hAnsiTheme="majorBidi" w:cstheme="majorBidi"/>
                <w:sz w:val="30"/>
                <w:szCs w:val="30"/>
              </w:rPr>
              <w:t>104,419</w:t>
            </w:r>
          </w:p>
        </w:tc>
        <w:tc>
          <w:tcPr>
            <w:tcW w:w="270" w:type="dxa"/>
          </w:tcPr>
          <w:p w14:paraId="10C077B1" w14:textId="77777777" w:rsidR="0078500C" w:rsidRPr="006C2A16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2BC802A" w14:textId="51BBC57D" w:rsidR="0078500C" w:rsidRPr="006C2A16" w:rsidRDefault="0078500C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54,082</w:t>
            </w:r>
          </w:p>
        </w:tc>
      </w:tr>
      <w:tr w:rsidR="00CD518D" w:rsidRPr="000F5DD3" w14:paraId="6CE4979E" w14:textId="77777777" w:rsidTr="00DF7B2F">
        <w:tc>
          <w:tcPr>
            <w:tcW w:w="3312" w:type="dxa"/>
          </w:tcPr>
          <w:p w14:paraId="5B4B078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686B9A4E" w14:textId="77777777" w:rsidR="0078500C" w:rsidRPr="000F5DD3" w:rsidRDefault="0078500C" w:rsidP="007850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30B9641" w14:textId="6337AFC4" w:rsidR="0078500C" w:rsidRPr="000F5DD3" w:rsidRDefault="003A08B0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08B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107</w:t>
            </w:r>
            <w:r w:rsidRPr="003A0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08B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801</w:t>
            </w:r>
          </w:p>
        </w:tc>
        <w:tc>
          <w:tcPr>
            <w:tcW w:w="269" w:type="dxa"/>
          </w:tcPr>
          <w:p w14:paraId="6E8FEF0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2D13729" w14:textId="60435A2E" w:rsidR="0078500C" w:rsidRPr="000F5DD3" w:rsidRDefault="0078500C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57,442</w:t>
            </w:r>
          </w:p>
        </w:tc>
        <w:tc>
          <w:tcPr>
            <w:tcW w:w="270" w:type="dxa"/>
          </w:tcPr>
          <w:p w14:paraId="4F3DEE0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5E20725" w14:textId="5D6E1B51" w:rsidR="0078500C" w:rsidRPr="000F5DD3" w:rsidRDefault="006F4D3E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4D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106</w:t>
            </w:r>
            <w:r w:rsidRPr="006F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F4D3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619</w:t>
            </w:r>
          </w:p>
        </w:tc>
        <w:tc>
          <w:tcPr>
            <w:tcW w:w="270" w:type="dxa"/>
          </w:tcPr>
          <w:p w14:paraId="1B38E68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0F11CA3" w14:textId="6EF9467F" w:rsidR="0078500C" w:rsidRPr="000F5DD3" w:rsidRDefault="0078500C" w:rsidP="0078500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56,282</w:t>
            </w:r>
          </w:p>
        </w:tc>
      </w:tr>
    </w:tbl>
    <w:p w14:paraId="4964CD3F" w14:textId="77777777" w:rsidR="00644FB3" w:rsidRPr="000F5DD3" w:rsidRDefault="00644FB3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2621C878" w14:textId="67C3ADE1" w:rsidR="001F553E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8198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8500C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D7FC1" w:rsidRPr="00834520">
        <w:rPr>
          <w:rFonts w:asciiTheme="majorBidi" w:hAnsiTheme="majorBidi" w:cstheme="majorBidi"/>
          <w:spacing w:val="-2"/>
          <w:sz w:val="30"/>
          <w:szCs w:val="30"/>
        </w:rPr>
        <w:t>1,511</w:t>
      </w:r>
      <w:r w:rsidR="00EF4E29"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4D7FC1" w:rsidRPr="00834520">
        <w:rPr>
          <w:rFonts w:asciiTheme="majorBidi" w:hAnsiTheme="majorBidi" w:cstheme="majorBidi"/>
          <w:spacing w:val="-2"/>
          <w:sz w:val="30"/>
          <w:szCs w:val="30"/>
        </w:rPr>
        <w:t>1,506</w:t>
      </w:r>
      <w:r w:rsidR="005C38E4"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18198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1982" w:rsidRPr="00181982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130</w:t>
      </w:r>
      <w:r w:rsidR="00181982" w:rsidRPr="001819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81982" w:rsidRPr="00181982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FD617E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181982" w:rsidRPr="00181982">
        <w:rPr>
          <w:rFonts w:asciiTheme="majorBidi" w:hAnsiTheme="majorBidi"/>
          <w:i/>
          <w:iCs/>
          <w:sz w:val="30"/>
          <w:szCs w:val="30"/>
          <w:cs/>
        </w:rPr>
        <w:t xml:space="preserve">และ </w:t>
      </w:r>
      <w:r w:rsidR="00181982" w:rsidRPr="00181982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125</w:t>
      </w:r>
      <w:r w:rsidR="00181982" w:rsidRPr="001819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81982" w:rsidRPr="00181982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16B239C" w14:textId="77777777" w:rsidR="00F44406" w:rsidRPr="00DF7B2F" w:rsidRDefault="00F44406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4018F27" w14:textId="6ADD9DEB" w:rsidR="00F44406" w:rsidRPr="0026501C" w:rsidRDefault="00F44406" w:rsidP="009773AE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43" w:firstLine="54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6501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5C58862" w14:textId="77777777" w:rsidR="00F44406" w:rsidRDefault="00F44406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540"/>
        <w:gridCol w:w="180"/>
        <w:gridCol w:w="1530"/>
        <w:gridCol w:w="180"/>
        <w:gridCol w:w="19"/>
        <w:gridCol w:w="1331"/>
        <w:gridCol w:w="180"/>
        <w:gridCol w:w="1080"/>
        <w:gridCol w:w="180"/>
        <w:gridCol w:w="1080"/>
      </w:tblGrid>
      <w:tr w:rsidR="005C6833" w:rsidRPr="008A3B29" w14:paraId="560D6431" w14:textId="77777777" w:rsidTr="00B70149">
        <w:trPr>
          <w:cantSplit/>
          <w:tblHeader/>
        </w:trPr>
        <w:tc>
          <w:tcPr>
            <w:tcW w:w="3420" w:type="dxa"/>
          </w:tcPr>
          <w:p w14:paraId="3B74984E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31356853"/>
          </w:p>
        </w:tc>
        <w:tc>
          <w:tcPr>
            <w:tcW w:w="540" w:type="dxa"/>
            <w:vAlign w:val="bottom"/>
          </w:tcPr>
          <w:p w14:paraId="0303AA0D" w14:textId="77777777" w:rsidR="005C6833" w:rsidRPr="0026501C" w:rsidRDefault="005C6833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9F73AA" w14:textId="77777777" w:rsidR="005C6833" w:rsidRPr="0026501C" w:rsidRDefault="005C68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06250A6B" w14:textId="0BAFB64C" w:rsidR="005C6833" w:rsidRPr="0026501C" w:rsidRDefault="002538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833" w:rsidRPr="008A3B29" w14:paraId="090821D0" w14:textId="77777777" w:rsidTr="00B70149">
        <w:trPr>
          <w:cantSplit/>
          <w:tblHeader/>
        </w:trPr>
        <w:tc>
          <w:tcPr>
            <w:tcW w:w="3420" w:type="dxa"/>
          </w:tcPr>
          <w:p w14:paraId="5AC983EA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FD69939" w14:textId="4198E3CD" w:rsidR="005C6833" w:rsidRPr="002D5FD5" w:rsidRDefault="005C6833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C10B27" w14:textId="77777777" w:rsidR="005C6833" w:rsidRPr="0026501C" w:rsidRDefault="005C68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D5C34B" w14:textId="0106B647" w:rsidR="005C6833" w:rsidRPr="00C94602" w:rsidRDefault="005C683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pacing w:val="-8"/>
                <w:sz w:val="30"/>
                <w:szCs w:val="30"/>
                <w:cs/>
                <w:lang w:val="en-US" w:bidi="th-TH"/>
              </w:rPr>
            </w:pPr>
            <w:r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  <w:r w:rsidR="0085600C"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t>และ</w:t>
            </w:r>
            <w:r w:rsidR="00C94602"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br/>
            </w:r>
            <w:r w:rsidR="0085600C"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  <w:r w:rsidR="00C94602"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br/>
            </w:r>
            <w:r w:rsidR="0085600C"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1B1CBD8" w14:textId="77777777" w:rsidR="005C6833" w:rsidRPr="0026501C" w:rsidRDefault="005C683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E5EEC4" w14:textId="50481A85" w:rsidR="005C6833" w:rsidRPr="0026501C" w:rsidRDefault="0085600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600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  <w:br/>
            </w:r>
            <w:r w:rsidRPr="0085600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5C05B21D" w14:textId="77777777" w:rsidR="005C6833" w:rsidRPr="0026501C" w:rsidRDefault="005C683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18EE55D" w14:textId="77777777" w:rsidR="005C6833" w:rsidRPr="0026501C" w:rsidRDefault="005C683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26501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26501C"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2021107" w14:textId="77777777" w:rsidR="005C6833" w:rsidRPr="0026501C" w:rsidRDefault="005C683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541720" w14:textId="77777777" w:rsidR="005C6833" w:rsidRPr="0026501C" w:rsidRDefault="005C683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501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C6833" w:rsidRPr="008A3B29" w14:paraId="7BC01489" w14:textId="77777777" w:rsidTr="00B70149">
        <w:trPr>
          <w:cantSplit/>
          <w:tblHeader/>
        </w:trPr>
        <w:tc>
          <w:tcPr>
            <w:tcW w:w="3420" w:type="dxa"/>
          </w:tcPr>
          <w:p w14:paraId="1805CD5B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31A3D6A7" w14:textId="77777777" w:rsidR="005C6833" w:rsidRPr="0026501C" w:rsidRDefault="005C6833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6EA027" w14:textId="77777777" w:rsidR="005C6833" w:rsidRPr="0026501C" w:rsidRDefault="005C683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3002F00E" w14:textId="05B26EE8" w:rsidR="005C6833" w:rsidRPr="0026501C" w:rsidRDefault="005C6833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6501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280985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26501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C6833" w:rsidRPr="008A3B29" w14:paraId="6943AC87" w14:textId="77777777" w:rsidTr="00B70149">
        <w:trPr>
          <w:cantSplit/>
        </w:trPr>
        <w:tc>
          <w:tcPr>
            <w:tcW w:w="3420" w:type="dxa"/>
          </w:tcPr>
          <w:p w14:paraId="12E0C89A" w14:textId="77777777" w:rsidR="005C6833" w:rsidRPr="0026501C" w:rsidRDefault="005C683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50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2650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40" w:type="dxa"/>
            <w:vAlign w:val="bottom"/>
          </w:tcPr>
          <w:p w14:paraId="547C8719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7AB0A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497A1E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BDEC8C9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1CC9927A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05026C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3ADA99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E1190A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8A7F54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6833" w:rsidRPr="008A3B29" w14:paraId="42414443" w14:textId="77777777" w:rsidTr="00B70149">
        <w:trPr>
          <w:cantSplit/>
        </w:trPr>
        <w:tc>
          <w:tcPr>
            <w:tcW w:w="3420" w:type="dxa"/>
          </w:tcPr>
          <w:p w14:paraId="643EB05A" w14:textId="77777777" w:rsidR="005C6833" w:rsidRPr="0026501C" w:rsidRDefault="005C683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650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650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650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  <w:vAlign w:val="bottom"/>
          </w:tcPr>
          <w:p w14:paraId="54004975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0EE266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10352E" w14:textId="6D94883F" w:rsidR="005C6833" w:rsidRPr="00F733C1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331,675</w:t>
            </w:r>
          </w:p>
        </w:tc>
        <w:tc>
          <w:tcPr>
            <w:tcW w:w="199" w:type="dxa"/>
            <w:gridSpan w:val="2"/>
            <w:vAlign w:val="bottom"/>
          </w:tcPr>
          <w:p w14:paraId="40D4DC2F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410FD2F0" w14:textId="591B53D5" w:rsidR="005C6833" w:rsidRPr="00B8513E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5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138,900</w:t>
            </w:r>
          </w:p>
        </w:tc>
        <w:tc>
          <w:tcPr>
            <w:tcW w:w="180" w:type="dxa"/>
            <w:vAlign w:val="bottom"/>
          </w:tcPr>
          <w:p w14:paraId="171C0F31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7F81A6" w14:textId="73386DDC" w:rsidR="005C6833" w:rsidRPr="00F733C1" w:rsidRDefault="00A0347B" w:rsidP="00A0347B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25E15">
              <w:rPr>
                <w:rFonts w:ascii="Angsana New" w:hAnsi="Angsana New" w:cs="Angsana New"/>
                <w:sz w:val="30"/>
                <w:szCs w:val="30"/>
              </w:rPr>
              <w:t>19,097</w:t>
            </w:r>
          </w:p>
        </w:tc>
        <w:tc>
          <w:tcPr>
            <w:tcW w:w="180" w:type="dxa"/>
            <w:vAlign w:val="bottom"/>
          </w:tcPr>
          <w:p w14:paraId="789D95A4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2BAB3" w14:textId="0A1485B0" w:rsidR="005C6833" w:rsidRPr="00F733C1" w:rsidRDefault="00A0347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489,</w:t>
            </w:r>
            <w:r w:rsidR="00280985" w:rsidRPr="00F733C1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</w:tr>
      <w:tr w:rsidR="005C6833" w:rsidRPr="008A3B29" w14:paraId="301EE818" w14:textId="77777777" w:rsidTr="00B70149">
        <w:trPr>
          <w:cantSplit/>
        </w:trPr>
        <w:tc>
          <w:tcPr>
            <w:tcW w:w="3420" w:type="dxa"/>
          </w:tcPr>
          <w:p w14:paraId="5CE49302" w14:textId="77777777" w:rsidR="005C6833" w:rsidRPr="0026501C" w:rsidRDefault="005C683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6501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26501C">
              <w:rPr>
                <w:rFonts w:ascii="Angsana New" w:hAnsi="Angsana New"/>
                <w:sz w:val="30"/>
                <w:szCs w:val="30"/>
              </w:rPr>
              <w:br/>
            </w:r>
            <w:r w:rsidRPr="0026501C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47E8974E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017489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E08681" w14:textId="28D0531E" w:rsidR="005C6833" w:rsidRPr="00F733C1" w:rsidRDefault="00280985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347B" w:rsidRPr="00F733C1">
              <w:rPr>
                <w:rFonts w:ascii="Angsana New" w:hAnsi="Angsana New" w:cs="Angsana New"/>
                <w:sz w:val="30"/>
                <w:szCs w:val="30"/>
              </w:rPr>
              <w:t>280,773</w:t>
            </w:r>
            <w:r w:rsidRPr="00F733C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139501CB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6729732" w14:textId="48E58132" w:rsidR="005C6833" w:rsidRPr="00B8513E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85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29,980</w:t>
            </w:r>
          </w:p>
        </w:tc>
        <w:tc>
          <w:tcPr>
            <w:tcW w:w="180" w:type="dxa"/>
            <w:vAlign w:val="bottom"/>
          </w:tcPr>
          <w:p w14:paraId="051F39D3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FA1345" w14:textId="40DF54FE" w:rsidR="005C6833" w:rsidRPr="000E43DC" w:rsidRDefault="00955AEC" w:rsidP="00955AEC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43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(6,637)</w:t>
            </w:r>
          </w:p>
        </w:tc>
        <w:tc>
          <w:tcPr>
            <w:tcW w:w="180" w:type="dxa"/>
            <w:vAlign w:val="bottom"/>
          </w:tcPr>
          <w:p w14:paraId="29C1F9B6" w14:textId="77777777" w:rsidR="005C6833" w:rsidRPr="000E43DC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58513" w14:textId="65BF65AD" w:rsidR="005C6833" w:rsidRPr="000E43DC" w:rsidRDefault="002809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E43DC">
              <w:rPr>
                <w:rFonts w:ascii="Angsana New" w:hAnsi="Angsana New" w:cs="Angsana New"/>
                <w:sz w:val="30"/>
                <w:szCs w:val="30"/>
              </w:rPr>
              <w:t>(25</w:t>
            </w:r>
            <w:r w:rsidR="00AD17FE" w:rsidRPr="000E43D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E4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17FE" w:rsidRPr="000E43DC"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Pr="000E43D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C6833" w:rsidRPr="008A3B29" w14:paraId="3C924161" w14:textId="77777777" w:rsidTr="00B70149">
        <w:trPr>
          <w:cantSplit/>
        </w:trPr>
        <w:tc>
          <w:tcPr>
            <w:tcW w:w="3420" w:type="dxa"/>
          </w:tcPr>
          <w:p w14:paraId="745D8E9A" w14:textId="77777777" w:rsidR="005C6833" w:rsidRPr="0026501C" w:rsidRDefault="005C683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501C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540" w:type="dxa"/>
            <w:vAlign w:val="bottom"/>
          </w:tcPr>
          <w:p w14:paraId="4434B277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AF5746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B3DC51" w14:textId="77777777" w:rsidR="005C6833" w:rsidRPr="00F733C1" w:rsidRDefault="005C6833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017D8A2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4DDE8416" w14:textId="5F0BFD5C" w:rsidR="005C6833" w:rsidRPr="00F733C1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7E1389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C05CEA" w14:textId="4B59ABEC" w:rsidR="005C6833" w:rsidRPr="000E43DC" w:rsidRDefault="00F833F7" w:rsidP="007338B7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E43D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5DB95772" w14:textId="77777777" w:rsidR="005C6833" w:rsidRPr="000E43DC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5C9379" w14:textId="3697B416" w:rsidR="005C6833" w:rsidRPr="000E43DC" w:rsidRDefault="00BA7F05" w:rsidP="00BA7F0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E43D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A0347B" w:rsidRPr="008A3B29" w14:paraId="6DC18C25" w14:textId="77777777" w:rsidTr="00B70149">
        <w:trPr>
          <w:cantSplit/>
        </w:trPr>
        <w:tc>
          <w:tcPr>
            <w:tcW w:w="3420" w:type="dxa"/>
          </w:tcPr>
          <w:p w14:paraId="59EE595D" w14:textId="66BE6BFB" w:rsidR="00A0347B" w:rsidRPr="0026501C" w:rsidRDefault="00A0347B" w:rsidP="00A0347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A0347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การเปลี่ยนแปลงจากหนี้สินตามสัญญาเช่า</w:t>
            </w:r>
          </w:p>
        </w:tc>
        <w:tc>
          <w:tcPr>
            <w:tcW w:w="540" w:type="dxa"/>
            <w:vAlign w:val="bottom"/>
          </w:tcPr>
          <w:p w14:paraId="27E726B8" w14:textId="77777777" w:rsidR="00A0347B" w:rsidRPr="0026501C" w:rsidRDefault="00A0347B" w:rsidP="00A034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C523D4" w14:textId="77777777" w:rsidR="00A0347B" w:rsidRPr="0026501C" w:rsidRDefault="00A0347B" w:rsidP="00A0347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FC64B1" w14:textId="32B5ABC5" w:rsidR="00A0347B" w:rsidRPr="00F733C1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FAFAAA0" w14:textId="77777777" w:rsidR="00A0347B" w:rsidRPr="00F733C1" w:rsidRDefault="00A0347B" w:rsidP="00A034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21318B2D" w14:textId="1C6141D0" w:rsidR="00A0347B" w:rsidRPr="00F733C1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B50907" w14:textId="77777777" w:rsidR="00A0347B" w:rsidRPr="00F733C1" w:rsidRDefault="00A0347B" w:rsidP="00A034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28168E" w14:textId="023D6B77" w:rsidR="00A0347B" w:rsidRPr="000E43DC" w:rsidRDefault="004909B7" w:rsidP="00280985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E43D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2623B" w:rsidRPr="000E43DC">
              <w:rPr>
                <w:rFonts w:ascii="Angsana New" w:hAnsi="Angsana New" w:cs="Angsana New"/>
                <w:sz w:val="30"/>
                <w:szCs w:val="30"/>
              </w:rPr>
              <w:t>,138</w:t>
            </w:r>
          </w:p>
        </w:tc>
        <w:tc>
          <w:tcPr>
            <w:tcW w:w="180" w:type="dxa"/>
            <w:vAlign w:val="bottom"/>
          </w:tcPr>
          <w:p w14:paraId="0CF6043B" w14:textId="77777777" w:rsidR="00A0347B" w:rsidRPr="000E43DC" w:rsidRDefault="00A0347B" w:rsidP="00A0347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0CF937" w14:textId="0F85EBBE" w:rsidR="00A0347B" w:rsidRPr="000E43DC" w:rsidRDefault="00125C02" w:rsidP="002809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E43DC">
              <w:rPr>
                <w:rFonts w:ascii="Angsana New" w:hAnsi="Angsana New" w:cs="Angsana New"/>
                <w:sz w:val="30"/>
                <w:szCs w:val="30"/>
              </w:rPr>
              <w:t>5,1</w:t>
            </w:r>
            <w:r w:rsidR="00BA7F05" w:rsidRPr="000E43DC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5C6833" w:rsidRPr="008A3B29" w14:paraId="4D5C5FB8" w14:textId="77777777" w:rsidTr="00B70149">
        <w:trPr>
          <w:cantSplit/>
        </w:trPr>
        <w:tc>
          <w:tcPr>
            <w:tcW w:w="3420" w:type="dxa"/>
          </w:tcPr>
          <w:p w14:paraId="352A4720" w14:textId="77777777" w:rsidR="005C6833" w:rsidRPr="0026501C" w:rsidRDefault="005C683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5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0" w:type="dxa"/>
            <w:vAlign w:val="bottom"/>
          </w:tcPr>
          <w:p w14:paraId="31F76ED1" w14:textId="77777777" w:rsidR="005C6833" w:rsidRPr="0026501C" w:rsidRDefault="005C68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6319BE" w14:textId="77777777" w:rsidR="005C6833" w:rsidRPr="0026501C" w:rsidRDefault="005C683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9BB8" w14:textId="2865464D" w:rsidR="005C6833" w:rsidRPr="00F733C1" w:rsidRDefault="00A0347B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50,902</w:t>
            </w:r>
          </w:p>
        </w:tc>
        <w:tc>
          <w:tcPr>
            <w:tcW w:w="199" w:type="dxa"/>
            <w:gridSpan w:val="2"/>
            <w:vAlign w:val="bottom"/>
          </w:tcPr>
          <w:p w14:paraId="1D65818A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75E9A" w14:textId="09741376" w:rsidR="005C6833" w:rsidRPr="00F733C1" w:rsidRDefault="005C6833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A0347B" w:rsidRPr="00F73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68,880</w:t>
            </w:r>
          </w:p>
        </w:tc>
        <w:tc>
          <w:tcPr>
            <w:tcW w:w="180" w:type="dxa"/>
            <w:vAlign w:val="bottom"/>
          </w:tcPr>
          <w:p w14:paraId="33652CA0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DBCDB" w14:textId="2872834D" w:rsidR="005C6833" w:rsidRPr="00F733C1" w:rsidRDefault="00280985" w:rsidP="00280985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225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17,641</w:t>
            </w:r>
          </w:p>
        </w:tc>
        <w:tc>
          <w:tcPr>
            <w:tcW w:w="180" w:type="dxa"/>
            <w:vAlign w:val="bottom"/>
          </w:tcPr>
          <w:p w14:paraId="4BF30961" w14:textId="77777777" w:rsidR="005C6833" w:rsidRPr="00F733C1" w:rsidRDefault="005C683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BB6B0" w14:textId="0CE6AAFC" w:rsidR="005C6833" w:rsidRPr="00F733C1" w:rsidRDefault="0028098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237,423</w:t>
            </w:r>
          </w:p>
        </w:tc>
      </w:tr>
      <w:bookmarkEnd w:id="2"/>
    </w:tbl>
    <w:p w14:paraId="5DB0BA06" w14:textId="77777777" w:rsidR="005C6833" w:rsidRPr="009773AE" w:rsidRDefault="005C6833" w:rsidP="009773A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540"/>
        <w:gridCol w:w="180"/>
        <w:gridCol w:w="1530"/>
        <w:gridCol w:w="180"/>
        <w:gridCol w:w="19"/>
        <w:gridCol w:w="1331"/>
        <w:gridCol w:w="180"/>
        <w:gridCol w:w="1080"/>
        <w:gridCol w:w="180"/>
        <w:gridCol w:w="1080"/>
      </w:tblGrid>
      <w:tr w:rsidR="00253834" w:rsidRPr="008A3B29" w14:paraId="20EF0CCE" w14:textId="77777777" w:rsidTr="00B70149">
        <w:trPr>
          <w:cantSplit/>
          <w:tblHeader/>
        </w:trPr>
        <w:tc>
          <w:tcPr>
            <w:tcW w:w="3420" w:type="dxa"/>
          </w:tcPr>
          <w:p w14:paraId="5F2F1D79" w14:textId="77777777" w:rsidR="00253834" w:rsidRPr="0026501C" w:rsidRDefault="002538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D8AA5C4" w14:textId="77777777" w:rsidR="00253834" w:rsidRPr="0026501C" w:rsidRDefault="002538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061EE1" w14:textId="77777777" w:rsidR="00253834" w:rsidRPr="0026501C" w:rsidRDefault="002538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74DB6CEF" w14:textId="77777777" w:rsidR="00253834" w:rsidRPr="0026501C" w:rsidRDefault="002538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149" w:rsidRPr="008A3B29" w14:paraId="5176F648" w14:textId="77777777" w:rsidTr="00B70149">
        <w:trPr>
          <w:cantSplit/>
          <w:tblHeader/>
        </w:trPr>
        <w:tc>
          <w:tcPr>
            <w:tcW w:w="3420" w:type="dxa"/>
          </w:tcPr>
          <w:p w14:paraId="0DCAF79B" w14:textId="77777777" w:rsidR="00B70149" w:rsidRPr="0026501C" w:rsidRDefault="00B70149" w:rsidP="00B7014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3E89B4B3" w14:textId="38847D6D" w:rsidR="00B70149" w:rsidRPr="0026501C" w:rsidRDefault="00B70149" w:rsidP="00B70149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E60421" w14:textId="77777777" w:rsidR="00B70149" w:rsidRPr="0026501C" w:rsidRDefault="00B70149" w:rsidP="00B7014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393C4E" w14:textId="3EF42FE9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t>เงินเบิกเกินบัญชีธนาคารและ</w:t>
            </w:r>
            <w:r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br/>
              <w:t>เงินกู้ยืมระยะสั้น</w:t>
            </w:r>
            <w:r w:rsidRPr="00C94602">
              <w:rPr>
                <w:rFonts w:ascii="Angsana New" w:eastAsiaTheme="minorHAnsi" w:hAnsi="Angsana New" w:cs="Angsana New"/>
                <w:b w:val="0"/>
                <w:spacing w:val="-8"/>
                <w:sz w:val="30"/>
                <w:szCs w:val="30"/>
                <w:cs/>
                <w:lang w:val="en-US" w:bidi="th-TH"/>
              </w:rPr>
              <w:br/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30CB5FC4" w14:textId="77777777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525BD78" w14:textId="378AF89D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600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  <w:br/>
            </w:r>
            <w:r w:rsidRPr="0085600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13E26137" w14:textId="77777777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B82C6E" w14:textId="77777777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26501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26501C"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A8D73AB" w14:textId="77777777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9B3CC4" w14:textId="77777777" w:rsidR="00B70149" w:rsidRPr="0026501C" w:rsidRDefault="00B70149" w:rsidP="00B70149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501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53834" w:rsidRPr="008A3B29" w14:paraId="3208379F" w14:textId="77777777" w:rsidTr="00B70149">
        <w:trPr>
          <w:cantSplit/>
          <w:tblHeader/>
        </w:trPr>
        <w:tc>
          <w:tcPr>
            <w:tcW w:w="3420" w:type="dxa"/>
          </w:tcPr>
          <w:p w14:paraId="5BD30225" w14:textId="77777777" w:rsidR="00253834" w:rsidRPr="0026501C" w:rsidRDefault="002538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906250D" w14:textId="77777777" w:rsidR="00253834" w:rsidRPr="0026501C" w:rsidRDefault="002538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834E0" w14:textId="77777777" w:rsidR="00253834" w:rsidRPr="0026501C" w:rsidRDefault="002538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AA11DFD" w14:textId="7A2AAD26" w:rsidR="00253834" w:rsidRPr="0026501C" w:rsidRDefault="002538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6501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BA0D14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26501C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3834" w:rsidRPr="008A3B29" w14:paraId="7ADFA34B" w14:textId="77777777" w:rsidTr="00B70149">
        <w:trPr>
          <w:cantSplit/>
        </w:trPr>
        <w:tc>
          <w:tcPr>
            <w:tcW w:w="3420" w:type="dxa"/>
          </w:tcPr>
          <w:p w14:paraId="004A97E5" w14:textId="522C88C5" w:rsidR="00253834" w:rsidRPr="0026501C" w:rsidRDefault="0025383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50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40" w:type="dxa"/>
            <w:vAlign w:val="bottom"/>
          </w:tcPr>
          <w:p w14:paraId="48B1EA75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7C622B" w14:textId="77777777" w:rsidR="00253834" w:rsidRPr="0026501C" w:rsidRDefault="002538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ACF07C6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36A3661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4CB52664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8EAD9B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A706FF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44FDB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3881FE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3834" w:rsidRPr="008A3B29" w14:paraId="13F981B0" w14:textId="77777777" w:rsidTr="00B70149">
        <w:trPr>
          <w:cantSplit/>
        </w:trPr>
        <w:tc>
          <w:tcPr>
            <w:tcW w:w="3420" w:type="dxa"/>
          </w:tcPr>
          <w:p w14:paraId="70887306" w14:textId="77777777" w:rsidR="00253834" w:rsidRPr="0026501C" w:rsidRDefault="0025383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650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650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650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  <w:vAlign w:val="bottom"/>
          </w:tcPr>
          <w:p w14:paraId="3DB193E8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840651" w14:textId="77777777" w:rsidR="00253834" w:rsidRPr="0026501C" w:rsidRDefault="002538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F345DD" w14:textId="57AAB498" w:rsidR="00253834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73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A0D14" w:rsidRPr="00FC73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39,717</w:t>
            </w:r>
          </w:p>
        </w:tc>
        <w:tc>
          <w:tcPr>
            <w:tcW w:w="199" w:type="dxa"/>
            <w:gridSpan w:val="2"/>
            <w:vAlign w:val="bottom"/>
          </w:tcPr>
          <w:p w14:paraId="66CC1376" w14:textId="77777777" w:rsidR="00253834" w:rsidRPr="00FC73D8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E139073" w14:textId="54674C71" w:rsidR="00253834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C73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A0D14" w:rsidRPr="00FC73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7,800</w:t>
            </w:r>
          </w:p>
        </w:tc>
        <w:tc>
          <w:tcPr>
            <w:tcW w:w="180" w:type="dxa"/>
            <w:vAlign w:val="bottom"/>
          </w:tcPr>
          <w:p w14:paraId="0F996BEA" w14:textId="77777777" w:rsidR="00253834" w:rsidRPr="00A0347B" w:rsidRDefault="002538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BCDA536" w14:textId="2C596F3A" w:rsidR="00253834" w:rsidRPr="00225E15" w:rsidRDefault="005E6627" w:rsidP="002758B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225E15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A0D14" w:rsidRPr="00225E15">
              <w:rPr>
                <w:rFonts w:ascii="Angsana New" w:hAnsi="Angsana New" w:cs="Angsana New"/>
                <w:sz w:val="30"/>
                <w:szCs w:val="30"/>
              </w:rPr>
              <w:t>,485</w:t>
            </w:r>
          </w:p>
        </w:tc>
        <w:tc>
          <w:tcPr>
            <w:tcW w:w="180" w:type="dxa"/>
            <w:vAlign w:val="bottom"/>
          </w:tcPr>
          <w:p w14:paraId="6B47BABE" w14:textId="77777777" w:rsidR="00253834" w:rsidRPr="00225E15" w:rsidRDefault="002538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3F8B8" w14:textId="1FA74DFF" w:rsidR="00253834" w:rsidRPr="00225E15" w:rsidRDefault="005E662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25E15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="00BA0D14" w:rsidRPr="00225E15">
              <w:rPr>
                <w:rFonts w:ascii="Angsana New" w:hAnsi="Angsana New" w:cs="Angsana New"/>
                <w:sz w:val="30"/>
                <w:szCs w:val="30"/>
              </w:rPr>
              <w:t>,002</w:t>
            </w:r>
          </w:p>
        </w:tc>
      </w:tr>
      <w:tr w:rsidR="00253834" w:rsidRPr="008A3B29" w14:paraId="06995564" w14:textId="77777777" w:rsidTr="00B70149">
        <w:trPr>
          <w:cantSplit/>
        </w:trPr>
        <w:tc>
          <w:tcPr>
            <w:tcW w:w="3420" w:type="dxa"/>
          </w:tcPr>
          <w:p w14:paraId="65F1046B" w14:textId="77777777" w:rsidR="00253834" w:rsidRPr="0026501C" w:rsidRDefault="0025383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26501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26501C">
              <w:rPr>
                <w:rFonts w:ascii="Angsana New" w:hAnsi="Angsana New"/>
                <w:sz w:val="30"/>
                <w:szCs w:val="30"/>
              </w:rPr>
              <w:br/>
            </w:r>
            <w:r w:rsidRPr="0026501C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6A4361A6" w14:textId="77777777" w:rsidR="00253834" w:rsidRPr="0026501C" w:rsidRDefault="002538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0602E9" w14:textId="77777777" w:rsidR="00253834" w:rsidRPr="0026501C" w:rsidRDefault="002538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AA63D0" w14:textId="1B004CE6" w:rsidR="00253834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85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BA0D14" w:rsidRPr="00B85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A0D14" w:rsidRPr="00FC73D8">
              <w:rPr>
                <w:rFonts w:ascii="Angsana New" w:hAnsi="Angsana New" w:cs="Angsana New"/>
                <w:sz w:val="30"/>
                <w:szCs w:val="30"/>
              </w:rPr>
              <w:t>,958</w:t>
            </w:r>
          </w:p>
        </w:tc>
        <w:tc>
          <w:tcPr>
            <w:tcW w:w="199" w:type="dxa"/>
            <w:gridSpan w:val="2"/>
            <w:vAlign w:val="bottom"/>
          </w:tcPr>
          <w:p w14:paraId="66C3DAC2" w14:textId="77777777" w:rsidR="00253834" w:rsidRPr="00FC73D8" w:rsidRDefault="002538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02AC2729" w14:textId="55B99A99" w:rsidR="00253834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C73D8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BA0D14" w:rsidRPr="00FC73D8">
              <w:rPr>
                <w:rFonts w:ascii="Angsana New" w:hAnsi="Angsana New" w:cs="Angsana New"/>
                <w:sz w:val="30"/>
                <w:szCs w:val="30"/>
              </w:rPr>
              <w:t>,100</w:t>
            </w:r>
          </w:p>
        </w:tc>
        <w:tc>
          <w:tcPr>
            <w:tcW w:w="180" w:type="dxa"/>
            <w:vAlign w:val="bottom"/>
          </w:tcPr>
          <w:p w14:paraId="21670BD7" w14:textId="77777777" w:rsidR="00253834" w:rsidRPr="00A0347B" w:rsidRDefault="002538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093DF693" w14:textId="2257D1A2" w:rsidR="00253834" w:rsidRPr="000D4469" w:rsidRDefault="00342C90" w:rsidP="00342C90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D4469">
              <w:rPr>
                <w:rFonts w:ascii="Angsana New" w:hAnsi="Angsana New" w:cs="Angsana New"/>
                <w:sz w:val="30"/>
                <w:szCs w:val="30"/>
              </w:rPr>
              <w:t>(6,041)</w:t>
            </w:r>
          </w:p>
        </w:tc>
        <w:tc>
          <w:tcPr>
            <w:tcW w:w="180" w:type="dxa"/>
            <w:vAlign w:val="bottom"/>
          </w:tcPr>
          <w:p w14:paraId="29292A1D" w14:textId="77777777" w:rsidR="00253834" w:rsidRPr="000D4469" w:rsidRDefault="002538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163AB" w14:textId="1E601F1E" w:rsidR="00253834" w:rsidRPr="000D4469" w:rsidRDefault="00DB4DF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D44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514EB" w:rsidRPr="000D4469">
              <w:rPr>
                <w:rFonts w:ascii="Angsana New" w:hAnsi="Angsana New" w:cs="Angsana New"/>
                <w:sz w:val="30"/>
                <w:szCs w:val="30"/>
              </w:rPr>
              <w:t>47,017</w:t>
            </w:r>
          </w:p>
        </w:tc>
      </w:tr>
      <w:tr w:rsidR="005E6627" w:rsidRPr="008A3B29" w14:paraId="298A2242" w14:textId="77777777" w:rsidTr="00B70149">
        <w:trPr>
          <w:cantSplit/>
        </w:trPr>
        <w:tc>
          <w:tcPr>
            <w:tcW w:w="3420" w:type="dxa"/>
          </w:tcPr>
          <w:p w14:paraId="4525B4EC" w14:textId="1C0748BC" w:rsidR="005E6627" w:rsidRPr="0026501C" w:rsidRDefault="005E6627" w:rsidP="005E6627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6501C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="00DB4DF1">
              <w:rPr>
                <w:rFonts w:ascii="Angsana New" w:hAnsi="Angsana New" w:hint="cs"/>
                <w:sz w:val="30"/>
                <w:szCs w:val="30"/>
                <w:cs/>
              </w:rPr>
              <w:t>จากหนี้สินตามสัญญาเช่า</w:t>
            </w:r>
          </w:p>
        </w:tc>
        <w:tc>
          <w:tcPr>
            <w:tcW w:w="540" w:type="dxa"/>
            <w:vAlign w:val="bottom"/>
          </w:tcPr>
          <w:p w14:paraId="529AA9E2" w14:textId="77777777" w:rsidR="005E6627" w:rsidRPr="0026501C" w:rsidRDefault="005E6627" w:rsidP="005E66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742F60" w14:textId="77777777" w:rsidR="005E6627" w:rsidRPr="0026501C" w:rsidRDefault="005E6627" w:rsidP="005E662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4A3B69" w14:textId="6D1BFF63" w:rsidR="005E6627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C73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0D5F433" w14:textId="77777777" w:rsidR="005E6627" w:rsidRPr="00FC73D8" w:rsidRDefault="005E6627" w:rsidP="005E66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B062630" w14:textId="1CDA703E" w:rsidR="005E6627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FC73D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F3DB39" w14:textId="77777777" w:rsidR="005E6627" w:rsidRPr="00A0347B" w:rsidRDefault="005E6627" w:rsidP="005E66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72E071B" w14:textId="7F0CCC54" w:rsidR="005E6627" w:rsidRPr="000D4469" w:rsidRDefault="00277EF3" w:rsidP="00BA0D14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D4469">
              <w:rPr>
                <w:rFonts w:ascii="Angsana New" w:hAnsi="Angsana New" w:cs="Angsana New"/>
                <w:sz w:val="30"/>
                <w:szCs w:val="30"/>
              </w:rPr>
              <w:t>1,653</w:t>
            </w:r>
          </w:p>
        </w:tc>
        <w:tc>
          <w:tcPr>
            <w:tcW w:w="180" w:type="dxa"/>
            <w:vAlign w:val="bottom"/>
          </w:tcPr>
          <w:p w14:paraId="2BD351C7" w14:textId="77777777" w:rsidR="005E6627" w:rsidRPr="000D4469" w:rsidRDefault="005E6627" w:rsidP="005E66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F51742" w14:textId="24A58DF2" w:rsidR="005E6627" w:rsidRPr="000D4469" w:rsidRDefault="00D514EB" w:rsidP="00BA0D1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D4469">
              <w:rPr>
                <w:rFonts w:ascii="Angsana New" w:hAnsi="Angsana New" w:cs="Angsana New"/>
                <w:sz w:val="30"/>
                <w:szCs w:val="30"/>
              </w:rPr>
              <w:t>1,653</w:t>
            </w:r>
          </w:p>
        </w:tc>
      </w:tr>
      <w:tr w:rsidR="005E6627" w:rsidRPr="008A3B29" w14:paraId="61B31153" w14:textId="77777777" w:rsidTr="00B70149">
        <w:trPr>
          <w:cantSplit/>
        </w:trPr>
        <w:tc>
          <w:tcPr>
            <w:tcW w:w="3420" w:type="dxa"/>
          </w:tcPr>
          <w:p w14:paraId="33510B4E" w14:textId="77777777" w:rsidR="005E6627" w:rsidRPr="0026501C" w:rsidRDefault="005E6627" w:rsidP="005E6627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5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0" w:type="dxa"/>
            <w:vAlign w:val="bottom"/>
          </w:tcPr>
          <w:p w14:paraId="472B7432" w14:textId="77777777" w:rsidR="005E6627" w:rsidRPr="0026501C" w:rsidRDefault="005E6627" w:rsidP="005E66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15793B" w14:textId="77777777" w:rsidR="005E6627" w:rsidRPr="0026501C" w:rsidRDefault="005E6627" w:rsidP="005E662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8A8D1" w14:textId="75C11825" w:rsidR="005E6627" w:rsidRPr="00FC73D8" w:rsidRDefault="005E6627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73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BA0D14" w:rsidRPr="00FC73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1,675</w:t>
            </w:r>
          </w:p>
        </w:tc>
        <w:tc>
          <w:tcPr>
            <w:tcW w:w="199" w:type="dxa"/>
            <w:gridSpan w:val="2"/>
            <w:vAlign w:val="bottom"/>
          </w:tcPr>
          <w:p w14:paraId="4DD158B4" w14:textId="77777777" w:rsidR="005E6627" w:rsidRPr="00FC73D8" w:rsidRDefault="005E6627" w:rsidP="005E662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4D81D" w14:textId="238E185B" w:rsidR="005E6627" w:rsidRPr="00FC73D8" w:rsidRDefault="00BA0D14" w:rsidP="00B8513E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7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138,900</w:t>
            </w:r>
          </w:p>
        </w:tc>
        <w:tc>
          <w:tcPr>
            <w:tcW w:w="180" w:type="dxa"/>
            <w:vAlign w:val="bottom"/>
          </w:tcPr>
          <w:p w14:paraId="3323D1DD" w14:textId="77777777" w:rsidR="005E6627" w:rsidRPr="00A0347B" w:rsidRDefault="005E6627" w:rsidP="005E66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6D28C" w14:textId="5EA110CA" w:rsidR="005E6627" w:rsidRPr="00225E15" w:rsidRDefault="005E6627" w:rsidP="00BA0D14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5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BA0D14" w:rsidRPr="00225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,097</w:t>
            </w:r>
          </w:p>
        </w:tc>
        <w:tc>
          <w:tcPr>
            <w:tcW w:w="180" w:type="dxa"/>
            <w:vAlign w:val="bottom"/>
          </w:tcPr>
          <w:p w14:paraId="5237EE5E" w14:textId="77777777" w:rsidR="005E6627" w:rsidRPr="00225E15" w:rsidRDefault="005E6627" w:rsidP="005E662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07E1E" w14:textId="5E40BEA4" w:rsidR="005E6627" w:rsidRPr="00225E15" w:rsidRDefault="005E6627" w:rsidP="00A0347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5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A0D14" w:rsidRPr="00225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</w:t>
            </w:r>
            <w:r w:rsidR="00797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A0D14" w:rsidRPr="00225E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</w:p>
        </w:tc>
      </w:tr>
    </w:tbl>
    <w:p w14:paraId="367681CB" w14:textId="1C370554" w:rsidR="00C60F16" w:rsidRPr="005C6833" w:rsidRDefault="00C60F16" w:rsidP="005C683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115D84" w14:textId="7585901A" w:rsidR="00384808" w:rsidRPr="002B3428" w:rsidRDefault="00B70ABF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b w:val="0"/>
          <w:bCs w:val="0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ประมาณการหนี้สินไม่หมุนเวียนสำหรับ</w:t>
      </w:r>
      <w:r w:rsidR="00384808" w:rsidRPr="002B3428">
        <w:rPr>
          <w:rFonts w:asciiTheme="majorBidi" w:hAnsiTheme="majorBidi" w:cstheme="majorBidi"/>
          <w:szCs w:val="30"/>
          <w:cs/>
        </w:rPr>
        <w:t xml:space="preserve">ผลประโยชน์พนักงาน </w:t>
      </w:r>
    </w:p>
    <w:p w14:paraId="0F3D549E" w14:textId="5C5155AA" w:rsidR="00384808" w:rsidRPr="002B3428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32CF78" w14:textId="4A2E582E" w:rsidR="008140A6" w:rsidRPr="002B3428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EF9AE9B" w14:textId="267E2BD9" w:rsidR="008140A6" w:rsidRPr="002B3428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11A770" w14:textId="77777777" w:rsidR="008140A6" w:rsidRPr="002B3428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342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B514548" w14:textId="77777777" w:rsidR="008140A6" w:rsidRPr="002B3428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5E96E6" w14:textId="4FDC7990" w:rsidR="008140A6" w:rsidRDefault="008140A6" w:rsidP="0033032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342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8305E81" w14:textId="77777777" w:rsidR="003B7F8D" w:rsidRPr="002B3428" w:rsidRDefault="003B7F8D" w:rsidP="0033032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2CFC0EF" w14:textId="4C5ED687" w:rsidR="008140A6" w:rsidRPr="002B3428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342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D58CF5C" w14:textId="0317DFDB" w:rsidR="008140A6" w:rsidRPr="002B3428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AF0105C" w14:textId="4439219F" w:rsidR="008140A6" w:rsidRDefault="008140A6" w:rsidP="008140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3428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 xml:space="preserve">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7D5E04BD" w14:textId="77777777" w:rsidR="002B1FFB" w:rsidRDefault="002B1FFB" w:rsidP="008140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E027959" w14:textId="77777777" w:rsidR="002B1FFB" w:rsidRDefault="002B1FFB" w:rsidP="008140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EF586E2" w14:textId="77777777" w:rsidR="0084628A" w:rsidRDefault="0084628A" w:rsidP="008140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5F38988" w14:textId="6BA88CE5" w:rsidR="008140A6" w:rsidRPr="000F5DD3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F5DD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F5DD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</w:t>
      </w:r>
      <w:r w:rsidRPr="0051048C">
        <w:rPr>
          <w:rFonts w:asciiTheme="majorBidi" w:hAnsiTheme="majorBidi" w:cstheme="majorBidi"/>
          <w:i/>
          <w:spacing w:val="-6"/>
          <w:sz w:val="30"/>
          <w:szCs w:val="30"/>
          <w:cs/>
        </w:rPr>
        <w:t>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6DD742C" w14:textId="77777777" w:rsidR="002B3428" w:rsidRDefault="002B3428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9EE4B08" w14:textId="2DD09B2A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61092AD" w14:textId="14D7C659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4C86577" w14:textId="77777777" w:rsidR="00924361" w:rsidRPr="000F5DD3" w:rsidRDefault="00924361" w:rsidP="008928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5DD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6E956DB" w14:textId="77777777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750471B" w14:textId="6F0281AE" w:rsidR="00EC3935" w:rsidRDefault="00924361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Theme="majorBidi" w:hAnsiTheme="majorBidi" w:cstheme="majorBidi"/>
          <w:sz w:val="20"/>
          <w:szCs w:val="2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0F5DD3">
        <w:rPr>
          <w:rFonts w:asciiTheme="majorBidi" w:hAnsiTheme="majorBidi" w:cstheme="majorBidi"/>
          <w:i/>
          <w:sz w:val="30"/>
          <w:szCs w:val="30"/>
        </w:rPr>
        <w:br/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F5DD3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E35D9EF" w14:textId="77777777" w:rsidR="00EB07E5" w:rsidRPr="006D1F1B" w:rsidRDefault="00EB07E5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740906" w14:paraId="7E618AA1" w14:textId="77777777" w:rsidTr="009C437F">
        <w:trPr>
          <w:trHeight w:val="346"/>
        </w:trPr>
        <w:tc>
          <w:tcPr>
            <w:tcW w:w="4050" w:type="dxa"/>
          </w:tcPr>
          <w:p w14:paraId="3EE3E5B3" w14:textId="77777777" w:rsidR="00384808" w:rsidRPr="00740906" w:rsidRDefault="00384808" w:rsidP="000E69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EFD5A0" w14:textId="77777777" w:rsidR="00384808" w:rsidRPr="00740906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E32D8C" w14:textId="77777777" w:rsidR="00384808" w:rsidRPr="00740906" w:rsidRDefault="00384808" w:rsidP="000E69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64572634" w14:textId="77777777" w:rsidR="00384808" w:rsidRPr="00740906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70031" w:rsidRPr="00740906" w14:paraId="556FEAFF" w14:textId="77777777" w:rsidTr="00400EE2">
        <w:trPr>
          <w:trHeight w:val="346"/>
        </w:trPr>
        <w:tc>
          <w:tcPr>
            <w:tcW w:w="4050" w:type="dxa"/>
          </w:tcPr>
          <w:p w14:paraId="7F103859" w14:textId="4B1D1656" w:rsidR="00470031" w:rsidRPr="00651696" w:rsidRDefault="00651696" w:rsidP="004700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51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center"/>
          </w:tcPr>
          <w:p w14:paraId="2C4EA3E5" w14:textId="24601FA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5FF261E1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A1DED6" w14:textId="39B85ADD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EE9961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7EC56D" w14:textId="05D579E5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268C05C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37A87A7D" w14:textId="00588431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11A83" w:rsidRPr="00740906" w14:paraId="2CAE69FD" w14:textId="77777777" w:rsidTr="009C437F">
        <w:trPr>
          <w:trHeight w:val="346"/>
        </w:trPr>
        <w:tc>
          <w:tcPr>
            <w:tcW w:w="4050" w:type="dxa"/>
          </w:tcPr>
          <w:p w14:paraId="41970D75" w14:textId="77777777" w:rsidR="00511A83" w:rsidRPr="00740906" w:rsidRDefault="00511A83" w:rsidP="00511A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AEC0CA8" w14:textId="77777777" w:rsidR="00511A83" w:rsidRPr="00740906" w:rsidRDefault="00511A83" w:rsidP="00511A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409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500D1" w:rsidRPr="00740906" w14:paraId="57F47EB1" w14:textId="77777777" w:rsidTr="009C437F">
        <w:trPr>
          <w:trHeight w:val="346"/>
        </w:trPr>
        <w:tc>
          <w:tcPr>
            <w:tcW w:w="4050" w:type="dxa"/>
            <w:vAlign w:val="bottom"/>
          </w:tcPr>
          <w:p w14:paraId="3A24EA66" w14:textId="77777777" w:rsidR="009500D1" w:rsidRPr="00F82D14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82D1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411C94" w14:textId="27B86B4B" w:rsidR="009500D1" w:rsidRPr="00F606BB" w:rsidRDefault="00107F96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06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196,152</w:t>
            </w:r>
          </w:p>
        </w:tc>
        <w:tc>
          <w:tcPr>
            <w:tcW w:w="270" w:type="dxa"/>
            <w:vAlign w:val="bottom"/>
          </w:tcPr>
          <w:p w14:paraId="1DF22539" w14:textId="77777777" w:rsidR="009500D1" w:rsidRPr="00F606BB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8AABCF" w14:textId="47C5FA8B" w:rsidR="009500D1" w:rsidRPr="00F606BB" w:rsidRDefault="0078500C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187,278</w:t>
            </w:r>
          </w:p>
        </w:tc>
        <w:tc>
          <w:tcPr>
            <w:tcW w:w="270" w:type="dxa"/>
            <w:vAlign w:val="bottom"/>
          </w:tcPr>
          <w:p w14:paraId="7BEE1590" w14:textId="77777777" w:rsidR="009500D1" w:rsidRPr="00F606BB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BE2EC5" w14:textId="5BF11529" w:rsidR="009500D1" w:rsidRPr="00F606BB" w:rsidRDefault="00C67AAE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606B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193</w:t>
            </w:r>
            <w:r w:rsidRPr="00F606B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606B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892</w:t>
            </w:r>
          </w:p>
        </w:tc>
        <w:tc>
          <w:tcPr>
            <w:tcW w:w="270" w:type="dxa"/>
            <w:vAlign w:val="bottom"/>
          </w:tcPr>
          <w:p w14:paraId="56152657" w14:textId="77777777" w:rsidR="009500D1" w:rsidRPr="00F606BB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46CAB4E" w14:textId="467D3752" w:rsidR="009500D1" w:rsidRPr="00F606BB" w:rsidRDefault="0078500C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6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185,281</w:t>
            </w:r>
          </w:p>
        </w:tc>
      </w:tr>
    </w:tbl>
    <w:p w14:paraId="7165D8B9" w14:textId="77777777" w:rsidR="002B3428" w:rsidRPr="006D1F1B" w:rsidRDefault="002B3428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721233" w14:textId="11793152" w:rsidR="0088267E" w:rsidRPr="000F5DD3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1205038" w14:textId="77777777" w:rsidR="002B3428" w:rsidRPr="006D1F1B" w:rsidRDefault="002B3428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48C55" w14:textId="70FE977B" w:rsidR="00833CEA" w:rsidRDefault="00F63433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</w:t>
      </w:r>
      <w:r w:rsidR="0088267E" w:rsidRPr="000F5DD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F5DD3">
        <w:rPr>
          <w:rFonts w:asciiTheme="majorBidi" w:hAnsiTheme="majorBidi" w:cstheme="majorBidi"/>
          <w:sz w:val="30"/>
          <w:szCs w:val="30"/>
        </w:rPr>
        <w:t xml:space="preserve">2541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9583F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DB05DC" w:rsidRPr="000F5DD3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A26A4" w:rsidRPr="000F5DD3">
        <w:rPr>
          <w:rFonts w:asciiTheme="majorBidi" w:hAnsiTheme="majorBidi" w:cstheme="majorBidi"/>
          <w:sz w:val="30"/>
          <w:szCs w:val="30"/>
          <w:cs/>
        </w:rPr>
        <w:t>และ</w:t>
      </w:r>
      <w:r w:rsidR="00DB05DC" w:rsidRPr="000F5DD3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06316FB7" w14:textId="31442ABC" w:rsidR="00D74C6A" w:rsidRDefault="00D74C6A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DB3971" w14:textId="77777777" w:rsidR="00F77682" w:rsidRDefault="00F77682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AB344" w14:textId="77777777" w:rsidR="00F77682" w:rsidRDefault="00F77682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0FDA5" w14:textId="77777777" w:rsidR="00F77682" w:rsidRDefault="00F77682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9CAE3" w14:textId="77777777" w:rsidR="00F77682" w:rsidRDefault="00F77682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C0D07" w14:textId="77777777" w:rsidR="006D1F1B" w:rsidRPr="00833CEA" w:rsidRDefault="006D1F1B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595"/>
        <w:gridCol w:w="1162"/>
        <w:gridCol w:w="8"/>
        <w:gridCol w:w="250"/>
        <w:gridCol w:w="20"/>
        <w:gridCol w:w="1142"/>
        <w:gridCol w:w="28"/>
        <w:gridCol w:w="270"/>
        <w:gridCol w:w="1162"/>
        <w:gridCol w:w="8"/>
        <w:gridCol w:w="270"/>
        <w:gridCol w:w="14"/>
        <w:gridCol w:w="1162"/>
      </w:tblGrid>
      <w:tr w:rsidR="00CD518D" w:rsidRPr="00740906" w14:paraId="7462D2D5" w14:textId="77777777" w:rsidTr="00833CEA">
        <w:tc>
          <w:tcPr>
            <w:tcW w:w="3595" w:type="dxa"/>
            <w:vMerge w:val="restart"/>
          </w:tcPr>
          <w:p w14:paraId="31978610" w14:textId="77777777" w:rsidR="00A9046E" w:rsidRPr="00740906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1CFEF1B3" w14:textId="77777777" w:rsidR="00A86BD2" w:rsidRPr="00740906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</w:tc>
        <w:tc>
          <w:tcPr>
            <w:tcW w:w="2582" w:type="dxa"/>
            <w:gridSpan w:val="5"/>
          </w:tcPr>
          <w:p w14:paraId="7B8B2A5A" w14:textId="77777777" w:rsidR="00A86BD2" w:rsidRPr="00740906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" w:type="dxa"/>
            <w:gridSpan w:val="2"/>
          </w:tcPr>
          <w:p w14:paraId="24E4C618" w14:textId="77777777" w:rsidR="00A86BD2" w:rsidRPr="00740906" w:rsidRDefault="00A86B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5"/>
          </w:tcPr>
          <w:p w14:paraId="779042E2" w14:textId="77777777" w:rsidR="00A86BD2" w:rsidRPr="00740906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4090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C9131F" w:rsidRPr="00740906" w14:paraId="470CD677" w14:textId="77777777" w:rsidTr="00833CEA">
        <w:tc>
          <w:tcPr>
            <w:tcW w:w="3595" w:type="dxa"/>
            <w:vMerge/>
          </w:tcPr>
          <w:p w14:paraId="0E3F239A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274585EA" w14:textId="3D30B4B2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8" w:type="dxa"/>
            <w:gridSpan w:val="2"/>
            <w:vAlign w:val="center"/>
          </w:tcPr>
          <w:p w14:paraId="312F39FA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BCFE8BC" w14:textId="22A3A6FC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98" w:type="dxa"/>
            <w:gridSpan w:val="2"/>
          </w:tcPr>
          <w:p w14:paraId="722067FC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604219C5" w14:textId="5C1D5A8D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92" w:type="dxa"/>
            <w:gridSpan w:val="3"/>
            <w:vAlign w:val="center"/>
          </w:tcPr>
          <w:p w14:paraId="62E371B5" w14:textId="77777777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4A8E101C" w14:textId="2934ED4F" w:rsidR="00470031" w:rsidRPr="00740906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8500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86BD2" w:rsidRPr="00740906" w14:paraId="4BB9B0A7" w14:textId="77777777" w:rsidTr="00833CEA">
        <w:tc>
          <w:tcPr>
            <w:tcW w:w="3595" w:type="dxa"/>
          </w:tcPr>
          <w:p w14:paraId="528C7A55" w14:textId="77777777" w:rsidR="00A86BD2" w:rsidRPr="00740906" w:rsidRDefault="00A86BD2" w:rsidP="00511A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6" w:type="dxa"/>
            <w:gridSpan w:val="12"/>
          </w:tcPr>
          <w:p w14:paraId="723DE651" w14:textId="77777777" w:rsidR="00A86BD2" w:rsidRPr="00740906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090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131F" w:rsidRPr="00740906" w14:paraId="43E3549C" w14:textId="77777777" w:rsidTr="00833CEA">
        <w:tc>
          <w:tcPr>
            <w:tcW w:w="3595" w:type="dxa"/>
          </w:tcPr>
          <w:p w14:paraId="2DBAE0FE" w14:textId="77777777" w:rsidR="0078500C" w:rsidRPr="00C87C3F" w:rsidRDefault="0078500C" w:rsidP="0078500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87C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  <w:vAlign w:val="bottom"/>
          </w:tcPr>
          <w:p w14:paraId="75564072" w14:textId="19CD3826" w:rsidR="0078500C" w:rsidRPr="0099025A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990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187,278</w:t>
            </w:r>
          </w:p>
        </w:tc>
        <w:tc>
          <w:tcPr>
            <w:tcW w:w="258" w:type="dxa"/>
            <w:gridSpan w:val="2"/>
          </w:tcPr>
          <w:p w14:paraId="08F33CE5" w14:textId="77777777" w:rsidR="0078500C" w:rsidRPr="0099025A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7673CAD2" w14:textId="60B5CF92" w:rsidR="0078500C" w:rsidRPr="0099025A" w:rsidRDefault="0078500C" w:rsidP="00D270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990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179,147</w:t>
            </w:r>
          </w:p>
        </w:tc>
        <w:tc>
          <w:tcPr>
            <w:tcW w:w="298" w:type="dxa"/>
            <w:gridSpan w:val="2"/>
          </w:tcPr>
          <w:p w14:paraId="5338CBE1" w14:textId="77777777" w:rsidR="0078500C" w:rsidRPr="0099025A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F25EAA" w14:textId="036593B2" w:rsidR="0078500C" w:rsidRPr="0099025A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9902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185,281</w:t>
            </w:r>
          </w:p>
        </w:tc>
        <w:tc>
          <w:tcPr>
            <w:tcW w:w="292" w:type="dxa"/>
            <w:gridSpan w:val="3"/>
          </w:tcPr>
          <w:p w14:paraId="21267720" w14:textId="77777777" w:rsidR="0078500C" w:rsidRPr="0099025A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B4D885" w14:textId="5F52FCD5" w:rsidR="0078500C" w:rsidRPr="0099025A" w:rsidRDefault="0078500C" w:rsidP="00D2702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9902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177,666</w:t>
            </w:r>
          </w:p>
        </w:tc>
      </w:tr>
      <w:tr w:rsidR="00C9131F" w:rsidRPr="00740906" w14:paraId="208C89A5" w14:textId="77777777" w:rsidTr="00833CEA">
        <w:tc>
          <w:tcPr>
            <w:tcW w:w="3595" w:type="dxa"/>
          </w:tcPr>
          <w:p w14:paraId="0331CCE7" w14:textId="77777777" w:rsidR="0078500C" w:rsidRPr="00740906" w:rsidRDefault="0078500C" w:rsidP="0078500C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88E606F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58" w:type="dxa"/>
            <w:gridSpan w:val="2"/>
          </w:tcPr>
          <w:p w14:paraId="791643BC" w14:textId="77777777" w:rsidR="0078500C" w:rsidRPr="00740906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66318A17" w14:textId="77777777" w:rsidR="0078500C" w:rsidRPr="00740906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158B8BDE" w14:textId="77777777" w:rsidR="0078500C" w:rsidRPr="00740906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258192A0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92" w:type="dxa"/>
            <w:gridSpan w:val="3"/>
          </w:tcPr>
          <w:p w14:paraId="76E2C8D5" w14:textId="77777777" w:rsidR="0078500C" w:rsidRPr="00740906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53F82DF" w14:textId="77777777" w:rsidR="0078500C" w:rsidRPr="00740906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9131F" w:rsidRPr="00740906" w14:paraId="3F74734F" w14:textId="77777777" w:rsidTr="00833CEA">
        <w:tc>
          <w:tcPr>
            <w:tcW w:w="3595" w:type="dxa"/>
          </w:tcPr>
          <w:p w14:paraId="4A893052" w14:textId="77777777" w:rsidR="0078500C" w:rsidRPr="00C87C3F" w:rsidRDefault="0078500C" w:rsidP="0078500C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2" w:type="dxa"/>
          </w:tcPr>
          <w:p w14:paraId="0C0F882B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258" w:type="dxa"/>
            <w:gridSpan w:val="2"/>
          </w:tcPr>
          <w:p w14:paraId="4AE78CF2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30170A04" w14:textId="7777777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8" w:type="dxa"/>
            <w:gridSpan w:val="2"/>
          </w:tcPr>
          <w:p w14:paraId="7EE7F6B8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F0E4AF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2" w:type="dxa"/>
            <w:gridSpan w:val="3"/>
          </w:tcPr>
          <w:p w14:paraId="6B81E084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8F2B13" w14:textId="7777777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9131F" w:rsidRPr="00740906" w14:paraId="131AABEF" w14:textId="77777777">
        <w:tc>
          <w:tcPr>
            <w:tcW w:w="3595" w:type="dxa"/>
          </w:tcPr>
          <w:p w14:paraId="71787DD4" w14:textId="77777777" w:rsidR="0078500C" w:rsidRPr="00C87C3F" w:rsidRDefault="0078500C" w:rsidP="0078500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2" w:type="dxa"/>
          </w:tcPr>
          <w:p w14:paraId="36802FF1" w14:textId="327D5502" w:rsidR="0078500C" w:rsidRPr="00466B67" w:rsidRDefault="002A0E5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10,963</w:t>
            </w:r>
          </w:p>
        </w:tc>
        <w:tc>
          <w:tcPr>
            <w:tcW w:w="258" w:type="dxa"/>
            <w:gridSpan w:val="2"/>
          </w:tcPr>
          <w:p w14:paraId="6EBC0930" w14:textId="77777777" w:rsidR="0078500C" w:rsidRPr="00466B67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3EB97212" w14:textId="3A7E8571" w:rsidR="0078500C" w:rsidRPr="00466B67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10,412</w:t>
            </w:r>
          </w:p>
        </w:tc>
        <w:tc>
          <w:tcPr>
            <w:tcW w:w="298" w:type="dxa"/>
            <w:gridSpan w:val="2"/>
          </w:tcPr>
          <w:p w14:paraId="6B59EB49" w14:textId="77777777" w:rsidR="0078500C" w:rsidRPr="00466B67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3A44C0C" w14:textId="0DA21D2D" w:rsidR="0078500C" w:rsidRPr="00466B67" w:rsidRDefault="002A0E5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10,760</w:t>
            </w:r>
          </w:p>
        </w:tc>
        <w:tc>
          <w:tcPr>
            <w:tcW w:w="292" w:type="dxa"/>
            <w:gridSpan w:val="3"/>
          </w:tcPr>
          <w:p w14:paraId="0106645F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45354D" w14:textId="437698BA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26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C9131F" w:rsidRPr="00740906" w14:paraId="1A442693" w14:textId="77777777">
        <w:tc>
          <w:tcPr>
            <w:tcW w:w="3595" w:type="dxa"/>
          </w:tcPr>
          <w:p w14:paraId="2C59B4E3" w14:textId="77777777" w:rsidR="0078500C" w:rsidRPr="00C87C3F" w:rsidRDefault="0078500C" w:rsidP="0078500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87D4096" w14:textId="57CC1EFC" w:rsidR="0078500C" w:rsidRPr="00466B67" w:rsidRDefault="002A0E5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4,483</w:t>
            </w:r>
          </w:p>
        </w:tc>
        <w:tc>
          <w:tcPr>
            <w:tcW w:w="258" w:type="dxa"/>
            <w:gridSpan w:val="2"/>
          </w:tcPr>
          <w:p w14:paraId="48235EFB" w14:textId="77777777" w:rsidR="0078500C" w:rsidRPr="00466B67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FFFAEA2" w14:textId="70CAD669" w:rsidR="0078500C" w:rsidRPr="00466B67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6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3,417</w:t>
            </w:r>
          </w:p>
        </w:tc>
        <w:tc>
          <w:tcPr>
            <w:tcW w:w="298" w:type="dxa"/>
            <w:gridSpan w:val="2"/>
          </w:tcPr>
          <w:p w14:paraId="5EDB4275" w14:textId="77777777" w:rsidR="0078500C" w:rsidRPr="00466B67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C9178E5" w14:textId="13D8AB14" w:rsidR="0078500C" w:rsidRPr="00466B67" w:rsidRDefault="002A0E5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4,423</w:t>
            </w:r>
          </w:p>
        </w:tc>
        <w:tc>
          <w:tcPr>
            <w:tcW w:w="292" w:type="dxa"/>
            <w:gridSpan w:val="3"/>
          </w:tcPr>
          <w:p w14:paraId="13D79C5F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1969E4F" w14:textId="71E703FF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3B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3,373</w:t>
            </w:r>
          </w:p>
        </w:tc>
      </w:tr>
      <w:tr w:rsidR="00C9131F" w:rsidRPr="00740906" w14:paraId="12B6B99D" w14:textId="77777777">
        <w:tc>
          <w:tcPr>
            <w:tcW w:w="3595" w:type="dxa"/>
          </w:tcPr>
          <w:p w14:paraId="4388A221" w14:textId="77777777" w:rsidR="0078500C" w:rsidRPr="00C87C3F" w:rsidRDefault="0078500C" w:rsidP="007850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BC0A5D3" w14:textId="0FAB1A11" w:rsidR="0078500C" w:rsidRPr="00466B67" w:rsidRDefault="002A0E5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15,446</w:t>
            </w:r>
          </w:p>
        </w:tc>
        <w:tc>
          <w:tcPr>
            <w:tcW w:w="258" w:type="dxa"/>
            <w:gridSpan w:val="2"/>
          </w:tcPr>
          <w:p w14:paraId="58A687B0" w14:textId="77777777" w:rsidR="0078500C" w:rsidRPr="00466B67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447B" w14:textId="3219F56D" w:rsidR="0078500C" w:rsidRPr="00466B67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6B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13,829</w:t>
            </w:r>
          </w:p>
        </w:tc>
        <w:tc>
          <w:tcPr>
            <w:tcW w:w="298" w:type="dxa"/>
            <w:gridSpan w:val="2"/>
          </w:tcPr>
          <w:p w14:paraId="103FD87C" w14:textId="77777777" w:rsidR="0078500C" w:rsidRPr="00466B67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C60D08E" w14:textId="672748F0" w:rsidR="0078500C" w:rsidRPr="00466B67" w:rsidRDefault="002A0E5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66B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15,183</w:t>
            </w:r>
          </w:p>
        </w:tc>
        <w:tc>
          <w:tcPr>
            <w:tcW w:w="292" w:type="dxa"/>
            <w:gridSpan w:val="3"/>
          </w:tcPr>
          <w:p w14:paraId="292DCAAD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CC528AF" w14:textId="4D2DBC6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3B9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C9131F" w:rsidRPr="00740906" w14:paraId="688F1624" w14:textId="77777777" w:rsidTr="00A1674D">
        <w:tc>
          <w:tcPr>
            <w:tcW w:w="3595" w:type="dxa"/>
          </w:tcPr>
          <w:p w14:paraId="4B37D508" w14:textId="5E359009" w:rsidR="0078500C" w:rsidRPr="00C87C3F" w:rsidRDefault="0078500C" w:rsidP="007850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7F474CA" w14:textId="7777777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  <w:gridSpan w:val="2"/>
          </w:tcPr>
          <w:p w14:paraId="38313DE7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54209C8F" w14:textId="7777777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02230B65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578D552" w14:textId="7777777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  <w:gridSpan w:val="3"/>
          </w:tcPr>
          <w:p w14:paraId="579C6409" w14:textId="77777777" w:rsidR="0078500C" w:rsidRPr="00C87C3F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B6956C" w14:textId="77777777" w:rsidR="0078500C" w:rsidRPr="00C87C3F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9131F" w:rsidRPr="00740906" w14:paraId="6152B850" w14:textId="77777777" w:rsidTr="00A1674D">
        <w:tc>
          <w:tcPr>
            <w:tcW w:w="3595" w:type="dxa"/>
          </w:tcPr>
          <w:p w14:paraId="1DEFD790" w14:textId="1086A8B7" w:rsidR="0078500C" w:rsidRPr="00DF44E1" w:rsidRDefault="0078500C" w:rsidP="007850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2" w:type="dxa"/>
          </w:tcPr>
          <w:p w14:paraId="152D72E7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58" w:type="dxa"/>
            <w:gridSpan w:val="2"/>
          </w:tcPr>
          <w:p w14:paraId="0B9DB541" w14:textId="77777777" w:rsidR="0078500C" w:rsidRPr="002A0E5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gridSpan w:val="2"/>
          </w:tcPr>
          <w:p w14:paraId="3C3F2DF8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98" w:type="dxa"/>
            <w:gridSpan w:val="2"/>
          </w:tcPr>
          <w:p w14:paraId="5ED35524" w14:textId="77777777" w:rsidR="0078500C" w:rsidRPr="002A0E5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</w:tcPr>
          <w:p w14:paraId="6C761BF2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92" w:type="dxa"/>
            <w:gridSpan w:val="3"/>
          </w:tcPr>
          <w:p w14:paraId="0A1AF2E7" w14:textId="77777777" w:rsidR="0078500C" w:rsidRPr="002A0E5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</w:tcPr>
          <w:p w14:paraId="46E52F41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C9131F" w:rsidRPr="00740906" w14:paraId="3D2E203A" w14:textId="77777777" w:rsidTr="00A1674D">
        <w:tc>
          <w:tcPr>
            <w:tcW w:w="3595" w:type="dxa"/>
          </w:tcPr>
          <w:p w14:paraId="52EF349E" w14:textId="77777777" w:rsidR="0078500C" w:rsidRPr="00DF44E1" w:rsidRDefault="0078500C" w:rsidP="0078500C">
            <w:pPr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DF44E1">
              <w:rPr>
                <w:rFonts w:ascii="Angsana New" w:hAnsi="Angsana New"/>
                <w:sz w:val="30"/>
                <w:szCs w:val="30"/>
              </w:rPr>
              <w:t>(</w:t>
            </w:r>
            <w:r w:rsidRPr="00DF44E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F44E1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F44E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Pr="00DF44E1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072990EF" w14:textId="38403E16" w:rsidR="0078500C" w:rsidRPr="00DF44E1" w:rsidRDefault="0078500C" w:rsidP="0078500C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F44E1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  <w:r w:rsidRPr="00DF44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2" w:type="dxa"/>
          </w:tcPr>
          <w:p w14:paraId="60A9C6E3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58" w:type="dxa"/>
            <w:gridSpan w:val="2"/>
            <w:vAlign w:val="bottom"/>
          </w:tcPr>
          <w:p w14:paraId="6C3FD6CB" w14:textId="77777777" w:rsidR="0078500C" w:rsidRPr="002A0E5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gridSpan w:val="2"/>
          </w:tcPr>
          <w:p w14:paraId="68200BE6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98" w:type="dxa"/>
            <w:gridSpan w:val="2"/>
            <w:vAlign w:val="bottom"/>
          </w:tcPr>
          <w:p w14:paraId="307574F6" w14:textId="77777777" w:rsidR="0078500C" w:rsidRPr="002A0E5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vAlign w:val="bottom"/>
          </w:tcPr>
          <w:p w14:paraId="2514C541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92" w:type="dxa"/>
            <w:gridSpan w:val="3"/>
            <w:vAlign w:val="bottom"/>
          </w:tcPr>
          <w:p w14:paraId="28E017D2" w14:textId="77777777" w:rsidR="0078500C" w:rsidRPr="002A0E5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vAlign w:val="bottom"/>
          </w:tcPr>
          <w:p w14:paraId="37FE9886" w14:textId="77777777" w:rsidR="0078500C" w:rsidRPr="002A0E5C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C9131F" w:rsidRPr="00740906" w14:paraId="35FCFADA" w14:textId="77777777" w:rsidTr="00A1674D">
        <w:tc>
          <w:tcPr>
            <w:tcW w:w="3595" w:type="dxa"/>
          </w:tcPr>
          <w:p w14:paraId="6EAFF8EF" w14:textId="03CB466F" w:rsidR="0078500C" w:rsidRPr="00DF44E1" w:rsidRDefault="0078500C" w:rsidP="007850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DF44E1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Pr="00DF44E1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162" w:type="dxa"/>
          </w:tcPr>
          <w:p w14:paraId="6FEDCE59" w14:textId="7960C485" w:rsidR="0078500C" w:rsidRPr="00DF44E1" w:rsidRDefault="00EA408A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1,157</w:t>
            </w:r>
          </w:p>
        </w:tc>
        <w:tc>
          <w:tcPr>
            <w:tcW w:w="258" w:type="dxa"/>
            <w:gridSpan w:val="2"/>
            <w:vAlign w:val="bottom"/>
          </w:tcPr>
          <w:p w14:paraId="11123155" w14:textId="77777777" w:rsidR="0078500C" w:rsidRPr="00DF44E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01FB4D3E" w14:textId="10F1D888" w:rsidR="0078500C" w:rsidRPr="00DF44E1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(1,450)</w:t>
            </w:r>
          </w:p>
        </w:tc>
        <w:tc>
          <w:tcPr>
            <w:tcW w:w="298" w:type="dxa"/>
            <w:gridSpan w:val="2"/>
            <w:vAlign w:val="bottom"/>
          </w:tcPr>
          <w:p w14:paraId="20CF0251" w14:textId="77777777" w:rsidR="0078500C" w:rsidRPr="00DF44E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989925" w14:textId="547EE868" w:rsidR="0078500C" w:rsidRPr="00DF44E1" w:rsidRDefault="00DF44E1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1,157</w:t>
            </w:r>
          </w:p>
        </w:tc>
        <w:tc>
          <w:tcPr>
            <w:tcW w:w="292" w:type="dxa"/>
            <w:gridSpan w:val="3"/>
            <w:vAlign w:val="bottom"/>
          </w:tcPr>
          <w:p w14:paraId="3938085E" w14:textId="77777777" w:rsidR="0078500C" w:rsidRPr="00DF44E1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35A5D584" w14:textId="4ADBD4A3" w:rsidR="0078500C" w:rsidRPr="00DF44E1" w:rsidRDefault="0078500C" w:rsidP="007850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(1,390)</w:t>
            </w:r>
          </w:p>
        </w:tc>
      </w:tr>
      <w:tr w:rsidR="00C9131F" w:rsidRPr="00740906" w14:paraId="42CAA7AD" w14:textId="77777777" w:rsidTr="00A1674D">
        <w:tc>
          <w:tcPr>
            <w:tcW w:w="3595" w:type="dxa"/>
          </w:tcPr>
          <w:p w14:paraId="30D1E2F2" w14:textId="5A80641A" w:rsidR="008D18D2" w:rsidRPr="00DF44E1" w:rsidRDefault="008D18D2" w:rsidP="008D18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DF44E1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DF44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2" w:type="dxa"/>
          </w:tcPr>
          <w:p w14:paraId="7EFC21CC" w14:textId="3BF67480" w:rsidR="008D18D2" w:rsidRPr="00DF44E1" w:rsidRDefault="007A41AC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4,08</w:t>
            </w:r>
            <w:r w:rsidR="00EA408A"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8" w:type="dxa"/>
            <w:gridSpan w:val="2"/>
          </w:tcPr>
          <w:p w14:paraId="29A97EAE" w14:textId="77777777" w:rsidR="008D18D2" w:rsidRPr="00DF44E1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666D9E85" w14:textId="6376D566" w:rsidR="008D18D2" w:rsidRPr="00DF44E1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(4,597)</w:t>
            </w:r>
          </w:p>
        </w:tc>
        <w:tc>
          <w:tcPr>
            <w:tcW w:w="298" w:type="dxa"/>
            <w:gridSpan w:val="2"/>
          </w:tcPr>
          <w:p w14:paraId="16672ED5" w14:textId="77777777" w:rsidR="008D18D2" w:rsidRPr="00DF44E1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7C650B" w14:textId="4608F4A8" w:rsidR="008D18D2" w:rsidRPr="00DF44E1" w:rsidRDefault="00DF44E1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4,088</w:t>
            </w:r>
          </w:p>
        </w:tc>
        <w:tc>
          <w:tcPr>
            <w:tcW w:w="292" w:type="dxa"/>
            <w:gridSpan w:val="3"/>
          </w:tcPr>
          <w:p w14:paraId="323D0B4C" w14:textId="77777777" w:rsidR="008D18D2" w:rsidRPr="00DF44E1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E73434" w14:textId="3CBFFB17" w:rsidR="008D18D2" w:rsidRPr="00DF44E1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(4,646)</w:t>
            </w:r>
          </w:p>
        </w:tc>
      </w:tr>
      <w:tr w:rsidR="00C9131F" w:rsidRPr="00740906" w14:paraId="5A4C5472" w14:textId="77777777" w:rsidTr="00A1674D">
        <w:tc>
          <w:tcPr>
            <w:tcW w:w="3595" w:type="dxa"/>
          </w:tcPr>
          <w:p w14:paraId="262CC62C" w14:textId="38831489" w:rsidR="008D18D2" w:rsidRPr="00DF44E1" w:rsidRDefault="008D18D2" w:rsidP="008D18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="Angsana New" w:hAnsi="Angsana New"/>
                <w:sz w:val="30"/>
                <w:szCs w:val="30"/>
              </w:rPr>
              <w:t xml:space="preserve">    -  </w:t>
            </w:r>
            <w:r w:rsidRPr="00DF44E1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2" w:type="dxa"/>
          </w:tcPr>
          <w:p w14:paraId="1EBB3C6C" w14:textId="4030D427" w:rsidR="008D18D2" w:rsidRPr="00DF44E1" w:rsidRDefault="00DF44E1" w:rsidP="00BD3B5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gridSpan w:val="2"/>
          </w:tcPr>
          <w:p w14:paraId="1009C06F" w14:textId="77777777" w:rsidR="008D18D2" w:rsidRPr="00DF44E1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61281F34" w14:textId="6254BF17" w:rsidR="008D18D2" w:rsidRPr="00DF44E1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10,192</w:t>
            </w:r>
          </w:p>
        </w:tc>
        <w:tc>
          <w:tcPr>
            <w:tcW w:w="298" w:type="dxa"/>
            <w:gridSpan w:val="2"/>
          </w:tcPr>
          <w:p w14:paraId="5B41EAEA" w14:textId="77777777" w:rsidR="008D18D2" w:rsidRPr="00DF44E1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ADDED13" w14:textId="609E9E6E" w:rsidR="008D18D2" w:rsidRPr="00DF44E1" w:rsidRDefault="00DF44E1" w:rsidP="00BD3B5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  <w:gridSpan w:val="3"/>
          </w:tcPr>
          <w:p w14:paraId="7EDCB21D" w14:textId="77777777" w:rsidR="008D18D2" w:rsidRPr="00DF44E1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3A9F5EC" w14:textId="0BC6A7B5" w:rsidR="008D18D2" w:rsidRPr="00DF44E1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9,863</w:t>
            </w:r>
          </w:p>
        </w:tc>
      </w:tr>
      <w:tr w:rsidR="00C9131F" w:rsidRPr="00740906" w14:paraId="509EE6D8" w14:textId="77777777" w:rsidTr="005C11DF">
        <w:tc>
          <w:tcPr>
            <w:tcW w:w="3595" w:type="dxa"/>
          </w:tcPr>
          <w:p w14:paraId="776E9FE1" w14:textId="2371FC3F" w:rsidR="008D18D2" w:rsidRPr="002A0E5C" w:rsidRDefault="008D18D2" w:rsidP="008D18D2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9F87AB7" w14:textId="6F8C7DB5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5,245</w:t>
            </w:r>
          </w:p>
        </w:tc>
        <w:tc>
          <w:tcPr>
            <w:tcW w:w="258" w:type="dxa"/>
            <w:gridSpan w:val="2"/>
          </w:tcPr>
          <w:p w14:paraId="7C88AD25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22676F83" w14:textId="2627910C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4,145</w:t>
            </w:r>
          </w:p>
        </w:tc>
        <w:tc>
          <w:tcPr>
            <w:tcW w:w="298" w:type="dxa"/>
            <w:gridSpan w:val="2"/>
          </w:tcPr>
          <w:p w14:paraId="752DACDC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44D5D91" w14:textId="56CEA7E0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5,245</w:t>
            </w:r>
          </w:p>
        </w:tc>
        <w:tc>
          <w:tcPr>
            <w:tcW w:w="292" w:type="dxa"/>
            <w:gridSpan w:val="3"/>
          </w:tcPr>
          <w:p w14:paraId="570B885F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07B98B9" w14:textId="62C1B380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3,827</w:t>
            </w:r>
          </w:p>
        </w:tc>
      </w:tr>
      <w:tr w:rsidR="00C9131F" w:rsidRPr="00740906" w14:paraId="739A9C1C" w14:textId="77777777" w:rsidTr="00057E43">
        <w:tc>
          <w:tcPr>
            <w:tcW w:w="3595" w:type="dxa"/>
          </w:tcPr>
          <w:p w14:paraId="03E092BF" w14:textId="77777777" w:rsidR="008D18D2" w:rsidRPr="00DF44E1" w:rsidRDefault="008D18D2" w:rsidP="008D18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96A4D93" w14:textId="77777777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  <w:gridSpan w:val="2"/>
          </w:tcPr>
          <w:p w14:paraId="5E2EF657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4AAD3DB3" w14:textId="77777777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7324CA8D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57B6AD9" w14:textId="77777777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  <w:gridSpan w:val="3"/>
          </w:tcPr>
          <w:p w14:paraId="4ABEE8C3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8F46A31" w14:textId="77777777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9131F" w:rsidRPr="00740906" w14:paraId="575E10BE" w14:textId="77777777" w:rsidTr="005C11DF">
        <w:tc>
          <w:tcPr>
            <w:tcW w:w="3595" w:type="dxa"/>
          </w:tcPr>
          <w:p w14:paraId="17699782" w14:textId="02ECB479" w:rsidR="008D18D2" w:rsidRPr="00DF44E1" w:rsidRDefault="008D18D2" w:rsidP="008D18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E62068" w14:textId="52F1F704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(11,817)</w:t>
            </w:r>
          </w:p>
        </w:tc>
        <w:tc>
          <w:tcPr>
            <w:tcW w:w="258" w:type="dxa"/>
            <w:gridSpan w:val="2"/>
          </w:tcPr>
          <w:p w14:paraId="3F7608E1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2E3F6413" w14:textId="740955A4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(9,843)</w:t>
            </w:r>
          </w:p>
        </w:tc>
        <w:tc>
          <w:tcPr>
            <w:tcW w:w="298" w:type="dxa"/>
            <w:gridSpan w:val="2"/>
          </w:tcPr>
          <w:p w14:paraId="50EEF98E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AE88F74" w14:textId="73E9AEC6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(11,817)</w:t>
            </w:r>
          </w:p>
        </w:tc>
        <w:tc>
          <w:tcPr>
            <w:tcW w:w="292" w:type="dxa"/>
            <w:gridSpan w:val="3"/>
          </w:tcPr>
          <w:p w14:paraId="46D4514C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3FA9B3" w14:textId="52D823DC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(9,843)</w:t>
            </w:r>
          </w:p>
        </w:tc>
      </w:tr>
      <w:tr w:rsidR="00C9131F" w:rsidRPr="00740906" w14:paraId="0E86F1CC" w14:textId="77777777" w:rsidTr="0042196B">
        <w:tc>
          <w:tcPr>
            <w:tcW w:w="3595" w:type="dxa"/>
          </w:tcPr>
          <w:p w14:paraId="5CE70EE4" w14:textId="3E410F9C" w:rsidR="008D18D2" w:rsidRPr="00DF44E1" w:rsidRDefault="008D18D2" w:rsidP="008D18D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733326C" w14:textId="29A5EFFC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gridSpan w:val="2"/>
          </w:tcPr>
          <w:p w14:paraId="72221ACB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216ADB7A" w14:textId="61009DB3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1B72A95F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8D85105" w14:textId="5E592B8B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14:paraId="3DA8E670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39D2451" w14:textId="6FAEC78C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131F" w:rsidRPr="00740906" w14:paraId="78A2AB34" w14:textId="77777777" w:rsidTr="0042196B">
        <w:tc>
          <w:tcPr>
            <w:tcW w:w="3595" w:type="dxa"/>
          </w:tcPr>
          <w:p w14:paraId="69F6E5B1" w14:textId="1F2A38CD" w:rsidR="008D18D2" w:rsidRPr="00DF44E1" w:rsidRDefault="008D18D2" w:rsidP="008D18D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4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FD69530" w14:textId="262815D4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196,152</w:t>
            </w:r>
          </w:p>
        </w:tc>
        <w:tc>
          <w:tcPr>
            <w:tcW w:w="258" w:type="dxa"/>
            <w:gridSpan w:val="2"/>
          </w:tcPr>
          <w:p w14:paraId="26261CC5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vAlign w:val="bottom"/>
          </w:tcPr>
          <w:p w14:paraId="1F2A6C3D" w14:textId="71A47D45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187,278</w:t>
            </w:r>
          </w:p>
        </w:tc>
        <w:tc>
          <w:tcPr>
            <w:tcW w:w="298" w:type="dxa"/>
            <w:gridSpan w:val="2"/>
          </w:tcPr>
          <w:p w14:paraId="39871C41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F53B704" w14:textId="7027F17F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193,892</w:t>
            </w:r>
          </w:p>
        </w:tc>
        <w:tc>
          <w:tcPr>
            <w:tcW w:w="292" w:type="dxa"/>
            <w:gridSpan w:val="3"/>
          </w:tcPr>
          <w:p w14:paraId="19A0E049" w14:textId="77777777" w:rsidR="008D18D2" w:rsidRPr="00F416F7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4BC8FD1A" w14:textId="00F542D0" w:rsidR="008D18D2" w:rsidRPr="00F416F7" w:rsidRDefault="008D18D2" w:rsidP="008D18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16F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185,281</w:t>
            </w:r>
          </w:p>
        </w:tc>
      </w:tr>
      <w:tr w:rsidR="00CD518D" w:rsidRPr="000F5DD3" w14:paraId="036AA65A" w14:textId="77777777" w:rsidTr="0042196B">
        <w:trPr>
          <w:trHeight w:val="389"/>
        </w:trPr>
        <w:tc>
          <w:tcPr>
            <w:tcW w:w="3595" w:type="dxa"/>
          </w:tcPr>
          <w:p w14:paraId="62299094" w14:textId="137E7810" w:rsidR="008D18D2" w:rsidRPr="000F5DD3" w:rsidRDefault="008D18D2" w:rsidP="008D18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6"/>
          </w:tcPr>
          <w:p w14:paraId="6F9C7400" w14:textId="2AC2F003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B15F7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5"/>
          </w:tcPr>
          <w:p w14:paraId="0A268937" w14:textId="06489D30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518D" w:rsidRPr="000F5DD3" w14:paraId="3F611A44" w14:textId="77777777" w:rsidTr="0042196B">
        <w:trPr>
          <w:trHeight w:val="389"/>
        </w:trPr>
        <w:tc>
          <w:tcPr>
            <w:tcW w:w="3595" w:type="dxa"/>
          </w:tcPr>
          <w:p w14:paraId="3363245B" w14:textId="4301686C" w:rsidR="008D18D2" w:rsidRPr="000F5DD3" w:rsidRDefault="008D18D2" w:rsidP="008D18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610" w:type="dxa"/>
            <w:gridSpan w:val="6"/>
          </w:tcPr>
          <w:p w14:paraId="7D7688E0" w14:textId="280FD173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6E0710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5"/>
          </w:tcPr>
          <w:p w14:paraId="6311DD3B" w14:textId="01E2F6EF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31F" w:rsidRPr="000F5DD3" w14:paraId="53BD2997" w14:textId="77777777">
        <w:tc>
          <w:tcPr>
            <w:tcW w:w="3595" w:type="dxa"/>
          </w:tcPr>
          <w:p w14:paraId="2D7C73FB" w14:textId="7CDBB0CB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gridSpan w:val="2"/>
            <w:vAlign w:val="center"/>
          </w:tcPr>
          <w:p w14:paraId="1A7A413F" w14:textId="055F7EBD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  <w:vAlign w:val="center"/>
          </w:tcPr>
          <w:p w14:paraId="5F25D84A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9E776E2" w14:textId="4AEB603B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FC89A70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DD98876" w14:textId="624C0358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D550588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41C23D79" w14:textId="59E2369C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18D2" w:rsidRPr="000F5DD3" w14:paraId="74D6608F" w14:textId="77777777">
        <w:tc>
          <w:tcPr>
            <w:tcW w:w="3595" w:type="dxa"/>
          </w:tcPr>
          <w:p w14:paraId="1AF16F82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6" w:type="dxa"/>
            <w:gridSpan w:val="12"/>
          </w:tcPr>
          <w:p w14:paraId="3B4F860C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9131F" w:rsidRPr="000F5DD3" w14:paraId="0A92E843" w14:textId="77777777">
        <w:tc>
          <w:tcPr>
            <w:tcW w:w="3595" w:type="dxa"/>
          </w:tcPr>
          <w:p w14:paraId="5F4344DC" w14:textId="77777777" w:rsidR="008D18D2" w:rsidRPr="000F5DD3" w:rsidRDefault="008D18D2" w:rsidP="008D1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gridSpan w:val="2"/>
          </w:tcPr>
          <w:p w14:paraId="32B58FF4" w14:textId="1FB6C47A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2.11 - 4.06</w:t>
            </w:r>
          </w:p>
        </w:tc>
        <w:tc>
          <w:tcPr>
            <w:tcW w:w="270" w:type="dxa"/>
            <w:gridSpan w:val="2"/>
          </w:tcPr>
          <w:p w14:paraId="7A6049EC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B00CB1C" w14:textId="30EED1A5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2.11 - 4.06</w:t>
            </w:r>
          </w:p>
        </w:tc>
        <w:tc>
          <w:tcPr>
            <w:tcW w:w="270" w:type="dxa"/>
          </w:tcPr>
          <w:p w14:paraId="487CCC0F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6AD41F3" w14:textId="46027433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2.11 - 4.06</w:t>
            </w:r>
          </w:p>
        </w:tc>
        <w:tc>
          <w:tcPr>
            <w:tcW w:w="284" w:type="dxa"/>
            <w:gridSpan w:val="2"/>
          </w:tcPr>
          <w:p w14:paraId="6FC7F3B2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DCED92" w14:textId="7F4638AF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02F8">
              <w:rPr>
                <w:rFonts w:asciiTheme="majorBidi" w:hAnsiTheme="majorBidi" w:cstheme="majorBidi"/>
                <w:sz w:val="30"/>
                <w:szCs w:val="30"/>
              </w:rPr>
              <w:t>2.11 - 4.06</w:t>
            </w:r>
          </w:p>
        </w:tc>
      </w:tr>
      <w:tr w:rsidR="00C9131F" w:rsidRPr="000F5DD3" w14:paraId="42327A38" w14:textId="77777777">
        <w:tc>
          <w:tcPr>
            <w:tcW w:w="3595" w:type="dxa"/>
          </w:tcPr>
          <w:p w14:paraId="40E50D3C" w14:textId="77777777" w:rsidR="008D18D2" w:rsidRPr="000F5DD3" w:rsidRDefault="008D18D2" w:rsidP="008D1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gridSpan w:val="2"/>
          </w:tcPr>
          <w:p w14:paraId="2E3987CC" w14:textId="419C2CE0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70" w:type="dxa"/>
            <w:gridSpan w:val="2"/>
          </w:tcPr>
          <w:p w14:paraId="701B5E25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4F7A4C1" w14:textId="348100B4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70" w:type="dxa"/>
          </w:tcPr>
          <w:p w14:paraId="0B786EF0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44931A" w14:textId="6730A343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84" w:type="dxa"/>
            <w:gridSpan w:val="2"/>
          </w:tcPr>
          <w:p w14:paraId="2FCC22D7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5615624" w14:textId="5549946B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</w:tr>
      <w:tr w:rsidR="00C9131F" w:rsidRPr="000F5DD3" w14:paraId="51611A4E" w14:textId="77777777">
        <w:tc>
          <w:tcPr>
            <w:tcW w:w="3595" w:type="dxa"/>
          </w:tcPr>
          <w:p w14:paraId="258799B3" w14:textId="77777777" w:rsidR="008D18D2" w:rsidRPr="000F5DD3" w:rsidRDefault="008D18D2" w:rsidP="008D1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gridSpan w:val="2"/>
          </w:tcPr>
          <w:p w14:paraId="5E203C52" w14:textId="1F7272D5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  <w:gridSpan w:val="2"/>
          </w:tcPr>
          <w:p w14:paraId="15B6FCE5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108E45" w14:textId="55B2CC6D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1E2EC5EF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36C25A3" w14:textId="4FF44045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84" w:type="dxa"/>
            <w:gridSpan w:val="2"/>
          </w:tcPr>
          <w:p w14:paraId="66ECA073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D44B7F" w14:textId="7720D8E9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</w:tr>
      <w:tr w:rsidR="00C9131F" w:rsidRPr="000F5DD3" w14:paraId="6EF3C895" w14:textId="77777777">
        <w:tc>
          <w:tcPr>
            <w:tcW w:w="3595" w:type="dxa"/>
          </w:tcPr>
          <w:p w14:paraId="153B1401" w14:textId="77777777" w:rsidR="008D18D2" w:rsidRPr="000F5DD3" w:rsidRDefault="008D18D2" w:rsidP="008D18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  <w:gridSpan w:val="2"/>
          </w:tcPr>
          <w:p w14:paraId="167B32E6" w14:textId="04AC069C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  <w:gridSpan w:val="2"/>
          </w:tcPr>
          <w:p w14:paraId="0F5C4E71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39F0F5" w14:textId="4AA3D759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40DDD1C7" w14:textId="77777777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C592EA" w14:textId="6852655D" w:rsidR="008D18D2" w:rsidRPr="00B26ECE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84" w:type="dxa"/>
            <w:gridSpan w:val="2"/>
          </w:tcPr>
          <w:p w14:paraId="6EA1E9C1" w14:textId="77777777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918DA5" w14:textId="06EC7A99" w:rsidR="008D18D2" w:rsidRPr="000F5DD3" w:rsidRDefault="008D18D2" w:rsidP="008D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</w:tr>
    </w:tbl>
    <w:p w14:paraId="434C536F" w14:textId="77777777" w:rsidR="004737A1" w:rsidRPr="000F5DD3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1FA8B" w14:textId="4A81565A" w:rsidR="00BA08FE" w:rsidRPr="000F5DD3" w:rsidRDefault="001F0F11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384808" w:rsidRPr="000F5DD3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CA72C7" w:rsidRPr="000F5DD3">
        <w:rPr>
          <w:rFonts w:asciiTheme="majorBidi" w:hAnsiTheme="majorBidi" w:cstheme="majorBidi"/>
          <w:sz w:val="30"/>
          <w:szCs w:val="30"/>
          <w:cs/>
        </w:rPr>
        <w:t>ปรับปรุงด้วยอัตรา</w:t>
      </w:r>
      <w:r w:rsidR="00CA72C7" w:rsidRPr="00B26ECE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="002A0E5C" w:rsidRPr="00B26ECE">
        <w:rPr>
          <w:rFonts w:asciiTheme="majorBidi" w:hAnsiTheme="majorBidi" w:cstheme="majorBidi"/>
          <w:sz w:val="30"/>
          <w:szCs w:val="30"/>
        </w:rPr>
        <w:t>1.67</w:t>
      </w:r>
      <w:r w:rsidR="00047235" w:rsidRPr="00B26ECE">
        <w:rPr>
          <w:rFonts w:asciiTheme="majorBidi" w:hAnsiTheme="majorBidi" w:cstheme="majorBidi"/>
          <w:sz w:val="30"/>
          <w:szCs w:val="30"/>
        </w:rPr>
        <w:t xml:space="preserve"> </w:t>
      </w:r>
      <w:r w:rsidR="00CA72C7" w:rsidRPr="00B26ECE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  <w:r w:rsidR="00CA72C7" w:rsidRPr="000F5DD3">
        <w:rPr>
          <w:rFonts w:asciiTheme="majorBidi" w:hAnsiTheme="majorBidi" w:cstheme="majorBidi"/>
          <w:sz w:val="30"/>
          <w:szCs w:val="30"/>
          <w:cs/>
        </w:rPr>
        <w:t>คิดลดใช้อัตราดอกเบี้ยพันธบัตรรัฐบาลระยะยาว</w:t>
      </w:r>
      <w:r w:rsidR="004443C8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0F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4765D" w:rsidRPr="000F5DD3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8C047A8" w14:textId="47B4D5A0" w:rsidR="004B1A6C" w:rsidRPr="000F5DD3" w:rsidRDefault="00223424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5FE1" w:rsidRPr="000F5DD3">
        <w:rPr>
          <w:rFonts w:asciiTheme="majorBidi" w:hAnsiTheme="majorBidi" w:cstheme="majorBidi"/>
          <w:sz w:val="30"/>
          <w:szCs w:val="30"/>
        </w:rPr>
        <w:t>31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50F55">
        <w:rPr>
          <w:rFonts w:asciiTheme="majorBidi" w:hAnsiTheme="majorBidi" w:cstheme="majorBidi"/>
          <w:sz w:val="30"/>
          <w:szCs w:val="30"/>
        </w:rPr>
        <w:t>256</w:t>
      </w:r>
      <w:r w:rsidR="0078500C">
        <w:rPr>
          <w:rFonts w:asciiTheme="majorBidi" w:hAnsiTheme="majorBidi" w:cstheme="majorBidi"/>
          <w:sz w:val="30"/>
          <w:szCs w:val="30"/>
        </w:rPr>
        <w:t>8</w:t>
      </w:r>
      <w:r w:rsidR="00C62B38" w:rsidRPr="000F5DD3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C62B38" w:rsidRPr="004A5348">
        <w:rPr>
          <w:rFonts w:asciiTheme="majorBidi" w:hAnsiTheme="majorBidi" w:cstheme="majorBidi"/>
          <w:sz w:val="30"/>
          <w:szCs w:val="30"/>
          <w:cs/>
        </w:rPr>
        <w:t>เป็น</w:t>
      </w:r>
      <w:r w:rsidR="003154D9" w:rsidRPr="004A5348">
        <w:rPr>
          <w:rFonts w:asciiTheme="majorBidi" w:hAnsiTheme="majorBidi" w:cstheme="majorBidi"/>
          <w:sz w:val="30"/>
          <w:szCs w:val="30"/>
        </w:rPr>
        <w:t xml:space="preserve"> </w:t>
      </w:r>
      <w:r w:rsidR="002A0E5C" w:rsidRPr="004A5348">
        <w:rPr>
          <w:rFonts w:asciiTheme="majorBidi" w:hAnsiTheme="majorBidi" w:cstheme="majorBidi"/>
          <w:sz w:val="30"/>
          <w:szCs w:val="30"/>
        </w:rPr>
        <w:t>13.2</w:t>
      </w:r>
      <w:r w:rsidR="00470031">
        <w:rPr>
          <w:rFonts w:asciiTheme="majorBidi" w:hAnsiTheme="majorBidi" w:cstheme="majorBidi"/>
          <w:sz w:val="30"/>
          <w:szCs w:val="30"/>
        </w:rPr>
        <w:t xml:space="preserve"> </w:t>
      </w:r>
      <w:r w:rsidR="00F54172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="00F75FE1" w:rsidRPr="000F5DD3">
        <w:rPr>
          <w:rFonts w:asciiTheme="majorBidi" w:hAnsiTheme="majorBidi" w:cstheme="majorBidi"/>
          <w:sz w:val="30"/>
          <w:szCs w:val="30"/>
        </w:rPr>
        <w:t xml:space="preserve">    </w:t>
      </w:r>
      <w:r w:rsidR="00F54172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4172" w:rsidRPr="000F5D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0F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54172"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11A83" w:rsidRPr="000F5DD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511A83" w:rsidRPr="000F5DD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8500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62B38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62B38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2071D19" w14:textId="77777777" w:rsidR="004B1A6C" w:rsidRPr="000F5DD3" w:rsidRDefault="004B1A6C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1EAFBBD4" w14:textId="5389A18A" w:rsidR="00C80F9F" w:rsidRPr="000F5DD3" w:rsidRDefault="00924181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6C581F1" w14:textId="77777777" w:rsidR="00530C0C" w:rsidRPr="00EE4AF0" w:rsidRDefault="00530C0C" w:rsidP="00CA701C">
      <w:pPr>
        <w:spacing w:line="276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</w:p>
    <w:p w14:paraId="7216D0CA" w14:textId="4AEDA30B" w:rsidR="00F059F5" w:rsidRPr="000F5DD3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658E1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D515D9" w14:textId="22937D36" w:rsidR="002B3428" w:rsidRDefault="002B3428"/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452"/>
        <w:gridCol w:w="1050"/>
        <w:gridCol w:w="233"/>
        <w:gridCol w:w="1082"/>
        <w:gridCol w:w="236"/>
        <w:gridCol w:w="1042"/>
        <w:gridCol w:w="235"/>
        <w:gridCol w:w="1055"/>
      </w:tblGrid>
      <w:tr w:rsidR="0007719E" w:rsidRPr="000F5DD3" w14:paraId="31534248" w14:textId="77777777" w:rsidTr="00E2742B">
        <w:trPr>
          <w:trHeight w:val="20"/>
          <w:tblHeader/>
        </w:trPr>
        <w:tc>
          <w:tcPr>
            <w:tcW w:w="4452" w:type="dxa"/>
          </w:tcPr>
          <w:p w14:paraId="01F748CB" w14:textId="0581DBAC" w:rsidR="0007719E" w:rsidRPr="000F5DD3" w:rsidRDefault="0007719E" w:rsidP="0007719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3" w:type="dxa"/>
            <w:gridSpan w:val="7"/>
          </w:tcPr>
          <w:p w14:paraId="06B037A4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518D" w:rsidRPr="000F5DD3" w14:paraId="23FDAD21" w14:textId="77777777" w:rsidTr="00E2742B">
        <w:trPr>
          <w:trHeight w:val="20"/>
          <w:tblHeader/>
        </w:trPr>
        <w:tc>
          <w:tcPr>
            <w:tcW w:w="4452" w:type="dxa"/>
          </w:tcPr>
          <w:p w14:paraId="62229B5D" w14:textId="77777777" w:rsidR="0007719E" w:rsidRPr="000F5DD3" w:rsidRDefault="0007719E" w:rsidP="00530C0C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5" w:type="dxa"/>
            <w:gridSpan w:val="3"/>
          </w:tcPr>
          <w:p w14:paraId="64AF19DC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C7FF1A1" w14:textId="77777777" w:rsidR="0007719E" w:rsidRPr="000F5DD3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32" w:type="dxa"/>
            <w:gridSpan w:val="3"/>
          </w:tcPr>
          <w:p w14:paraId="436565C2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D518D" w:rsidRPr="000F5DD3" w14:paraId="300D15BE" w14:textId="77777777" w:rsidTr="00E2742B">
        <w:trPr>
          <w:trHeight w:val="20"/>
          <w:tblHeader/>
        </w:trPr>
        <w:tc>
          <w:tcPr>
            <w:tcW w:w="4452" w:type="dxa"/>
          </w:tcPr>
          <w:p w14:paraId="55E782CF" w14:textId="77777777" w:rsidR="00470031" w:rsidRPr="000F5DD3" w:rsidRDefault="00470031" w:rsidP="004700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0" w:type="dxa"/>
            <w:vAlign w:val="center"/>
          </w:tcPr>
          <w:p w14:paraId="2D922567" w14:textId="57DF7516" w:rsidR="00470031" w:rsidRPr="000F5DD3" w:rsidRDefault="00470031" w:rsidP="004700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3" w:type="dxa"/>
            <w:vAlign w:val="center"/>
          </w:tcPr>
          <w:p w14:paraId="5AB1B0F7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DDED7AF" w14:textId="279ECCDE" w:rsidR="00470031" w:rsidRPr="000F5DD3" w:rsidRDefault="00470031" w:rsidP="004700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053A41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789895D1" w14:textId="76FF5A4C" w:rsidR="00470031" w:rsidRPr="000F5DD3" w:rsidRDefault="00470031" w:rsidP="004700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center"/>
          </w:tcPr>
          <w:p w14:paraId="10B87AB3" w14:textId="77777777" w:rsidR="00470031" w:rsidRPr="000F5DD3" w:rsidRDefault="00470031" w:rsidP="0047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1047DD9A" w14:textId="32F54CD7" w:rsidR="00470031" w:rsidRPr="000F5DD3" w:rsidRDefault="00470031" w:rsidP="004700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C0C" w:rsidRPr="000F5DD3" w14:paraId="7E712C1B" w14:textId="77777777" w:rsidTr="00E2742B">
        <w:trPr>
          <w:trHeight w:val="20"/>
          <w:tblHeader/>
        </w:trPr>
        <w:tc>
          <w:tcPr>
            <w:tcW w:w="4452" w:type="dxa"/>
          </w:tcPr>
          <w:p w14:paraId="0107E7BA" w14:textId="77777777" w:rsidR="00530C0C" w:rsidRPr="000F5DD3" w:rsidRDefault="00530C0C" w:rsidP="00530C0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3" w:type="dxa"/>
            <w:gridSpan w:val="7"/>
          </w:tcPr>
          <w:p w14:paraId="27518BE9" w14:textId="77777777" w:rsidR="00530C0C" w:rsidRPr="000F5DD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D518D" w:rsidRPr="00B26ECE" w14:paraId="0672BE38" w14:textId="77777777" w:rsidTr="00E2742B">
        <w:trPr>
          <w:trHeight w:val="20"/>
        </w:trPr>
        <w:tc>
          <w:tcPr>
            <w:tcW w:w="4452" w:type="dxa"/>
          </w:tcPr>
          <w:p w14:paraId="56B5F192" w14:textId="77777777" w:rsidR="0078500C" w:rsidRPr="00B26ECE" w:rsidRDefault="0078500C" w:rsidP="007850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26E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  <w:vAlign w:val="center"/>
          </w:tcPr>
          <w:p w14:paraId="1D014389" w14:textId="2D935F2B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(14,386)</w:t>
            </w:r>
          </w:p>
        </w:tc>
        <w:tc>
          <w:tcPr>
            <w:tcW w:w="233" w:type="dxa"/>
            <w:vAlign w:val="center"/>
          </w:tcPr>
          <w:p w14:paraId="54889BE9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7D21BE1" w14:textId="51D6A087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(14,529)</w:t>
            </w:r>
          </w:p>
        </w:tc>
        <w:tc>
          <w:tcPr>
            <w:tcW w:w="236" w:type="dxa"/>
            <w:vAlign w:val="center"/>
          </w:tcPr>
          <w:p w14:paraId="72843F3B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567AB8FD" w14:textId="69959971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16,564</w:t>
            </w:r>
          </w:p>
        </w:tc>
        <w:tc>
          <w:tcPr>
            <w:tcW w:w="235" w:type="dxa"/>
            <w:vAlign w:val="center"/>
          </w:tcPr>
          <w:p w14:paraId="3D1793CF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8E3421" w14:textId="6C865DF1" w:rsidR="0078500C" w:rsidRPr="00B26ECE" w:rsidRDefault="0078500C" w:rsidP="00D2702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16,719</w:t>
            </w:r>
          </w:p>
        </w:tc>
      </w:tr>
      <w:tr w:rsidR="00CD518D" w:rsidRPr="00B26ECE" w14:paraId="6D8E2A9F" w14:textId="77777777" w:rsidTr="00E2742B">
        <w:trPr>
          <w:trHeight w:val="20"/>
        </w:trPr>
        <w:tc>
          <w:tcPr>
            <w:tcW w:w="4452" w:type="dxa"/>
          </w:tcPr>
          <w:p w14:paraId="7AF810DB" w14:textId="77777777" w:rsidR="0078500C" w:rsidRPr="00B26ECE" w:rsidRDefault="0078500C" w:rsidP="007850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0" w:type="dxa"/>
          </w:tcPr>
          <w:p w14:paraId="19AB8956" w14:textId="108F128C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C4C73" w:rsidRPr="00B26E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6ECE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33" w:type="dxa"/>
          </w:tcPr>
          <w:p w14:paraId="64C071BF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D88D7E" w14:textId="77F08FB0" w:rsidR="0078500C" w:rsidRPr="00B26ECE" w:rsidRDefault="0078500C" w:rsidP="00D2702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16,391</w:t>
            </w:r>
          </w:p>
        </w:tc>
        <w:tc>
          <w:tcPr>
            <w:tcW w:w="236" w:type="dxa"/>
          </w:tcPr>
          <w:p w14:paraId="1FB90433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E2E1CF" w14:textId="2B2C7DF6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(16,093)</w:t>
            </w:r>
          </w:p>
        </w:tc>
        <w:tc>
          <w:tcPr>
            <w:tcW w:w="235" w:type="dxa"/>
          </w:tcPr>
          <w:p w14:paraId="75FD8E66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B4CD4D8" w14:textId="0EF648A1" w:rsidR="0078500C" w:rsidRPr="00B26ECE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(14,539)</w:t>
            </w:r>
          </w:p>
        </w:tc>
      </w:tr>
      <w:tr w:rsidR="00CD518D" w:rsidRPr="00B26ECE" w14:paraId="6426C52D" w14:textId="77777777" w:rsidTr="00E2742B">
        <w:trPr>
          <w:trHeight w:val="20"/>
        </w:trPr>
        <w:tc>
          <w:tcPr>
            <w:tcW w:w="4452" w:type="dxa"/>
          </w:tcPr>
          <w:p w14:paraId="020612E5" w14:textId="77777777" w:rsidR="0078500C" w:rsidRPr="00B26ECE" w:rsidRDefault="0078500C" w:rsidP="0078500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26E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</w:tcPr>
          <w:p w14:paraId="3E0F9BDB" w14:textId="426695B5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(16,890)</w:t>
            </w:r>
          </w:p>
        </w:tc>
        <w:tc>
          <w:tcPr>
            <w:tcW w:w="233" w:type="dxa"/>
            <w:vAlign w:val="bottom"/>
          </w:tcPr>
          <w:p w14:paraId="77DAF108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5DB3E6" w14:textId="472D3C96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(15,258)</w:t>
            </w:r>
          </w:p>
        </w:tc>
        <w:tc>
          <w:tcPr>
            <w:tcW w:w="236" w:type="dxa"/>
            <w:vAlign w:val="bottom"/>
          </w:tcPr>
          <w:p w14:paraId="16CB38ED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D53A2AF" w14:textId="64E90E26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10,897</w:t>
            </w:r>
          </w:p>
        </w:tc>
        <w:tc>
          <w:tcPr>
            <w:tcW w:w="235" w:type="dxa"/>
            <w:vAlign w:val="bottom"/>
          </w:tcPr>
          <w:p w14:paraId="5C94CB18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3404869" w14:textId="391A8806" w:rsidR="0078500C" w:rsidRPr="00B26ECE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9,562</w:t>
            </w:r>
          </w:p>
        </w:tc>
      </w:tr>
      <w:tr w:rsidR="00CD518D" w:rsidRPr="00B26ECE" w14:paraId="4B17665D" w14:textId="77777777" w:rsidTr="00E2742B">
        <w:trPr>
          <w:trHeight w:val="20"/>
        </w:trPr>
        <w:tc>
          <w:tcPr>
            <w:tcW w:w="4452" w:type="dxa"/>
          </w:tcPr>
          <w:p w14:paraId="3E6731CE" w14:textId="77777777" w:rsidR="0078500C" w:rsidRPr="00B26ECE" w:rsidRDefault="0078500C" w:rsidP="007850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50" w:type="dxa"/>
            <w:vAlign w:val="center"/>
          </w:tcPr>
          <w:p w14:paraId="17EE793D" w14:textId="748A15DF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  <w:tc>
          <w:tcPr>
            <w:tcW w:w="233" w:type="dxa"/>
          </w:tcPr>
          <w:p w14:paraId="32ADE4FD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43690DB" w14:textId="4156CD21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(670)</w:t>
            </w:r>
          </w:p>
        </w:tc>
        <w:tc>
          <w:tcPr>
            <w:tcW w:w="236" w:type="dxa"/>
          </w:tcPr>
          <w:p w14:paraId="4C5FFE52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19AC64AF" w14:textId="5BD0A218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35" w:type="dxa"/>
          </w:tcPr>
          <w:p w14:paraId="059F5FB3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E270C80" w14:textId="5DC359BF" w:rsidR="0078500C" w:rsidRPr="00B26ECE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</w:tr>
    </w:tbl>
    <w:p w14:paraId="5BBECBC9" w14:textId="77777777" w:rsidR="0007719E" w:rsidRPr="00B26ECE" w:rsidRDefault="0007719E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114"/>
        <w:gridCol w:w="236"/>
        <w:gridCol w:w="1024"/>
        <w:gridCol w:w="236"/>
        <w:gridCol w:w="1204"/>
      </w:tblGrid>
      <w:tr w:rsidR="00530C0C" w:rsidRPr="00B26ECE" w14:paraId="6922F1B0" w14:textId="77777777" w:rsidTr="0078500C">
        <w:trPr>
          <w:trHeight w:val="20"/>
          <w:tblHeader/>
        </w:trPr>
        <w:tc>
          <w:tcPr>
            <w:tcW w:w="4410" w:type="dxa"/>
          </w:tcPr>
          <w:p w14:paraId="419CBB3B" w14:textId="77777777" w:rsidR="00530C0C" w:rsidRPr="00B26ECE" w:rsidRDefault="00530C0C" w:rsidP="00530C0C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4C79EC6" w14:textId="77777777" w:rsidR="00530C0C" w:rsidRPr="00B26ECE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C0C" w:rsidRPr="00B26ECE" w14:paraId="744C6BDC" w14:textId="77777777" w:rsidTr="0078500C">
        <w:trPr>
          <w:trHeight w:val="20"/>
          <w:tblHeader/>
        </w:trPr>
        <w:tc>
          <w:tcPr>
            <w:tcW w:w="4410" w:type="dxa"/>
          </w:tcPr>
          <w:p w14:paraId="7C9ECC05" w14:textId="77777777" w:rsidR="00530C0C" w:rsidRPr="00B26ECE" w:rsidRDefault="00530C0C" w:rsidP="0087713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7305C8E9" w14:textId="77777777" w:rsidR="00530C0C" w:rsidRPr="00B26EC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26E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FF97E77" w14:textId="77777777" w:rsidR="00530C0C" w:rsidRPr="00B26ECE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617583C1" w14:textId="77777777" w:rsidR="00530C0C" w:rsidRPr="00B26EC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26E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26EC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26E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F3965" w:rsidRPr="00B26ECE" w14:paraId="030042DA" w14:textId="77777777" w:rsidTr="00F95B58">
        <w:trPr>
          <w:trHeight w:val="20"/>
          <w:tblHeader/>
        </w:trPr>
        <w:tc>
          <w:tcPr>
            <w:tcW w:w="4410" w:type="dxa"/>
          </w:tcPr>
          <w:p w14:paraId="32D2D494" w14:textId="77777777" w:rsidR="00AF3965" w:rsidRPr="00B26ECE" w:rsidRDefault="00AF3965" w:rsidP="00AF39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6E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6E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D31FCC4" w14:textId="184C171F" w:rsidR="00AF3965" w:rsidRPr="00B26ECE" w:rsidRDefault="00AF3965" w:rsidP="00AF39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 w:rsidRPr="00B26E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1BAE496" w14:textId="77777777" w:rsidR="00AF3965" w:rsidRPr="00B26ECE" w:rsidRDefault="00AF3965" w:rsidP="00AF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9E03238" w14:textId="6C30F77C" w:rsidR="00AF3965" w:rsidRPr="00B26ECE" w:rsidRDefault="00AF3965" w:rsidP="00AF39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 w:rsidRPr="00B26EC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8F3857C" w14:textId="77777777" w:rsidR="00AF3965" w:rsidRPr="00B26ECE" w:rsidRDefault="00AF3965" w:rsidP="00AF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154922F" w14:textId="07F8F34F" w:rsidR="00AF3965" w:rsidRPr="00B26ECE" w:rsidRDefault="00AF3965" w:rsidP="00AF39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 w:rsidRPr="00B26E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478C807" w14:textId="77777777" w:rsidR="00AF3965" w:rsidRPr="00B26ECE" w:rsidRDefault="00AF3965" w:rsidP="00AF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89E7BCD" w14:textId="74E3FFA9" w:rsidR="00AF3965" w:rsidRPr="00B26ECE" w:rsidRDefault="00AF3965" w:rsidP="00AF39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 w:rsidRPr="00B26EC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30C0C" w:rsidRPr="00B26ECE" w14:paraId="799E5060" w14:textId="77777777" w:rsidTr="0078500C">
        <w:trPr>
          <w:trHeight w:val="20"/>
          <w:tblHeader/>
        </w:trPr>
        <w:tc>
          <w:tcPr>
            <w:tcW w:w="4410" w:type="dxa"/>
          </w:tcPr>
          <w:p w14:paraId="3C11590C" w14:textId="77777777" w:rsidR="00530C0C" w:rsidRPr="00B26ECE" w:rsidRDefault="00530C0C" w:rsidP="0087713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091EF84" w14:textId="77777777" w:rsidR="00530C0C" w:rsidRPr="00B26ECE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E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26E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8500C" w:rsidRPr="00B26ECE" w14:paraId="108F5B50" w14:textId="77777777" w:rsidTr="00F95B58">
        <w:trPr>
          <w:trHeight w:val="20"/>
        </w:trPr>
        <w:tc>
          <w:tcPr>
            <w:tcW w:w="4410" w:type="dxa"/>
          </w:tcPr>
          <w:p w14:paraId="497E6045" w14:textId="77777777" w:rsidR="0078500C" w:rsidRPr="00B26ECE" w:rsidRDefault="0078500C" w:rsidP="007850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26E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04023F1" w14:textId="11706C67" w:rsidR="0078500C" w:rsidRPr="00B26ECE" w:rsidRDefault="002A0E5C" w:rsidP="007850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(14,019)</w:t>
            </w:r>
          </w:p>
        </w:tc>
        <w:tc>
          <w:tcPr>
            <w:tcW w:w="236" w:type="dxa"/>
            <w:vAlign w:val="center"/>
          </w:tcPr>
          <w:p w14:paraId="07AF851C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3922B41" w14:textId="6DB74232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(14,191)</w:t>
            </w:r>
          </w:p>
        </w:tc>
        <w:tc>
          <w:tcPr>
            <w:tcW w:w="236" w:type="dxa"/>
            <w:vAlign w:val="center"/>
          </w:tcPr>
          <w:p w14:paraId="499263A2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0523FB" w14:textId="7D57B4A8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16,113</w:t>
            </w:r>
          </w:p>
        </w:tc>
        <w:tc>
          <w:tcPr>
            <w:tcW w:w="236" w:type="dxa"/>
            <w:vAlign w:val="center"/>
          </w:tcPr>
          <w:p w14:paraId="30421DC4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37CA9EA" w14:textId="53181ADE" w:rsidR="0078500C" w:rsidRPr="00B26ECE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16,300</w:t>
            </w:r>
          </w:p>
        </w:tc>
      </w:tr>
      <w:tr w:rsidR="0078500C" w:rsidRPr="00B26ECE" w14:paraId="6BF15E5E" w14:textId="77777777" w:rsidTr="00F95B58">
        <w:trPr>
          <w:trHeight w:val="20"/>
        </w:trPr>
        <w:tc>
          <w:tcPr>
            <w:tcW w:w="4410" w:type="dxa"/>
          </w:tcPr>
          <w:p w14:paraId="66AED5B7" w14:textId="77777777" w:rsidR="0078500C" w:rsidRPr="00B26ECE" w:rsidRDefault="0078500C" w:rsidP="007850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5C49BC86" w14:textId="20FB6E68" w:rsidR="0078500C" w:rsidRPr="00B26ECE" w:rsidRDefault="002A0E5C" w:rsidP="007850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17,766</w:t>
            </w:r>
          </w:p>
        </w:tc>
        <w:tc>
          <w:tcPr>
            <w:tcW w:w="236" w:type="dxa"/>
          </w:tcPr>
          <w:p w14:paraId="13D241DD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58551" w14:textId="29790FEF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15,981</w:t>
            </w:r>
          </w:p>
        </w:tc>
        <w:tc>
          <w:tcPr>
            <w:tcW w:w="236" w:type="dxa"/>
          </w:tcPr>
          <w:p w14:paraId="14483996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D5FC12" w14:textId="28BA9C66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(15,709)</w:t>
            </w:r>
          </w:p>
        </w:tc>
        <w:tc>
          <w:tcPr>
            <w:tcW w:w="236" w:type="dxa"/>
          </w:tcPr>
          <w:p w14:paraId="79340A70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816AF7" w14:textId="45E55561" w:rsidR="0078500C" w:rsidRPr="00B26ECE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(14,201)</w:t>
            </w:r>
          </w:p>
        </w:tc>
      </w:tr>
      <w:tr w:rsidR="0078500C" w:rsidRPr="00B26ECE" w14:paraId="5D821892" w14:textId="77777777" w:rsidTr="00F95B58">
        <w:trPr>
          <w:trHeight w:val="20"/>
        </w:trPr>
        <w:tc>
          <w:tcPr>
            <w:tcW w:w="4410" w:type="dxa"/>
          </w:tcPr>
          <w:p w14:paraId="25BE37C8" w14:textId="77777777" w:rsidR="0078500C" w:rsidRPr="00B26ECE" w:rsidRDefault="0078500C" w:rsidP="0078500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26E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D6EC269" w14:textId="68C74E17" w:rsidR="0078500C" w:rsidRPr="00B26ECE" w:rsidRDefault="002A0E5C" w:rsidP="007850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(16,485)</w:t>
            </w:r>
          </w:p>
        </w:tc>
        <w:tc>
          <w:tcPr>
            <w:tcW w:w="236" w:type="dxa"/>
            <w:vAlign w:val="bottom"/>
          </w:tcPr>
          <w:p w14:paraId="6D24E5F2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9670C5" w14:textId="5341962F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(14,903)</w:t>
            </w:r>
          </w:p>
        </w:tc>
        <w:tc>
          <w:tcPr>
            <w:tcW w:w="236" w:type="dxa"/>
            <w:vAlign w:val="bottom"/>
          </w:tcPr>
          <w:p w14:paraId="15711926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DE89A4" w14:textId="1A0EC934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236" w:type="dxa"/>
            <w:vAlign w:val="bottom"/>
          </w:tcPr>
          <w:p w14:paraId="2A533351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E482FD" w14:textId="2093E44B" w:rsidR="0078500C" w:rsidRPr="00B26ECE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9,244</w:t>
            </w:r>
          </w:p>
        </w:tc>
      </w:tr>
      <w:tr w:rsidR="0078500C" w:rsidRPr="000F5DD3" w14:paraId="14C373E8" w14:textId="77777777" w:rsidTr="00F95B58">
        <w:trPr>
          <w:trHeight w:val="20"/>
        </w:trPr>
        <w:tc>
          <w:tcPr>
            <w:tcW w:w="4410" w:type="dxa"/>
          </w:tcPr>
          <w:p w14:paraId="62F5921F" w14:textId="77777777" w:rsidR="0078500C" w:rsidRPr="00B26ECE" w:rsidRDefault="0078500C" w:rsidP="007850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80" w:type="dxa"/>
            <w:vAlign w:val="center"/>
          </w:tcPr>
          <w:p w14:paraId="01F39D7C" w14:textId="63D28C42" w:rsidR="0078500C" w:rsidRPr="00B26ECE" w:rsidRDefault="002A0E5C" w:rsidP="007850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(726</w:t>
            </w:r>
            <w:r w:rsidR="00282144" w:rsidRPr="00B26E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ED58F0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179E68E" w14:textId="19A3DB00" w:rsidR="0078500C" w:rsidRPr="00B26ECE" w:rsidRDefault="0078500C" w:rsidP="0078500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(656)</w:t>
            </w:r>
          </w:p>
        </w:tc>
        <w:tc>
          <w:tcPr>
            <w:tcW w:w="236" w:type="dxa"/>
          </w:tcPr>
          <w:p w14:paraId="5C8E8743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2E7FF96" w14:textId="78149BF2" w:rsidR="0078500C" w:rsidRPr="00B26ECE" w:rsidRDefault="002A0E5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6" w:type="dxa"/>
          </w:tcPr>
          <w:p w14:paraId="79450D0F" w14:textId="77777777" w:rsidR="0078500C" w:rsidRPr="00B26ECE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912E40B" w14:textId="6284C101" w:rsidR="0078500C" w:rsidRPr="000F5DD3" w:rsidRDefault="0078500C" w:rsidP="0078500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B26ECE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</w:tbl>
    <w:p w14:paraId="6E12D6CE" w14:textId="63C7A1FB" w:rsidR="0044306F" w:rsidRDefault="0044306F" w:rsidP="0044306F">
      <w:pPr>
        <w:rPr>
          <w:rFonts w:asciiTheme="majorBidi" w:hAnsiTheme="majorBidi" w:cstheme="majorBidi"/>
          <w:sz w:val="32"/>
          <w:szCs w:val="32"/>
        </w:rPr>
      </w:pPr>
    </w:p>
    <w:p w14:paraId="7C19C548" w14:textId="77777777" w:rsidR="00A3732F" w:rsidRDefault="00A3732F" w:rsidP="0044306F">
      <w:pPr>
        <w:rPr>
          <w:rFonts w:asciiTheme="majorBidi" w:hAnsiTheme="majorBidi" w:cstheme="majorBidi"/>
          <w:sz w:val="32"/>
          <w:szCs w:val="32"/>
        </w:rPr>
      </w:pPr>
    </w:p>
    <w:p w14:paraId="6A3163B8" w14:textId="77777777" w:rsidR="00A3732F" w:rsidRDefault="00A3732F" w:rsidP="0044306F">
      <w:pPr>
        <w:rPr>
          <w:rFonts w:asciiTheme="majorBidi" w:hAnsiTheme="majorBidi" w:cstheme="majorBidi"/>
          <w:sz w:val="32"/>
          <w:szCs w:val="32"/>
        </w:rPr>
      </w:pPr>
    </w:p>
    <w:p w14:paraId="7AB61E82" w14:textId="77777777" w:rsidR="00493529" w:rsidRDefault="00493529" w:rsidP="0044306F">
      <w:pPr>
        <w:rPr>
          <w:rFonts w:asciiTheme="majorBidi" w:hAnsiTheme="majorBidi" w:cstheme="majorBidi"/>
          <w:sz w:val="32"/>
          <w:szCs w:val="32"/>
          <w:cs/>
        </w:rPr>
      </w:pPr>
    </w:p>
    <w:p w14:paraId="2FB0003C" w14:textId="77777777" w:rsidR="00A3732F" w:rsidRDefault="00A3732F" w:rsidP="0044306F">
      <w:pPr>
        <w:rPr>
          <w:rFonts w:asciiTheme="majorBidi" w:hAnsiTheme="majorBidi" w:cstheme="majorBidi"/>
          <w:sz w:val="32"/>
          <w:szCs w:val="32"/>
        </w:rPr>
      </w:pPr>
    </w:p>
    <w:p w14:paraId="0FAA4B59" w14:textId="77777777" w:rsidR="00A3732F" w:rsidRPr="00F70B24" w:rsidRDefault="00A3732F" w:rsidP="0044306F">
      <w:pPr>
        <w:rPr>
          <w:rFonts w:asciiTheme="majorBidi" w:hAnsiTheme="majorBidi" w:cstheme="majorBidi"/>
          <w:sz w:val="32"/>
          <w:szCs w:val="32"/>
        </w:rPr>
      </w:pPr>
    </w:p>
    <w:p w14:paraId="6A9B1EAE" w14:textId="65536930" w:rsidR="0044306F" w:rsidRPr="000F5DD3" w:rsidRDefault="0001421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="0044306F" w:rsidRPr="000F5DD3">
        <w:rPr>
          <w:rFonts w:asciiTheme="majorBidi" w:hAnsiTheme="majorBidi" w:cstheme="majorBidi"/>
          <w:szCs w:val="30"/>
          <w:cs/>
        </w:rPr>
        <w:t>ประมาณการหนี้สิน</w:t>
      </w:r>
    </w:p>
    <w:p w14:paraId="4BF75152" w14:textId="4A947C0E" w:rsidR="0044306F" w:rsidRPr="002B3428" w:rsidRDefault="0044306F" w:rsidP="0044306F">
      <w:pPr>
        <w:rPr>
          <w:rFonts w:asciiTheme="majorBidi" w:hAnsiTheme="majorBidi" w:cstheme="majorBidi"/>
          <w:sz w:val="30"/>
          <w:szCs w:val="30"/>
        </w:rPr>
      </w:pPr>
    </w:p>
    <w:p w14:paraId="5C0460BD" w14:textId="77777777" w:rsidR="00F13C1A" w:rsidRPr="002B3428" w:rsidRDefault="00F13C1A" w:rsidP="00F13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668EB97" w14:textId="77777777" w:rsidR="0092614C" w:rsidRDefault="0092614C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9B5BD" w14:textId="26DF62DE" w:rsidR="0092614C" w:rsidRPr="000F5DD3" w:rsidRDefault="0092614C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92614C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2614C">
        <w:rPr>
          <w:rFonts w:asciiTheme="majorBidi" w:hAnsiTheme="majorBidi" w:cstheme="majorBidi"/>
          <w:sz w:val="30"/>
          <w:szCs w:val="30"/>
          <w:cs/>
        </w:rPr>
        <w:t>ต่อหนี้สิน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2614C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2614C">
        <w:rPr>
          <w:rFonts w:asciiTheme="majorBidi" w:hAnsiTheme="majorBidi" w:cstheme="majorBidi"/>
          <w:sz w:val="30"/>
          <w:szCs w:val="30"/>
        </w:rPr>
        <w:t xml:space="preserve"> </w:t>
      </w:r>
    </w:p>
    <w:p w14:paraId="798D0634" w14:textId="77777777" w:rsidR="00740906" w:rsidRPr="002B3428" w:rsidRDefault="00740906" w:rsidP="0044306F">
      <w:pPr>
        <w:rPr>
          <w:rFonts w:asciiTheme="majorBidi" w:hAnsiTheme="majorBidi" w:cstheme="majorBidi"/>
          <w:sz w:val="30"/>
          <w:szCs w:val="30"/>
        </w:rPr>
      </w:pPr>
    </w:p>
    <w:p w14:paraId="70796719" w14:textId="09FFD4D0" w:rsidR="00014212" w:rsidRPr="002B3428" w:rsidRDefault="0044306F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</w:rPr>
        <w:tab/>
      </w:r>
      <w:r w:rsidRPr="002B3428">
        <w:rPr>
          <w:rFonts w:asciiTheme="majorBidi" w:hAnsiTheme="majorBidi" w:cstheme="majorBidi"/>
          <w:szCs w:val="30"/>
          <w:cs/>
        </w:rPr>
        <w:t>ทุนเรือนหุ้น</w:t>
      </w:r>
    </w:p>
    <w:p w14:paraId="7C75258F" w14:textId="77777777" w:rsidR="00CA701C" w:rsidRPr="002B3428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2EEC57" w14:textId="77777777" w:rsidR="00F801EA" w:rsidRPr="000E692B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692B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642D9627" w14:textId="77777777" w:rsidR="00F801EA" w:rsidRPr="000F5DD3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E63A1F" w14:textId="2106157F" w:rsidR="00002C06" w:rsidRPr="000F5DD3" w:rsidRDefault="004C7D71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0F5DD3">
        <w:rPr>
          <w:rFonts w:asciiTheme="majorBidi" w:hAnsiTheme="majorBidi" w:cstheme="majorBidi"/>
          <w:sz w:val="30"/>
          <w:szCs w:val="30"/>
        </w:rPr>
        <w:t>2535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A1CBF" w:rsidRPr="000F5DD3">
        <w:rPr>
          <w:rFonts w:asciiTheme="majorBidi" w:hAnsiTheme="majorBidi" w:cstheme="majorBidi"/>
          <w:sz w:val="30"/>
          <w:szCs w:val="30"/>
        </w:rPr>
        <w:t>51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F5DD3">
        <w:rPr>
          <w:rFonts w:asciiTheme="majorBidi" w:hAnsiTheme="majorBidi" w:cstheme="majorBidi"/>
          <w:sz w:val="30"/>
          <w:szCs w:val="30"/>
        </w:rPr>
        <w:t>“</w:t>
      </w:r>
      <w:r w:rsidRPr="000F5DD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0F5DD3">
        <w:rPr>
          <w:rFonts w:asciiTheme="majorBidi" w:hAnsiTheme="majorBidi" w:cstheme="majorBidi"/>
          <w:sz w:val="30"/>
          <w:szCs w:val="30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735AAB" w14:textId="77777777" w:rsidR="00F13C1A" w:rsidRPr="000F5DD3" w:rsidRDefault="00F13C1A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509CF0" w14:textId="186A8AD7" w:rsidR="00014212" w:rsidRPr="000F5DD3" w:rsidRDefault="0001421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  <w:cs/>
        </w:rPr>
      </w:pPr>
      <w:r w:rsidRPr="000F5DD3">
        <w:rPr>
          <w:rFonts w:asciiTheme="majorBidi" w:hAnsiTheme="majorBidi" w:cstheme="majorBidi"/>
          <w:szCs w:val="30"/>
        </w:rPr>
        <w:tab/>
      </w:r>
      <w:r w:rsidR="008F3C35" w:rsidRPr="000F5DD3">
        <w:rPr>
          <w:rFonts w:asciiTheme="majorBidi" w:hAnsiTheme="majorBidi" w:cstheme="majorBidi"/>
          <w:szCs w:val="30"/>
          <w:cs/>
        </w:rPr>
        <w:t>สำรอง</w:t>
      </w:r>
      <w:r w:rsidR="00B03021" w:rsidRPr="000F5DD3">
        <w:rPr>
          <w:rFonts w:asciiTheme="majorBidi" w:hAnsiTheme="majorBidi" w:cstheme="majorBidi"/>
          <w:szCs w:val="30"/>
          <w:cs/>
        </w:rPr>
        <w:t>ตามกฎหมาย</w:t>
      </w:r>
    </w:p>
    <w:p w14:paraId="26001F80" w14:textId="77777777" w:rsidR="002B3428" w:rsidRDefault="002B3428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6120703" w14:textId="583EFE95" w:rsidR="003913F0" w:rsidRPr="000F5DD3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ตามบทบัญญัติแห่ง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0F5DD3">
        <w:rPr>
          <w:rFonts w:asciiTheme="majorBidi" w:hAnsiTheme="majorBidi" w:cstheme="majorBidi"/>
          <w:sz w:val="30"/>
          <w:szCs w:val="30"/>
        </w:rPr>
        <w:t>2535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A1CBF" w:rsidRPr="000F5DD3">
        <w:rPr>
          <w:rFonts w:asciiTheme="majorBidi" w:hAnsiTheme="majorBidi" w:cstheme="majorBidi"/>
          <w:sz w:val="30"/>
          <w:szCs w:val="30"/>
        </w:rPr>
        <w:t>116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ต้อง</w:t>
      </w:r>
      <w:r w:rsidRPr="000F5DD3">
        <w:rPr>
          <w:rFonts w:asciiTheme="majorBidi" w:hAnsiTheme="majorBidi" w:cstheme="majorBidi"/>
          <w:sz w:val="30"/>
          <w:szCs w:val="30"/>
          <w:cs/>
        </w:rPr>
        <w:t>จัดสรร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ทุนสำรอง </w:t>
      </w:r>
      <w:r w:rsidR="00EF02ED" w:rsidRPr="000F5DD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(“สำรองตามกฎหมาย</w:t>
      </w:r>
      <w:r w:rsidR="006F177D" w:rsidRPr="000F5DD3">
        <w:rPr>
          <w:rFonts w:asciiTheme="majorBidi" w:hAnsiTheme="majorBidi" w:cstheme="majorBidi"/>
          <w:sz w:val="30"/>
          <w:szCs w:val="30"/>
          <w:cs/>
          <w:lang w:val="th-TH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อย่างน้อยร้อยละ </w:t>
      </w:r>
      <w:r w:rsidR="00811CDC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</w:t>
      </w:r>
      <w:r w:rsidR="00167732" w:rsidRPr="000F5DD3">
        <w:rPr>
          <w:rFonts w:asciiTheme="majorBidi" w:hAnsiTheme="majorBidi" w:cstheme="majorBidi"/>
          <w:sz w:val="30"/>
          <w:szCs w:val="30"/>
          <w:cs/>
        </w:rPr>
        <w:t>ประจำ</w:t>
      </w:r>
      <w:r w:rsidRPr="000F5DD3">
        <w:rPr>
          <w:rFonts w:asciiTheme="majorBidi" w:hAnsiTheme="majorBidi" w:cstheme="majorBidi"/>
          <w:sz w:val="30"/>
          <w:szCs w:val="30"/>
          <w:cs/>
        </w:rPr>
        <w:t>ปีหลังจากหักยอดขาดทุนสะสม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ยกมา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="00B76D01">
        <w:rPr>
          <w:rFonts w:asciiTheme="majorBidi" w:hAnsiTheme="majorBidi" w:cstheme="majorBidi"/>
          <w:sz w:val="30"/>
          <w:szCs w:val="30"/>
        </w:rPr>
        <w:br/>
      </w:r>
      <w:r w:rsidRPr="00247F55">
        <w:rPr>
          <w:rFonts w:asciiTheme="majorBidi" w:hAnsiTheme="majorBidi" w:cstheme="majorBidi"/>
          <w:spacing w:val="-4"/>
          <w:sz w:val="30"/>
          <w:szCs w:val="30"/>
          <w:cs/>
        </w:rPr>
        <w:t>จนกว่าสำรอง</w:t>
      </w:r>
      <w:r w:rsidR="002B667C" w:rsidRPr="00247F55">
        <w:rPr>
          <w:rFonts w:asciiTheme="majorBidi" w:hAnsiTheme="majorBidi" w:cstheme="majorBidi"/>
          <w:spacing w:val="-4"/>
          <w:sz w:val="30"/>
          <w:szCs w:val="30"/>
          <w:cs/>
        </w:rPr>
        <w:t>ดังกล่าว</w:t>
      </w:r>
      <w:r w:rsidRPr="00247F55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มีจำนวนไม่น้อยกว่า</w:t>
      </w:r>
      <w:r w:rsidRPr="00247F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Pr="00247F55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247F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ของทุนจดทะเบียน </w:t>
      </w:r>
      <w:r w:rsidR="00DB7A62" w:rsidRPr="00247F55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เงินสำรอง</w:t>
      </w:r>
      <w:r w:rsidRPr="00247F55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14:paraId="6B786FD1" w14:textId="77777777" w:rsidR="00101987" w:rsidRDefault="00101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601273B" w14:textId="6E2A696A" w:rsidR="00014212" w:rsidRPr="002B3428" w:rsidRDefault="000C198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ส่วนงานดำเนิน</w:t>
      </w:r>
      <w:r w:rsidR="00014212" w:rsidRPr="002B3428">
        <w:rPr>
          <w:rFonts w:asciiTheme="majorBidi" w:hAnsiTheme="majorBidi" w:cstheme="majorBidi"/>
          <w:szCs w:val="30"/>
          <w:cs/>
        </w:rPr>
        <w:t>งาน</w:t>
      </w:r>
      <w:r w:rsidR="00530C0C" w:rsidRPr="002B3428">
        <w:rPr>
          <w:rFonts w:asciiTheme="majorBidi" w:hAnsiTheme="majorBidi" w:cstheme="majorBidi"/>
          <w:szCs w:val="30"/>
          <w:cs/>
        </w:rPr>
        <w:t>และการจำแนกรายได้</w:t>
      </w:r>
    </w:p>
    <w:p w14:paraId="454AAD4B" w14:textId="26BCA6A1" w:rsidR="00B953C4" w:rsidRPr="002B3428" w:rsidRDefault="00B953C4" w:rsidP="00CA701C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FD0FD0C" w14:textId="41F08302" w:rsidR="00887321" w:rsidRPr="002B3428" w:rsidRDefault="00887321" w:rsidP="0088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2D6DCC" w14:textId="77777777" w:rsidR="00977820" w:rsidRPr="002B3428" w:rsidRDefault="00977820" w:rsidP="00977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B9A9FC" w14:textId="497A8AE8" w:rsidR="00887321" w:rsidRPr="000F5DD3" w:rsidRDefault="00977820" w:rsidP="00887321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87321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2F087C2" w14:textId="77777777" w:rsidR="00887321" w:rsidRPr="000F5DD3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9CBF4" w14:textId="36AC16B9" w:rsidR="00887321" w:rsidRPr="000F5DD3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856F307" w14:textId="77777777" w:rsidR="00E15E90" w:rsidRPr="000F5DD3" w:rsidRDefault="00E15E90" w:rsidP="00A269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BCA58" w14:textId="13CA07AB" w:rsidR="00887321" w:rsidRPr="000F5DD3" w:rsidRDefault="0088732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1EA1DE9D" w14:textId="77777777" w:rsidR="00E86868" w:rsidRPr="000F5DD3" w:rsidRDefault="00E86868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D4EC9" w14:textId="77777777" w:rsidR="00A26935" w:rsidRPr="000F5DD3" w:rsidRDefault="00A26935" w:rsidP="00A2693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4644977" w14:textId="77777777" w:rsidR="00A26935" w:rsidRPr="000F5DD3" w:rsidRDefault="00A26935" w:rsidP="00A269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6328E9" w14:textId="38ECA32C" w:rsidR="00A26935" w:rsidRDefault="00A26935" w:rsidP="00A26935">
      <w:pPr>
        <w:tabs>
          <w:tab w:val="clear" w:pos="454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111E41">
        <w:rPr>
          <w:rFonts w:asciiTheme="majorBidi" w:hAnsiTheme="majorBidi" w:cstheme="majorBidi"/>
          <w:b/>
          <w:sz w:val="30"/>
          <w:szCs w:val="30"/>
        </w:rPr>
        <w:br/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การปันส่วนอย่างสมเหตุสมผล รายการที่ไม่สามารถปันส่วนได้ส่วนใหญ่เป็นรายการค่าใช้จ่ายของ</w:t>
      </w:r>
      <w:r w:rsidR="003E19AB"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0C49A092" w14:textId="77777777" w:rsidR="00E86868" w:rsidRPr="000F5DD3" w:rsidRDefault="00E86868" w:rsidP="00A26935">
      <w:pPr>
        <w:tabs>
          <w:tab w:val="clear" w:pos="454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0C6C4E6" w14:textId="2624C33B" w:rsidR="009460A1" w:rsidRPr="000F5DD3" w:rsidRDefault="005F3AE7" w:rsidP="00E86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="00A26935"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(2.</w:t>
      </w:r>
      <w:r w:rsidR="00A26935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ก) </w:t>
      </w:r>
      <w:r w:rsidR="009460A1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1FFD464" w14:textId="77777777" w:rsidR="00B953C4" w:rsidRPr="000F5DD3" w:rsidRDefault="00B953C4" w:rsidP="00FD2689">
      <w:pPr>
        <w:pStyle w:val="NoSpacing"/>
        <w:ind w:left="540" w:hanging="360"/>
        <w:rPr>
          <w:rFonts w:asciiTheme="majorBidi" w:hAnsiTheme="majorBidi" w:cstheme="majorBidi"/>
          <w:sz w:val="30"/>
          <w:szCs w:val="30"/>
        </w:rPr>
      </w:pPr>
    </w:p>
    <w:p w14:paraId="6E83C9D5" w14:textId="6281EF6F" w:rsidR="00C41DCF" w:rsidRPr="000F5DD3" w:rsidRDefault="00C41DCF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0E2D17C" w14:textId="77777777" w:rsidR="00141256" w:rsidRPr="000F5DD3" w:rsidRDefault="00141256" w:rsidP="00FD2689">
      <w:pPr>
        <w:pStyle w:val="NoSpacing"/>
        <w:ind w:left="540" w:hanging="360"/>
        <w:rPr>
          <w:rFonts w:asciiTheme="majorBidi" w:hAnsiTheme="majorBidi" w:cstheme="majorBidi"/>
          <w:sz w:val="30"/>
          <w:szCs w:val="30"/>
        </w:rPr>
      </w:pPr>
    </w:p>
    <w:p w14:paraId="07A6CA3E" w14:textId="4C8EF8A6" w:rsidR="00141256" w:rsidRPr="000F5DD3" w:rsidRDefault="00A26935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(2.</w:t>
      </w: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ข) </w:t>
      </w:r>
      <w:r w:rsidR="009460A1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478F3B11" w14:textId="77777777" w:rsidR="009460A1" w:rsidRPr="000F5DD3" w:rsidRDefault="009460A1" w:rsidP="00FD26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24A9525D" w14:textId="77777777" w:rsidR="000372F0" w:rsidRPr="000F5DD3" w:rsidRDefault="00A85104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ในการนำเสนอ</w:t>
      </w:r>
      <w:r w:rsidR="0043329D" w:rsidRPr="000F5DD3">
        <w:rPr>
          <w:rFonts w:asciiTheme="majorBidi" w:hAnsiTheme="majorBidi" w:cstheme="majorBidi"/>
          <w:sz w:val="30"/>
          <w:szCs w:val="30"/>
          <w:cs/>
        </w:rPr>
        <w:t>ข้อมูลจำแนกทางภู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มิศาสตร์</w:t>
      </w:r>
      <w:r w:rsidR="006D2E62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2809E2" w:rsidRPr="000F5DD3">
        <w:rPr>
          <w:rFonts w:asciiTheme="majorBidi" w:hAnsiTheme="majorBidi" w:cstheme="majorBidi"/>
          <w:sz w:val="30"/>
          <w:szCs w:val="30"/>
          <w:cs/>
        </w:rPr>
        <w:t>รายได้แยกตามที่ตั้งทาง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ภูมิศาสตร์ของลูกค้า</w:t>
      </w:r>
      <w:r w:rsidR="00805D52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C98936" w14:textId="77777777" w:rsidR="00141256" w:rsidRPr="000F5DD3" w:rsidRDefault="00141256" w:rsidP="00FD2689">
      <w:pPr>
        <w:pStyle w:val="NoSpacing"/>
        <w:ind w:left="900"/>
        <w:rPr>
          <w:rFonts w:asciiTheme="majorBidi" w:hAnsiTheme="majorBidi" w:cstheme="majorBidi"/>
          <w:sz w:val="28"/>
          <w:szCs w:val="28"/>
        </w:rPr>
      </w:pPr>
    </w:p>
    <w:p w14:paraId="64A1A4C5" w14:textId="1DCDC971" w:rsidR="007E7FBA" w:rsidRPr="000F5DD3" w:rsidRDefault="005C1D96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ทรัพย์</w:t>
      </w:r>
      <w:r w:rsidR="002809E2" w:rsidRPr="000F5DD3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0F5DD3">
        <w:rPr>
          <w:rFonts w:asciiTheme="majorBidi" w:hAnsiTheme="majorBidi" w:cstheme="majorBidi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 w:rsidRPr="000F5DD3">
        <w:rPr>
          <w:rFonts w:asciiTheme="majorBidi" w:hAnsiTheme="majorBidi" w:cstheme="majorBidi"/>
          <w:sz w:val="30"/>
          <w:szCs w:val="30"/>
        </w:rPr>
        <w:br/>
      </w:r>
      <w:r w:rsidR="00F375C5" w:rsidRPr="000F5DD3">
        <w:rPr>
          <w:rFonts w:asciiTheme="majorBidi" w:hAnsiTheme="majorBidi" w:cstheme="majorBidi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14:paraId="236E96DC" w14:textId="77777777" w:rsidR="005F2C09" w:rsidRDefault="005F2C09" w:rsidP="00D8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D47B21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E4A318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25442C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5DD1FF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7E76FB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728D79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0C2690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F11354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5031E0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3752D9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CBA8F4" w14:textId="77777777" w:rsidR="00F5087D" w:rsidRDefault="00F5087D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9F0F55" w14:textId="77777777" w:rsidR="00D803A1" w:rsidRDefault="00D803A1" w:rsidP="00D8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E2918A" w14:textId="6F90C8BC" w:rsidR="003D5801" w:rsidRPr="000F5DD3" w:rsidRDefault="00905E5C" w:rsidP="0094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การจำแนกรายได้</w:t>
      </w:r>
    </w:p>
    <w:p w14:paraId="77F64408" w14:textId="5EBB48AC" w:rsidR="00F94EB4" w:rsidRPr="000F5DD3" w:rsidRDefault="00F94EB4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1"/>
        <w:gridCol w:w="238"/>
        <w:gridCol w:w="1204"/>
      </w:tblGrid>
      <w:tr w:rsidR="00F94EB4" w:rsidRPr="000F5DD3" w14:paraId="5106B3FF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3D9CCC23" w14:textId="77777777" w:rsidR="00F94EB4" w:rsidRPr="000F5DD3" w:rsidRDefault="00F94EB4" w:rsidP="00F94EB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3501D7A" w14:textId="73D4DF78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387A516" w14:textId="77777777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35D5400B" w14:textId="77777777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965" w:rsidRPr="000F5DD3" w14:paraId="635ADD20" w14:textId="77777777" w:rsidTr="001B080D">
        <w:trPr>
          <w:trHeight w:val="87"/>
          <w:tblHeader/>
        </w:trPr>
        <w:tc>
          <w:tcPr>
            <w:tcW w:w="3600" w:type="dxa"/>
            <w:vAlign w:val="bottom"/>
          </w:tcPr>
          <w:p w14:paraId="09341ADA" w14:textId="77777777" w:rsidR="00AF3965" w:rsidRPr="000F5DD3" w:rsidRDefault="00AF3965" w:rsidP="00AF396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2EF6CF2D" w14:textId="611BE4D4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8" w:type="dxa"/>
            <w:vAlign w:val="center"/>
          </w:tcPr>
          <w:p w14:paraId="4D76AABE" w14:textId="1DB6CC93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vAlign w:val="center"/>
          </w:tcPr>
          <w:p w14:paraId="5C811A1B" w14:textId="1214BBE0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FD36AE7" w14:textId="77777777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center"/>
          </w:tcPr>
          <w:p w14:paraId="4CB90BBD" w14:textId="462A8FF6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center"/>
          </w:tcPr>
          <w:p w14:paraId="72043A1C" w14:textId="77777777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vAlign w:val="center"/>
          </w:tcPr>
          <w:p w14:paraId="273625F5" w14:textId="24D784DB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4EB4" w:rsidRPr="000F5DD3" w14:paraId="355B8177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2FE20C83" w14:textId="77777777" w:rsidR="00F94EB4" w:rsidRPr="000F5DD3" w:rsidRDefault="00F94EB4" w:rsidP="00F94E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0E06C90C" w14:textId="3171337A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94EB4" w:rsidRPr="000F5DD3" w14:paraId="4408A00D" w14:textId="77777777" w:rsidTr="001B080D">
        <w:tc>
          <w:tcPr>
            <w:tcW w:w="3600" w:type="dxa"/>
            <w:hideMark/>
          </w:tcPr>
          <w:p w14:paraId="12827D3D" w14:textId="77777777" w:rsidR="00F94EB4" w:rsidRPr="000F5DD3" w:rsidRDefault="00F94EB4" w:rsidP="00F94EB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330B39D2" w14:textId="107F37F1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0B5EAA8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DF7FFCD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E1D5455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26391A45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77B1974A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05E3FF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8500C" w:rsidRPr="000F5DD3" w14:paraId="74FEA0E8" w14:textId="77777777" w:rsidTr="001B080D">
        <w:tc>
          <w:tcPr>
            <w:tcW w:w="3600" w:type="dxa"/>
            <w:hideMark/>
          </w:tcPr>
          <w:p w14:paraId="19F0FAA7" w14:textId="38E36472" w:rsidR="0078500C" w:rsidRPr="000F5DD3" w:rsidRDefault="0078500C" w:rsidP="0078500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CCC89AC" w14:textId="25E6D248" w:rsidR="0078500C" w:rsidRPr="00A80D35" w:rsidRDefault="006A6292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80D3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</w:t>
            </w:r>
            <w:r w:rsidRPr="00A80D35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A80D3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713</w:t>
            </w:r>
            <w:r w:rsidRPr="00A80D35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A80D3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233</w:t>
            </w:r>
          </w:p>
        </w:tc>
        <w:tc>
          <w:tcPr>
            <w:tcW w:w="248" w:type="dxa"/>
            <w:vAlign w:val="bottom"/>
          </w:tcPr>
          <w:p w14:paraId="5DCA5D6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6D4089" w14:textId="67862DBD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3,673,828</w:t>
            </w:r>
          </w:p>
        </w:tc>
        <w:tc>
          <w:tcPr>
            <w:tcW w:w="267" w:type="dxa"/>
            <w:vAlign w:val="bottom"/>
          </w:tcPr>
          <w:p w14:paraId="755189A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5419D8BA" w14:textId="52BB20E6" w:rsidR="0078500C" w:rsidRPr="002D40BB" w:rsidRDefault="00DB2938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708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591</w:t>
            </w:r>
          </w:p>
        </w:tc>
        <w:tc>
          <w:tcPr>
            <w:tcW w:w="238" w:type="dxa"/>
            <w:vAlign w:val="bottom"/>
          </w:tcPr>
          <w:p w14:paraId="7E9C3F7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B3CC281" w14:textId="68272613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3,668,723</w:t>
            </w:r>
          </w:p>
        </w:tc>
      </w:tr>
      <w:tr w:rsidR="00774D44" w:rsidRPr="000F5DD3" w14:paraId="00920BD1" w14:textId="77777777" w:rsidTr="001B080D">
        <w:tc>
          <w:tcPr>
            <w:tcW w:w="3600" w:type="dxa"/>
          </w:tcPr>
          <w:p w14:paraId="03F8FDE3" w14:textId="7B954B9E" w:rsidR="00774D44" w:rsidRPr="000F5DD3" w:rsidRDefault="00774D44" w:rsidP="00774D44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0230A06C" w14:textId="2982E46F" w:rsidR="00774D44" w:rsidRPr="00A80D35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A80D3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</w:t>
            </w:r>
            <w:r w:rsidRPr="00A80D3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80D3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262</w:t>
            </w:r>
            <w:r w:rsidRPr="00A80D3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80D35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522</w:t>
            </w:r>
          </w:p>
        </w:tc>
        <w:tc>
          <w:tcPr>
            <w:tcW w:w="248" w:type="dxa"/>
            <w:vAlign w:val="bottom"/>
          </w:tcPr>
          <w:p w14:paraId="1E86F021" w14:textId="77777777" w:rsidR="00774D44" w:rsidRPr="000F5DD3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9B6F1DD" w14:textId="1D824FDE" w:rsidR="00774D44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704,564</w:t>
            </w:r>
          </w:p>
        </w:tc>
        <w:tc>
          <w:tcPr>
            <w:tcW w:w="267" w:type="dxa"/>
            <w:vAlign w:val="bottom"/>
          </w:tcPr>
          <w:p w14:paraId="3A698DE4" w14:textId="77777777" w:rsidR="00774D44" w:rsidRPr="000F5DD3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7E753F2A" w14:textId="2B3EAD73" w:rsidR="00774D44" w:rsidRPr="002D40BB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262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522</w:t>
            </w:r>
          </w:p>
        </w:tc>
        <w:tc>
          <w:tcPr>
            <w:tcW w:w="238" w:type="dxa"/>
            <w:vAlign w:val="bottom"/>
          </w:tcPr>
          <w:p w14:paraId="73051834" w14:textId="77777777" w:rsidR="00774D44" w:rsidRPr="000F5DD3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257E7D1A" w14:textId="1E90D84A" w:rsidR="00774D44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704,564</w:t>
            </w:r>
          </w:p>
        </w:tc>
      </w:tr>
      <w:tr w:rsidR="0078500C" w:rsidRPr="000F5DD3" w14:paraId="3B0ECBB2" w14:textId="77777777">
        <w:tc>
          <w:tcPr>
            <w:tcW w:w="3600" w:type="dxa"/>
          </w:tcPr>
          <w:p w14:paraId="7F31FDB2" w14:textId="3D8C88B9" w:rsidR="0078500C" w:rsidRPr="000F5DD3" w:rsidRDefault="0078500C" w:rsidP="0078500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1260" w:type="dxa"/>
          </w:tcPr>
          <w:p w14:paraId="3BDEA3E1" w14:textId="786D13AF" w:rsidR="0078500C" w:rsidRPr="00627A8B" w:rsidRDefault="00DB2938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</w:t>
            </w:r>
            <w:r w:rsidRPr="00627A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256</w:t>
            </w:r>
            <w:r w:rsidRPr="00627A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15</w:t>
            </w:r>
            <w:r w:rsidR="00CD7985" w:rsidRPr="00627A8B">
              <w:rPr>
                <w:rFonts w:asciiTheme="majorBidi" w:hAnsi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48" w:type="dxa"/>
            <w:vAlign w:val="bottom"/>
          </w:tcPr>
          <w:p w14:paraId="6741BF49" w14:textId="77777777" w:rsidR="0078500C" w:rsidRPr="002D40BB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0543779" w14:textId="05B2B1AD" w:rsidR="0078500C" w:rsidRPr="002D40BB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1,221,154</w:t>
            </w:r>
          </w:p>
        </w:tc>
        <w:tc>
          <w:tcPr>
            <w:tcW w:w="267" w:type="dxa"/>
            <w:vAlign w:val="bottom"/>
          </w:tcPr>
          <w:p w14:paraId="19E102A3" w14:textId="77777777" w:rsidR="0078500C" w:rsidRPr="002D40BB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682EED58" w14:textId="0CAECDDB" w:rsidR="0078500C" w:rsidRPr="002D40BB" w:rsidRDefault="00354FA9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256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15</w:t>
            </w:r>
            <w:r w:rsidR="00EB390C" w:rsidRPr="002D40BB">
              <w:rPr>
                <w:rFonts w:asciiTheme="majorBidi" w:hAnsi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8" w:type="dxa"/>
            <w:vAlign w:val="bottom"/>
          </w:tcPr>
          <w:p w14:paraId="6B5449C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1B9EEDA0" w14:textId="5046DA54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1,221,154</w:t>
            </w:r>
          </w:p>
        </w:tc>
      </w:tr>
      <w:tr w:rsidR="00774D44" w:rsidRPr="000F5DD3" w14:paraId="2FD7595D" w14:textId="77777777">
        <w:trPr>
          <w:trHeight w:val="81"/>
        </w:trPr>
        <w:tc>
          <w:tcPr>
            <w:tcW w:w="3600" w:type="dxa"/>
          </w:tcPr>
          <w:p w14:paraId="15FB6F18" w14:textId="17CE805C" w:rsidR="00774D44" w:rsidRPr="000F5DD3" w:rsidRDefault="00774D44" w:rsidP="00774D44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69E1BBAA" w14:textId="681F01EA" w:rsidR="00774D44" w:rsidRPr="00627A8B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566</w:t>
            </w:r>
            <w:r w:rsidRPr="00627A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413</w:t>
            </w:r>
          </w:p>
        </w:tc>
        <w:tc>
          <w:tcPr>
            <w:tcW w:w="248" w:type="dxa"/>
            <w:vAlign w:val="bottom"/>
          </w:tcPr>
          <w:p w14:paraId="13E961B2" w14:textId="77777777" w:rsidR="00774D44" w:rsidRPr="002D40BB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B55A395" w14:textId="08996C91" w:rsidR="00774D44" w:rsidRPr="002D40BB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122,771</w:t>
            </w:r>
          </w:p>
        </w:tc>
        <w:tc>
          <w:tcPr>
            <w:tcW w:w="267" w:type="dxa"/>
            <w:vAlign w:val="bottom"/>
          </w:tcPr>
          <w:p w14:paraId="1F7174A1" w14:textId="77777777" w:rsidR="00774D44" w:rsidRPr="002D40BB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5E9414BC" w14:textId="00E6A223" w:rsidR="00774D44" w:rsidRPr="002D40BB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566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413</w:t>
            </w:r>
          </w:p>
        </w:tc>
        <w:tc>
          <w:tcPr>
            <w:tcW w:w="238" w:type="dxa"/>
            <w:vAlign w:val="bottom"/>
          </w:tcPr>
          <w:p w14:paraId="71EC5EBD" w14:textId="77777777" w:rsidR="00774D44" w:rsidRPr="000F5DD3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13FB6ED3" w14:textId="2AE6D9AE" w:rsidR="00774D44" w:rsidRDefault="00774D44" w:rsidP="00774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122,771</w:t>
            </w:r>
          </w:p>
        </w:tc>
      </w:tr>
      <w:tr w:rsidR="0078500C" w:rsidRPr="000F5DD3" w14:paraId="2D606636" w14:textId="77777777">
        <w:tc>
          <w:tcPr>
            <w:tcW w:w="3600" w:type="dxa"/>
          </w:tcPr>
          <w:p w14:paraId="115C295D" w14:textId="4EA04295" w:rsidR="0078500C" w:rsidRPr="000F5DD3" w:rsidRDefault="0078500C" w:rsidP="0078500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7AB96BA" w14:textId="3199D790" w:rsidR="0078500C" w:rsidRPr="00627A8B" w:rsidRDefault="007239E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381</w:t>
            </w:r>
            <w:r w:rsidRPr="00627A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D7985" w:rsidRPr="00627A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075</w:t>
            </w:r>
          </w:p>
        </w:tc>
        <w:tc>
          <w:tcPr>
            <w:tcW w:w="248" w:type="dxa"/>
            <w:vAlign w:val="bottom"/>
          </w:tcPr>
          <w:p w14:paraId="2CC20B0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B2ED561" w14:textId="76774A26" w:rsid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413,942</w:t>
            </w:r>
          </w:p>
        </w:tc>
        <w:tc>
          <w:tcPr>
            <w:tcW w:w="267" w:type="dxa"/>
            <w:vAlign w:val="bottom"/>
          </w:tcPr>
          <w:p w14:paraId="3EBCB40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6853E09C" w14:textId="768BB60B" w:rsidR="0078500C" w:rsidRPr="002D40BB" w:rsidRDefault="00354FA9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366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786</w:t>
            </w:r>
          </w:p>
        </w:tc>
        <w:tc>
          <w:tcPr>
            <w:tcW w:w="238" w:type="dxa"/>
            <w:vAlign w:val="bottom"/>
          </w:tcPr>
          <w:p w14:paraId="74DCBFF9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3BDA499" w14:textId="1EF8003C" w:rsidR="0078500C" w:rsidRPr="009F6D39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398,351</w:t>
            </w:r>
          </w:p>
        </w:tc>
      </w:tr>
      <w:tr w:rsidR="0078500C" w:rsidRPr="000F5DD3" w14:paraId="3EE4DD41" w14:textId="77777777">
        <w:tc>
          <w:tcPr>
            <w:tcW w:w="3600" w:type="dxa"/>
          </w:tcPr>
          <w:p w14:paraId="099CE224" w14:textId="27B15BB6" w:rsidR="0078500C" w:rsidRPr="000F5DD3" w:rsidRDefault="00774D44" w:rsidP="0078500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629C27D6" w14:textId="5A180B37" w:rsidR="0078500C" w:rsidRPr="00627A8B" w:rsidRDefault="00774D44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226</w:t>
            </w:r>
            <w:r w:rsidRPr="00627A8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627A8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326</w:t>
            </w:r>
          </w:p>
        </w:tc>
        <w:tc>
          <w:tcPr>
            <w:tcW w:w="248" w:type="dxa"/>
            <w:vAlign w:val="bottom"/>
          </w:tcPr>
          <w:p w14:paraId="1BB135C1" w14:textId="77777777" w:rsidR="0078500C" w:rsidRPr="002D40BB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7867EE00" w14:textId="6773335D" w:rsidR="0078500C" w:rsidRPr="002D40BB" w:rsidRDefault="00774D44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432,966</w:t>
            </w:r>
          </w:p>
        </w:tc>
        <w:tc>
          <w:tcPr>
            <w:tcW w:w="267" w:type="dxa"/>
            <w:vAlign w:val="bottom"/>
          </w:tcPr>
          <w:p w14:paraId="46225B61" w14:textId="77777777" w:rsidR="0078500C" w:rsidRPr="002D40BB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</w:tcPr>
          <w:p w14:paraId="2F1868F0" w14:textId="498676B0" w:rsidR="0078500C" w:rsidRPr="002D40BB" w:rsidRDefault="00774D44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226</w:t>
            </w:r>
            <w:r w:rsidRPr="002D40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D40BB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32</w:t>
            </w:r>
            <w:r w:rsidRPr="002D40BB">
              <w:rPr>
                <w:rFonts w:asciiTheme="majorBidi" w:hAnsi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8" w:type="dxa"/>
            <w:vAlign w:val="bottom"/>
          </w:tcPr>
          <w:p w14:paraId="567E8AB7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F9C6BEA" w14:textId="46841A19" w:rsidR="0078500C" w:rsidRPr="000F5DD3" w:rsidRDefault="00774D44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432,966</w:t>
            </w:r>
          </w:p>
        </w:tc>
      </w:tr>
      <w:tr w:rsidR="0078500C" w:rsidRPr="000F5DD3" w14:paraId="625EB327" w14:textId="77777777" w:rsidTr="001B080D">
        <w:tc>
          <w:tcPr>
            <w:tcW w:w="3600" w:type="dxa"/>
            <w:hideMark/>
          </w:tcPr>
          <w:p w14:paraId="34303C79" w14:textId="49B8C149" w:rsidR="0078500C" w:rsidRPr="000F5DD3" w:rsidRDefault="0078500C" w:rsidP="0078500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B8A9" w14:textId="069FCC59" w:rsidR="0078500C" w:rsidRPr="00627A8B" w:rsidRDefault="00DB2938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27A8B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6</w:t>
            </w:r>
            <w:r w:rsidRPr="00627A8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627A8B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40</w:t>
            </w:r>
            <w:r w:rsidR="00CD7985" w:rsidRPr="00627A8B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627A8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CD7985" w:rsidRPr="00627A8B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</w:tcPr>
          <w:p w14:paraId="669508E7" w14:textId="5F8E015E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37A21" w14:textId="7C1BCFE5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6,569,225</w:t>
            </w:r>
          </w:p>
        </w:tc>
        <w:tc>
          <w:tcPr>
            <w:tcW w:w="267" w:type="dxa"/>
          </w:tcPr>
          <w:p w14:paraId="14F139A1" w14:textId="704C559D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8FDD" w14:textId="21B0BDCE" w:rsidR="0078500C" w:rsidRPr="000F5DD3" w:rsidRDefault="00354FA9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54FA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6</w:t>
            </w:r>
            <w:r w:rsidRPr="00354FA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54FA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386</w:t>
            </w:r>
            <w:r w:rsidRPr="00354FA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54FA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789</w:t>
            </w:r>
          </w:p>
        </w:tc>
        <w:tc>
          <w:tcPr>
            <w:tcW w:w="238" w:type="dxa"/>
          </w:tcPr>
          <w:p w14:paraId="7F67B18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17FC0" w14:textId="0AF9F579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6,548,529</w:t>
            </w:r>
          </w:p>
        </w:tc>
      </w:tr>
    </w:tbl>
    <w:p w14:paraId="660BC72B" w14:textId="113E2D4E" w:rsidR="006B492A" w:rsidRPr="000F5DD3" w:rsidRDefault="006B492A" w:rsidP="00AF795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5EFF8A" w14:textId="289C98F8" w:rsidR="00953251" w:rsidRPr="000F5DD3" w:rsidRDefault="0095325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17E868" w14:textId="693CA586" w:rsidR="008A6BFA" w:rsidRDefault="000002C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71D8C4F" wp14:editId="1406363A">
            <wp:simplePos x="0" y="0"/>
            <wp:positionH relativeFrom="column">
              <wp:posOffset>-731520</wp:posOffset>
            </wp:positionH>
            <wp:positionV relativeFrom="paragraph">
              <wp:posOffset>338455</wp:posOffset>
            </wp:positionV>
            <wp:extent cx="4276725" cy="2377440"/>
            <wp:effectExtent l="0" t="0" r="0" b="0"/>
            <wp:wrapThrough wrapText="bothSides">
              <wp:wrapPolygon edited="0">
                <wp:start x="8082" y="0"/>
                <wp:lineTo x="7505" y="346"/>
                <wp:lineTo x="7697" y="2077"/>
                <wp:lineTo x="10776" y="3115"/>
                <wp:lineTo x="4714" y="3462"/>
                <wp:lineTo x="4714" y="5538"/>
                <wp:lineTo x="8178" y="5885"/>
                <wp:lineTo x="3560" y="9000"/>
                <wp:lineTo x="3464" y="9692"/>
                <wp:lineTo x="3849" y="11423"/>
                <wp:lineTo x="3849" y="12288"/>
                <wp:lineTo x="5869" y="14192"/>
                <wp:lineTo x="6735" y="14192"/>
                <wp:lineTo x="7697" y="17308"/>
                <wp:lineTo x="10391" y="19731"/>
                <wp:lineTo x="9910" y="19904"/>
                <wp:lineTo x="9525" y="20250"/>
                <wp:lineTo x="9621" y="20942"/>
                <wp:lineTo x="12027" y="20942"/>
                <wp:lineTo x="12412" y="19731"/>
                <wp:lineTo x="16645" y="17654"/>
                <wp:lineTo x="17703" y="14192"/>
                <wp:lineTo x="14913" y="11423"/>
                <wp:lineTo x="17318" y="11423"/>
                <wp:lineTo x="17992" y="10731"/>
                <wp:lineTo x="17607" y="8654"/>
                <wp:lineTo x="15394" y="5885"/>
                <wp:lineTo x="15779" y="4327"/>
                <wp:lineTo x="15009" y="3808"/>
                <wp:lineTo x="10776" y="3115"/>
                <wp:lineTo x="13181" y="2423"/>
                <wp:lineTo x="14143" y="1038"/>
                <wp:lineTo x="13855" y="0"/>
                <wp:lineTo x="8082" y="0"/>
              </wp:wrapPolygon>
            </wp:wrapThrough>
            <wp:docPr id="1510524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B609F" w14:textId="630B53C6" w:rsidR="008A6BFA" w:rsidRDefault="000002C1" w:rsidP="000002C1">
      <w:pP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0E5DF645" wp14:editId="332B025B">
            <wp:simplePos x="0" y="0"/>
            <wp:positionH relativeFrom="column">
              <wp:posOffset>2553970</wp:posOffset>
            </wp:positionH>
            <wp:positionV relativeFrom="paragraph">
              <wp:posOffset>111760</wp:posOffset>
            </wp:positionV>
            <wp:extent cx="4277135" cy="2377440"/>
            <wp:effectExtent l="0" t="0" r="0" b="0"/>
            <wp:wrapThrough wrapText="bothSides">
              <wp:wrapPolygon edited="0">
                <wp:start x="7986" y="0"/>
                <wp:lineTo x="7408" y="519"/>
                <wp:lineTo x="7601" y="2077"/>
                <wp:lineTo x="10776" y="3115"/>
                <wp:lineTo x="5196" y="3981"/>
                <wp:lineTo x="5099" y="5885"/>
                <wp:lineTo x="5677" y="5885"/>
                <wp:lineTo x="6735" y="8654"/>
                <wp:lineTo x="6446" y="11423"/>
                <wp:lineTo x="2117" y="14712"/>
                <wp:lineTo x="2405" y="16788"/>
                <wp:lineTo x="7505" y="17135"/>
                <wp:lineTo x="9718" y="19731"/>
                <wp:lineTo x="9140" y="19904"/>
                <wp:lineTo x="8755" y="20250"/>
                <wp:lineTo x="8852" y="20942"/>
                <wp:lineTo x="12700" y="20942"/>
                <wp:lineTo x="12796" y="20250"/>
                <wp:lineTo x="17511" y="18000"/>
                <wp:lineTo x="17318" y="14712"/>
                <wp:lineTo x="17222" y="14192"/>
                <wp:lineTo x="17992" y="11942"/>
                <wp:lineTo x="17992" y="10731"/>
                <wp:lineTo x="17126" y="10038"/>
                <wp:lineTo x="14721" y="8654"/>
                <wp:lineTo x="15875" y="6058"/>
                <wp:lineTo x="16164" y="5019"/>
                <wp:lineTo x="15202" y="4500"/>
                <wp:lineTo x="10776" y="3115"/>
                <wp:lineTo x="13181" y="2423"/>
                <wp:lineTo x="14143" y="1212"/>
                <wp:lineTo x="13855" y="0"/>
                <wp:lineTo x="7986" y="0"/>
              </wp:wrapPolygon>
            </wp:wrapThrough>
            <wp:docPr id="20027986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3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144D49" w14:textId="0AA1BE4C" w:rsidR="008A6BFA" w:rsidRPr="000F5DD3" w:rsidRDefault="008A6BFA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D5DF788" w14:textId="29CAC599" w:rsidR="00CE05BE" w:rsidRPr="000F5DD3" w:rsidRDefault="00CE05BE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B49437E" w14:textId="09D937B3" w:rsidR="00395A95" w:rsidRPr="000F5DD3" w:rsidRDefault="00395A95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794E999D" w14:textId="476592A5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325D7642" w14:textId="08BE4983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68E5481F" w14:textId="354A55DE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6519EF1B" w14:textId="78998644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4B38DCEA" w14:textId="1D70A97B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076B468F" w14:textId="3D872304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84B2F05" w14:textId="2D5B72C6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79725F" w14:textId="3BDE1968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6830EE" w14:textId="31E08CBF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35A6D7C" w14:textId="4F078B65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46CA369" w14:textId="77777777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A33B54C" w14:textId="729A5B68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B7B41A" w14:textId="01A338D2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965B330" w14:textId="06DE40C0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B97FB46" w14:textId="77777777" w:rsidR="005F2C09" w:rsidRPr="000F5DD3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78FD90" w14:textId="7716EFB1" w:rsidR="00BE5059" w:rsidRPr="000F5DD3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42"/>
        <w:gridCol w:w="1198"/>
      </w:tblGrid>
      <w:tr w:rsidR="00BE5059" w:rsidRPr="000F5DD3" w14:paraId="5AA933E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3E8DD0F4" w14:textId="77777777" w:rsidR="00BE5059" w:rsidRPr="000F5DD3" w:rsidRDefault="00BE5059" w:rsidP="00092E1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195F30F" w14:textId="77777777" w:rsidR="00BE5059" w:rsidRPr="000F5DD3" w:rsidRDefault="00BE5059" w:rsidP="00092E1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509A7F28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520D1346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965" w:rsidRPr="000F5DD3" w14:paraId="58F57AC2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283A0096" w14:textId="77777777" w:rsidR="00AF3965" w:rsidRPr="000F5DD3" w:rsidRDefault="00AF3965" w:rsidP="00AF396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54354D23" w14:textId="32519519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8" w:type="dxa"/>
            <w:vAlign w:val="center"/>
          </w:tcPr>
          <w:p w14:paraId="1BDD1EF8" w14:textId="77777777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vAlign w:val="center"/>
          </w:tcPr>
          <w:p w14:paraId="0CF9CF1D" w14:textId="4B8522C4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68B35CB" w14:textId="77777777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vAlign w:val="center"/>
          </w:tcPr>
          <w:p w14:paraId="059B97AC" w14:textId="30DA9388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2" w:type="dxa"/>
            <w:vAlign w:val="center"/>
          </w:tcPr>
          <w:p w14:paraId="3D165CAE" w14:textId="77777777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center"/>
          </w:tcPr>
          <w:p w14:paraId="1DEE45B9" w14:textId="0AA825D4" w:rsidR="00AF3965" w:rsidRPr="000F5DD3" w:rsidRDefault="00AF3965" w:rsidP="00AF3965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50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5059" w:rsidRPr="000F5DD3" w14:paraId="27C6301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5C73594A" w14:textId="77777777" w:rsidR="00BE5059" w:rsidRPr="000F5DD3" w:rsidRDefault="00BE5059" w:rsidP="00092E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0354C8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E5059" w:rsidRPr="000F5DD3" w14:paraId="62D8E26D" w14:textId="77777777" w:rsidTr="00092E1D">
        <w:trPr>
          <w:trHeight w:val="92"/>
        </w:trPr>
        <w:tc>
          <w:tcPr>
            <w:tcW w:w="3600" w:type="dxa"/>
            <w:hideMark/>
          </w:tcPr>
          <w:p w14:paraId="7930842D" w14:textId="77777777" w:rsidR="00BE5059" w:rsidRPr="000F5DD3" w:rsidRDefault="00BE5059" w:rsidP="00092E1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54BA2A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1AC3863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6FC05A1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D70DF43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0E31C4C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42" w:type="dxa"/>
          </w:tcPr>
          <w:p w14:paraId="26573CBF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14:paraId="7BC22A2C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500C" w:rsidRPr="000F5DD3" w14:paraId="48599074" w14:textId="77777777" w:rsidTr="00092E1D">
        <w:tc>
          <w:tcPr>
            <w:tcW w:w="3600" w:type="dxa"/>
          </w:tcPr>
          <w:p w14:paraId="66F46EFF" w14:textId="223A496B" w:rsidR="0078500C" w:rsidRPr="000F5DD3" w:rsidRDefault="0078500C" w:rsidP="0078500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4A531AB5" w14:textId="02ABAB5E" w:rsidR="0078500C" w:rsidRPr="00753758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5375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</w:t>
            </w:r>
            <w:r w:rsidRPr="007537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5375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178</w:t>
            </w:r>
            <w:r w:rsidRPr="0075375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5375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56</w:t>
            </w:r>
            <w:r w:rsidR="00C304AE">
              <w:rPr>
                <w:rFonts w:asciiTheme="majorBidi" w:hAnsi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8" w:type="dxa"/>
          </w:tcPr>
          <w:p w14:paraId="71346512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2166325" w14:textId="4536B11C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3,056,839</w:t>
            </w:r>
          </w:p>
        </w:tc>
        <w:tc>
          <w:tcPr>
            <w:tcW w:w="267" w:type="dxa"/>
          </w:tcPr>
          <w:p w14:paraId="2FE642CE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F9DB3CD" w14:textId="2B76329E" w:rsidR="0078500C" w:rsidRPr="007D402F" w:rsidRDefault="007313BD" w:rsidP="0078500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</w:t>
            </w:r>
            <w:r w:rsidRPr="007D402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169</w:t>
            </w:r>
            <w:r w:rsidRPr="007D402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663</w:t>
            </w:r>
          </w:p>
        </w:tc>
        <w:tc>
          <w:tcPr>
            <w:tcW w:w="242" w:type="dxa"/>
          </w:tcPr>
          <w:p w14:paraId="50079D9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4F353C5D" w14:textId="44094615" w:rsidR="0078500C" w:rsidRPr="000F5DD3" w:rsidRDefault="0078500C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3,050,280</w:t>
            </w:r>
          </w:p>
        </w:tc>
      </w:tr>
      <w:tr w:rsidR="0078500C" w:rsidRPr="000F5DD3" w14:paraId="0CEAFCC8" w14:textId="77777777" w:rsidTr="00092E1D">
        <w:tc>
          <w:tcPr>
            <w:tcW w:w="3600" w:type="dxa"/>
          </w:tcPr>
          <w:p w14:paraId="69FF62D5" w14:textId="77777777" w:rsidR="0078500C" w:rsidRDefault="0078500C" w:rsidP="0078500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</w:p>
          <w:p w14:paraId="2AA1432D" w14:textId="4F577A65" w:rsidR="0078500C" w:rsidRPr="000F5DD3" w:rsidRDefault="0078500C" w:rsidP="0078500C">
            <w:pPr>
              <w:ind w:left="162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14:paraId="30AF8EB9" w14:textId="77777777" w:rsidR="007313BD" w:rsidRPr="004B4978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  <w:p w14:paraId="079ADE09" w14:textId="0FCB0900" w:rsidR="0078500C" w:rsidRPr="004B4978" w:rsidRDefault="0097045F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</w:t>
            </w:r>
            <w:r w:rsidRPr="004B4978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76</w:t>
            </w:r>
            <w:r w:rsidR="00CD7985" w:rsidRPr="004B4978">
              <w:rPr>
                <w:rFonts w:asciiTheme="majorBidi" w:hAnsiTheme="majorBidi"/>
                <w:sz w:val="30"/>
                <w:szCs w:val="30"/>
                <w:lang w:eastAsia="en-GB"/>
              </w:rPr>
              <w:t>1</w:t>
            </w:r>
            <w:r w:rsidRPr="004B4978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="00CD7985" w:rsidRPr="004B4978">
              <w:rPr>
                <w:rFonts w:asciiTheme="majorBidi" w:hAnsiTheme="majorBidi"/>
                <w:sz w:val="30"/>
                <w:szCs w:val="30"/>
                <w:lang w:eastAsia="en-GB"/>
              </w:rPr>
              <w:t>496</w:t>
            </w:r>
          </w:p>
        </w:tc>
        <w:tc>
          <w:tcPr>
            <w:tcW w:w="248" w:type="dxa"/>
          </w:tcPr>
          <w:p w14:paraId="5B44AABA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40231412" w14:textId="77777777" w:rsid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45688E5" w14:textId="1CC5DA6C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2,969,411</w:t>
            </w:r>
          </w:p>
        </w:tc>
        <w:tc>
          <w:tcPr>
            <w:tcW w:w="267" w:type="dxa"/>
          </w:tcPr>
          <w:p w14:paraId="36CEA58A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0ED84562" w14:textId="77777777" w:rsidR="007313BD" w:rsidRPr="007D402F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  <w:p w14:paraId="30B16BC9" w14:textId="4A1B27F2" w:rsidR="0078500C" w:rsidRPr="007D402F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</w:t>
            </w:r>
            <w:r w:rsidRPr="007D402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751</w:t>
            </w:r>
            <w:r w:rsidRPr="007D402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466</w:t>
            </w:r>
          </w:p>
        </w:tc>
        <w:tc>
          <w:tcPr>
            <w:tcW w:w="242" w:type="dxa"/>
          </w:tcPr>
          <w:p w14:paraId="2180D0E4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4BCFFC82" w14:textId="77777777" w:rsidR="0078500C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5DA909E" w14:textId="0516F2E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2,955,270</w:t>
            </w:r>
          </w:p>
        </w:tc>
      </w:tr>
      <w:tr w:rsidR="0078500C" w:rsidRPr="000F5DD3" w14:paraId="66A5B8C7" w14:textId="77777777" w:rsidTr="00092E1D">
        <w:tc>
          <w:tcPr>
            <w:tcW w:w="3600" w:type="dxa"/>
          </w:tcPr>
          <w:p w14:paraId="25B5F4BB" w14:textId="77777777" w:rsidR="0078500C" w:rsidRPr="000F5DD3" w:rsidRDefault="0078500C" w:rsidP="0078500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507A62F4" w14:textId="09D70602" w:rsidR="0078500C" w:rsidRPr="004B4978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291</w:t>
            </w:r>
            <w:r w:rsidRPr="004B49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579</w:t>
            </w:r>
          </w:p>
        </w:tc>
        <w:tc>
          <w:tcPr>
            <w:tcW w:w="248" w:type="dxa"/>
          </w:tcPr>
          <w:p w14:paraId="02330D4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B900539" w14:textId="0E373363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351,227</w:t>
            </w:r>
          </w:p>
        </w:tc>
        <w:tc>
          <w:tcPr>
            <w:tcW w:w="267" w:type="dxa"/>
          </w:tcPr>
          <w:p w14:paraId="5F2545A8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3EE28CE" w14:textId="4CA7CE9F" w:rsidR="0078500C" w:rsidRPr="007D402F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291</w:t>
            </w:r>
            <w:r w:rsidRPr="007D402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574</w:t>
            </w:r>
          </w:p>
        </w:tc>
        <w:tc>
          <w:tcPr>
            <w:tcW w:w="242" w:type="dxa"/>
          </w:tcPr>
          <w:p w14:paraId="52A03A7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67EF6940" w14:textId="7F1A4232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351,231</w:t>
            </w:r>
          </w:p>
        </w:tc>
      </w:tr>
      <w:tr w:rsidR="0078500C" w:rsidRPr="000F5DD3" w14:paraId="5DEB2FC4" w14:textId="77777777" w:rsidTr="00092E1D">
        <w:tc>
          <w:tcPr>
            <w:tcW w:w="3600" w:type="dxa"/>
            <w:hideMark/>
          </w:tcPr>
          <w:p w14:paraId="7EAEA625" w14:textId="58026ECD" w:rsidR="0078500C" w:rsidRPr="000F5DD3" w:rsidRDefault="0078500C" w:rsidP="0078500C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8E350" w14:textId="4D0DBFAA" w:rsidR="0078500C" w:rsidRPr="004B4978" w:rsidRDefault="0097045F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174</w:t>
            </w:r>
            <w:r w:rsidRPr="004B4978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082</w:t>
            </w:r>
          </w:p>
        </w:tc>
        <w:tc>
          <w:tcPr>
            <w:tcW w:w="248" w:type="dxa"/>
          </w:tcPr>
          <w:p w14:paraId="74A52FED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9C53" w14:textId="017E1036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191,748</w:t>
            </w:r>
          </w:p>
        </w:tc>
        <w:tc>
          <w:tcPr>
            <w:tcW w:w="267" w:type="dxa"/>
          </w:tcPr>
          <w:p w14:paraId="4A75CE2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1A7C0" w14:textId="1661D9DF" w:rsidR="0078500C" w:rsidRPr="007D402F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174</w:t>
            </w:r>
            <w:r w:rsidRPr="007D402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086</w:t>
            </w:r>
          </w:p>
        </w:tc>
        <w:tc>
          <w:tcPr>
            <w:tcW w:w="242" w:type="dxa"/>
          </w:tcPr>
          <w:p w14:paraId="373D37DC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4B4DC" w14:textId="68B81E8C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191,748</w:t>
            </w:r>
          </w:p>
        </w:tc>
      </w:tr>
      <w:tr w:rsidR="0078500C" w:rsidRPr="000F5DD3" w14:paraId="781AE0BF" w14:textId="77777777" w:rsidTr="00092E1D">
        <w:tc>
          <w:tcPr>
            <w:tcW w:w="3600" w:type="dxa"/>
            <w:hideMark/>
          </w:tcPr>
          <w:p w14:paraId="229455DC" w14:textId="7691BFB2" w:rsidR="0078500C" w:rsidRPr="000F5DD3" w:rsidRDefault="0078500C" w:rsidP="0078500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A2BA" w14:textId="6CD30F16" w:rsidR="0078500C" w:rsidRPr="004B4978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B4978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6</w:t>
            </w:r>
            <w:r w:rsidRPr="004B497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B4978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40</w:t>
            </w:r>
            <w:r w:rsidR="00CD7985" w:rsidRPr="004B4978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4B497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CD7985" w:rsidRPr="004B497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</w:tcPr>
          <w:p w14:paraId="59A5903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95A61" w14:textId="3306D65D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6,569,225</w:t>
            </w:r>
          </w:p>
        </w:tc>
        <w:tc>
          <w:tcPr>
            <w:tcW w:w="267" w:type="dxa"/>
          </w:tcPr>
          <w:p w14:paraId="792D0603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CABEE" w14:textId="6571E49B" w:rsidR="0078500C" w:rsidRPr="007D402F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D402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6</w:t>
            </w:r>
            <w:r w:rsidRPr="007D40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386</w:t>
            </w:r>
            <w:r w:rsidRPr="007D40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D402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789</w:t>
            </w:r>
          </w:p>
        </w:tc>
        <w:tc>
          <w:tcPr>
            <w:tcW w:w="242" w:type="dxa"/>
          </w:tcPr>
          <w:p w14:paraId="4B6CB9A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A2C1B" w14:textId="05994B74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6,548,529</w:t>
            </w:r>
          </w:p>
        </w:tc>
      </w:tr>
      <w:tr w:rsidR="0078500C" w:rsidRPr="000F5DD3" w14:paraId="03F340EB" w14:textId="77777777" w:rsidTr="00092E1D">
        <w:trPr>
          <w:trHeight w:val="78"/>
        </w:trPr>
        <w:tc>
          <w:tcPr>
            <w:tcW w:w="3600" w:type="dxa"/>
          </w:tcPr>
          <w:p w14:paraId="3A2CF087" w14:textId="77777777" w:rsidR="0078500C" w:rsidRPr="000F5DD3" w:rsidRDefault="0078500C" w:rsidP="007850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44FAB" w14:textId="336822F4" w:rsidR="0078500C" w:rsidRPr="004B4978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B415126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30C94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2964136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09E58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2" w:type="dxa"/>
          </w:tcPr>
          <w:p w14:paraId="74D754D5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586F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500C" w:rsidRPr="000F5DD3" w14:paraId="3F4511E5" w14:textId="77777777" w:rsidTr="00092E1D">
        <w:tc>
          <w:tcPr>
            <w:tcW w:w="3600" w:type="dxa"/>
            <w:hideMark/>
          </w:tcPr>
          <w:p w14:paraId="260E1964" w14:textId="77777777" w:rsidR="0078500C" w:rsidRPr="000F5DD3" w:rsidRDefault="0078500C" w:rsidP="0078500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5F0D6A4" w14:textId="63EC3A75" w:rsidR="0078500C" w:rsidRPr="004B4978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36705B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2539A99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7C5E93E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35C16B3" w14:textId="66724741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2" w:type="dxa"/>
          </w:tcPr>
          <w:p w14:paraId="0EDFA387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98" w:type="dxa"/>
          </w:tcPr>
          <w:p w14:paraId="349124FF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78500C" w:rsidRPr="000F5DD3" w14:paraId="7A597E6B" w14:textId="77777777">
        <w:tc>
          <w:tcPr>
            <w:tcW w:w="3600" w:type="dxa"/>
            <w:vAlign w:val="bottom"/>
            <w:hideMark/>
          </w:tcPr>
          <w:p w14:paraId="57CC4E10" w14:textId="77777777" w:rsidR="0078500C" w:rsidRPr="000F5DD3" w:rsidRDefault="0078500C" w:rsidP="0078500C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53DBADC7" w14:textId="007F9144" w:rsidR="0078500C" w:rsidRPr="004B4978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6</w:t>
            </w:r>
            <w:r w:rsidRPr="004B49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4978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40</w:t>
            </w:r>
            <w:r w:rsidR="00CD7985" w:rsidRPr="004B4978">
              <w:rPr>
                <w:rFonts w:asciiTheme="majorBidi" w:hAnsiTheme="majorBidi"/>
                <w:sz w:val="30"/>
                <w:szCs w:val="30"/>
                <w:lang w:eastAsia="en-GB"/>
              </w:rPr>
              <w:t>5</w:t>
            </w:r>
            <w:r w:rsidRPr="004B49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CD7985" w:rsidRPr="004B49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</w:tcPr>
          <w:p w14:paraId="2DA68FB3" w14:textId="77777777" w:rsidR="0078500C" w:rsidRPr="00E21CA5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9E388C9" w14:textId="3054A1DD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08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6,569,225</w:t>
            </w:r>
          </w:p>
        </w:tc>
        <w:tc>
          <w:tcPr>
            <w:tcW w:w="267" w:type="dxa"/>
          </w:tcPr>
          <w:p w14:paraId="59038127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767E91DA" w14:textId="4F420D2D" w:rsidR="0078500C" w:rsidRPr="000F5DD3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13BD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6</w:t>
            </w:r>
            <w:r w:rsidRPr="007313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313BD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386</w:t>
            </w:r>
            <w:r w:rsidRPr="007313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313BD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789</w:t>
            </w:r>
          </w:p>
        </w:tc>
        <w:tc>
          <w:tcPr>
            <w:tcW w:w="242" w:type="dxa"/>
          </w:tcPr>
          <w:p w14:paraId="70AE4C7B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9B9074A" w14:textId="70DFDA9B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08D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6,548,529</w:t>
            </w:r>
          </w:p>
        </w:tc>
      </w:tr>
      <w:tr w:rsidR="0078500C" w:rsidRPr="000F5DD3" w14:paraId="7B00B0F7" w14:textId="77777777">
        <w:tc>
          <w:tcPr>
            <w:tcW w:w="3600" w:type="dxa"/>
            <w:hideMark/>
          </w:tcPr>
          <w:p w14:paraId="5653B539" w14:textId="77777777" w:rsidR="0078500C" w:rsidRPr="000F5DD3" w:rsidRDefault="0078500C" w:rsidP="0078500C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C2A57" w14:textId="43CDBC74" w:rsidR="0078500C" w:rsidRPr="004B4978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B4978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6</w:t>
            </w:r>
            <w:r w:rsidRPr="004B497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B4978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40</w:t>
            </w:r>
            <w:r w:rsidR="00CD7985" w:rsidRPr="004B4978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4B497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CD7985" w:rsidRPr="004B4978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</w:tcPr>
          <w:p w14:paraId="3ED1354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4DCCB" w14:textId="58828E34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6,569,225</w:t>
            </w:r>
          </w:p>
        </w:tc>
        <w:tc>
          <w:tcPr>
            <w:tcW w:w="267" w:type="dxa"/>
          </w:tcPr>
          <w:p w14:paraId="1EC76450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219C" w14:textId="1FC3E623" w:rsidR="0078500C" w:rsidRPr="000F5DD3" w:rsidRDefault="007313BD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313BD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6</w:t>
            </w:r>
            <w:r w:rsidRPr="007313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313BD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386</w:t>
            </w:r>
            <w:r w:rsidRPr="007313B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7313BD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789</w:t>
            </w:r>
          </w:p>
        </w:tc>
        <w:tc>
          <w:tcPr>
            <w:tcW w:w="242" w:type="dxa"/>
          </w:tcPr>
          <w:p w14:paraId="1CF641A1" w14:textId="77777777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07CCE" w14:textId="5EF34DDB" w:rsidR="0078500C" w:rsidRPr="000F5DD3" w:rsidRDefault="0078500C" w:rsidP="0078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6,548,529</w:t>
            </w:r>
          </w:p>
        </w:tc>
      </w:tr>
    </w:tbl>
    <w:p w14:paraId="7EF97DAF" w14:textId="2979FD5F" w:rsidR="00BE5059" w:rsidRPr="000F5DD3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5AED213" w14:textId="1F0E79AB" w:rsidR="0044306F" w:rsidRPr="000F5DD3" w:rsidRDefault="000002C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3" behindDoc="0" locked="0" layoutInCell="1" allowOverlap="1" wp14:anchorId="2765CAF5" wp14:editId="423CD7AE">
            <wp:simplePos x="0" y="0"/>
            <wp:positionH relativeFrom="column">
              <wp:posOffset>-731520</wp:posOffset>
            </wp:positionH>
            <wp:positionV relativeFrom="paragraph">
              <wp:posOffset>347980</wp:posOffset>
            </wp:positionV>
            <wp:extent cx="4249420" cy="2377440"/>
            <wp:effectExtent l="0" t="0" r="0" b="0"/>
            <wp:wrapThrough wrapText="bothSides">
              <wp:wrapPolygon edited="0">
                <wp:start x="7262" y="0"/>
                <wp:lineTo x="6681" y="346"/>
                <wp:lineTo x="6972" y="2077"/>
                <wp:lineTo x="10748" y="3115"/>
                <wp:lineTo x="10361" y="3288"/>
                <wp:lineTo x="8037" y="5712"/>
                <wp:lineTo x="3970" y="6231"/>
                <wp:lineTo x="3776" y="8481"/>
                <wp:lineTo x="4551" y="9000"/>
                <wp:lineTo x="6294" y="11423"/>
                <wp:lineTo x="6778" y="14192"/>
                <wp:lineTo x="5326" y="15577"/>
                <wp:lineTo x="4551" y="16442"/>
                <wp:lineTo x="4261" y="18173"/>
                <wp:lineTo x="4454" y="18692"/>
                <wp:lineTo x="10555" y="19731"/>
                <wp:lineTo x="9877" y="19904"/>
                <wp:lineTo x="9490" y="20250"/>
                <wp:lineTo x="9586" y="20942"/>
                <wp:lineTo x="12007" y="20942"/>
                <wp:lineTo x="12104" y="20250"/>
                <wp:lineTo x="11717" y="19904"/>
                <wp:lineTo x="11136" y="19731"/>
                <wp:lineTo x="13653" y="16962"/>
                <wp:lineTo x="14622" y="14192"/>
                <wp:lineTo x="14912" y="11423"/>
                <wp:lineTo x="17720" y="10038"/>
                <wp:lineTo x="18108" y="8827"/>
                <wp:lineTo x="17430" y="8654"/>
                <wp:lineTo x="17623" y="7096"/>
                <wp:lineTo x="16849" y="6577"/>
                <wp:lineTo x="13363" y="5885"/>
                <wp:lineTo x="11039" y="3288"/>
                <wp:lineTo x="10748" y="3115"/>
                <wp:lineTo x="13072" y="2423"/>
                <wp:lineTo x="14815" y="1038"/>
                <wp:lineTo x="14622" y="0"/>
                <wp:lineTo x="7262" y="0"/>
              </wp:wrapPolygon>
            </wp:wrapThrough>
            <wp:docPr id="120149632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CB6F2D" w14:textId="40F556C4" w:rsidR="0044306F" w:rsidRPr="000F5DD3" w:rsidRDefault="000002C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2" behindDoc="0" locked="0" layoutInCell="1" allowOverlap="1" wp14:anchorId="381B585A" wp14:editId="466F9891">
            <wp:simplePos x="0" y="0"/>
            <wp:positionH relativeFrom="column">
              <wp:posOffset>2456180</wp:posOffset>
            </wp:positionH>
            <wp:positionV relativeFrom="paragraph">
              <wp:posOffset>132080</wp:posOffset>
            </wp:positionV>
            <wp:extent cx="4249420" cy="2377440"/>
            <wp:effectExtent l="0" t="0" r="0" b="0"/>
            <wp:wrapThrough wrapText="bothSides">
              <wp:wrapPolygon edited="0">
                <wp:start x="7262" y="0"/>
                <wp:lineTo x="6681" y="346"/>
                <wp:lineTo x="6972" y="2077"/>
                <wp:lineTo x="10748" y="3115"/>
                <wp:lineTo x="6488" y="5885"/>
                <wp:lineTo x="4648" y="6058"/>
                <wp:lineTo x="4551" y="8308"/>
                <wp:lineTo x="5035" y="8654"/>
                <wp:lineTo x="6391" y="11423"/>
                <wp:lineTo x="6681" y="14192"/>
                <wp:lineTo x="7650" y="16962"/>
                <wp:lineTo x="9780" y="19731"/>
                <wp:lineTo x="9199" y="19904"/>
                <wp:lineTo x="8812" y="20250"/>
                <wp:lineTo x="8909" y="20942"/>
                <wp:lineTo x="12685" y="20942"/>
                <wp:lineTo x="12879" y="20250"/>
                <wp:lineTo x="12491" y="19904"/>
                <wp:lineTo x="17527" y="17481"/>
                <wp:lineTo x="17623" y="16442"/>
                <wp:lineTo x="16074" y="14885"/>
                <wp:lineTo x="14718" y="14192"/>
                <wp:lineTo x="15009" y="11423"/>
                <wp:lineTo x="17527" y="6404"/>
                <wp:lineTo x="17720" y="5365"/>
                <wp:lineTo x="16074" y="4673"/>
                <wp:lineTo x="10748" y="3115"/>
                <wp:lineTo x="13072" y="2423"/>
                <wp:lineTo x="14815" y="1038"/>
                <wp:lineTo x="14622" y="0"/>
                <wp:lineTo x="7262" y="0"/>
              </wp:wrapPolygon>
            </wp:wrapThrough>
            <wp:docPr id="18753603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t>\</w:t>
      </w:r>
    </w:p>
    <w:p w14:paraId="25CADB98" w14:textId="065203E6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171D3F3" w14:textId="35579BE2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FA5A413" w14:textId="643C8DB7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6E010F1" w14:textId="0EF1BE07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D07F5A8" w14:textId="0EBEDA1C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625174" w14:textId="1194E75C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EDF699C" w14:textId="02E89327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8E4B67" w14:textId="24DF521E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673DE5E" w14:textId="645C9E24" w:rsidR="0044306F" w:rsidRPr="000F5DD3" w:rsidRDefault="00040A16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textWrapping" w:clear="all"/>
      </w:r>
    </w:p>
    <w:p w14:paraId="073FE9E7" w14:textId="4D2FBC2D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CE5053B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4F52054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07CB064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53639D" w14:textId="77777777" w:rsidR="00A63DCD" w:rsidRDefault="00A63DCD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2560E1" w14:textId="77777777" w:rsidR="008902D1" w:rsidRPr="000F5DD3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7E202F" w14:textId="77777777" w:rsidR="006E38B5" w:rsidRPr="006F0FB1" w:rsidRDefault="006E38B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F0FB1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BA576C1" w14:textId="77777777" w:rsidR="006D6485" w:rsidRPr="000F5DD3" w:rsidRDefault="006D6485" w:rsidP="00CD04D6">
      <w:pPr>
        <w:pStyle w:val="NoSpacing"/>
        <w:rPr>
          <w:rFonts w:asciiTheme="majorBidi" w:hAnsiTheme="majorBidi" w:cstheme="majorBidi"/>
          <w:sz w:val="14"/>
          <w:szCs w:val="14"/>
          <w:cs/>
        </w:rPr>
      </w:pPr>
    </w:p>
    <w:p w14:paraId="05C98F20" w14:textId="158FB9E3" w:rsidR="00A75487" w:rsidRDefault="00AD057D" w:rsidP="00CD04D6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76D57">
        <w:rPr>
          <w:rFonts w:asciiTheme="majorBidi" w:hAnsiTheme="majorBidi" w:cstheme="majorBidi"/>
          <w:sz w:val="30"/>
          <w:szCs w:val="30"/>
          <w:cs/>
        </w:rPr>
        <w:t>รายได้จากลูกค้าสองราย</w:t>
      </w:r>
      <w:r w:rsidR="00E80E28" w:rsidRPr="00676D57">
        <w:rPr>
          <w:rFonts w:asciiTheme="majorBidi" w:hAnsiTheme="majorBidi" w:cstheme="majorBidi"/>
          <w:sz w:val="30"/>
          <w:szCs w:val="30"/>
          <w:cs/>
        </w:rPr>
        <w:t>ใหญ่</w:t>
      </w:r>
      <w:r w:rsidRPr="00676D5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E80E28" w:rsidRPr="00676D5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676D57">
        <w:rPr>
          <w:rFonts w:asciiTheme="majorBidi" w:hAnsiTheme="majorBidi" w:cstheme="majorBidi"/>
          <w:sz w:val="30"/>
          <w:szCs w:val="30"/>
          <w:cs/>
        </w:rPr>
        <w:t>เงิน</w:t>
      </w:r>
      <w:r w:rsidR="0070667B">
        <w:rPr>
          <w:rFonts w:asciiTheme="majorBidi" w:hAnsiTheme="majorBidi" w:cstheme="majorBidi"/>
          <w:sz w:val="30"/>
          <w:szCs w:val="30"/>
        </w:rPr>
        <w:t xml:space="preserve"> </w:t>
      </w:r>
      <w:r w:rsidR="002A0E5C">
        <w:rPr>
          <w:rFonts w:asciiTheme="majorBidi" w:hAnsiTheme="majorBidi" w:cstheme="majorBidi"/>
          <w:sz w:val="30"/>
          <w:szCs w:val="30"/>
        </w:rPr>
        <w:t>2,170</w:t>
      </w:r>
      <w:r w:rsidR="00D76449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128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A0E5C">
        <w:rPr>
          <w:rFonts w:asciiTheme="majorBidi" w:hAnsiTheme="majorBidi" w:cstheme="majorBidi"/>
          <w:sz w:val="30"/>
          <w:szCs w:val="30"/>
        </w:rPr>
        <w:t>660</w:t>
      </w:r>
      <w:r w:rsidR="0091221C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76DB" w:rsidRPr="00676D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1F5" w:rsidRPr="00676D5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6F07" w:rsidRPr="00676D5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0F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47E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6F07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83384">
        <w:rPr>
          <w:rFonts w:asciiTheme="majorBidi" w:hAnsiTheme="majorBidi" w:cstheme="majorBidi"/>
          <w:i/>
          <w:iCs/>
          <w:sz w:val="30"/>
          <w:szCs w:val="30"/>
        </w:rPr>
        <w:br/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สองรายใหญ่ของกลุ่มบริษัทจำนวนเงิน </w:t>
      </w:r>
      <w:r w:rsidR="00C91251">
        <w:rPr>
          <w:rFonts w:asciiTheme="majorBidi" w:hAnsiTheme="majorBidi"/>
          <w:i/>
          <w:iCs/>
          <w:spacing w:val="-2"/>
          <w:sz w:val="30"/>
          <w:szCs w:val="30"/>
        </w:rPr>
        <w:t>2,</w:t>
      </w:r>
      <w:r w:rsidR="00DC47E7">
        <w:rPr>
          <w:rFonts w:asciiTheme="majorBidi" w:hAnsiTheme="majorBidi"/>
          <w:i/>
          <w:iCs/>
          <w:spacing w:val="-2"/>
          <w:sz w:val="30"/>
          <w:szCs w:val="30"/>
        </w:rPr>
        <w:t>776</w:t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612820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 </w:t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และ </w:t>
      </w:r>
      <w:r w:rsidR="00DC47E7">
        <w:rPr>
          <w:rFonts w:asciiTheme="majorBidi" w:hAnsiTheme="majorBidi"/>
          <w:i/>
          <w:iCs/>
          <w:spacing w:val="-2"/>
          <w:sz w:val="30"/>
          <w:szCs w:val="30"/>
        </w:rPr>
        <w:t>457</w:t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 ตามลำดับ</w:t>
      </w:r>
      <w:r w:rsidRPr="005833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5833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จากรายได้รวมของกลุ่มบริษัท</w:t>
      </w:r>
    </w:p>
    <w:p w14:paraId="50B73CC2" w14:textId="77777777" w:rsidR="007D305C" w:rsidRDefault="007D305C" w:rsidP="00CD04D6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0C27DEF" w14:textId="77777777" w:rsidR="00A73AD5" w:rsidRPr="006F0FB1" w:rsidRDefault="00A73AD5" w:rsidP="00A73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F0FB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00661697" w14:textId="77777777" w:rsidR="00A73AD5" w:rsidRPr="000F5DD3" w:rsidRDefault="00A73AD5" w:rsidP="00A73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0826AB3" w14:textId="3FD72E7A" w:rsidR="007D305C" w:rsidRPr="000F5DD3" w:rsidRDefault="00A73AD5" w:rsidP="00A73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บริษัทได้รับบัตรส่งเสริมการลงทุนจากสำนักงานคณะกรรมการส่งเสริมการลงทุน  เกี่ยวกับการผลิตผลิตภัณฑ์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  </w:t>
      </w:r>
    </w:p>
    <w:p w14:paraId="1B374584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0847D44" w14:textId="76B066A7" w:rsidR="003A507D" w:rsidRPr="00E10604" w:rsidRDefault="00517E1C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  <w:r w:rsidR="0018582E" w:rsidRPr="00E10604">
        <w:rPr>
          <w:rFonts w:asciiTheme="majorBidi" w:hAnsiTheme="majorBidi" w:cstheme="majorBidi"/>
          <w:szCs w:val="30"/>
          <w:cs/>
        </w:rPr>
        <w:t>ค่าใช้จ่ายผลประโยชน์ของ</w:t>
      </w:r>
      <w:r w:rsidR="003A507D" w:rsidRPr="00E10604">
        <w:rPr>
          <w:rFonts w:asciiTheme="majorBidi" w:hAnsiTheme="majorBidi" w:cstheme="majorBidi"/>
          <w:szCs w:val="30"/>
          <w:cs/>
        </w:rPr>
        <w:t>พนักงาน</w:t>
      </w:r>
    </w:p>
    <w:p w14:paraId="15C66DDA" w14:textId="77777777" w:rsidR="003A507D" w:rsidRPr="00E10604" w:rsidRDefault="003A507D" w:rsidP="000E122B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E10604" w14:paraId="4E6F8549" w14:textId="77777777" w:rsidTr="00CD04D6">
        <w:tc>
          <w:tcPr>
            <w:tcW w:w="3240" w:type="dxa"/>
          </w:tcPr>
          <w:p w14:paraId="7870F6FE" w14:textId="77777777" w:rsidR="00320C3B" w:rsidRPr="00E10604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C07453" w14:textId="77777777" w:rsidR="00320C3B" w:rsidRPr="00E10604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123B45FC" w14:textId="77777777" w:rsidR="00320C3B" w:rsidRPr="00E10604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F88002" w14:textId="77777777" w:rsidR="00320C3B" w:rsidRPr="00E10604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06538DB1" w14:textId="77777777" w:rsidR="00320C3B" w:rsidRPr="00E10604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800" w:rsidRPr="00E10604" w14:paraId="0BFF23FA" w14:textId="77777777" w:rsidTr="00CD04D6">
        <w:tc>
          <w:tcPr>
            <w:tcW w:w="3240" w:type="dxa"/>
          </w:tcPr>
          <w:p w14:paraId="27590E06" w14:textId="77777777" w:rsidR="00D10800" w:rsidRPr="00E10604" w:rsidRDefault="00D10800" w:rsidP="00D10800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7BC11E" w14:textId="77777777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106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vAlign w:val="center"/>
          </w:tcPr>
          <w:p w14:paraId="0CAC5393" w14:textId="16C62DB0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E10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4A0EE04E" w14:textId="77777777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7BFE920" w14:textId="0C17CBF9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E106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85F53D4" w14:textId="77777777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C1FD8BC" w14:textId="6CD6E271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E10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  <w:vAlign w:val="center"/>
          </w:tcPr>
          <w:p w14:paraId="4CCA93A4" w14:textId="77777777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8ED146" w14:textId="1D9A5905" w:rsidR="00D10800" w:rsidRPr="00E10604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E106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1A83" w:rsidRPr="00E10604" w14:paraId="1A8835FF" w14:textId="77777777" w:rsidTr="00CD04D6">
        <w:trPr>
          <w:cantSplit/>
        </w:trPr>
        <w:tc>
          <w:tcPr>
            <w:tcW w:w="3240" w:type="dxa"/>
          </w:tcPr>
          <w:p w14:paraId="5613F47A" w14:textId="77777777" w:rsidR="00511A83" w:rsidRPr="00E10604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696D12C" w14:textId="77777777" w:rsidR="00511A83" w:rsidRPr="00E1060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14:paraId="72E3718D" w14:textId="77777777" w:rsidR="00511A83" w:rsidRPr="00E10604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106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C47E7" w:rsidRPr="00E10604" w14:paraId="55C51E71" w14:textId="77777777" w:rsidTr="00CD04D6">
        <w:trPr>
          <w:cantSplit/>
        </w:trPr>
        <w:tc>
          <w:tcPr>
            <w:tcW w:w="3240" w:type="dxa"/>
          </w:tcPr>
          <w:p w14:paraId="768C3034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เงินเดือน</w:t>
            </w: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1060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14:paraId="7B224069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6C0DF05B" w14:textId="3C369517" w:rsidR="00DC47E7" w:rsidRPr="00E10604" w:rsidRDefault="00F41A9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766,101</w:t>
            </w:r>
          </w:p>
        </w:tc>
        <w:tc>
          <w:tcPr>
            <w:tcW w:w="243" w:type="dxa"/>
          </w:tcPr>
          <w:p w14:paraId="6DCAC8C5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7851532" w14:textId="71F796A8" w:rsidR="00DC47E7" w:rsidRPr="00E10604" w:rsidRDefault="00DC47E7" w:rsidP="00D2702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766,492</w:t>
            </w:r>
          </w:p>
        </w:tc>
        <w:tc>
          <w:tcPr>
            <w:tcW w:w="236" w:type="dxa"/>
          </w:tcPr>
          <w:p w14:paraId="678ADABB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62148" w14:textId="5F00C176" w:rsidR="00DC47E7" w:rsidRPr="000A7FF9" w:rsidRDefault="00E10604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7F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757,278</w:t>
            </w:r>
          </w:p>
        </w:tc>
        <w:tc>
          <w:tcPr>
            <w:tcW w:w="241" w:type="dxa"/>
          </w:tcPr>
          <w:p w14:paraId="0167AFD6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4EB5" w14:textId="6D506948" w:rsidR="00DC47E7" w:rsidRPr="00E10604" w:rsidRDefault="00DC47E7" w:rsidP="00D2702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758</w:t>
            </w: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275</w:t>
            </w:r>
          </w:p>
        </w:tc>
      </w:tr>
      <w:tr w:rsidR="00DC47E7" w:rsidRPr="00E10604" w14:paraId="4F2287FC" w14:textId="77777777" w:rsidTr="00CD04D6">
        <w:trPr>
          <w:cantSplit/>
        </w:trPr>
        <w:tc>
          <w:tcPr>
            <w:tcW w:w="3240" w:type="dxa"/>
          </w:tcPr>
          <w:p w14:paraId="062DAC3B" w14:textId="77777777" w:rsidR="00DC47E7" w:rsidRPr="00E10604" w:rsidRDefault="00DC47E7" w:rsidP="00DC47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E106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351021" w14:textId="4A31C5D6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3C2C0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79" w:type="dxa"/>
          </w:tcPr>
          <w:p w14:paraId="0BB87A6A" w14:textId="3B91843C" w:rsidR="00DC47E7" w:rsidRPr="00E10604" w:rsidRDefault="00F41A9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15,446</w:t>
            </w:r>
          </w:p>
        </w:tc>
        <w:tc>
          <w:tcPr>
            <w:tcW w:w="243" w:type="dxa"/>
          </w:tcPr>
          <w:p w14:paraId="3F3CDF5E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D51EF18" w14:textId="50C51A21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13,829</w:t>
            </w:r>
          </w:p>
        </w:tc>
        <w:tc>
          <w:tcPr>
            <w:tcW w:w="236" w:type="dxa"/>
          </w:tcPr>
          <w:p w14:paraId="6B4E2C4E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69C35" w14:textId="06BB3672" w:rsidR="00DC47E7" w:rsidRPr="000A7FF9" w:rsidRDefault="00E10604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7F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15,183</w:t>
            </w:r>
          </w:p>
        </w:tc>
        <w:tc>
          <w:tcPr>
            <w:tcW w:w="241" w:type="dxa"/>
          </w:tcPr>
          <w:p w14:paraId="65A35812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769AEE" w14:textId="0328F0C2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13,631</w:t>
            </w:r>
          </w:p>
        </w:tc>
      </w:tr>
      <w:tr w:rsidR="00DC47E7" w:rsidRPr="00E10604" w14:paraId="3F2EA1DE" w14:textId="77777777" w:rsidTr="00CD04D6">
        <w:trPr>
          <w:cantSplit/>
        </w:trPr>
        <w:tc>
          <w:tcPr>
            <w:tcW w:w="3240" w:type="dxa"/>
          </w:tcPr>
          <w:p w14:paraId="7AC79B1F" w14:textId="77777777" w:rsidR="00DC47E7" w:rsidRPr="00E10604" w:rsidRDefault="00DC47E7" w:rsidP="00DC47E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5696E687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616A307" w14:textId="63EAAE8E" w:rsidR="00DC47E7" w:rsidRPr="00E10604" w:rsidRDefault="00F41A9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12,889</w:t>
            </w:r>
          </w:p>
        </w:tc>
        <w:tc>
          <w:tcPr>
            <w:tcW w:w="243" w:type="dxa"/>
          </w:tcPr>
          <w:p w14:paraId="5D794983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1061E1B" w14:textId="69376581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</w:t>
            </w: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</w:t>
            </w:r>
            <w:r w:rsidRPr="00E10604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</w:tcPr>
          <w:p w14:paraId="32BD9A6C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9E5F2" w14:textId="3089DB57" w:rsidR="00DC47E7" w:rsidRPr="000A7FF9" w:rsidRDefault="00E10604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7F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12,561</w:t>
            </w:r>
          </w:p>
        </w:tc>
        <w:tc>
          <w:tcPr>
            <w:tcW w:w="241" w:type="dxa"/>
          </w:tcPr>
          <w:p w14:paraId="78573E0A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F410A0" w14:textId="72C4EE3B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</w:t>
            </w:r>
            <w:r w:rsidRPr="00E10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653</w:t>
            </w:r>
          </w:p>
        </w:tc>
      </w:tr>
      <w:tr w:rsidR="00DC47E7" w:rsidRPr="00E10604" w14:paraId="7496B10C" w14:textId="77777777">
        <w:trPr>
          <w:cantSplit/>
        </w:trPr>
        <w:tc>
          <w:tcPr>
            <w:tcW w:w="3240" w:type="dxa"/>
          </w:tcPr>
          <w:p w14:paraId="7B049005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060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14:paraId="79160FDE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E6BA1D2" w14:textId="516929FE" w:rsidR="00DC47E7" w:rsidRPr="00AA38CF" w:rsidRDefault="006371BB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58,186</w:t>
            </w:r>
          </w:p>
        </w:tc>
        <w:tc>
          <w:tcPr>
            <w:tcW w:w="243" w:type="dxa"/>
          </w:tcPr>
          <w:p w14:paraId="622BDDF6" w14:textId="77777777" w:rsidR="00DC47E7" w:rsidRPr="00AA38CF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EF1D0E" w14:textId="1E75F79E" w:rsidR="00DC47E7" w:rsidRPr="00AA38CF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8C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56</w:t>
            </w:r>
            <w:r w:rsidRPr="00AA3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A38C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02</w:t>
            </w:r>
            <w:r w:rsidRPr="00AA38CF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B3A7123" w14:textId="77777777" w:rsidR="00DC47E7" w:rsidRPr="00AA38CF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131764" w14:textId="16A305BF" w:rsidR="00DC47E7" w:rsidRPr="00AA38CF" w:rsidRDefault="006371BB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57,99</w:t>
            </w:r>
            <w:r w:rsidR="00F7152B" w:rsidRPr="00AA3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14:paraId="137542B4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CB209" w14:textId="42C632CA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55,833</w:t>
            </w:r>
          </w:p>
        </w:tc>
      </w:tr>
      <w:tr w:rsidR="00DC47E7" w:rsidRPr="000F5DD3" w14:paraId="1AFF85E4" w14:textId="77777777" w:rsidTr="00CD04D6">
        <w:trPr>
          <w:cantSplit/>
        </w:trPr>
        <w:tc>
          <w:tcPr>
            <w:tcW w:w="3240" w:type="dxa"/>
          </w:tcPr>
          <w:p w14:paraId="541318E3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06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BAE9C4B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AEF5A9" w14:textId="697F2D5F" w:rsidR="00DC47E7" w:rsidRPr="00AA38CF" w:rsidRDefault="006371BB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38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852,622</w:t>
            </w:r>
          </w:p>
        </w:tc>
        <w:tc>
          <w:tcPr>
            <w:tcW w:w="243" w:type="dxa"/>
          </w:tcPr>
          <w:p w14:paraId="77133D84" w14:textId="77777777" w:rsidR="00DC47E7" w:rsidRPr="00AA38CF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82BEB29" w14:textId="2D031F7B" w:rsidR="00DC47E7" w:rsidRPr="00AA38CF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8C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848</w:t>
            </w:r>
            <w:r w:rsidRPr="00AA38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A38C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285</w:t>
            </w:r>
          </w:p>
        </w:tc>
        <w:tc>
          <w:tcPr>
            <w:tcW w:w="236" w:type="dxa"/>
          </w:tcPr>
          <w:p w14:paraId="07E967A1" w14:textId="77777777" w:rsidR="00DC47E7" w:rsidRPr="00AA38CF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935E6" w14:textId="2869D88D" w:rsidR="00DC47E7" w:rsidRPr="00AA38CF" w:rsidRDefault="006371BB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8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843,015</w:t>
            </w:r>
          </w:p>
        </w:tc>
        <w:tc>
          <w:tcPr>
            <w:tcW w:w="241" w:type="dxa"/>
          </w:tcPr>
          <w:p w14:paraId="4DD58B0D" w14:textId="77777777" w:rsidR="00DC47E7" w:rsidRPr="00E10604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4B0A" w14:textId="6E2609C8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060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839,392</w:t>
            </w:r>
          </w:p>
        </w:tc>
      </w:tr>
    </w:tbl>
    <w:p w14:paraId="7065ECA6" w14:textId="77777777" w:rsidR="00BE5059" w:rsidRPr="000F5DD3" w:rsidRDefault="00BE5059" w:rsidP="0038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2170BAE" w14:textId="4FBBBD9C" w:rsidR="009063FF" w:rsidRPr="000F5DD3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โครงการสมทบเงิน</w:t>
      </w:r>
      <w:r w:rsidR="00255423" w:rsidRPr="000F5D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ที่กำหนดไว้</w:t>
      </w:r>
    </w:p>
    <w:p w14:paraId="3DD0986A" w14:textId="77777777" w:rsidR="002B3428" w:rsidRDefault="002B3428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35351D" w14:textId="5C26C617" w:rsidR="00232E72" w:rsidRPr="000F5DD3" w:rsidRDefault="003A507D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0F5DD3">
        <w:rPr>
          <w:rFonts w:asciiTheme="majorBidi" w:hAnsiTheme="majorBidi" w:cstheme="majorBidi"/>
          <w:sz w:val="30"/>
          <w:szCs w:val="30"/>
          <w:cs/>
        </w:rPr>
        <w:t>สำหรับพนักงานของกลุ่มบริษัท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โดยพนักงานสามารถจ่ายเงินสะสมได้ในอัตราร้อยละ </w:t>
      </w:r>
      <w:r w:rsidR="005D3ED7">
        <w:rPr>
          <w:rFonts w:asciiTheme="majorBidi" w:hAnsiTheme="majorBidi"/>
          <w:sz w:val="30"/>
          <w:szCs w:val="30"/>
        </w:rPr>
        <w:t>3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ถึงร้อยละ </w:t>
      </w:r>
      <w:r w:rsidR="005D3ED7">
        <w:rPr>
          <w:rFonts w:asciiTheme="majorBidi" w:hAnsiTheme="majorBidi"/>
          <w:sz w:val="30"/>
          <w:szCs w:val="30"/>
        </w:rPr>
        <w:t>15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และกลุ่มบริษัทจ่ายสมทบในอัตราร้อยละ </w:t>
      </w:r>
      <w:r w:rsidR="005D3ED7">
        <w:rPr>
          <w:rFonts w:asciiTheme="majorBidi" w:hAnsiTheme="majorBidi"/>
          <w:sz w:val="30"/>
          <w:szCs w:val="30"/>
        </w:rPr>
        <w:t>3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ถึง ร้อยละ </w:t>
      </w:r>
      <w:r w:rsidR="005D3ED7">
        <w:rPr>
          <w:rFonts w:asciiTheme="majorBidi" w:hAnsiTheme="majorBidi"/>
          <w:sz w:val="30"/>
          <w:szCs w:val="30"/>
        </w:rPr>
        <w:t>6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ของเงินเดือนของพนักงานทุกเดือน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0F5DD3">
        <w:rPr>
          <w:rFonts w:asciiTheme="majorBidi" w:hAnsiTheme="majorBidi" w:cstheme="majorBidi"/>
          <w:sz w:val="30"/>
          <w:szCs w:val="30"/>
          <w:cs/>
        </w:rPr>
        <w:t>งทุนสำรองเลี้ยงชีพตามข้อกำหนดของ</w:t>
      </w:r>
      <w:r w:rsidRPr="000F5DD3">
        <w:rPr>
          <w:rFonts w:asciiTheme="majorBidi" w:hAnsiTheme="majorBidi" w:cstheme="majorBidi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14:paraId="2D50314C" w14:textId="45D4C02C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29842A" w14:textId="77777777" w:rsidR="00104C15" w:rsidRDefault="0010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6487B2" w14:textId="77777777" w:rsidR="00104C15" w:rsidRDefault="0010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AB8E0C" w14:textId="77777777" w:rsidR="00104C15" w:rsidRDefault="0010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458167" w14:textId="3CF65076" w:rsidR="00470DE3" w:rsidRPr="006A1AB2" w:rsidRDefault="003A507D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6A1AB2">
        <w:rPr>
          <w:rFonts w:asciiTheme="majorBidi" w:hAnsiTheme="majorBidi" w:cstheme="majorBidi"/>
          <w:szCs w:val="30"/>
          <w:cs/>
        </w:rPr>
        <w:t>ค่าใช้จ่ายตาม</w:t>
      </w:r>
      <w:r w:rsidR="00BE7A98" w:rsidRPr="006A1AB2">
        <w:rPr>
          <w:rFonts w:asciiTheme="majorBidi" w:hAnsiTheme="majorBidi" w:cstheme="majorBidi" w:hint="cs"/>
          <w:szCs w:val="30"/>
          <w:cs/>
        </w:rPr>
        <w:t>ธรรมชาติ</w:t>
      </w:r>
    </w:p>
    <w:p w14:paraId="208222AA" w14:textId="77777777" w:rsidR="00D94A8D" w:rsidRPr="006A1AB2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A933BF" w:rsidRPr="005E2206" w14:paraId="7C045D46" w14:textId="77777777" w:rsidTr="00A933BF">
        <w:tc>
          <w:tcPr>
            <w:tcW w:w="3780" w:type="dxa"/>
          </w:tcPr>
          <w:p w14:paraId="3B7889DB" w14:textId="77777777" w:rsidR="00A933BF" w:rsidRPr="006A1AB2" w:rsidRDefault="00A933BF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" w:type="dxa"/>
          </w:tcPr>
          <w:p w14:paraId="1A4D75F2" w14:textId="77777777" w:rsidR="00A933BF" w:rsidRPr="006A1AB2" w:rsidRDefault="00A933BF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28B28128" w14:textId="77777777" w:rsidR="00A933BF" w:rsidRPr="006A1AB2" w:rsidRDefault="00A933B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11B6DE" w14:textId="77777777" w:rsidR="00A933BF" w:rsidRPr="006A1AB2" w:rsidRDefault="00A933B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9A14C99" w14:textId="77777777" w:rsidR="00A933BF" w:rsidRPr="006A1AB2" w:rsidRDefault="00A933B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800" w:rsidRPr="005E2206" w14:paraId="127D13A2" w14:textId="77777777" w:rsidTr="00A933BF">
        <w:tc>
          <w:tcPr>
            <w:tcW w:w="3780" w:type="dxa"/>
          </w:tcPr>
          <w:p w14:paraId="4E7B4283" w14:textId="77777777" w:rsidR="00D10800" w:rsidRPr="006A1AB2" w:rsidRDefault="00D10800" w:rsidP="00D10800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69B36DA2" w14:textId="77777777" w:rsidR="00D10800" w:rsidRPr="006A1AB2" w:rsidRDefault="00D10800" w:rsidP="00D10800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381DC16" w14:textId="4DA28888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A1A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47E4F19D" w14:textId="77777777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15E1A9" w14:textId="403F33AA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A1A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7EF121" w14:textId="77777777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7F54592" w14:textId="32F63CEE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A1A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777ACFEC" w14:textId="77777777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87816D" w14:textId="32CF8292" w:rsidR="00D10800" w:rsidRPr="006A1AB2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A1A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33BF" w:rsidRPr="005E2206" w14:paraId="4ABD498F" w14:textId="77777777" w:rsidTr="00A933BF">
        <w:tc>
          <w:tcPr>
            <w:tcW w:w="3780" w:type="dxa"/>
          </w:tcPr>
          <w:p w14:paraId="6366E9F1" w14:textId="77777777" w:rsidR="00A933BF" w:rsidRPr="006A1AB2" w:rsidRDefault="00A933BF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7E29B650" w14:textId="77777777" w:rsidR="00A933BF" w:rsidRPr="006A1AB2" w:rsidRDefault="00A933BF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14:paraId="21440D41" w14:textId="77777777" w:rsidR="00A933BF" w:rsidRPr="006A1AB2" w:rsidRDefault="00A933B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A1A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33BF" w:rsidRPr="005E2206" w14:paraId="52136A00" w14:textId="77777777" w:rsidTr="00A933BF">
        <w:trPr>
          <w:cantSplit/>
        </w:trPr>
        <w:tc>
          <w:tcPr>
            <w:tcW w:w="3780" w:type="dxa"/>
          </w:tcPr>
          <w:p w14:paraId="5ABBCFB6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14:paraId="721C4E02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99B36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F44375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C9501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D155D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96DFF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EDA7FA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20194" w14:textId="77777777" w:rsidR="00A933BF" w:rsidRPr="006A1AB2" w:rsidRDefault="00A933BF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47E7" w:rsidRPr="005E2206" w14:paraId="35D0385C" w14:textId="77777777" w:rsidTr="00A933BF">
        <w:trPr>
          <w:cantSplit/>
        </w:trPr>
        <w:tc>
          <w:tcPr>
            <w:tcW w:w="3780" w:type="dxa"/>
          </w:tcPr>
          <w:p w14:paraId="3DB68D9F" w14:textId="6AD7308E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14:paraId="1F63E627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813464" w14:textId="1B95D1D5" w:rsidR="00DC47E7" w:rsidRPr="004A445B" w:rsidRDefault="00F7152B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</w:t>
            </w:r>
            <w:r w:rsidR="00F24C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43" w:type="dxa"/>
          </w:tcPr>
          <w:p w14:paraId="35C3D272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6D2B64" w14:textId="4A65A6E6" w:rsidR="00DC47E7" w:rsidRPr="004A445B" w:rsidRDefault="00DC47E7" w:rsidP="00F848A3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54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61</w:t>
            </w:r>
            <w:r w:rsidRPr="004A445B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B267C36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77F822" w14:textId="2F5F2BF2" w:rsidR="00DC47E7" w:rsidRPr="004A445B" w:rsidRDefault="006A1AB2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80,880</w:t>
            </w:r>
          </w:p>
        </w:tc>
        <w:tc>
          <w:tcPr>
            <w:tcW w:w="243" w:type="dxa"/>
          </w:tcPr>
          <w:p w14:paraId="0B772C5D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ED9092" w14:textId="64F549FF" w:rsidR="00DC47E7" w:rsidRPr="006A1AB2" w:rsidRDefault="00DC47E7" w:rsidP="00D27029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51,154</w:t>
            </w:r>
          </w:p>
        </w:tc>
      </w:tr>
      <w:tr w:rsidR="00DC47E7" w:rsidRPr="005E2206" w14:paraId="7E8FB7DA" w14:textId="77777777">
        <w:trPr>
          <w:cantSplit/>
        </w:trPr>
        <w:tc>
          <w:tcPr>
            <w:tcW w:w="3780" w:type="dxa"/>
          </w:tcPr>
          <w:p w14:paraId="4DD656AB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14:paraId="32C7C1B4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ED93A" w14:textId="626A92D2" w:rsidR="00DC47E7" w:rsidRPr="004A445B" w:rsidRDefault="006A1AB2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4,594,720</w:t>
            </w:r>
          </w:p>
        </w:tc>
        <w:tc>
          <w:tcPr>
            <w:tcW w:w="243" w:type="dxa"/>
          </w:tcPr>
          <w:p w14:paraId="35C060CF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4EBDC4" w14:textId="528CE1E5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lang w:val="en-US"/>
              </w:rPr>
              <w:t>4,553,534</w:t>
            </w:r>
          </w:p>
        </w:tc>
        <w:tc>
          <w:tcPr>
            <w:tcW w:w="236" w:type="dxa"/>
          </w:tcPr>
          <w:p w14:paraId="57D2D681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7BE595" w14:textId="7125A273" w:rsidR="00DC47E7" w:rsidRPr="004A445B" w:rsidRDefault="006A1AB2" w:rsidP="006A1AB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4,594,720</w:t>
            </w:r>
          </w:p>
        </w:tc>
        <w:tc>
          <w:tcPr>
            <w:tcW w:w="243" w:type="dxa"/>
          </w:tcPr>
          <w:p w14:paraId="0223735A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0CFE97" w14:textId="66615A24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/>
                <w:sz w:val="30"/>
                <w:szCs w:val="30"/>
                <w:lang w:val="en-US"/>
              </w:rPr>
              <w:t>4,553,534</w:t>
            </w:r>
          </w:p>
        </w:tc>
      </w:tr>
      <w:tr w:rsidR="00DC47E7" w:rsidRPr="005E2206" w14:paraId="5E9B1653" w14:textId="77777777">
        <w:trPr>
          <w:cantSplit/>
        </w:trPr>
        <w:tc>
          <w:tcPr>
            <w:tcW w:w="3780" w:type="dxa"/>
          </w:tcPr>
          <w:p w14:paraId="6A8D2499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43C1EBE8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83F375" w14:textId="13926CBC" w:rsidR="00DC47E7" w:rsidRPr="004A445B" w:rsidRDefault="00AA48AF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740,707</w:t>
            </w:r>
          </w:p>
        </w:tc>
        <w:tc>
          <w:tcPr>
            <w:tcW w:w="243" w:type="dxa"/>
          </w:tcPr>
          <w:p w14:paraId="3E1F909E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BD151" w14:textId="2E32423C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741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98</w:t>
            </w:r>
            <w:r w:rsidRPr="004A445B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69A0683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8B39F" w14:textId="32528B6F" w:rsidR="00DC47E7" w:rsidRPr="004A445B" w:rsidRDefault="00AA48AF" w:rsidP="006056B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740,707</w:t>
            </w:r>
          </w:p>
        </w:tc>
        <w:tc>
          <w:tcPr>
            <w:tcW w:w="243" w:type="dxa"/>
          </w:tcPr>
          <w:p w14:paraId="090FA10C" w14:textId="77777777" w:rsidR="00DC47E7" w:rsidRPr="006056B9" w:rsidRDefault="00DC47E7" w:rsidP="006056B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A20B5F" w14:textId="11F10A7D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741,987</w:t>
            </w:r>
          </w:p>
        </w:tc>
      </w:tr>
      <w:tr w:rsidR="00DC47E7" w:rsidRPr="005E2206" w14:paraId="786905C2" w14:textId="77777777">
        <w:trPr>
          <w:cantSplit/>
        </w:trPr>
        <w:tc>
          <w:tcPr>
            <w:tcW w:w="3780" w:type="dxa"/>
          </w:tcPr>
          <w:p w14:paraId="7EB44DAF" w14:textId="1EA79BD8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14:paraId="6615231D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F10925" w14:textId="7049CA19" w:rsidR="00DC47E7" w:rsidRPr="004A445B" w:rsidRDefault="006A1AB2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127,057</w:t>
            </w:r>
          </w:p>
        </w:tc>
        <w:tc>
          <w:tcPr>
            <w:tcW w:w="243" w:type="dxa"/>
          </w:tcPr>
          <w:p w14:paraId="60F8A2B6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70AE4" w14:textId="4AB32AFB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121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418</w:t>
            </w:r>
          </w:p>
        </w:tc>
        <w:tc>
          <w:tcPr>
            <w:tcW w:w="236" w:type="dxa"/>
          </w:tcPr>
          <w:p w14:paraId="00B9A074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4D2A86" w14:textId="6F440DDC" w:rsidR="00DC47E7" w:rsidRPr="004A445B" w:rsidRDefault="006A1AB2" w:rsidP="006A1AB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127,057</w:t>
            </w:r>
          </w:p>
        </w:tc>
        <w:tc>
          <w:tcPr>
            <w:tcW w:w="243" w:type="dxa"/>
          </w:tcPr>
          <w:p w14:paraId="67655336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361FA6" w14:textId="22625130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121,418</w:t>
            </w:r>
          </w:p>
        </w:tc>
      </w:tr>
      <w:tr w:rsidR="00DC47E7" w:rsidRPr="005E2206" w14:paraId="2872CC84" w14:textId="77777777" w:rsidTr="00A933BF">
        <w:trPr>
          <w:cantSplit/>
        </w:trPr>
        <w:tc>
          <w:tcPr>
            <w:tcW w:w="3780" w:type="dxa"/>
          </w:tcPr>
          <w:p w14:paraId="700ED73D" w14:textId="7AA499B9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0464316E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8FC97" w14:textId="5114F092" w:rsidR="00DC47E7" w:rsidRPr="00F7128A" w:rsidRDefault="00F7152B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2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358,</w:t>
            </w:r>
            <w:r w:rsidR="00CD7985" w:rsidRPr="00F712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F24CA3" w:rsidRPr="00F712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438EE61A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1E4497" w14:textId="3D08895C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lang w:val="en-US"/>
              </w:rPr>
              <w:t>381,205</w:t>
            </w:r>
          </w:p>
        </w:tc>
        <w:tc>
          <w:tcPr>
            <w:tcW w:w="236" w:type="dxa"/>
          </w:tcPr>
          <w:p w14:paraId="103A4A32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D24E0" w14:textId="07586C98" w:rsidR="00DC47E7" w:rsidRPr="004A445B" w:rsidRDefault="00133FFE" w:rsidP="006A1AB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358,376</w:t>
            </w:r>
          </w:p>
        </w:tc>
        <w:tc>
          <w:tcPr>
            <w:tcW w:w="243" w:type="dxa"/>
          </w:tcPr>
          <w:p w14:paraId="6FBC6E81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E82F7E" w14:textId="6C9EA8E1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381,031</w:t>
            </w:r>
          </w:p>
        </w:tc>
      </w:tr>
      <w:tr w:rsidR="00DC47E7" w:rsidRPr="005E2206" w14:paraId="6902B7E8" w14:textId="77777777" w:rsidTr="00A933BF">
        <w:trPr>
          <w:cantSplit/>
        </w:trPr>
        <w:tc>
          <w:tcPr>
            <w:tcW w:w="3780" w:type="dxa"/>
          </w:tcPr>
          <w:p w14:paraId="571CB254" w14:textId="54E3E7AA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02F21A35" w14:textId="77777777" w:rsidR="00DC47E7" w:rsidRPr="006A1AB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426FE" w14:textId="64933BEB" w:rsidR="00DC47E7" w:rsidRPr="00F7128A" w:rsidRDefault="006A1AB2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2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</w:t>
            </w:r>
            <w:r w:rsidR="00EB3E6F" w:rsidRPr="00F712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F7152B" w:rsidRPr="00F712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B3E6F" w:rsidRPr="00F712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7152B" w:rsidRPr="00F712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243" w:type="dxa"/>
          </w:tcPr>
          <w:p w14:paraId="77B8998A" w14:textId="77777777" w:rsidR="00DC47E7" w:rsidRPr="00D619DA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E74DF9" w14:textId="584FFE31" w:rsidR="00DC47E7" w:rsidRPr="00D619DA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1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5,852,755</w:t>
            </w:r>
          </w:p>
        </w:tc>
        <w:tc>
          <w:tcPr>
            <w:tcW w:w="236" w:type="dxa"/>
          </w:tcPr>
          <w:p w14:paraId="67A7399F" w14:textId="77777777" w:rsidR="00DC47E7" w:rsidRPr="00D619DA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5A85D2" w14:textId="17742ECA" w:rsidR="00DC47E7" w:rsidRPr="00D619DA" w:rsidRDefault="006A1AB2" w:rsidP="006A1AB2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1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5,901,740</w:t>
            </w:r>
          </w:p>
        </w:tc>
        <w:tc>
          <w:tcPr>
            <w:tcW w:w="243" w:type="dxa"/>
          </w:tcPr>
          <w:p w14:paraId="4CCC82D5" w14:textId="77777777" w:rsidR="00DC47E7" w:rsidRPr="004515E1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41266" w14:textId="2B8EA214" w:rsidR="00DC47E7" w:rsidRPr="004515E1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5,849,124</w:t>
            </w:r>
          </w:p>
        </w:tc>
      </w:tr>
      <w:tr w:rsidR="00A933BF" w:rsidRPr="005E2206" w14:paraId="564DAFAA" w14:textId="77777777" w:rsidTr="00A933BF">
        <w:trPr>
          <w:cantSplit/>
          <w:trHeight w:val="280"/>
        </w:trPr>
        <w:tc>
          <w:tcPr>
            <w:tcW w:w="3780" w:type="dxa"/>
          </w:tcPr>
          <w:p w14:paraId="28562BDB" w14:textId="5649C088" w:rsidR="00A933BF" w:rsidRPr="005E2206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495" w:type="dxa"/>
          </w:tcPr>
          <w:p w14:paraId="0CDD2B9B" w14:textId="77777777" w:rsidR="00A933BF" w:rsidRPr="005E2206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BDE91E2" w14:textId="666BF746" w:rsidR="00A933BF" w:rsidRPr="007539ED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F43E6" w14:textId="77777777" w:rsidR="00A933BF" w:rsidRPr="007539ED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472C9C41" w14:textId="56FA1869" w:rsidR="00A933BF" w:rsidRPr="007539ED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735151" w14:textId="77777777" w:rsidR="00A933BF" w:rsidRPr="007539ED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0352E4" w14:textId="53876822" w:rsidR="00A933BF" w:rsidRPr="007539ED" w:rsidRDefault="00A933BF" w:rsidP="00FB5B5C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E8FACBA" w14:textId="77777777" w:rsidR="00A933BF" w:rsidRPr="005E2206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38E22261" w14:textId="0CB2C116" w:rsidR="00A933BF" w:rsidRPr="005E2206" w:rsidRDefault="00A933BF" w:rsidP="00FB5B5C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A933BF" w:rsidRPr="005E2206" w14:paraId="424B3E1F" w14:textId="77777777" w:rsidTr="00A933BF">
        <w:trPr>
          <w:cantSplit/>
        </w:trPr>
        <w:tc>
          <w:tcPr>
            <w:tcW w:w="3780" w:type="dxa"/>
          </w:tcPr>
          <w:p w14:paraId="622E3564" w14:textId="086EF3A8" w:rsidR="00A933BF" w:rsidRPr="00164E82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164E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14:paraId="21C32328" w14:textId="77777777" w:rsidR="00A933BF" w:rsidRPr="00164E82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628899A" w14:textId="77777777" w:rsidR="00A933BF" w:rsidRPr="00164E82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DC47E7" w:rsidRPr="005E2206" w14:paraId="0AC500FF" w14:textId="77777777">
        <w:trPr>
          <w:cantSplit/>
        </w:trPr>
        <w:tc>
          <w:tcPr>
            <w:tcW w:w="3780" w:type="dxa"/>
          </w:tcPr>
          <w:p w14:paraId="13A672EB" w14:textId="59AED066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14:paraId="73936DB8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9E52F91" w14:textId="6D902675" w:rsidR="00DC47E7" w:rsidRPr="001F3183" w:rsidRDefault="007D39B4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48</w:t>
            </w: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031</w:t>
            </w:r>
          </w:p>
        </w:tc>
        <w:tc>
          <w:tcPr>
            <w:tcW w:w="243" w:type="dxa"/>
          </w:tcPr>
          <w:p w14:paraId="685EB41A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02EFA" w14:textId="06958641" w:rsidR="00DC47E7" w:rsidRPr="00164E82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62,114</w:t>
            </w:r>
          </w:p>
        </w:tc>
        <w:tc>
          <w:tcPr>
            <w:tcW w:w="236" w:type="dxa"/>
          </w:tcPr>
          <w:p w14:paraId="1786E505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0CAD23" w14:textId="6BF81202" w:rsidR="00DC47E7" w:rsidRPr="001F3183" w:rsidRDefault="00D0604C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49</w:t>
            </w: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634</w:t>
            </w:r>
          </w:p>
        </w:tc>
        <w:tc>
          <w:tcPr>
            <w:tcW w:w="243" w:type="dxa"/>
          </w:tcPr>
          <w:p w14:paraId="5A5AD3A8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6B9DB" w14:textId="49739A99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63,644</w:t>
            </w:r>
          </w:p>
        </w:tc>
      </w:tr>
      <w:tr w:rsidR="00DC47E7" w:rsidRPr="005E2206" w14:paraId="6649247F" w14:textId="77777777">
        <w:trPr>
          <w:cantSplit/>
        </w:trPr>
        <w:tc>
          <w:tcPr>
            <w:tcW w:w="3780" w:type="dxa"/>
          </w:tcPr>
          <w:p w14:paraId="42C3E278" w14:textId="427BF020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14:paraId="6FD3F965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1395CC" w14:textId="0CEAC4E7" w:rsidR="00DC47E7" w:rsidRPr="001F3183" w:rsidRDefault="007D39B4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</w:t>
            </w: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220</w:t>
            </w:r>
          </w:p>
        </w:tc>
        <w:tc>
          <w:tcPr>
            <w:tcW w:w="243" w:type="dxa"/>
          </w:tcPr>
          <w:p w14:paraId="3466818F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52B9B" w14:textId="4F8E0FD2" w:rsidR="00DC47E7" w:rsidRPr="00164E82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7,236</w:t>
            </w:r>
          </w:p>
        </w:tc>
        <w:tc>
          <w:tcPr>
            <w:tcW w:w="236" w:type="dxa"/>
          </w:tcPr>
          <w:p w14:paraId="1EE6BF4A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453587" w14:textId="0744F13B" w:rsidR="00DC47E7" w:rsidRPr="001F3183" w:rsidRDefault="00D0604C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</w:t>
            </w: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830</w:t>
            </w:r>
          </w:p>
        </w:tc>
        <w:tc>
          <w:tcPr>
            <w:tcW w:w="243" w:type="dxa"/>
          </w:tcPr>
          <w:p w14:paraId="1B234600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12C31" w14:textId="30EB581B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6,834</w:t>
            </w:r>
          </w:p>
        </w:tc>
      </w:tr>
      <w:tr w:rsidR="00DC47E7" w:rsidRPr="005E2206" w14:paraId="712D948E" w14:textId="77777777">
        <w:trPr>
          <w:cantSplit/>
        </w:trPr>
        <w:tc>
          <w:tcPr>
            <w:tcW w:w="3780" w:type="dxa"/>
          </w:tcPr>
          <w:p w14:paraId="1F0A0E08" w14:textId="2843C7CE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14:paraId="5FC8FFFA" w14:textId="77777777" w:rsidR="00DC47E7" w:rsidRPr="00164E82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110711" w14:textId="7F1EB5EA" w:rsidR="00DC47E7" w:rsidRPr="001F3183" w:rsidRDefault="00C27B5A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</w:t>
            </w: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284</w:t>
            </w:r>
          </w:p>
        </w:tc>
        <w:tc>
          <w:tcPr>
            <w:tcW w:w="243" w:type="dxa"/>
          </w:tcPr>
          <w:p w14:paraId="5148EA92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5BC33E" w14:textId="18A38144" w:rsidR="00DC47E7" w:rsidRPr="00164E82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5,409</w:t>
            </w:r>
          </w:p>
        </w:tc>
        <w:tc>
          <w:tcPr>
            <w:tcW w:w="236" w:type="dxa"/>
          </w:tcPr>
          <w:p w14:paraId="5C5E2A6B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8E1F51" w14:textId="0BAD6F39" w:rsidR="00DC47E7" w:rsidRPr="001F3183" w:rsidRDefault="00D0604C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</w:t>
            </w: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18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191</w:t>
            </w:r>
          </w:p>
        </w:tc>
        <w:tc>
          <w:tcPr>
            <w:tcW w:w="243" w:type="dxa"/>
          </w:tcPr>
          <w:p w14:paraId="1E54351A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85F5A6" w14:textId="41F8C722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2,741</w:t>
            </w:r>
          </w:p>
        </w:tc>
      </w:tr>
      <w:tr w:rsidR="00DC47E7" w:rsidRPr="005E2206" w14:paraId="2E04F33F" w14:textId="77777777">
        <w:trPr>
          <w:cantSplit/>
        </w:trPr>
        <w:tc>
          <w:tcPr>
            <w:tcW w:w="3780" w:type="dxa"/>
          </w:tcPr>
          <w:p w14:paraId="7CA8EEB6" w14:textId="336DE3FF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77DAC84E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F4352D9" w14:textId="65815F6B" w:rsidR="00DC47E7" w:rsidRPr="004A445B" w:rsidRDefault="00C27B5A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510</w:t>
            </w:r>
          </w:p>
        </w:tc>
        <w:tc>
          <w:tcPr>
            <w:tcW w:w="243" w:type="dxa"/>
          </w:tcPr>
          <w:p w14:paraId="74CE01B5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246368" w14:textId="2521DBA9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1,479</w:t>
            </w:r>
          </w:p>
        </w:tc>
        <w:tc>
          <w:tcPr>
            <w:tcW w:w="236" w:type="dxa"/>
          </w:tcPr>
          <w:p w14:paraId="750660EC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C13D44" w14:textId="0772AB21" w:rsidR="00DC47E7" w:rsidRPr="004A445B" w:rsidRDefault="00D0604C" w:rsidP="00273145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058132C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E4650A" w14:textId="0B42CCC9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  </w:t>
            </w:r>
          </w:p>
        </w:tc>
      </w:tr>
      <w:tr w:rsidR="00DC47E7" w:rsidRPr="005E2206" w14:paraId="0CB5EC8C" w14:textId="77777777">
        <w:trPr>
          <w:cantSplit/>
        </w:trPr>
        <w:tc>
          <w:tcPr>
            <w:tcW w:w="3780" w:type="dxa"/>
          </w:tcPr>
          <w:p w14:paraId="0EF47DB9" w14:textId="26B2359B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5487E0C5" w14:textId="77777777" w:rsidR="00DC47E7" w:rsidRPr="00164E82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C6D91A" w14:textId="71896261" w:rsidR="00DC47E7" w:rsidRPr="004A445B" w:rsidRDefault="00C27B5A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66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628</w:t>
            </w:r>
          </w:p>
        </w:tc>
        <w:tc>
          <w:tcPr>
            <w:tcW w:w="243" w:type="dxa"/>
          </w:tcPr>
          <w:p w14:paraId="1683BE19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07E1A" w14:textId="2D1CE486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58,577</w:t>
            </w:r>
          </w:p>
        </w:tc>
        <w:tc>
          <w:tcPr>
            <w:tcW w:w="236" w:type="dxa"/>
          </w:tcPr>
          <w:p w14:paraId="14928E0E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0640F" w14:textId="6C8BDEFF" w:rsidR="00DC47E7" w:rsidRPr="004A445B" w:rsidRDefault="00273145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65,185</w:t>
            </w:r>
          </w:p>
        </w:tc>
        <w:tc>
          <w:tcPr>
            <w:tcW w:w="243" w:type="dxa"/>
          </w:tcPr>
          <w:p w14:paraId="6DEB7D65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685BF" w14:textId="326F3E39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57,057</w:t>
            </w:r>
          </w:p>
        </w:tc>
      </w:tr>
      <w:tr w:rsidR="00DC47E7" w:rsidRPr="005E2206" w14:paraId="705153E9" w14:textId="77777777" w:rsidTr="00A933BF">
        <w:trPr>
          <w:cantSplit/>
        </w:trPr>
        <w:tc>
          <w:tcPr>
            <w:tcW w:w="3780" w:type="dxa"/>
          </w:tcPr>
          <w:p w14:paraId="3A406996" w14:textId="3FEA963A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4E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541F7835" w14:textId="77777777" w:rsidR="00DC47E7" w:rsidRPr="00164E82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3657D" w14:textId="5512F004" w:rsidR="00DC47E7" w:rsidRPr="004A445B" w:rsidRDefault="00C27B5A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128</w:t>
            </w:r>
            <w:r w:rsidRPr="004A44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673</w:t>
            </w:r>
          </w:p>
        </w:tc>
        <w:tc>
          <w:tcPr>
            <w:tcW w:w="243" w:type="dxa"/>
          </w:tcPr>
          <w:p w14:paraId="58695D40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2B4F38" w14:textId="3299DA94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134,815</w:t>
            </w:r>
          </w:p>
        </w:tc>
        <w:tc>
          <w:tcPr>
            <w:tcW w:w="236" w:type="dxa"/>
          </w:tcPr>
          <w:p w14:paraId="618AF18E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61C91A" w14:textId="38DA28D6" w:rsidR="00DC47E7" w:rsidRPr="004A445B" w:rsidRDefault="00DE7BA9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122,840</w:t>
            </w:r>
          </w:p>
        </w:tc>
        <w:tc>
          <w:tcPr>
            <w:tcW w:w="243" w:type="dxa"/>
          </w:tcPr>
          <w:p w14:paraId="046CAF3C" w14:textId="77777777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8B3A88" w14:textId="174AB7A9" w:rsidR="00DC47E7" w:rsidRPr="00164E82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4E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130,276</w:t>
            </w:r>
          </w:p>
        </w:tc>
      </w:tr>
      <w:tr w:rsidR="00DC47E7" w:rsidRPr="005E2206" w14:paraId="0B9E2251" w14:textId="77777777" w:rsidTr="00A933BF">
        <w:trPr>
          <w:cantSplit/>
        </w:trPr>
        <w:tc>
          <w:tcPr>
            <w:tcW w:w="3780" w:type="dxa"/>
          </w:tcPr>
          <w:p w14:paraId="7B0D100C" w14:textId="7807418B" w:rsidR="00DC47E7" w:rsidRPr="005E2206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495" w:type="dxa"/>
          </w:tcPr>
          <w:p w14:paraId="3F2D86AF" w14:textId="77777777" w:rsidR="00DC47E7" w:rsidRPr="005E2206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094B7D2" w14:textId="496A7598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45CE1BB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2A4CB919" w14:textId="142E2B0D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65B8CA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6F0CE0" w14:textId="4A365B9A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04DD201" w14:textId="77777777" w:rsidR="00DC47E7" w:rsidRPr="005E2206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547E4807" w14:textId="22650088" w:rsidR="00DC47E7" w:rsidRPr="005E2206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DC47E7" w:rsidRPr="005E2206" w14:paraId="440EF592" w14:textId="77777777" w:rsidTr="00A933BF">
        <w:trPr>
          <w:cantSplit/>
          <w:trHeight w:hRule="exact" w:val="407"/>
        </w:trPr>
        <w:tc>
          <w:tcPr>
            <w:tcW w:w="3780" w:type="dxa"/>
          </w:tcPr>
          <w:p w14:paraId="4C9734DF" w14:textId="17D2363A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D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14:paraId="5FD438BC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916973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742DC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1CC2EC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E98C6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3E7B0E1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79967B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58ED85B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DC47E7" w:rsidRPr="005E2206" w14:paraId="2C9A303B" w14:textId="77777777" w:rsidTr="00A933BF">
        <w:trPr>
          <w:cantSplit/>
        </w:trPr>
        <w:tc>
          <w:tcPr>
            <w:tcW w:w="3780" w:type="dxa"/>
          </w:tcPr>
          <w:p w14:paraId="0CEFCC11" w14:textId="5235DDAA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66745C79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0C85EC" w14:textId="6DA3C6A0" w:rsidR="00DC47E7" w:rsidRPr="004A445B" w:rsidRDefault="008D66CC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110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405</w:t>
            </w:r>
          </w:p>
        </w:tc>
        <w:tc>
          <w:tcPr>
            <w:tcW w:w="243" w:type="dxa"/>
          </w:tcPr>
          <w:p w14:paraId="107A5ACC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9F018" w14:textId="20FBFD1A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104,819</w:t>
            </w:r>
          </w:p>
        </w:tc>
        <w:tc>
          <w:tcPr>
            <w:tcW w:w="236" w:type="dxa"/>
          </w:tcPr>
          <w:p w14:paraId="4F7C9419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A5294" w14:textId="20F090D7" w:rsidR="00DC47E7" w:rsidRPr="004A445B" w:rsidRDefault="006056B9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lang w:val="en-US"/>
              </w:rPr>
              <w:t>102,308</w:t>
            </w:r>
          </w:p>
        </w:tc>
        <w:tc>
          <w:tcPr>
            <w:tcW w:w="243" w:type="dxa"/>
          </w:tcPr>
          <w:p w14:paraId="334EED41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0A942" w14:textId="19818FDC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97,405</w:t>
            </w:r>
          </w:p>
        </w:tc>
      </w:tr>
      <w:tr w:rsidR="00DC47E7" w:rsidRPr="005E2206" w14:paraId="3A9ECA9C" w14:textId="77777777" w:rsidTr="00A933BF">
        <w:trPr>
          <w:cantSplit/>
        </w:trPr>
        <w:tc>
          <w:tcPr>
            <w:tcW w:w="3780" w:type="dxa"/>
          </w:tcPr>
          <w:p w14:paraId="32390699" w14:textId="3C40F08D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14:paraId="50BEFA24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8F19C2" w14:textId="53DE5D29" w:rsidR="00DC47E7" w:rsidRPr="00423630" w:rsidRDefault="003727D8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363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</w:t>
            </w:r>
            <w:r w:rsidRPr="00423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A48AF" w:rsidRPr="00423630">
              <w:rPr>
                <w:rFonts w:asciiTheme="majorBidi" w:hAnsiTheme="majorBidi"/>
                <w:sz w:val="30"/>
                <w:szCs w:val="30"/>
                <w:lang w:val="en-US"/>
              </w:rPr>
              <w:t>93</w:t>
            </w:r>
            <w:r w:rsidR="00CD7985" w:rsidRPr="00423630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11DC09C9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0237C" w14:textId="1DD0D9B7" w:rsidR="00DC47E7" w:rsidRPr="004A445B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13,333</w:t>
            </w:r>
          </w:p>
        </w:tc>
        <w:tc>
          <w:tcPr>
            <w:tcW w:w="236" w:type="dxa"/>
          </w:tcPr>
          <w:p w14:paraId="060E201F" w14:textId="77777777" w:rsidR="00DC47E7" w:rsidRPr="004A445B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2F118" w14:textId="0D943BA9" w:rsidR="00DC47E7" w:rsidRPr="004A445B" w:rsidRDefault="003727D8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445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</w:t>
            </w:r>
            <w:r w:rsidRPr="004A4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71BB" w:rsidRPr="004A445B">
              <w:rPr>
                <w:rFonts w:asciiTheme="majorBidi" w:hAnsiTheme="majorBidi"/>
                <w:sz w:val="30"/>
                <w:szCs w:val="30"/>
                <w:lang w:val="en-US"/>
              </w:rPr>
              <w:t>54</w:t>
            </w:r>
            <w:r w:rsidR="0088543A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11180987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32316B" w14:textId="1F5ECC5E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12,757</w:t>
            </w:r>
          </w:p>
        </w:tc>
      </w:tr>
      <w:tr w:rsidR="00DC47E7" w:rsidRPr="005E2206" w14:paraId="0F2C190D" w14:textId="77777777">
        <w:trPr>
          <w:cantSplit/>
        </w:trPr>
        <w:tc>
          <w:tcPr>
            <w:tcW w:w="3780" w:type="dxa"/>
          </w:tcPr>
          <w:p w14:paraId="1B1ADA33" w14:textId="06064908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14:paraId="70318894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517C7E" w14:textId="5B6F58D1" w:rsidR="00DC47E7" w:rsidRPr="00423630" w:rsidRDefault="00BF163A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3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7,007</w:t>
            </w:r>
          </w:p>
        </w:tc>
        <w:tc>
          <w:tcPr>
            <w:tcW w:w="243" w:type="dxa"/>
          </w:tcPr>
          <w:p w14:paraId="4C21C8D0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21A1A3" w14:textId="6CE1B46F" w:rsidR="00DC47E7" w:rsidRPr="007A0B39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0B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6,712</w:t>
            </w:r>
          </w:p>
        </w:tc>
        <w:tc>
          <w:tcPr>
            <w:tcW w:w="236" w:type="dxa"/>
          </w:tcPr>
          <w:p w14:paraId="7042CE64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4CCE9" w14:textId="5C037233" w:rsidR="00DC47E7" w:rsidRPr="001F3183" w:rsidRDefault="00F80596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7,29</w:t>
            </w:r>
            <w:r w:rsidR="007F47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3" w:type="dxa"/>
          </w:tcPr>
          <w:p w14:paraId="4365E6C7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533BDB" w14:textId="4385D158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6,980</w:t>
            </w:r>
          </w:p>
        </w:tc>
      </w:tr>
      <w:tr w:rsidR="00DC47E7" w:rsidRPr="005E2206" w14:paraId="74E5A3C0" w14:textId="77777777" w:rsidTr="00A933BF">
        <w:trPr>
          <w:cantSplit/>
        </w:trPr>
        <w:tc>
          <w:tcPr>
            <w:tcW w:w="3780" w:type="dxa"/>
          </w:tcPr>
          <w:p w14:paraId="78CF9C5C" w14:textId="28ED8518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4FAE5F85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352F2" w14:textId="2DF9FB51" w:rsidR="00DC47E7" w:rsidRPr="00423630" w:rsidRDefault="000154D5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3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33FFE" w:rsidRPr="00423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</w:t>
            </w:r>
            <w:r w:rsidR="00CD7985" w:rsidRPr="004236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01E201C2" w14:textId="77777777" w:rsidR="00DC47E7" w:rsidRPr="00605BD6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A1C0F" w14:textId="42CF6009" w:rsidR="00DC47E7" w:rsidRPr="007A0B39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0B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54,124</w:t>
            </w:r>
          </w:p>
        </w:tc>
        <w:tc>
          <w:tcPr>
            <w:tcW w:w="236" w:type="dxa"/>
          </w:tcPr>
          <w:p w14:paraId="3FC34837" w14:textId="77777777" w:rsidR="00DC47E7" w:rsidRPr="00605BD6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62B84" w14:textId="38F69327" w:rsidR="00DC47E7" w:rsidRPr="0085747F" w:rsidRDefault="00605BD6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74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F47EF" w:rsidRPr="008574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9,56</w:t>
            </w:r>
            <w:r w:rsidR="008854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04B03003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E9A62" w14:textId="0EB9FBDC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6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53,461</w:t>
            </w:r>
          </w:p>
        </w:tc>
      </w:tr>
      <w:tr w:rsidR="00DC47E7" w:rsidRPr="000F5DD3" w14:paraId="2DD9A8ED" w14:textId="77777777" w:rsidTr="00A933BF">
        <w:trPr>
          <w:cantSplit/>
        </w:trPr>
        <w:tc>
          <w:tcPr>
            <w:tcW w:w="3780" w:type="dxa"/>
          </w:tcPr>
          <w:p w14:paraId="573ECE23" w14:textId="5C3564B6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D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1F76EA96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2361D" w14:textId="00265F54" w:rsidR="00DC47E7" w:rsidRPr="005F3B77" w:rsidRDefault="00451609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F3B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170,221</w:t>
            </w:r>
          </w:p>
        </w:tc>
        <w:tc>
          <w:tcPr>
            <w:tcW w:w="243" w:type="dxa"/>
          </w:tcPr>
          <w:p w14:paraId="45B2C429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1C39A0" w14:textId="3A1C03BB" w:rsidR="00DC47E7" w:rsidRPr="007A0B39" w:rsidRDefault="00DC47E7" w:rsidP="00D27029">
            <w:pPr>
              <w:pStyle w:val="31"/>
              <w:tabs>
                <w:tab w:val="clear" w:pos="360"/>
                <w:tab w:val="clear" w:pos="720"/>
                <w:tab w:val="decimal" w:pos="850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0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178,988</w:t>
            </w:r>
          </w:p>
        </w:tc>
        <w:tc>
          <w:tcPr>
            <w:tcW w:w="236" w:type="dxa"/>
          </w:tcPr>
          <w:p w14:paraId="33DB9C12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FF3C94" w14:textId="639F0E94" w:rsidR="00DC47E7" w:rsidRPr="0085747F" w:rsidRDefault="00FC4206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574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162,710</w:t>
            </w:r>
          </w:p>
        </w:tc>
        <w:tc>
          <w:tcPr>
            <w:tcW w:w="243" w:type="dxa"/>
          </w:tcPr>
          <w:p w14:paraId="7CC3ABAA" w14:textId="77777777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9D97E8" w14:textId="6433DAB1" w:rsidR="00DC47E7" w:rsidRPr="008D66CC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170,603</w:t>
            </w:r>
          </w:p>
        </w:tc>
      </w:tr>
    </w:tbl>
    <w:p w14:paraId="67343C36" w14:textId="59F6E10C" w:rsidR="0044306F" w:rsidRPr="000F5DD3" w:rsidRDefault="0044306F" w:rsidP="0044306F">
      <w:pPr>
        <w:rPr>
          <w:rFonts w:asciiTheme="majorBidi" w:hAnsiTheme="majorBidi" w:cstheme="majorBidi"/>
        </w:rPr>
      </w:pPr>
    </w:p>
    <w:p w14:paraId="2451BFE8" w14:textId="77777777" w:rsidR="00FD276B" w:rsidRDefault="00FD276B" w:rsidP="0044306F">
      <w:pPr>
        <w:rPr>
          <w:rFonts w:asciiTheme="majorBidi" w:hAnsiTheme="majorBidi" w:cstheme="majorBidi"/>
        </w:rPr>
      </w:pPr>
    </w:p>
    <w:p w14:paraId="697FF0E6" w14:textId="77777777" w:rsidR="00FD276B" w:rsidRDefault="00FD276B" w:rsidP="0044306F">
      <w:pPr>
        <w:rPr>
          <w:rFonts w:asciiTheme="majorBidi" w:hAnsiTheme="majorBidi" w:cstheme="majorBidi"/>
        </w:rPr>
      </w:pPr>
    </w:p>
    <w:p w14:paraId="61060B87" w14:textId="77777777" w:rsidR="00FD276B" w:rsidRPr="000F5DD3" w:rsidRDefault="00FD276B" w:rsidP="0044306F">
      <w:pPr>
        <w:rPr>
          <w:rFonts w:asciiTheme="majorBidi" w:hAnsiTheme="majorBidi" w:cstheme="majorBidi"/>
        </w:rPr>
      </w:pPr>
    </w:p>
    <w:p w14:paraId="6F2465BE" w14:textId="77777777" w:rsidR="0044306F" w:rsidRPr="000F5DD3" w:rsidRDefault="0044306F" w:rsidP="0044306F">
      <w:pPr>
        <w:rPr>
          <w:rFonts w:asciiTheme="majorBidi" w:hAnsiTheme="majorBidi" w:cstheme="majorBidi"/>
        </w:rPr>
      </w:pPr>
    </w:p>
    <w:p w14:paraId="58928375" w14:textId="15D628C8" w:rsidR="004F2C62" w:rsidRPr="003813B1" w:rsidRDefault="004F2C6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3813B1">
        <w:rPr>
          <w:rFonts w:asciiTheme="majorBidi" w:hAnsiTheme="majorBidi" w:cstheme="majorBidi"/>
          <w:szCs w:val="30"/>
          <w:cs/>
        </w:rPr>
        <w:t>ภาษีเงินได้</w:t>
      </w:r>
    </w:p>
    <w:p w14:paraId="07C9FBBF" w14:textId="58CD4623" w:rsidR="00004348" w:rsidRPr="000F5DD3" w:rsidRDefault="00004348" w:rsidP="00E80E2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01067E8" w14:textId="023A9454" w:rsidR="00FA48D0" w:rsidRPr="000F5DD3" w:rsidRDefault="00FA48D0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C58FF28" w14:textId="77777777" w:rsidR="00AE6289" w:rsidRPr="000F5DD3" w:rsidRDefault="00AE6289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DB1430" w14:textId="2BAC4D6F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 </w:t>
      </w:r>
      <w:r w:rsidR="000E4159">
        <w:rPr>
          <w:rFonts w:asciiTheme="majorBidi" w:hAnsiTheme="majorBidi" w:cstheme="majorBidi" w:hint="cs"/>
          <w:color w:val="000000"/>
          <w:sz w:val="30"/>
          <w:szCs w:val="30"/>
          <w:cs/>
        </w:rPr>
        <w:t>เว้นแต่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9A269BA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6BEDAD0" w14:textId="1205C2E9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2FC84CA" w14:textId="77777777" w:rsidR="003059A8" w:rsidRPr="000F5DD3" w:rsidRDefault="003059A8" w:rsidP="0003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3E591EA" w14:textId="21091D16" w:rsidR="00AE6289" w:rsidRDefault="00AE6289" w:rsidP="00B232D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7F4C7E"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ผลแตกต่าง</w:t>
      </w:r>
      <w:r w:rsidRPr="00B93367">
        <w:rPr>
          <w:rFonts w:asciiTheme="majorBidi" w:hAnsiTheme="majorBidi" w:cstheme="majorBidi"/>
          <w:color w:val="000000"/>
          <w:sz w:val="30"/>
          <w:szCs w:val="30"/>
          <w:cs/>
        </w:rPr>
        <w:t>ชั่วคราว</w:t>
      </w:r>
      <w:r w:rsidRPr="00B9336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93367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="00176610" w:rsidRPr="00B93367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B93367">
        <w:rPr>
          <w:rFonts w:asciiTheme="majorBidi" w:hAnsiTheme="majorBidi" w:cstheme="majorBidi"/>
          <w:color w:val="000000"/>
          <w:sz w:val="30"/>
          <w:szCs w:val="30"/>
          <w:cs/>
        </w:rPr>
        <w:t>ารรับรู้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สินทรัพย์หรือหนี้สินในครั้งแรกซึ่งเป็นรายการที่ไม่ใช่การรวมธุรกิจ</w:t>
      </w:r>
      <w:r w:rsidR="00094C36" w:rsidRPr="00B232D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="00094C36" w:rsidRPr="00B232DF">
        <w:rPr>
          <w:rFonts w:asciiTheme="majorBidi" w:hAnsiTheme="majorBidi" w:cstheme="majorBidi"/>
          <w:color w:val="000000"/>
          <w:sz w:val="30"/>
          <w:szCs w:val="30"/>
          <w:cs/>
        </w:rPr>
        <w:t>ไม่ส่งผลกระทบต่อกำไร</w:t>
      </w:r>
      <w:r w:rsidR="00094C36" w:rsidRPr="00B232DF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="00094C36" w:rsidRPr="00B232DF">
        <w:rPr>
          <w:rFonts w:asciiTheme="majorBidi" w:hAnsiTheme="majorBidi" w:cstheme="majorBidi"/>
          <w:color w:val="000000"/>
          <w:sz w:val="30"/>
          <w:szCs w:val="30"/>
          <w:cs/>
        </w:rPr>
        <w:t>ทางบัญชีและทางภาษี ณ วันที่เกิดรายการนั้น และไม่ทำให้ผล</w:t>
      </w:r>
      <w:r w:rsidR="00094C36" w:rsidRPr="00B232DF">
        <w:rPr>
          <w:rFonts w:asciiTheme="majorBidi" w:hAnsiTheme="majorBidi" w:cstheme="majorBidi" w:hint="cs"/>
          <w:color w:val="000000"/>
          <w:sz w:val="30"/>
          <w:szCs w:val="30"/>
          <w:cs/>
        </w:rPr>
        <w:t>แตก</w:t>
      </w:r>
      <w:r w:rsidR="00094C36" w:rsidRPr="00B232DF">
        <w:rPr>
          <w:rFonts w:asciiTheme="majorBidi" w:hAnsiTheme="majorBidi" w:cstheme="majorBidi"/>
          <w:color w:val="000000"/>
          <w:sz w:val="30"/>
          <w:szCs w:val="30"/>
          <w:cs/>
        </w:rPr>
        <w:t>ต่างชั่วคราวที่ต้องเสียภาษีและผล</w:t>
      </w:r>
      <w:r w:rsidR="00094C36" w:rsidRPr="00B232DF">
        <w:rPr>
          <w:rFonts w:asciiTheme="majorBidi" w:hAnsiTheme="majorBidi" w:cstheme="majorBidi" w:hint="cs"/>
          <w:color w:val="000000"/>
          <w:sz w:val="30"/>
          <w:szCs w:val="30"/>
          <w:cs/>
        </w:rPr>
        <w:t>แตก</w:t>
      </w:r>
      <w:r w:rsidR="00094C36" w:rsidRPr="00B232DF">
        <w:rPr>
          <w:rFonts w:asciiTheme="majorBidi" w:hAnsiTheme="majorBidi" w:cstheme="majorBidi"/>
          <w:color w:val="000000"/>
          <w:sz w:val="30"/>
          <w:szCs w:val="30"/>
          <w:cs/>
        </w:rPr>
        <w:t>ต่างชั่วคราวที่ใช้หักภาษีมีจำนวนเท่ากัน ณ วันที่เกิดรายการนั้น</w:t>
      </w:r>
      <w:r w:rsidR="00B232DF" w:rsidRPr="00B232DF">
        <w:rPr>
          <w:rFonts w:asciiTheme="majorBidi" w:hAnsiTheme="majorBidi" w:cstheme="majorBidi"/>
          <w:color w:val="000000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61315E0" w14:textId="77777777" w:rsidR="00B232DF" w:rsidRPr="000F5DD3" w:rsidRDefault="00B232DF" w:rsidP="00B232D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91BBFB5" w14:textId="1B76C9AE" w:rsidR="00AE6289" w:rsidRPr="000F5DD3" w:rsidRDefault="00AE6289" w:rsidP="00AE6289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AD4DD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และงบการเงินรวม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8966CC7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608862E" w14:textId="04B8F1ED" w:rsidR="00FA48D0" w:rsidRPr="000F5DD3" w:rsidRDefault="00AE6289" w:rsidP="007F4C7E">
      <w:pPr>
        <w:pStyle w:val="NoSpacing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913B3E" w14:textId="4C28FABC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A57255" w14:textId="77777777" w:rsidR="00031071" w:rsidRDefault="0003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B9D9A8" w14:textId="77777777" w:rsidR="00031071" w:rsidRDefault="0003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0F673B" w14:textId="77777777" w:rsidR="00031071" w:rsidRDefault="0003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958FCC" w14:textId="77777777" w:rsidR="00031071" w:rsidRDefault="0003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6B1F74" w14:textId="77777777" w:rsidR="00A53DAB" w:rsidRDefault="00A53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358F17" w14:textId="77777777" w:rsidR="00A53DAB" w:rsidRDefault="00A53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CB7280" w14:textId="7C52E7BD" w:rsidR="00004348" w:rsidRPr="004515E1" w:rsidRDefault="0044272E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   </w:t>
      </w:r>
      <w:r w:rsidR="00282087" w:rsidRPr="004515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F48779" w14:textId="77777777" w:rsidR="00626173" w:rsidRPr="004515E1" w:rsidRDefault="00626173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4F1039" w14:paraId="6A0DD134" w14:textId="77777777" w:rsidTr="00B46433">
        <w:trPr>
          <w:trHeight w:val="346"/>
        </w:trPr>
        <w:tc>
          <w:tcPr>
            <w:tcW w:w="3573" w:type="dxa"/>
          </w:tcPr>
          <w:p w14:paraId="54FDE0E2" w14:textId="77777777" w:rsidR="00282087" w:rsidRPr="004515E1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A91339" w14:textId="77777777" w:rsidR="00282087" w:rsidRPr="004515E1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53325F" w14:textId="77777777" w:rsidR="00282087" w:rsidRPr="004515E1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036FD" w14:textId="77777777" w:rsidR="00282087" w:rsidRPr="004515E1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0A3E88" w14:textId="77777777" w:rsidR="00282087" w:rsidRPr="004515E1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800" w:rsidRPr="004F1039" w14:paraId="49EF0902" w14:textId="77777777" w:rsidTr="00B46433">
        <w:trPr>
          <w:trHeight w:val="346"/>
        </w:trPr>
        <w:tc>
          <w:tcPr>
            <w:tcW w:w="3573" w:type="dxa"/>
          </w:tcPr>
          <w:p w14:paraId="2F1FA403" w14:textId="77777777" w:rsidR="00D10800" w:rsidRPr="004515E1" w:rsidRDefault="00D10800" w:rsidP="00D1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3E50C" w14:textId="77777777" w:rsidR="00D10800" w:rsidRPr="004515E1" w:rsidRDefault="00D10800" w:rsidP="00D1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D6F506" w14:textId="7C1A4478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4515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1829DCD" w14:textId="77777777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AECAB46" w14:textId="22DAC3D6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4515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36231" w14:textId="77777777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98AA965" w14:textId="7C350BAD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4515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7917F5A" w14:textId="77777777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CF7CAF" w14:textId="65981FF2" w:rsidR="00D10800" w:rsidRPr="004515E1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4515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1A83" w:rsidRPr="004F1039" w14:paraId="069ACEA7" w14:textId="77777777" w:rsidTr="00B46433">
        <w:trPr>
          <w:trHeight w:val="346"/>
        </w:trPr>
        <w:tc>
          <w:tcPr>
            <w:tcW w:w="3573" w:type="dxa"/>
          </w:tcPr>
          <w:p w14:paraId="72397DD8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9DCBCB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A9FFC32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4F1039" w14:paraId="0C05AB80" w14:textId="77777777" w:rsidTr="00B46433">
        <w:trPr>
          <w:trHeight w:val="346"/>
        </w:trPr>
        <w:tc>
          <w:tcPr>
            <w:tcW w:w="3573" w:type="dxa"/>
          </w:tcPr>
          <w:p w14:paraId="7BF690E4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D216BD2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322DD5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5165B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74998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052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DAD67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22CAD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9DAB" w14:textId="77777777" w:rsidR="00511A83" w:rsidRPr="004515E1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C47E7" w:rsidRPr="004F1039" w14:paraId="680F05F2" w14:textId="77777777">
        <w:trPr>
          <w:trHeight w:val="346"/>
        </w:trPr>
        <w:tc>
          <w:tcPr>
            <w:tcW w:w="3573" w:type="dxa"/>
          </w:tcPr>
          <w:p w14:paraId="50910313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662FC4DE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A0781A" w14:textId="40D821FB" w:rsidR="00DC47E7" w:rsidRPr="002C4955" w:rsidRDefault="004515E1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955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2C4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4955">
              <w:rPr>
                <w:rFonts w:asciiTheme="majorBidi" w:hAnsiTheme="majorBidi"/>
                <w:sz w:val="30"/>
                <w:szCs w:val="30"/>
                <w:cs/>
              </w:rPr>
              <w:t>684</w:t>
            </w:r>
          </w:p>
        </w:tc>
        <w:tc>
          <w:tcPr>
            <w:tcW w:w="270" w:type="dxa"/>
          </w:tcPr>
          <w:p w14:paraId="142C562A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23F23" w14:textId="607E137E" w:rsidR="00DC47E7" w:rsidRPr="002C4955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955">
              <w:rPr>
                <w:rFonts w:asciiTheme="majorBidi" w:hAnsiTheme="majorBidi" w:cstheme="majorBidi"/>
                <w:sz w:val="30"/>
                <w:szCs w:val="30"/>
              </w:rPr>
              <w:t>84,848</w:t>
            </w:r>
          </w:p>
        </w:tc>
        <w:tc>
          <w:tcPr>
            <w:tcW w:w="270" w:type="dxa"/>
          </w:tcPr>
          <w:p w14:paraId="7F6CC5D4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44FD" w14:textId="4646EBF8" w:rsidR="00DC47E7" w:rsidRPr="002C4955" w:rsidRDefault="004515E1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</w:rPr>
              <w:t>14,59</w:t>
            </w:r>
            <w:r w:rsidR="004E387C" w:rsidRPr="009712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D951D5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553DD" w14:textId="1693FCE3" w:rsidR="00DC47E7" w:rsidRPr="002C4955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955">
              <w:rPr>
                <w:rFonts w:asciiTheme="majorBidi" w:hAnsiTheme="majorBidi" w:cstheme="majorBidi"/>
                <w:sz w:val="30"/>
                <w:szCs w:val="30"/>
              </w:rPr>
              <w:t>83,440</w:t>
            </w:r>
          </w:p>
        </w:tc>
      </w:tr>
      <w:tr w:rsidR="00DC47E7" w:rsidRPr="004F1039" w14:paraId="4680BA8C" w14:textId="77777777">
        <w:trPr>
          <w:trHeight w:val="346"/>
        </w:trPr>
        <w:tc>
          <w:tcPr>
            <w:tcW w:w="3573" w:type="dxa"/>
          </w:tcPr>
          <w:p w14:paraId="23640BC1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23A1BC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0931A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EBD7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F7512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F58D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AAFD09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A21CF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FA604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47E7" w:rsidRPr="004F1039" w14:paraId="676E9352" w14:textId="77777777" w:rsidTr="00B46433">
        <w:trPr>
          <w:trHeight w:val="346"/>
        </w:trPr>
        <w:tc>
          <w:tcPr>
            <w:tcW w:w="3573" w:type="dxa"/>
          </w:tcPr>
          <w:p w14:paraId="5381778E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8D4759A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067D0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8B92B7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88875EF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212A9E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16CAC3E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1188CE2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8314" w14:textId="77777777" w:rsidR="00DC47E7" w:rsidRPr="002C4955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DC47E7" w:rsidRPr="004F1039" w14:paraId="19F49493" w14:textId="77777777" w:rsidTr="00B46433">
        <w:trPr>
          <w:trHeight w:val="346"/>
        </w:trPr>
        <w:tc>
          <w:tcPr>
            <w:tcW w:w="3573" w:type="dxa"/>
          </w:tcPr>
          <w:p w14:paraId="181690C6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</w:tcPr>
          <w:p w14:paraId="34BCC98E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2D51" w14:textId="055CBB50" w:rsidR="00DC47E7" w:rsidRPr="004E387C" w:rsidRDefault="004E387C" w:rsidP="004515E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3,699</w:t>
            </w:r>
          </w:p>
        </w:tc>
        <w:tc>
          <w:tcPr>
            <w:tcW w:w="270" w:type="dxa"/>
          </w:tcPr>
          <w:p w14:paraId="4810695F" w14:textId="77777777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8A73F66" w14:textId="31EC7621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955">
              <w:rPr>
                <w:rFonts w:asciiTheme="majorBidi" w:hAnsiTheme="majorBidi" w:cstheme="majorBidi"/>
                <w:sz w:val="30"/>
                <w:szCs w:val="30"/>
              </w:rPr>
              <w:t>(1,139)</w:t>
            </w:r>
          </w:p>
        </w:tc>
        <w:tc>
          <w:tcPr>
            <w:tcW w:w="270" w:type="dxa"/>
          </w:tcPr>
          <w:p w14:paraId="0337F663" w14:textId="77777777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3EEA3" w14:textId="564087BE" w:rsidR="00DC47E7" w:rsidRPr="002C4955" w:rsidRDefault="004E387C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3,724</w:t>
            </w:r>
          </w:p>
        </w:tc>
        <w:tc>
          <w:tcPr>
            <w:tcW w:w="270" w:type="dxa"/>
          </w:tcPr>
          <w:p w14:paraId="6D169F4F" w14:textId="77777777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EA7E1B" w14:textId="6D8418B3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(884)</w:t>
            </w:r>
          </w:p>
        </w:tc>
      </w:tr>
      <w:tr w:rsidR="00DC47E7" w:rsidRPr="004F1039" w14:paraId="61C1E5CA" w14:textId="77777777" w:rsidTr="00B46433">
        <w:trPr>
          <w:trHeight w:val="346"/>
        </w:trPr>
        <w:tc>
          <w:tcPr>
            <w:tcW w:w="3573" w:type="dxa"/>
          </w:tcPr>
          <w:p w14:paraId="60B3BE9F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</w:tcPr>
          <w:p w14:paraId="6AA4D22B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FB7DA" w14:textId="5FB6B612" w:rsidR="00DC47E7" w:rsidRPr="004E387C" w:rsidRDefault="004515E1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4E387C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6BDD062D" w14:textId="77777777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2E057" w14:textId="60394D7A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83,709</w:t>
            </w:r>
          </w:p>
        </w:tc>
        <w:tc>
          <w:tcPr>
            <w:tcW w:w="270" w:type="dxa"/>
          </w:tcPr>
          <w:p w14:paraId="35A523FA" w14:textId="77777777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1F468" w14:textId="6D4E1AC6" w:rsidR="00DC47E7" w:rsidRPr="002C4955" w:rsidRDefault="004515E1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</w:t>
            </w:r>
            <w:r w:rsidR="004E387C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  <w:tc>
          <w:tcPr>
            <w:tcW w:w="270" w:type="dxa"/>
          </w:tcPr>
          <w:p w14:paraId="17E9F14E" w14:textId="77777777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B07AB" w14:textId="47911EC1" w:rsidR="00DC47E7" w:rsidRPr="002C4955" w:rsidRDefault="00DC47E7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82,556</w:t>
            </w:r>
          </w:p>
        </w:tc>
      </w:tr>
    </w:tbl>
    <w:p w14:paraId="0FEE7B1E" w14:textId="0628EDBD" w:rsidR="00FC3935" w:rsidRPr="004F1039" w:rsidRDefault="00FC3935" w:rsidP="00FC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2CA18607" w14:textId="57059C1F" w:rsidR="0030270D" w:rsidRPr="004515E1" w:rsidRDefault="0030270D" w:rsidP="0030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515E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515E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4515E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p w14:paraId="4B9F7D4E" w14:textId="77777777" w:rsidR="0030270D" w:rsidRPr="004515E1" w:rsidRDefault="0030270D" w:rsidP="0030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0270D" w:rsidRPr="004F1039" w14:paraId="692D330F" w14:textId="77777777" w:rsidTr="0073211F">
        <w:trPr>
          <w:cantSplit/>
        </w:trPr>
        <w:tc>
          <w:tcPr>
            <w:tcW w:w="2790" w:type="dxa"/>
          </w:tcPr>
          <w:p w14:paraId="4096ED1B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7913017E" w14:textId="77777777" w:rsidR="0030270D" w:rsidRPr="004515E1" w:rsidRDefault="0030270D" w:rsidP="007321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5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5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0270D" w:rsidRPr="004F1039" w14:paraId="46E74C53" w14:textId="77777777" w:rsidTr="0073211F">
        <w:trPr>
          <w:cantSplit/>
        </w:trPr>
        <w:tc>
          <w:tcPr>
            <w:tcW w:w="2790" w:type="dxa"/>
          </w:tcPr>
          <w:p w14:paraId="060CC30F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32A3CC8C" w14:textId="34C5E49B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15E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47E7" w:rsidRPr="004515E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0EAF63E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0F58B21" w14:textId="7B63F911" w:rsidR="0030270D" w:rsidRPr="00B56F1C" w:rsidRDefault="0030270D" w:rsidP="007321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47E7" w:rsidRPr="00B56F1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0270D" w:rsidRPr="004F1039" w14:paraId="2FEDD9D9" w14:textId="77777777" w:rsidTr="00DC47E7">
        <w:trPr>
          <w:cantSplit/>
        </w:trPr>
        <w:tc>
          <w:tcPr>
            <w:tcW w:w="2790" w:type="dxa"/>
          </w:tcPr>
          <w:p w14:paraId="3267F61A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591724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9D995CC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548528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852566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4515E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F89A09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3A3F42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399A7B6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C3B7B2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76B2BEB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807A6A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E4F626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16C3C7C7" w14:textId="77777777" w:rsidR="0030270D" w:rsidRPr="00B56F1C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D3EB11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30270D" w:rsidRPr="004F1039" w14:paraId="1D2EB6F1" w14:textId="77777777" w:rsidTr="0073211F">
        <w:trPr>
          <w:cantSplit/>
        </w:trPr>
        <w:tc>
          <w:tcPr>
            <w:tcW w:w="2790" w:type="dxa"/>
          </w:tcPr>
          <w:p w14:paraId="52CB183F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46E0E7D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6F1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6F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47E7" w:rsidRPr="004F1039" w14:paraId="4D05A3AE" w14:textId="77777777">
        <w:trPr>
          <w:cantSplit/>
        </w:trPr>
        <w:tc>
          <w:tcPr>
            <w:tcW w:w="2790" w:type="dxa"/>
            <w:vAlign w:val="bottom"/>
          </w:tcPr>
          <w:p w14:paraId="242CF3C0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168" w:hanging="180"/>
              <w:rPr>
                <w:rFonts w:ascii="Angsana New" w:hAnsi="Angsana New"/>
                <w:sz w:val="30"/>
                <w:szCs w:val="30"/>
              </w:rPr>
            </w:pPr>
            <w:r w:rsidRPr="004515E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94FAAF" w14:textId="77777777" w:rsidR="004515E1" w:rsidRPr="00D0221A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B8FC911" w14:textId="097A8BBB" w:rsidR="00DC47E7" w:rsidRPr="00D0221A" w:rsidRDefault="009E0C4A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21A">
              <w:rPr>
                <w:rFonts w:ascii="Angsana New" w:hAnsi="Angsana New"/>
                <w:sz w:val="30"/>
                <w:szCs w:val="30"/>
              </w:rPr>
              <w:t>5,245</w:t>
            </w:r>
          </w:p>
        </w:tc>
        <w:tc>
          <w:tcPr>
            <w:tcW w:w="180" w:type="dxa"/>
          </w:tcPr>
          <w:p w14:paraId="0621737C" w14:textId="77777777" w:rsidR="00DC47E7" w:rsidRPr="00D0221A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3D5313" w14:textId="77777777" w:rsidR="004515E1" w:rsidRPr="00D0221A" w:rsidRDefault="004515E1" w:rsidP="00F2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C581B83" w14:textId="1C0892D2" w:rsidR="00DC47E7" w:rsidRPr="00D0221A" w:rsidRDefault="004515E1" w:rsidP="00F2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21A">
              <w:rPr>
                <w:rFonts w:ascii="Angsana New" w:hAnsi="Angsana New"/>
                <w:sz w:val="30"/>
                <w:szCs w:val="30"/>
              </w:rPr>
              <w:t>(</w:t>
            </w:r>
            <w:r w:rsidR="0042233B" w:rsidRPr="00D0221A">
              <w:rPr>
                <w:rFonts w:ascii="Angsana New" w:hAnsi="Angsana New"/>
                <w:sz w:val="30"/>
                <w:szCs w:val="30"/>
              </w:rPr>
              <w:t>1,049</w:t>
            </w:r>
            <w:r w:rsidRPr="00D022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2444A8" w14:textId="77777777" w:rsidR="00DC47E7" w:rsidRPr="005368E4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6B630F" w14:textId="77777777" w:rsidR="004515E1" w:rsidRPr="005368E4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6AD997" w14:textId="7DA8D7CA" w:rsidR="00DC47E7" w:rsidRPr="005368E4" w:rsidRDefault="004515E1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368E4">
              <w:rPr>
                <w:rFonts w:ascii="Angsana New" w:hAnsi="Angsana New"/>
                <w:sz w:val="30"/>
                <w:szCs w:val="30"/>
              </w:rPr>
              <w:t>4,196</w:t>
            </w:r>
          </w:p>
        </w:tc>
        <w:tc>
          <w:tcPr>
            <w:tcW w:w="180" w:type="dxa"/>
            <w:vAlign w:val="bottom"/>
          </w:tcPr>
          <w:p w14:paraId="432A59BC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8CF6FA" w14:textId="60BC1A42" w:rsidR="00DC47E7" w:rsidRPr="00B56F1C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="Angsana New" w:hAnsi="Angsana New"/>
                <w:sz w:val="30"/>
                <w:szCs w:val="30"/>
              </w:rPr>
              <w:t>4,145</w:t>
            </w:r>
          </w:p>
        </w:tc>
        <w:tc>
          <w:tcPr>
            <w:tcW w:w="180" w:type="dxa"/>
            <w:vAlign w:val="bottom"/>
          </w:tcPr>
          <w:p w14:paraId="75EBD53F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973A12" w14:textId="0F056C92" w:rsidR="00DC47E7" w:rsidRPr="00B56F1C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="Angsana New" w:hAnsi="Angsana New"/>
                <w:sz w:val="30"/>
                <w:szCs w:val="30"/>
              </w:rPr>
              <w:t>(829)</w:t>
            </w:r>
          </w:p>
        </w:tc>
        <w:tc>
          <w:tcPr>
            <w:tcW w:w="180" w:type="dxa"/>
            <w:vAlign w:val="bottom"/>
          </w:tcPr>
          <w:p w14:paraId="249BB90E" w14:textId="77777777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3BC51C" w14:textId="79164494" w:rsidR="00DC47E7" w:rsidRPr="00B56F1C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  <w:tr w:rsidR="00DC47E7" w:rsidRPr="004F1039" w14:paraId="33DA318C" w14:textId="77777777">
        <w:trPr>
          <w:cantSplit/>
        </w:trPr>
        <w:tc>
          <w:tcPr>
            <w:tcW w:w="2790" w:type="dxa"/>
          </w:tcPr>
          <w:p w14:paraId="6C652240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15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DFDB7F" w14:textId="40B5FEA8" w:rsidR="00DC47E7" w:rsidRPr="00D0221A" w:rsidRDefault="009E0C4A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21A">
              <w:rPr>
                <w:rFonts w:ascii="Angsana New" w:hAnsi="Angsana New"/>
                <w:b/>
                <w:bCs/>
                <w:sz w:val="30"/>
                <w:szCs w:val="30"/>
              </w:rPr>
              <w:t>5,245</w:t>
            </w:r>
          </w:p>
        </w:tc>
        <w:tc>
          <w:tcPr>
            <w:tcW w:w="180" w:type="dxa"/>
          </w:tcPr>
          <w:p w14:paraId="6CF486DA" w14:textId="77777777" w:rsidR="00DC47E7" w:rsidRPr="00D0221A" w:rsidRDefault="00DC47E7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E652CD" w14:textId="20257518" w:rsidR="00DC47E7" w:rsidRPr="00D0221A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21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2233B" w:rsidRPr="00D0221A">
              <w:rPr>
                <w:rFonts w:ascii="Angsana New" w:hAnsi="Angsana New"/>
                <w:b/>
                <w:bCs/>
                <w:sz w:val="30"/>
                <w:szCs w:val="30"/>
              </w:rPr>
              <w:t>1,049</w:t>
            </w:r>
            <w:r w:rsidRPr="00D0221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037B2E" w14:textId="77777777" w:rsidR="00DC47E7" w:rsidRPr="005368E4" w:rsidRDefault="00DC47E7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998586" w14:textId="4DB918FB" w:rsidR="00DC47E7" w:rsidRPr="005368E4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8E4">
              <w:rPr>
                <w:rFonts w:ascii="Angsana New" w:hAnsi="Angsana New"/>
                <w:b/>
                <w:bCs/>
                <w:sz w:val="30"/>
                <w:szCs w:val="30"/>
              </w:rPr>
              <w:t>4,196</w:t>
            </w:r>
          </w:p>
        </w:tc>
        <w:tc>
          <w:tcPr>
            <w:tcW w:w="180" w:type="dxa"/>
            <w:vAlign w:val="bottom"/>
          </w:tcPr>
          <w:p w14:paraId="7AA46282" w14:textId="77777777" w:rsidR="00DC47E7" w:rsidRPr="004515E1" w:rsidRDefault="00DC47E7" w:rsidP="00DC47E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06BF" w14:textId="6D2EA615" w:rsidR="00DC47E7" w:rsidRPr="00B56F1C" w:rsidRDefault="00DC47E7" w:rsidP="00DC47E7">
            <w:pPr>
              <w:pStyle w:val="31"/>
              <w:tabs>
                <w:tab w:val="clear" w:pos="360"/>
                <w:tab w:val="clear" w:pos="720"/>
                <w:tab w:val="decimal" w:pos="730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6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4,145</w:t>
            </w:r>
          </w:p>
        </w:tc>
        <w:tc>
          <w:tcPr>
            <w:tcW w:w="180" w:type="dxa"/>
            <w:vAlign w:val="bottom"/>
          </w:tcPr>
          <w:p w14:paraId="0B63880F" w14:textId="77777777" w:rsidR="00DC47E7" w:rsidRPr="004515E1" w:rsidRDefault="00DC47E7" w:rsidP="00DC47E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7638C" w14:textId="5A0420B5" w:rsidR="00DC47E7" w:rsidRPr="00B56F1C" w:rsidRDefault="00DC47E7" w:rsidP="00DC47E7">
            <w:pPr>
              <w:pStyle w:val="31"/>
              <w:tabs>
                <w:tab w:val="clear" w:pos="360"/>
                <w:tab w:val="clear" w:pos="720"/>
                <w:tab w:val="decimal" w:pos="645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6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(829)</w:t>
            </w:r>
          </w:p>
        </w:tc>
        <w:tc>
          <w:tcPr>
            <w:tcW w:w="180" w:type="dxa"/>
            <w:vAlign w:val="bottom"/>
          </w:tcPr>
          <w:p w14:paraId="0D6298E7" w14:textId="77777777" w:rsidR="00DC47E7" w:rsidRPr="00B56F1C" w:rsidRDefault="00DC47E7" w:rsidP="00DC47E7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07B62" w14:textId="03143005" w:rsidR="00DC47E7" w:rsidRPr="00B56F1C" w:rsidRDefault="00DC47E7" w:rsidP="00DC47E7">
            <w:pPr>
              <w:pStyle w:val="31"/>
              <w:tabs>
                <w:tab w:val="clear" w:pos="360"/>
                <w:tab w:val="clear" w:pos="720"/>
                <w:tab w:val="decimal" w:pos="730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6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3,316</w:t>
            </w:r>
          </w:p>
        </w:tc>
      </w:tr>
    </w:tbl>
    <w:p w14:paraId="54ABA49F" w14:textId="77777777" w:rsidR="0030270D" w:rsidRPr="004515E1" w:rsidRDefault="0030270D" w:rsidP="0030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0270D" w:rsidRPr="004F1039" w14:paraId="3F047401" w14:textId="77777777" w:rsidTr="0073211F">
        <w:trPr>
          <w:cantSplit/>
        </w:trPr>
        <w:tc>
          <w:tcPr>
            <w:tcW w:w="2790" w:type="dxa"/>
          </w:tcPr>
          <w:p w14:paraId="57D73CA8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773ECB26" w14:textId="77777777" w:rsidR="0030270D" w:rsidRPr="004515E1" w:rsidRDefault="0030270D" w:rsidP="007321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515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0270D" w:rsidRPr="004F1039" w14:paraId="1F6D577C" w14:textId="77777777" w:rsidTr="0073211F">
        <w:trPr>
          <w:cantSplit/>
        </w:trPr>
        <w:tc>
          <w:tcPr>
            <w:tcW w:w="2790" w:type="dxa"/>
          </w:tcPr>
          <w:p w14:paraId="28E3264D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2D412CF1" w14:textId="75897A9B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15E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47E7" w:rsidRPr="004515E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865F2A4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3A1A564B" w14:textId="235BCC9F" w:rsidR="0030270D" w:rsidRPr="00B56F1C" w:rsidRDefault="0030270D" w:rsidP="007321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C47E7" w:rsidRPr="00B56F1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0270D" w:rsidRPr="004F1039" w14:paraId="51A23FD9" w14:textId="77777777" w:rsidTr="0073211F">
        <w:trPr>
          <w:cantSplit/>
        </w:trPr>
        <w:tc>
          <w:tcPr>
            <w:tcW w:w="2790" w:type="dxa"/>
          </w:tcPr>
          <w:p w14:paraId="40C1FA87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B4D5A5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0751B84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AD8B77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CC3F74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4515E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AB1C35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65F9A5" w14:textId="77777777" w:rsidR="0030270D" w:rsidRPr="004515E1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515E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26E0FE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925700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62075F6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5A4BD6" w14:textId="77777777" w:rsidR="0030270D" w:rsidRPr="004515E1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1C391E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12C80EB7" w14:textId="77777777" w:rsidR="0030270D" w:rsidRPr="00B56F1C" w:rsidRDefault="0030270D" w:rsidP="0073211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E93BA7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56F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30270D" w:rsidRPr="004F1039" w14:paraId="2B4EDEC3" w14:textId="77777777" w:rsidTr="0073211F">
        <w:trPr>
          <w:cantSplit/>
        </w:trPr>
        <w:tc>
          <w:tcPr>
            <w:tcW w:w="2790" w:type="dxa"/>
          </w:tcPr>
          <w:p w14:paraId="58783AED" w14:textId="77777777" w:rsidR="0030270D" w:rsidRPr="004515E1" w:rsidRDefault="0030270D" w:rsidP="00732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77980CC" w14:textId="77777777" w:rsidR="0030270D" w:rsidRPr="00B56F1C" w:rsidRDefault="0030270D" w:rsidP="007321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6F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56F1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56F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47E7" w:rsidRPr="004F1039" w14:paraId="366B0A2A" w14:textId="77777777">
        <w:trPr>
          <w:cantSplit/>
        </w:trPr>
        <w:tc>
          <w:tcPr>
            <w:tcW w:w="2790" w:type="dxa"/>
            <w:vAlign w:val="bottom"/>
          </w:tcPr>
          <w:p w14:paraId="0BC4B1B7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8" w:hanging="180"/>
              <w:rPr>
                <w:rFonts w:ascii="Angsana New" w:hAnsi="Angsana New"/>
                <w:sz w:val="30"/>
                <w:szCs w:val="30"/>
              </w:rPr>
            </w:pPr>
            <w:r w:rsidRPr="004515E1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56FC67" w14:textId="77777777" w:rsidR="00E651E2" w:rsidRPr="00D0221A" w:rsidRDefault="00E651E2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3E268EA" w14:textId="4935720D" w:rsidR="00DC47E7" w:rsidRPr="00D0221A" w:rsidRDefault="009E0C4A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21A">
              <w:rPr>
                <w:rFonts w:ascii="Angsana New" w:hAnsi="Angsana New"/>
                <w:sz w:val="30"/>
                <w:szCs w:val="30"/>
              </w:rPr>
              <w:t>5,245</w:t>
            </w:r>
          </w:p>
        </w:tc>
        <w:tc>
          <w:tcPr>
            <w:tcW w:w="180" w:type="dxa"/>
          </w:tcPr>
          <w:p w14:paraId="6FDF8BA8" w14:textId="77777777" w:rsidR="00DC47E7" w:rsidRPr="00D0221A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3251AD" w14:textId="77777777" w:rsidR="00E651E2" w:rsidRPr="00D0221A" w:rsidRDefault="00E651E2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DFDA424" w14:textId="680883B7" w:rsidR="00DC47E7" w:rsidRPr="00D0221A" w:rsidRDefault="004515E1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221A">
              <w:rPr>
                <w:rFonts w:ascii="Angsana New" w:hAnsi="Angsana New"/>
                <w:sz w:val="30"/>
                <w:szCs w:val="30"/>
              </w:rPr>
              <w:t>(</w:t>
            </w:r>
            <w:r w:rsidR="0042233B" w:rsidRPr="00D0221A">
              <w:rPr>
                <w:rFonts w:ascii="Angsana New" w:hAnsi="Angsana New"/>
                <w:sz w:val="30"/>
                <w:szCs w:val="30"/>
              </w:rPr>
              <w:t>1,049</w:t>
            </w:r>
            <w:r w:rsidRPr="00D022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8ED983" w14:textId="77777777" w:rsidR="00DC47E7" w:rsidRPr="00E651E2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767B84" w14:textId="77777777" w:rsidR="00E651E2" w:rsidRDefault="00E651E2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13B47BD" w14:textId="7C74448B" w:rsidR="00DC47E7" w:rsidRPr="00E651E2" w:rsidRDefault="004515E1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651E2">
              <w:rPr>
                <w:rFonts w:ascii="Angsana New" w:hAnsi="Angsana New"/>
                <w:sz w:val="30"/>
                <w:szCs w:val="30"/>
              </w:rPr>
              <w:t>4,196</w:t>
            </w:r>
          </w:p>
        </w:tc>
        <w:tc>
          <w:tcPr>
            <w:tcW w:w="180" w:type="dxa"/>
            <w:vAlign w:val="bottom"/>
          </w:tcPr>
          <w:p w14:paraId="7A3BECA2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41664D" w14:textId="23A0A1D4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6F1C">
              <w:rPr>
                <w:rFonts w:ascii="Angsana New" w:hAnsi="Angsana New"/>
                <w:sz w:val="30"/>
                <w:szCs w:val="30"/>
              </w:rPr>
              <w:t>3,826</w:t>
            </w:r>
          </w:p>
        </w:tc>
        <w:tc>
          <w:tcPr>
            <w:tcW w:w="180" w:type="dxa"/>
            <w:vAlign w:val="bottom"/>
          </w:tcPr>
          <w:p w14:paraId="32FE8392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028146" w14:textId="434C31DC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="Angsana New" w:hAnsi="Angsana New"/>
                <w:sz w:val="30"/>
                <w:szCs w:val="30"/>
              </w:rPr>
              <w:t>(765)</w:t>
            </w:r>
          </w:p>
        </w:tc>
        <w:tc>
          <w:tcPr>
            <w:tcW w:w="180" w:type="dxa"/>
            <w:vAlign w:val="bottom"/>
          </w:tcPr>
          <w:p w14:paraId="3A2634B8" w14:textId="77777777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8C0365" w14:textId="6CE8BB1D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6F1C">
              <w:rPr>
                <w:rFonts w:ascii="Angsana New" w:hAnsi="Angsana New"/>
                <w:sz w:val="30"/>
                <w:szCs w:val="30"/>
              </w:rPr>
              <w:t>3,061</w:t>
            </w:r>
          </w:p>
        </w:tc>
      </w:tr>
      <w:tr w:rsidR="00DC47E7" w:rsidRPr="004F1039" w14:paraId="06090AD9" w14:textId="77777777">
        <w:trPr>
          <w:cantSplit/>
        </w:trPr>
        <w:tc>
          <w:tcPr>
            <w:tcW w:w="2790" w:type="dxa"/>
          </w:tcPr>
          <w:p w14:paraId="4371CA3E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15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689652" w14:textId="6F08A9DD" w:rsidR="00DC47E7" w:rsidRPr="00D0221A" w:rsidRDefault="009E0C4A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21A">
              <w:rPr>
                <w:rFonts w:ascii="Angsana New" w:hAnsi="Angsana New"/>
                <w:b/>
                <w:bCs/>
                <w:sz w:val="30"/>
                <w:szCs w:val="30"/>
              </w:rPr>
              <w:t>5,245</w:t>
            </w:r>
          </w:p>
        </w:tc>
        <w:tc>
          <w:tcPr>
            <w:tcW w:w="180" w:type="dxa"/>
          </w:tcPr>
          <w:p w14:paraId="6A5BB3E9" w14:textId="77777777" w:rsidR="00DC47E7" w:rsidRPr="00D0221A" w:rsidRDefault="00DC47E7" w:rsidP="00DC47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11CFAE" w14:textId="485556F9" w:rsidR="00DC47E7" w:rsidRPr="00D0221A" w:rsidRDefault="004515E1" w:rsidP="00DC47E7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D0221A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</w:t>
            </w:r>
            <w:r w:rsidR="0042233B" w:rsidRPr="00D0221A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1,049</w:t>
            </w:r>
            <w:r w:rsidRPr="00D0221A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55591E7A" w14:textId="77777777" w:rsidR="00DC47E7" w:rsidRPr="00E651E2" w:rsidRDefault="00DC47E7" w:rsidP="00DC47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F3071C" w14:textId="0C0A4A44" w:rsidR="00DC47E7" w:rsidRPr="00E651E2" w:rsidRDefault="004515E1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51E2">
              <w:rPr>
                <w:rFonts w:ascii="Angsana New" w:hAnsi="Angsana New"/>
                <w:b/>
                <w:bCs/>
                <w:sz w:val="30"/>
                <w:szCs w:val="30"/>
              </w:rPr>
              <w:t>4,196</w:t>
            </w:r>
          </w:p>
        </w:tc>
        <w:tc>
          <w:tcPr>
            <w:tcW w:w="180" w:type="dxa"/>
            <w:vAlign w:val="bottom"/>
          </w:tcPr>
          <w:p w14:paraId="4464A061" w14:textId="77777777" w:rsidR="00DC47E7" w:rsidRPr="004515E1" w:rsidRDefault="00DC47E7" w:rsidP="00DC47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96F98" w14:textId="5C24FCDB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F1C">
              <w:rPr>
                <w:rFonts w:ascii="Angsana New" w:hAnsi="Angsana New"/>
                <w:b/>
                <w:bCs/>
                <w:sz w:val="30"/>
                <w:szCs w:val="30"/>
              </w:rPr>
              <w:t>3,826</w:t>
            </w:r>
          </w:p>
        </w:tc>
        <w:tc>
          <w:tcPr>
            <w:tcW w:w="180" w:type="dxa"/>
            <w:vAlign w:val="bottom"/>
          </w:tcPr>
          <w:p w14:paraId="5EEB0990" w14:textId="77777777" w:rsidR="00DC47E7" w:rsidRPr="004515E1" w:rsidRDefault="00DC47E7" w:rsidP="00DC47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AB000" w14:textId="6F221F18" w:rsidR="00DC47E7" w:rsidRPr="00B56F1C" w:rsidRDefault="00DC47E7" w:rsidP="00DC47E7">
            <w:pPr>
              <w:pStyle w:val="31"/>
              <w:tabs>
                <w:tab w:val="clear" w:pos="360"/>
                <w:tab w:val="clear" w:pos="720"/>
                <w:tab w:val="decimal" w:pos="645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6F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(765)</w:t>
            </w:r>
          </w:p>
        </w:tc>
        <w:tc>
          <w:tcPr>
            <w:tcW w:w="180" w:type="dxa"/>
            <w:vAlign w:val="bottom"/>
          </w:tcPr>
          <w:p w14:paraId="559EF645" w14:textId="77777777" w:rsidR="00DC47E7" w:rsidRPr="00B56F1C" w:rsidRDefault="00DC47E7" w:rsidP="00DC47E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A216" w14:textId="75CBD413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6F1C">
              <w:rPr>
                <w:rFonts w:ascii="Angsana New" w:hAnsi="Angsana New"/>
                <w:b/>
                <w:bCs/>
                <w:sz w:val="30"/>
                <w:szCs w:val="30"/>
              </w:rPr>
              <w:t>3,061</w:t>
            </w:r>
          </w:p>
        </w:tc>
      </w:tr>
    </w:tbl>
    <w:p w14:paraId="655D3E0D" w14:textId="32826FD7" w:rsidR="00E42D4F" w:rsidRPr="007F7E8D" w:rsidRDefault="00E42D4F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7E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52256FC" w14:textId="77777777" w:rsidR="0030270D" w:rsidRPr="004F1039" w:rsidRDefault="0030270D" w:rsidP="00D756AE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4"/>
          <w:szCs w:val="24"/>
          <w:highlight w:val="yellow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41"/>
        <w:gridCol w:w="1244"/>
        <w:gridCol w:w="269"/>
        <w:gridCol w:w="1039"/>
        <w:gridCol w:w="269"/>
        <w:gridCol w:w="1183"/>
      </w:tblGrid>
      <w:tr w:rsidR="00E42D4F" w:rsidRPr="004F1039" w14:paraId="0F9FD461" w14:textId="77777777" w:rsidTr="00B46433">
        <w:tc>
          <w:tcPr>
            <w:tcW w:w="3960" w:type="dxa"/>
          </w:tcPr>
          <w:p w14:paraId="516FC85A" w14:textId="77777777" w:rsidR="00E42D4F" w:rsidRPr="004F1039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235" w:type="dxa"/>
            <w:gridSpan w:val="7"/>
          </w:tcPr>
          <w:p w14:paraId="4866177C" w14:textId="77777777" w:rsidR="00E42D4F" w:rsidRPr="007F7E8D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E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F7E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4F1039" w14:paraId="217DD325" w14:textId="77777777" w:rsidTr="00B46433">
        <w:tc>
          <w:tcPr>
            <w:tcW w:w="3960" w:type="dxa"/>
          </w:tcPr>
          <w:p w14:paraId="01A34909" w14:textId="77777777" w:rsidR="00A10C01" w:rsidRPr="004F1039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475" w:type="dxa"/>
            <w:gridSpan w:val="3"/>
          </w:tcPr>
          <w:p w14:paraId="70358FCB" w14:textId="639A4A9C" w:rsidR="00A10C01" w:rsidRPr="007F7E8D" w:rsidRDefault="00FB5B5C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E8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7F7E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51DA616C" w14:textId="77777777" w:rsidR="00A10C01" w:rsidRPr="007F7E8D" w:rsidRDefault="00A10C01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41D84938" w14:textId="2F1DEC0D" w:rsidR="00A10C01" w:rsidRPr="00B56F1C" w:rsidRDefault="00FB5B5C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B56F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10C01" w:rsidRPr="004F1039" w14:paraId="2F4CE64B" w14:textId="77777777" w:rsidTr="00B46433">
        <w:tc>
          <w:tcPr>
            <w:tcW w:w="3960" w:type="dxa"/>
          </w:tcPr>
          <w:p w14:paraId="7319F832" w14:textId="77777777" w:rsidR="00A10C01" w:rsidRPr="004F1039" w:rsidRDefault="00A10C01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6539A7D" w14:textId="77777777" w:rsidR="00A10C01" w:rsidRPr="007F7E8D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F7E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1" w:type="dxa"/>
          </w:tcPr>
          <w:p w14:paraId="105A7EDC" w14:textId="77777777" w:rsidR="00A10C01" w:rsidRPr="007F7E8D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7AC18267" w14:textId="77777777" w:rsidR="00A10C01" w:rsidRPr="007F7E8D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CB4AA5E" w14:textId="77777777" w:rsidR="00A10C01" w:rsidRPr="007F7E8D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69F8C937" w14:textId="77777777" w:rsidR="00A10C01" w:rsidRPr="00B56F1C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6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</w:tcPr>
          <w:p w14:paraId="084C2092" w14:textId="77777777" w:rsidR="00A10C01" w:rsidRPr="00B56F1C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B8A2F7E" w14:textId="77777777" w:rsidR="00A10C01" w:rsidRPr="00B56F1C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0C01" w:rsidRPr="004F1039" w14:paraId="0878BB5E" w14:textId="77777777" w:rsidTr="00B46433">
        <w:tc>
          <w:tcPr>
            <w:tcW w:w="3960" w:type="dxa"/>
          </w:tcPr>
          <w:p w14:paraId="342B85EA" w14:textId="77777777" w:rsidR="00A10C01" w:rsidRPr="004F1039" w:rsidRDefault="00A10C01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4BD4478" w14:textId="77777777" w:rsidR="00A10C01" w:rsidRPr="007F7E8D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7E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</w:tcPr>
          <w:p w14:paraId="6BF856A1" w14:textId="77777777" w:rsidR="00A10C01" w:rsidRPr="007F7E8D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12050AE" w14:textId="77777777" w:rsidR="00A10C01" w:rsidRPr="007F7E8D" w:rsidRDefault="00A10C01" w:rsidP="005650C5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7E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</w:tcPr>
          <w:p w14:paraId="3FC3F628" w14:textId="77777777" w:rsidR="00A10C01" w:rsidRPr="007F7E8D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5BC7394B" w14:textId="77777777" w:rsidR="00A10C01" w:rsidRPr="00B56F1C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</w:tcPr>
          <w:p w14:paraId="04EDC725" w14:textId="77777777" w:rsidR="00A10C01" w:rsidRPr="00B56F1C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30FD8233" w14:textId="77777777" w:rsidR="00A10C01" w:rsidRPr="00B56F1C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6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47E7" w:rsidRPr="004F1039" w14:paraId="396A290E" w14:textId="77777777" w:rsidTr="00B46433">
        <w:tc>
          <w:tcPr>
            <w:tcW w:w="3960" w:type="dxa"/>
            <w:vAlign w:val="bottom"/>
          </w:tcPr>
          <w:p w14:paraId="1AB8BAA6" w14:textId="77777777" w:rsidR="00DC47E7" w:rsidRPr="003E1FEB" w:rsidRDefault="00DC47E7" w:rsidP="00DC47E7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3BDD404E" w14:textId="77777777" w:rsidR="00DC47E7" w:rsidRPr="00CB6F0C" w:rsidRDefault="00DC47E7" w:rsidP="00DC47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1F8CD8C" w14:textId="77777777" w:rsidR="00DC47E7" w:rsidRPr="004F1039" w:rsidRDefault="00DC47E7" w:rsidP="00DC47E7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14:paraId="30F24C33" w14:textId="4B4D06D2" w:rsidR="00DC47E7" w:rsidRPr="003E1FEB" w:rsidRDefault="00D4490A" w:rsidP="00DC47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1F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227,</w:t>
            </w:r>
            <w:r w:rsidR="00302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031</w:t>
            </w:r>
          </w:p>
        </w:tc>
        <w:tc>
          <w:tcPr>
            <w:tcW w:w="269" w:type="dxa"/>
            <w:vAlign w:val="bottom"/>
          </w:tcPr>
          <w:p w14:paraId="5A622049" w14:textId="77777777" w:rsidR="00DC47E7" w:rsidRPr="004F1039" w:rsidRDefault="00DC47E7" w:rsidP="00DC47E7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vAlign w:val="bottom"/>
          </w:tcPr>
          <w:p w14:paraId="017D6F9C" w14:textId="77777777" w:rsidR="00DC47E7" w:rsidRPr="00B56F1C" w:rsidRDefault="00DC47E7" w:rsidP="00DC47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442F540A" w14:textId="77777777" w:rsidR="00DC47E7" w:rsidRPr="00B56F1C" w:rsidRDefault="00DC47E7" w:rsidP="00DC47E7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66B7EF74" w14:textId="5A3E47C5" w:rsidR="00DC47E7" w:rsidRPr="00B56F1C" w:rsidRDefault="00DC47E7" w:rsidP="00D270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413,142</w:t>
            </w:r>
          </w:p>
        </w:tc>
      </w:tr>
      <w:tr w:rsidR="00380744" w:rsidRPr="004F1039" w14:paraId="329FA2AE" w14:textId="77777777" w:rsidTr="00646EAA">
        <w:tc>
          <w:tcPr>
            <w:tcW w:w="3960" w:type="dxa"/>
            <w:vAlign w:val="bottom"/>
          </w:tcPr>
          <w:p w14:paraId="38B5D7DA" w14:textId="77777777" w:rsidR="00380744" w:rsidRPr="003E1FEB" w:rsidRDefault="00380744" w:rsidP="00380744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254855846"/>
            <w:r w:rsidRPr="003E1FE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32690E6" w14:textId="76841423" w:rsidR="00380744" w:rsidRPr="004F1039" w:rsidRDefault="00380744" w:rsidP="0038074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vAlign w:val="bottom"/>
          </w:tcPr>
          <w:p w14:paraId="6991A510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13764B08" w14:textId="420641C6" w:rsidR="00380744" w:rsidRPr="003E1FEB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1F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45,4</w:t>
            </w:r>
            <w:r w:rsidR="003026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</w:t>
            </w:r>
          </w:p>
        </w:tc>
        <w:tc>
          <w:tcPr>
            <w:tcW w:w="269" w:type="dxa"/>
            <w:vAlign w:val="bottom"/>
          </w:tcPr>
          <w:p w14:paraId="3C291AD1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vAlign w:val="bottom"/>
          </w:tcPr>
          <w:p w14:paraId="0FF6A483" w14:textId="55B19F2F" w:rsidR="00380744" w:rsidRPr="00B56F1C" w:rsidRDefault="00380744" w:rsidP="00380744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vAlign w:val="bottom"/>
          </w:tcPr>
          <w:p w14:paraId="0411EE3D" w14:textId="77777777" w:rsidR="00380744" w:rsidRPr="00B56F1C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3EED59ED" w14:textId="1235AE25" w:rsidR="00380744" w:rsidRPr="00B56F1C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82,628</w:t>
            </w:r>
          </w:p>
        </w:tc>
      </w:tr>
      <w:bookmarkEnd w:id="3"/>
      <w:tr w:rsidR="00380744" w:rsidRPr="004F1039" w14:paraId="2AA330E7" w14:textId="77777777" w:rsidTr="00646EAA">
        <w:tc>
          <w:tcPr>
            <w:tcW w:w="3960" w:type="dxa"/>
            <w:vAlign w:val="bottom"/>
          </w:tcPr>
          <w:p w14:paraId="3130AEED" w14:textId="41307216" w:rsidR="00380744" w:rsidRPr="003E1FEB" w:rsidRDefault="00CD30A3" w:rsidP="0038074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จำนวนภาษีที่ได้รับยกเว้น</w:t>
            </w:r>
          </w:p>
        </w:tc>
        <w:tc>
          <w:tcPr>
            <w:tcW w:w="990" w:type="dxa"/>
            <w:vAlign w:val="bottom"/>
          </w:tcPr>
          <w:p w14:paraId="33B3790A" w14:textId="0ACBD7E5" w:rsidR="00380744" w:rsidRPr="004F1039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7373E4B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</w:tcPr>
          <w:p w14:paraId="6D5D6590" w14:textId="2C3F554E" w:rsidR="00380744" w:rsidRPr="0040398A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CD30A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27,692</w:t>
            </w: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330E267F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vAlign w:val="bottom"/>
          </w:tcPr>
          <w:p w14:paraId="40E7A03E" w14:textId="09E13ADD" w:rsidR="00380744" w:rsidRPr="00B56F1C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10FB36A7" w14:textId="77777777" w:rsidR="00380744" w:rsidRPr="00B56F1C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106C6D20" w14:textId="6729FB53" w:rsidR="00380744" w:rsidRPr="00B56F1C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(306)</w:t>
            </w:r>
          </w:p>
        </w:tc>
      </w:tr>
      <w:tr w:rsidR="00380744" w:rsidRPr="004F1039" w14:paraId="27219979" w14:textId="77777777" w:rsidTr="00646EAA">
        <w:tc>
          <w:tcPr>
            <w:tcW w:w="3960" w:type="dxa"/>
            <w:vAlign w:val="bottom"/>
          </w:tcPr>
          <w:p w14:paraId="5197E44F" w14:textId="77777777" w:rsidR="00380744" w:rsidRPr="003E1FEB" w:rsidRDefault="00380744" w:rsidP="0038074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vAlign w:val="bottom"/>
          </w:tcPr>
          <w:p w14:paraId="4B1E9519" w14:textId="492615A0" w:rsidR="00380744" w:rsidRPr="004F1039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F4AB739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</w:tcPr>
          <w:p w14:paraId="2063E910" w14:textId="0DEC576C" w:rsidR="00380744" w:rsidRPr="0040398A" w:rsidRDefault="00D6650D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1,9</w:t>
            </w:r>
            <w:r w:rsidR="006B1093"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5</w:t>
            </w:r>
            <w:r w:rsidR="00E74869"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</w:t>
            </w:r>
          </w:p>
        </w:tc>
        <w:tc>
          <w:tcPr>
            <w:tcW w:w="269" w:type="dxa"/>
            <w:vAlign w:val="bottom"/>
          </w:tcPr>
          <w:p w14:paraId="33F0DF42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vAlign w:val="bottom"/>
          </w:tcPr>
          <w:p w14:paraId="3AB1B5A7" w14:textId="209BD4ED" w:rsidR="00380744" w:rsidRPr="00B56F1C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4E9296DE" w14:textId="77777777" w:rsidR="00380744" w:rsidRPr="00B56F1C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68B29C43" w14:textId="790D07F7" w:rsidR="00380744" w:rsidRPr="00B56F1C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2,081</w:t>
            </w:r>
          </w:p>
        </w:tc>
      </w:tr>
      <w:tr w:rsidR="00380744" w:rsidRPr="004F1039" w14:paraId="16575FDA" w14:textId="77777777" w:rsidTr="00646EAA">
        <w:tc>
          <w:tcPr>
            <w:tcW w:w="3960" w:type="dxa"/>
            <w:vAlign w:val="bottom"/>
          </w:tcPr>
          <w:p w14:paraId="4F097659" w14:textId="77777777" w:rsidR="00380744" w:rsidRPr="003E1FEB" w:rsidRDefault="00380744" w:rsidP="0038074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vAlign w:val="bottom"/>
          </w:tcPr>
          <w:p w14:paraId="390E016F" w14:textId="5518861F" w:rsidR="00380744" w:rsidRPr="004F1039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959D5A4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</w:tcPr>
          <w:p w14:paraId="3665D802" w14:textId="351CE6E1" w:rsidR="00380744" w:rsidRPr="0040398A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(354)</w:t>
            </w:r>
          </w:p>
        </w:tc>
        <w:tc>
          <w:tcPr>
            <w:tcW w:w="269" w:type="dxa"/>
            <w:vAlign w:val="bottom"/>
          </w:tcPr>
          <w:p w14:paraId="7C1C9FFC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vAlign w:val="bottom"/>
          </w:tcPr>
          <w:p w14:paraId="71328FE3" w14:textId="15445B1F" w:rsidR="00380744" w:rsidRPr="00B56F1C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3BC6F5B8" w14:textId="77777777" w:rsidR="00380744" w:rsidRPr="00B56F1C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</w:tcPr>
          <w:p w14:paraId="5ACD703B" w14:textId="4B8694BF" w:rsidR="00380744" w:rsidRPr="00B56F1C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(714)</w:t>
            </w:r>
          </w:p>
        </w:tc>
      </w:tr>
      <w:tr w:rsidR="00380744" w:rsidRPr="004F1039" w14:paraId="6F24839D" w14:textId="77777777" w:rsidTr="00646EAA">
        <w:tc>
          <w:tcPr>
            <w:tcW w:w="3960" w:type="dxa"/>
            <w:vAlign w:val="bottom"/>
          </w:tcPr>
          <w:p w14:paraId="5A90076E" w14:textId="77777777" w:rsidR="00380744" w:rsidRPr="003E1FEB" w:rsidRDefault="00380744" w:rsidP="0038074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79EB70" w14:textId="28DE3BCA" w:rsidR="00380744" w:rsidRPr="004F1039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A4A17C7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77F234F" w14:textId="04802B91" w:rsidR="00380744" w:rsidRPr="0040398A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67</w:t>
            </w:r>
          </w:p>
        </w:tc>
        <w:tc>
          <w:tcPr>
            <w:tcW w:w="269" w:type="dxa"/>
            <w:vAlign w:val="bottom"/>
          </w:tcPr>
          <w:p w14:paraId="337A4479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4A1A754" w14:textId="7A6871A0" w:rsidR="00380744" w:rsidRPr="00B56F1C" w:rsidRDefault="00380744" w:rsidP="0038074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89D2564" w14:textId="77777777" w:rsidR="00380744" w:rsidRPr="00B56F1C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FB0727A" w14:textId="344FD426" w:rsidR="00380744" w:rsidRPr="00B56F1C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</w:tr>
      <w:tr w:rsidR="00380744" w:rsidRPr="004F1039" w14:paraId="73D10E92" w14:textId="77777777" w:rsidTr="00B46433">
        <w:tc>
          <w:tcPr>
            <w:tcW w:w="3960" w:type="dxa"/>
            <w:vAlign w:val="bottom"/>
          </w:tcPr>
          <w:p w14:paraId="66DA214F" w14:textId="77777777" w:rsidR="00380744" w:rsidRPr="003E1FEB" w:rsidRDefault="00380744" w:rsidP="0038074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B687" w14:textId="602D9CB6" w:rsidR="00380744" w:rsidRPr="004F1039" w:rsidRDefault="004A0796" w:rsidP="00380744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41" w:type="dxa"/>
            <w:vAlign w:val="bottom"/>
          </w:tcPr>
          <w:p w14:paraId="0933494A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531C" w14:textId="6BAF747E" w:rsidR="00380744" w:rsidRPr="003E1FEB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F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</w:t>
            </w:r>
            <w:r w:rsidR="00BE23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69" w:type="dxa"/>
            <w:vAlign w:val="bottom"/>
          </w:tcPr>
          <w:p w14:paraId="087407A2" w14:textId="77777777" w:rsidR="00380744" w:rsidRPr="004F1039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576A4" w14:textId="7FFD158F" w:rsidR="00380744" w:rsidRPr="00B56F1C" w:rsidRDefault="00380744" w:rsidP="0038074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vAlign w:val="bottom"/>
          </w:tcPr>
          <w:p w14:paraId="77B55288" w14:textId="77777777" w:rsidR="00380744" w:rsidRPr="00B56F1C" w:rsidRDefault="00380744" w:rsidP="0038074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C2D43" w14:textId="5F8A608D" w:rsidR="00380744" w:rsidRPr="00B56F1C" w:rsidRDefault="00380744" w:rsidP="0038074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83,709</w:t>
            </w:r>
          </w:p>
        </w:tc>
      </w:tr>
    </w:tbl>
    <w:p w14:paraId="06DF8004" w14:textId="77777777" w:rsidR="00B1400A" w:rsidRPr="004F1039" w:rsidRDefault="00B1400A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1F5BED6A" w14:textId="2A13C69C" w:rsidR="00475B0B" w:rsidRPr="004F1039" w:rsidRDefault="00475B0B" w:rsidP="003F03B6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359"/>
        <w:gridCol w:w="1023"/>
        <w:gridCol w:w="243"/>
        <w:gridCol w:w="1197"/>
      </w:tblGrid>
      <w:tr w:rsidR="006546AB" w:rsidRPr="004F1039" w14:paraId="566EA7FE" w14:textId="77777777" w:rsidTr="00D458F2">
        <w:tc>
          <w:tcPr>
            <w:tcW w:w="3960" w:type="dxa"/>
          </w:tcPr>
          <w:p w14:paraId="2A9B12FB" w14:textId="05A829E5" w:rsidR="006546AB" w:rsidRPr="00380744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3" w:type="dxa"/>
            <w:gridSpan w:val="7"/>
          </w:tcPr>
          <w:p w14:paraId="1A33F5F0" w14:textId="77777777" w:rsidR="006546AB" w:rsidRPr="00380744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07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807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B5B5C" w:rsidRPr="004F1039" w14:paraId="23DAEAF9" w14:textId="77777777" w:rsidTr="00DD0E75">
        <w:tc>
          <w:tcPr>
            <w:tcW w:w="3960" w:type="dxa"/>
          </w:tcPr>
          <w:p w14:paraId="6E2F90C4" w14:textId="77777777" w:rsidR="00FB5B5C" w:rsidRPr="00380744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31D192B6" w14:textId="0B97C381" w:rsidR="00FB5B5C" w:rsidRPr="00380744" w:rsidRDefault="00FB5B5C" w:rsidP="00FB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3807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9" w:type="dxa"/>
          </w:tcPr>
          <w:p w14:paraId="4FF60BFC" w14:textId="77777777" w:rsidR="00FB5B5C" w:rsidRPr="00380744" w:rsidRDefault="00FB5B5C" w:rsidP="00FB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2D36A168" w14:textId="579BEED4" w:rsidR="00FB5B5C" w:rsidRPr="00380744" w:rsidRDefault="00FB5B5C" w:rsidP="00FB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3807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546AB" w:rsidRPr="004F1039" w14:paraId="20B3B3DB" w14:textId="77777777" w:rsidTr="00DD0E75">
        <w:tc>
          <w:tcPr>
            <w:tcW w:w="3960" w:type="dxa"/>
          </w:tcPr>
          <w:p w14:paraId="20752448" w14:textId="77777777" w:rsidR="006546AB" w:rsidRPr="00380744" w:rsidRDefault="006546AB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FD9F1E" w14:textId="77777777" w:rsidR="006546AB" w:rsidRPr="00380744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8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</w:tcPr>
          <w:p w14:paraId="44CE2E3F" w14:textId="77777777" w:rsidR="006546AB" w:rsidRPr="00380744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34D0F364" w14:textId="77777777" w:rsidR="006546AB" w:rsidRPr="00380744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</w:tcPr>
          <w:p w14:paraId="4F160843" w14:textId="77777777" w:rsidR="006546AB" w:rsidRPr="00380744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1B47D061" w14:textId="77777777" w:rsidR="006546AB" w:rsidRPr="00380744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8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</w:tcPr>
          <w:p w14:paraId="2D11CB24" w14:textId="77777777" w:rsidR="006546AB" w:rsidRPr="00B56F1C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AAFCDF" w14:textId="77777777" w:rsidR="006546AB" w:rsidRPr="00B56F1C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46AB" w:rsidRPr="004F1039" w14:paraId="5B84A323" w14:textId="77777777" w:rsidTr="00DD0E75">
        <w:tc>
          <w:tcPr>
            <w:tcW w:w="3960" w:type="dxa"/>
          </w:tcPr>
          <w:p w14:paraId="29079EEB" w14:textId="77777777" w:rsidR="006546AB" w:rsidRPr="00380744" w:rsidRDefault="006546AB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8665A" w14:textId="77777777" w:rsidR="006546AB" w:rsidRPr="00380744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8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42B6163" w14:textId="77777777" w:rsidR="006546AB" w:rsidRPr="00380744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F43F2E0" w14:textId="77777777" w:rsidR="006546AB" w:rsidRPr="00380744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8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59" w:type="dxa"/>
          </w:tcPr>
          <w:p w14:paraId="0CC94209" w14:textId="77777777" w:rsidR="006546AB" w:rsidRPr="00380744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FF711C3" w14:textId="77777777" w:rsidR="006546AB" w:rsidRPr="00380744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0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64712C0C" w14:textId="77777777" w:rsidR="006546AB" w:rsidRPr="00B56F1C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B3A9C4" w14:textId="77777777" w:rsidR="006546AB" w:rsidRPr="00B56F1C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56F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47E7" w:rsidRPr="004F1039" w14:paraId="561AA223" w14:textId="77777777">
        <w:tc>
          <w:tcPr>
            <w:tcW w:w="3960" w:type="dxa"/>
          </w:tcPr>
          <w:p w14:paraId="0A7354E1" w14:textId="77777777" w:rsidR="00DC47E7" w:rsidRPr="00380744" w:rsidRDefault="00DC47E7" w:rsidP="00DC47E7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74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058BE314" w14:textId="77777777" w:rsidR="00DC47E7" w:rsidRPr="004F1039" w:rsidRDefault="00DC47E7" w:rsidP="00DC47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293379A" w14:textId="77777777" w:rsidR="00DC47E7" w:rsidRPr="004F1039" w:rsidRDefault="00DC47E7" w:rsidP="00DC47E7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vAlign w:val="bottom"/>
          </w:tcPr>
          <w:p w14:paraId="44C8F7C5" w14:textId="17F7295A" w:rsidR="00DC47E7" w:rsidRPr="002F3FDD" w:rsidRDefault="00432C34" w:rsidP="00DC47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222,146</w:t>
            </w:r>
          </w:p>
        </w:tc>
        <w:tc>
          <w:tcPr>
            <w:tcW w:w="359" w:type="dxa"/>
            <w:vAlign w:val="bottom"/>
          </w:tcPr>
          <w:p w14:paraId="6CD61ED3" w14:textId="77777777" w:rsidR="00DC47E7" w:rsidRPr="004F1039" w:rsidRDefault="00DC47E7" w:rsidP="00DC47E7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6D6971D2" w14:textId="77777777" w:rsidR="00DC47E7" w:rsidRPr="00B56F1C" w:rsidRDefault="00DC47E7" w:rsidP="00DC47E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1407829" w14:textId="77777777" w:rsidR="00DC47E7" w:rsidRPr="00B56F1C" w:rsidRDefault="00DC47E7" w:rsidP="00DC47E7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14E5B8B" w14:textId="20713D52" w:rsidR="00DC47E7" w:rsidRPr="00B56F1C" w:rsidRDefault="00DC47E7" w:rsidP="00DC47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407,727</w:t>
            </w:r>
          </w:p>
        </w:tc>
      </w:tr>
      <w:tr w:rsidR="002F3FDD" w:rsidRPr="004F1039" w14:paraId="0B5A8787" w14:textId="77777777" w:rsidTr="00646EAA">
        <w:tc>
          <w:tcPr>
            <w:tcW w:w="3960" w:type="dxa"/>
          </w:tcPr>
          <w:p w14:paraId="56CAF85C" w14:textId="77777777" w:rsidR="002F3FDD" w:rsidRPr="00380744" w:rsidRDefault="002F3FDD" w:rsidP="002F3FDD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807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43A6C946" w14:textId="6D944B23" w:rsidR="002F3FDD" w:rsidRPr="004F1039" w:rsidRDefault="002F3FDD" w:rsidP="002F3FD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708452D3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1F6A6509" w14:textId="1AAE8A8A" w:rsidR="002F3FDD" w:rsidRPr="002F3FDD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44,429</w:t>
            </w:r>
          </w:p>
        </w:tc>
        <w:tc>
          <w:tcPr>
            <w:tcW w:w="359" w:type="dxa"/>
            <w:vAlign w:val="bottom"/>
          </w:tcPr>
          <w:p w14:paraId="4FB2D1D3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</w:tcPr>
          <w:p w14:paraId="1A287767" w14:textId="674B3E07" w:rsidR="002F3FDD" w:rsidRPr="00B56F1C" w:rsidRDefault="002F3FDD" w:rsidP="002F3FDD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vAlign w:val="bottom"/>
          </w:tcPr>
          <w:p w14:paraId="1D79658A" w14:textId="77777777" w:rsidR="002F3FDD" w:rsidRPr="00B56F1C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5391EAC" w14:textId="42C9C0EA" w:rsidR="002F3FDD" w:rsidRPr="00B56F1C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81,545</w:t>
            </w:r>
          </w:p>
        </w:tc>
      </w:tr>
      <w:tr w:rsidR="00D80706" w:rsidRPr="004F1039" w14:paraId="3C3F5AF5" w14:textId="77777777" w:rsidTr="000A1318">
        <w:tc>
          <w:tcPr>
            <w:tcW w:w="3960" w:type="dxa"/>
            <w:vAlign w:val="bottom"/>
          </w:tcPr>
          <w:p w14:paraId="2B0DEDC2" w14:textId="26B2E17E" w:rsidR="00D80706" w:rsidRPr="009468F4" w:rsidRDefault="00D80706" w:rsidP="00D80706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FE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จำนวนภาษีที่ได้รับยกเว้น</w:t>
            </w:r>
          </w:p>
        </w:tc>
        <w:tc>
          <w:tcPr>
            <w:tcW w:w="990" w:type="dxa"/>
            <w:vAlign w:val="bottom"/>
          </w:tcPr>
          <w:p w14:paraId="5066E94B" w14:textId="561E3D7A" w:rsidR="00D80706" w:rsidRPr="004F1039" w:rsidRDefault="00D80706" w:rsidP="00D8070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10B678" w14:textId="77777777" w:rsidR="00D80706" w:rsidRPr="004F1039" w:rsidRDefault="00D80706" w:rsidP="00D80706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05" w:type="dxa"/>
          </w:tcPr>
          <w:p w14:paraId="7734D35C" w14:textId="79709992" w:rsidR="00D80706" w:rsidRPr="004A0CA9" w:rsidRDefault="00D80706" w:rsidP="00D80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27,692</w:t>
            </w:r>
            <w:r w:rsidRPr="0040398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59" w:type="dxa"/>
            <w:vAlign w:val="bottom"/>
          </w:tcPr>
          <w:p w14:paraId="409D7259" w14:textId="77777777" w:rsidR="00D80706" w:rsidRPr="004F1039" w:rsidRDefault="00D80706" w:rsidP="00D80706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  <w:vAlign w:val="bottom"/>
          </w:tcPr>
          <w:p w14:paraId="733898F8" w14:textId="125E11BF" w:rsidR="00D80706" w:rsidRPr="00B56F1C" w:rsidRDefault="00D80706" w:rsidP="00D8070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D515DB9" w14:textId="77777777" w:rsidR="00D80706" w:rsidRPr="00B56F1C" w:rsidRDefault="00D80706" w:rsidP="00D80706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15857753" w14:textId="45233EAB" w:rsidR="00D80706" w:rsidRPr="00B56F1C" w:rsidRDefault="00D80706" w:rsidP="00D8070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(306)</w:t>
            </w:r>
          </w:p>
        </w:tc>
      </w:tr>
      <w:tr w:rsidR="002F3FDD" w:rsidRPr="004F1039" w14:paraId="4C1C8CAD" w14:textId="77777777" w:rsidTr="00646EAA">
        <w:tc>
          <w:tcPr>
            <w:tcW w:w="3960" w:type="dxa"/>
          </w:tcPr>
          <w:p w14:paraId="65913E7F" w14:textId="77777777" w:rsidR="002F3FDD" w:rsidRPr="00380744" w:rsidRDefault="002F3FDD" w:rsidP="002F3FD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7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101771A5" w14:textId="61294A42" w:rsidR="002F3FDD" w:rsidRPr="004F1039" w:rsidRDefault="002F3FDD" w:rsidP="002F3FD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6F82CE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5" w:type="dxa"/>
          </w:tcPr>
          <w:p w14:paraId="46FA1E0F" w14:textId="4B11F91C" w:rsidR="002F3FDD" w:rsidRPr="004A0CA9" w:rsidRDefault="002F186A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4A0CA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1,</w:t>
            </w:r>
            <w:r w:rsidR="003E5022" w:rsidRPr="004A0CA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860</w:t>
            </w:r>
          </w:p>
        </w:tc>
        <w:tc>
          <w:tcPr>
            <w:tcW w:w="359" w:type="dxa"/>
            <w:vAlign w:val="bottom"/>
          </w:tcPr>
          <w:p w14:paraId="045FFDCB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</w:tcPr>
          <w:p w14:paraId="71980E23" w14:textId="3DDB8316" w:rsidR="002F3FDD" w:rsidRPr="00B56F1C" w:rsidRDefault="002F3FDD" w:rsidP="002F3FD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1635A29" w14:textId="77777777" w:rsidR="002F3FDD" w:rsidRPr="00B56F1C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0B86C412" w14:textId="5DED3C9F" w:rsidR="002F3FDD" w:rsidRPr="00B56F1C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2,028</w:t>
            </w:r>
          </w:p>
        </w:tc>
      </w:tr>
      <w:tr w:rsidR="002F3FDD" w:rsidRPr="004F1039" w14:paraId="5D906B2F" w14:textId="77777777" w:rsidTr="00646EAA">
        <w:tc>
          <w:tcPr>
            <w:tcW w:w="3960" w:type="dxa"/>
          </w:tcPr>
          <w:p w14:paraId="7E4DB424" w14:textId="77777777" w:rsidR="002F3FDD" w:rsidRPr="00380744" w:rsidRDefault="002F3FDD" w:rsidP="002F3FD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7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</w:tcPr>
          <w:p w14:paraId="0604CD7B" w14:textId="0812B71F" w:rsidR="002F3FDD" w:rsidRPr="004F1039" w:rsidRDefault="002F3FDD" w:rsidP="002F3FD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14B99AA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5" w:type="dxa"/>
          </w:tcPr>
          <w:p w14:paraId="4C52C827" w14:textId="4BE5AEBF" w:rsidR="002F3FDD" w:rsidRPr="004A0CA9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4A0CA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(346)</w:t>
            </w:r>
          </w:p>
        </w:tc>
        <w:tc>
          <w:tcPr>
            <w:tcW w:w="359" w:type="dxa"/>
            <w:vAlign w:val="bottom"/>
          </w:tcPr>
          <w:p w14:paraId="1ED55F41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</w:tcPr>
          <w:p w14:paraId="7AB412CE" w14:textId="2940AD66" w:rsidR="002F3FDD" w:rsidRPr="00B56F1C" w:rsidRDefault="002F3FDD" w:rsidP="002F3FD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9427300" w14:textId="77777777" w:rsidR="002F3FDD" w:rsidRPr="00B56F1C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3542C51B" w14:textId="124D33C4" w:rsidR="002F3FDD" w:rsidRPr="00B56F1C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(711)</w:t>
            </w:r>
          </w:p>
        </w:tc>
      </w:tr>
      <w:tr w:rsidR="002F3FDD" w:rsidRPr="004F1039" w14:paraId="6ED4234E" w14:textId="77777777" w:rsidTr="00646EAA">
        <w:tc>
          <w:tcPr>
            <w:tcW w:w="3960" w:type="dxa"/>
          </w:tcPr>
          <w:p w14:paraId="129801AF" w14:textId="5D8A0D0D" w:rsidR="002F3FDD" w:rsidRPr="00380744" w:rsidRDefault="002F3FDD" w:rsidP="002F3FD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C8557C2" w14:textId="5107DE60" w:rsidR="002F3FDD" w:rsidRPr="004F1039" w:rsidRDefault="002F3FDD" w:rsidP="002F3FD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84AEBA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5" w:type="dxa"/>
          </w:tcPr>
          <w:p w14:paraId="472FFC26" w14:textId="1CDF4A9F" w:rsidR="002F3FDD" w:rsidRPr="004A0CA9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4A0CA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67</w:t>
            </w:r>
          </w:p>
        </w:tc>
        <w:tc>
          <w:tcPr>
            <w:tcW w:w="359" w:type="dxa"/>
            <w:vAlign w:val="bottom"/>
          </w:tcPr>
          <w:p w14:paraId="16E90AD5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</w:tcPr>
          <w:p w14:paraId="05515CBB" w14:textId="3148E3B1" w:rsidR="002F3FDD" w:rsidRPr="00B56F1C" w:rsidRDefault="002F3FDD" w:rsidP="002F3FD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D5F3320" w14:textId="77777777" w:rsidR="002F3FDD" w:rsidRPr="00B56F1C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</w:tcPr>
          <w:p w14:paraId="68390726" w14:textId="3F33791A" w:rsidR="002F3FDD" w:rsidRPr="001D6DB9" w:rsidRDefault="002F3FDD" w:rsidP="002F3F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3FDD" w:rsidRPr="004F1039" w14:paraId="2920DD52" w14:textId="77777777" w:rsidTr="00DD0E75">
        <w:tc>
          <w:tcPr>
            <w:tcW w:w="3960" w:type="dxa"/>
          </w:tcPr>
          <w:p w14:paraId="0C635510" w14:textId="77777777" w:rsidR="002F3FDD" w:rsidRPr="00380744" w:rsidRDefault="002F3FDD" w:rsidP="002F3FD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2F1AC" w14:textId="76F04ED3" w:rsidR="002F3FDD" w:rsidRPr="004F1039" w:rsidRDefault="00084394" w:rsidP="002F3FD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vertAlign w:val="subscript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6BE296E" w14:textId="77777777" w:rsidR="002F3FDD" w:rsidRPr="004F1039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8218C" w14:textId="69747A5A" w:rsidR="002F3FDD" w:rsidRPr="00B04868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</w:t>
            </w:r>
            <w:r w:rsidR="00B048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359" w:type="dxa"/>
            <w:vAlign w:val="bottom"/>
          </w:tcPr>
          <w:p w14:paraId="323BE7BA" w14:textId="77777777" w:rsidR="002F3FDD" w:rsidRPr="004F1039" w:rsidRDefault="002F3FDD" w:rsidP="002F3FDD">
            <w:pPr>
              <w:pStyle w:val="acctfourfigures"/>
              <w:tabs>
                <w:tab w:val="decimal" w:pos="684"/>
                <w:tab w:val="decimal" w:pos="91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5ABAE" w14:textId="2E506806" w:rsidR="002F3FDD" w:rsidRPr="00B56F1C" w:rsidRDefault="002F3FDD" w:rsidP="002F3FDD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vAlign w:val="bottom"/>
          </w:tcPr>
          <w:p w14:paraId="0907F547" w14:textId="77777777" w:rsidR="002F3FDD" w:rsidRPr="00B56F1C" w:rsidRDefault="002F3FDD" w:rsidP="002F3FD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947B6" w14:textId="2414663A" w:rsidR="002F3FDD" w:rsidRPr="00B56F1C" w:rsidRDefault="002F3FDD" w:rsidP="002F3FD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6F1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82,556</w:t>
            </w:r>
          </w:p>
        </w:tc>
      </w:tr>
    </w:tbl>
    <w:p w14:paraId="543C1E05" w14:textId="21589370" w:rsidR="002F759B" w:rsidRPr="004F1039" w:rsidRDefault="002F759B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1BE275FB" w14:textId="77777777" w:rsidR="00F71420" w:rsidRDefault="00F71420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54CF6E51" w14:textId="77777777" w:rsidR="00F71420" w:rsidRDefault="00F71420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751171C7" w14:textId="77777777" w:rsidR="00F71420" w:rsidRDefault="00F71420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C909DAE" w14:textId="77777777" w:rsidR="00D80706" w:rsidRDefault="00D80706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6ECDBEBF" w14:textId="77777777" w:rsidR="00F71420" w:rsidRPr="004F1039" w:rsidRDefault="00F71420">
      <w:pPr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26"/>
        <w:gridCol w:w="1152"/>
        <w:gridCol w:w="270"/>
        <w:gridCol w:w="1152"/>
        <w:gridCol w:w="270"/>
        <w:gridCol w:w="1134"/>
        <w:gridCol w:w="264"/>
        <w:gridCol w:w="1254"/>
      </w:tblGrid>
      <w:tr w:rsidR="00A16167" w:rsidRPr="004F1039" w14:paraId="48B549BB" w14:textId="77777777" w:rsidTr="00A16167">
        <w:trPr>
          <w:trHeight w:val="360"/>
        </w:trPr>
        <w:tc>
          <w:tcPr>
            <w:tcW w:w="3726" w:type="dxa"/>
          </w:tcPr>
          <w:p w14:paraId="0D5054EE" w14:textId="77777777" w:rsidR="00A16167" w:rsidRPr="004515E1" w:rsidRDefault="00A16167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4515E1">
              <w:rPr>
                <w:rFonts w:asciiTheme="majorBidi" w:hAnsiTheme="majorBidi" w:cstheme="majorBidi"/>
                <w:szCs w:val="30"/>
              </w:rPr>
              <w:br w:type="page"/>
            </w:r>
            <w:r w:rsidRPr="004515E1">
              <w:rPr>
                <w:rFonts w:asciiTheme="majorBidi" w:hAnsiTheme="majorBidi" w:cstheme="majorBidi"/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4" w:type="dxa"/>
            <w:gridSpan w:val="3"/>
          </w:tcPr>
          <w:p w14:paraId="5DD6DDAA" w14:textId="77777777" w:rsidR="00A16167" w:rsidRPr="004515E1" w:rsidRDefault="00A1616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02AD3C" w14:textId="77777777" w:rsidR="00A16167" w:rsidRPr="004515E1" w:rsidRDefault="00A16167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</w:tcPr>
          <w:p w14:paraId="5CBC8E8B" w14:textId="77777777" w:rsidR="00A16167" w:rsidRPr="00B56F1C" w:rsidRDefault="00A1616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800" w:rsidRPr="004F1039" w14:paraId="7EB247F4" w14:textId="77777777">
        <w:trPr>
          <w:trHeight w:val="360"/>
        </w:trPr>
        <w:tc>
          <w:tcPr>
            <w:tcW w:w="3726" w:type="dxa"/>
          </w:tcPr>
          <w:p w14:paraId="6DDA5F9A" w14:textId="77777777" w:rsidR="00D10800" w:rsidRPr="004515E1" w:rsidRDefault="00D10800" w:rsidP="00D10800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51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</w:tcPr>
          <w:p w14:paraId="6D927A86" w14:textId="1705BCFB" w:rsidR="00D10800" w:rsidRPr="004515E1" w:rsidRDefault="00D10800" w:rsidP="00D1080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4515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734FF5" w14:textId="77777777" w:rsidR="00D10800" w:rsidRPr="004515E1" w:rsidRDefault="00D10800" w:rsidP="00D10800">
            <w:pPr>
              <w:spacing w:line="380" w:lineRule="exac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DCF256D" w14:textId="5410D528" w:rsidR="00D10800" w:rsidRPr="00B56F1C" w:rsidRDefault="00D10800" w:rsidP="00D1080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B56F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EDB7BA5" w14:textId="77777777" w:rsidR="00D10800" w:rsidRPr="004515E1" w:rsidRDefault="00D10800" w:rsidP="00D10800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2359DC" w14:textId="6361B6C9" w:rsidR="00D10800" w:rsidRPr="004515E1" w:rsidRDefault="00D10800" w:rsidP="00D1080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4515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583B1C7F" w14:textId="77777777" w:rsidR="00D10800" w:rsidRPr="004515E1" w:rsidRDefault="00D10800" w:rsidP="00D10800">
            <w:pPr>
              <w:spacing w:line="380" w:lineRule="exac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6EC10A3A" w14:textId="56F5C3D7" w:rsidR="00D10800" w:rsidRPr="00B56F1C" w:rsidRDefault="00D10800" w:rsidP="00D10800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B56F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16167" w:rsidRPr="004F1039" w14:paraId="19691D39" w14:textId="77777777" w:rsidTr="00A16167">
        <w:trPr>
          <w:trHeight w:val="360"/>
        </w:trPr>
        <w:tc>
          <w:tcPr>
            <w:tcW w:w="3726" w:type="dxa"/>
          </w:tcPr>
          <w:p w14:paraId="187F69A2" w14:textId="77777777" w:rsidR="00A16167" w:rsidRPr="004515E1" w:rsidRDefault="00A16167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6B04276B" w14:textId="77777777" w:rsidR="00A16167" w:rsidRPr="00B56F1C" w:rsidRDefault="00A1616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7E7" w:rsidRPr="004F1039" w14:paraId="017DB8DD" w14:textId="77777777">
        <w:trPr>
          <w:trHeight w:val="360"/>
        </w:trPr>
        <w:tc>
          <w:tcPr>
            <w:tcW w:w="3726" w:type="dxa"/>
          </w:tcPr>
          <w:p w14:paraId="7092D62A" w14:textId="77777777" w:rsidR="00DC47E7" w:rsidRPr="004515E1" w:rsidRDefault="00DC47E7" w:rsidP="00DC47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4C2F0DE1" w14:textId="3998EF8E" w:rsidR="00DC47E7" w:rsidRPr="00952970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529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4119" w:rsidRPr="0095297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529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119" w:rsidRPr="00952970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  <w:vAlign w:val="bottom"/>
          </w:tcPr>
          <w:p w14:paraId="44345E0F" w14:textId="77777777" w:rsidR="00DC47E7" w:rsidRPr="0049635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093FD1" w14:textId="5308095A" w:rsidR="00DC47E7" w:rsidRPr="00496353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96353">
              <w:rPr>
                <w:rFonts w:asciiTheme="majorBidi" w:hAnsiTheme="majorBidi" w:cstheme="majorBidi"/>
                <w:sz w:val="30"/>
                <w:szCs w:val="30"/>
              </w:rPr>
              <w:t>47,689</w:t>
            </w:r>
          </w:p>
        </w:tc>
        <w:tc>
          <w:tcPr>
            <w:tcW w:w="270" w:type="dxa"/>
          </w:tcPr>
          <w:p w14:paraId="05E1EAA7" w14:textId="77777777" w:rsidR="00DC47E7" w:rsidRPr="00496353" w:rsidRDefault="00DC47E7" w:rsidP="00DC47E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F3C536" w14:textId="717A1903" w:rsidR="00DC47E7" w:rsidRPr="00952970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52970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26255E" w:rsidRPr="00952970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64" w:type="dxa"/>
            <w:vAlign w:val="bottom"/>
          </w:tcPr>
          <w:p w14:paraId="10E17978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4FDA3B2" w14:textId="3C695F6F" w:rsidR="00DC47E7" w:rsidRPr="00B56F1C" w:rsidRDefault="00DC47E7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</w:rPr>
              <w:t>47,243</w:t>
            </w:r>
          </w:p>
        </w:tc>
      </w:tr>
      <w:tr w:rsidR="00DC47E7" w:rsidRPr="004F1039" w14:paraId="6F7EC6F8" w14:textId="77777777">
        <w:trPr>
          <w:trHeight w:val="360"/>
        </w:trPr>
        <w:tc>
          <w:tcPr>
            <w:tcW w:w="3726" w:type="dxa"/>
          </w:tcPr>
          <w:p w14:paraId="4F29978D" w14:textId="77777777" w:rsidR="00DC47E7" w:rsidRPr="004515E1" w:rsidRDefault="00DC47E7" w:rsidP="00DC47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A7EEF1" w14:textId="4CBF3C41" w:rsidR="00DC47E7" w:rsidRPr="00952970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52970">
              <w:rPr>
                <w:rFonts w:asciiTheme="majorBidi" w:hAnsiTheme="majorBidi" w:cstheme="majorBidi"/>
                <w:sz w:val="30"/>
                <w:szCs w:val="30"/>
              </w:rPr>
              <w:t>(10,796)</w:t>
            </w:r>
          </w:p>
        </w:tc>
        <w:tc>
          <w:tcPr>
            <w:tcW w:w="270" w:type="dxa"/>
            <w:vAlign w:val="bottom"/>
          </w:tcPr>
          <w:p w14:paraId="0A865604" w14:textId="77777777" w:rsidR="00DC47E7" w:rsidRPr="0049635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9E8F59" w14:textId="37363CBB" w:rsidR="00DC47E7" w:rsidRPr="0049635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96353">
              <w:rPr>
                <w:rFonts w:asciiTheme="majorBidi" w:hAnsiTheme="majorBidi" w:cstheme="majorBidi"/>
                <w:sz w:val="30"/>
                <w:szCs w:val="30"/>
              </w:rPr>
              <w:t>(9,440)</w:t>
            </w:r>
          </w:p>
        </w:tc>
        <w:tc>
          <w:tcPr>
            <w:tcW w:w="270" w:type="dxa"/>
          </w:tcPr>
          <w:p w14:paraId="03EE3682" w14:textId="77777777" w:rsidR="00DC47E7" w:rsidRPr="00496353" w:rsidRDefault="00DC47E7" w:rsidP="00DC47E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ADBF4A" w14:textId="5E91BBCE" w:rsidR="00DC47E7" w:rsidRPr="00952970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52970">
              <w:rPr>
                <w:rFonts w:asciiTheme="majorBidi" w:hAnsiTheme="majorBidi" w:cstheme="majorBidi"/>
                <w:sz w:val="30"/>
                <w:szCs w:val="30"/>
              </w:rPr>
              <w:t>(10,796)</w:t>
            </w:r>
          </w:p>
        </w:tc>
        <w:tc>
          <w:tcPr>
            <w:tcW w:w="264" w:type="dxa"/>
            <w:vAlign w:val="bottom"/>
          </w:tcPr>
          <w:p w14:paraId="78905E35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57B1FC6" w14:textId="6D27416C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sz w:val="30"/>
                <w:szCs w:val="30"/>
              </w:rPr>
              <w:t>(9,440)</w:t>
            </w:r>
          </w:p>
        </w:tc>
      </w:tr>
      <w:tr w:rsidR="00DC47E7" w:rsidRPr="004F1039" w14:paraId="394CF232" w14:textId="77777777">
        <w:trPr>
          <w:trHeight w:val="360"/>
        </w:trPr>
        <w:tc>
          <w:tcPr>
            <w:tcW w:w="3726" w:type="dxa"/>
          </w:tcPr>
          <w:p w14:paraId="6DA40257" w14:textId="77777777" w:rsidR="00DC47E7" w:rsidRPr="004515E1" w:rsidRDefault="00DC47E7" w:rsidP="00DC47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7FAB353" w14:textId="5732B852" w:rsidR="00DC47E7" w:rsidRPr="00952970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93575E" w:rsidRPr="00952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  <w:vAlign w:val="bottom"/>
          </w:tcPr>
          <w:p w14:paraId="77BE4A65" w14:textId="77777777" w:rsidR="00DC47E7" w:rsidRPr="0049635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38FD53" w14:textId="302731D0" w:rsidR="00DC47E7" w:rsidRPr="0049635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38,249</w:t>
            </w:r>
          </w:p>
        </w:tc>
        <w:tc>
          <w:tcPr>
            <w:tcW w:w="270" w:type="dxa"/>
          </w:tcPr>
          <w:p w14:paraId="575B4413" w14:textId="77777777" w:rsidR="00DC47E7" w:rsidRPr="00496353" w:rsidRDefault="00DC47E7" w:rsidP="00DC47E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4F6E75" w14:textId="0C86FC63" w:rsidR="00DC47E7" w:rsidRPr="00496353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74721" w:rsidRPr="009529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5,128</w:t>
            </w:r>
          </w:p>
        </w:tc>
        <w:tc>
          <w:tcPr>
            <w:tcW w:w="264" w:type="dxa"/>
            <w:vAlign w:val="bottom"/>
          </w:tcPr>
          <w:p w14:paraId="794D6B5F" w14:textId="77777777" w:rsidR="00DC47E7" w:rsidRPr="004515E1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D18CB" w14:textId="7669E30D" w:rsidR="00DC47E7" w:rsidRPr="00B56F1C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37,803</w:t>
            </w:r>
          </w:p>
        </w:tc>
      </w:tr>
    </w:tbl>
    <w:p w14:paraId="5DD198BA" w14:textId="77777777" w:rsidR="00B1400A" w:rsidRPr="004F1039" w:rsidRDefault="00B1400A" w:rsidP="00B30C4A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6546AB" w:rsidRPr="004F1039" w14:paraId="7AC2E1C5" w14:textId="77777777" w:rsidTr="00F71420">
        <w:tc>
          <w:tcPr>
            <w:tcW w:w="3690" w:type="dxa"/>
          </w:tcPr>
          <w:p w14:paraId="76FFD9C4" w14:textId="77777777" w:rsidR="006546AB" w:rsidRPr="004515E1" w:rsidRDefault="006546AB" w:rsidP="008646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50522784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46AB" w:rsidRPr="004F1039" w14:paraId="65592069" w14:textId="77777777" w:rsidTr="00F71420">
        <w:tc>
          <w:tcPr>
            <w:tcW w:w="3690" w:type="dxa"/>
          </w:tcPr>
          <w:p w14:paraId="215C3535" w14:textId="77777777" w:rsidR="006546AB" w:rsidRPr="004515E1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697208CB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6C84C14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D1B9087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05846F27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44A8D20E" w14:textId="77777777" w:rsidR="006546AB" w:rsidRPr="004515E1" w:rsidRDefault="006546AB" w:rsidP="0005737D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4515E1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8F4758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62B0AFCB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F54DAC2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546AB" w:rsidRPr="004F1039" w14:paraId="47840B0D" w14:textId="77777777" w:rsidTr="00F71420">
        <w:tc>
          <w:tcPr>
            <w:tcW w:w="3690" w:type="dxa"/>
          </w:tcPr>
          <w:p w14:paraId="273D577A" w14:textId="77777777" w:rsidR="006546AB" w:rsidRPr="004515E1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1BC68" w14:textId="4D7D067B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5B5C"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  <w:gridSpan w:val="2"/>
          </w:tcPr>
          <w:p w14:paraId="15B5E0DD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7D803428" w14:textId="77777777" w:rsidR="006546AB" w:rsidRPr="004515E1" w:rsidRDefault="006546AB" w:rsidP="0005737D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A5DD360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C82D2A2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01D752A5" w14:textId="77777777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C8A237D" w14:textId="77777777" w:rsidR="006546AB" w:rsidRPr="004515E1" w:rsidRDefault="006546AB" w:rsidP="0005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1A8037F3" w14:textId="77777777" w:rsidR="006546AB" w:rsidRPr="004515E1" w:rsidRDefault="006546AB" w:rsidP="0005737D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3EF1EF9" w14:textId="37391633" w:rsidR="006546AB" w:rsidRPr="004515E1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B5B5C"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546AB" w:rsidRPr="004F1039" w14:paraId="0042FEE5" w14:textId="77777777" w:rsidTr="00F71420">
        <w:trPr>
          <w:trHeight w:val="245"/>
        </w:trPr>
        <w:tc>
          <w:tcPr>
            <w:tcW w:w="3690" w:type="dxa"/>
          </w:tcPr>
          <w:p w14:paraId="2FA8CE56" w14:textId="77777777" w:rsidR="006546AB" w:rsidRPr="004515E1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7A008032" w14:textId="77777777" w:rsidR="006546AB" w:rsidRPr="004515E1" w:rsidRDefault="006546AB" w:rsidP="0005737D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15E1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46AB" w:rsidRPr="004F1039" w14:paraId="33B2D928" w14:textId="77777777" w:rsidTr="00F71420">
        <w:tc>
          <w:tcPr>
            <w:tcW w:w="3690" w:type="dxa"/>
          </w:tcPr>
          <w:p w14:paraId="25394D11" w14:textId="77777777" w:rsidR="006546AB" w:rsidRPr="004515E1" w:rsidRDefault="006546AB" w:rsidP="0005737D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4E4FA8" w14:textId="77777777" w:rsidR="006546AB" w:rsidRPr="004515E1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B706" w14:textId="77777777" w:rsidR="006546AB" w:rsidRPr="004515E1" w:rsidRDefault="006546AB" w:rsidP="0005737D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D443699" w14:textId="77777777" w:rsidR="006546AB" w:rsidRPr="004515E1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CEF681E" w14:textId="77777777" w:rsidR="006546AB" w:rsidRPr="004515E1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77A2D41" w14:textId="77777777" w:rsidR="006546AB" w:rsidRPr="004515E1" w:rsidRDefault="006546AB" w:rsidP="0005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6CEBC" w14:textId="77777777" w:rsidR="006546AB" w:rsidRPr="004515E1" w:rsidRDefault="006546AB" w:rsidP="0005737D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CD5DE01" w14:textId="77777777" w:rsidR="006546AB" w:rsidRPr="004515E1" w:rsidRDefault="006546AB" w:rsidP="0005737D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2CA1E574" w14:textId="77777777" w:rsidTr="00F71420">
        <w:tc>
          <w:tcPr>
            <w:tcW w:w="3690" w:type="dxa"/>
            <w:vAlign w:val="center"/>
          </w:tcPr>
          <w:p w14:paraId="6F4192B1" w14:textId="77777777" w:rsidR="00B25416" w:rsidRPr="004515E1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1A59539" w14:textId="095E9249" w:rsidR="00B25416" w:rsidRPr="004515E1" w:rsidRDefault="00B25416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270" w:type="dxa"/>
          </w:tcPr>
          <w:p w14:paraId="085A8E8B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51B0E04" w14:textId="432C9EE8" w:rsidR="00B25416" w:rsidRPr="00AA3388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4376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3388">
              <w:rPr>
                <w:rFonts w:asciiTheme="majorBidi" w:hAnsiTheme="majorBidi" w:cstheme="majorBidi"/>
                <w:sz w:val="30"/>
                <w:szCs w:val="30"/>
              </w:rPr>
              <w:t>174)</w:t>
            </w:r>
          </w:p>
        </w:tc>
        <w:tc>
          <w:tcPr>
            <w:tcW w:w="245" w:type="dxa"/>
            <w:gridSpan w:val="2"/>
          </w:tcPr>
          <w:p w14:paraId="49F566AD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670CFAA" w14:textId="05CD0E42" w:rsidR="00B25416" w:rsidRPr="00AA3388" w:rsidRDefault="00B25416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B9E47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53C463" w14:textId="7FA7F4B0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B25416" w:rsidRPr="004F1039" w14:paraId="1DF0DC9D" w14:textId="77777777" w:rsidTr="00F71420">
        <w:tc>
          <w:tcPr>
            <w:tcW w:w="3690" w:type="dxa"/>
            <w:vAlign w:val="center"/>
          </w:tcPr>
          <w:p w14:paraId="59EC64A9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5CDE9936" w14:textId="0E81D2C5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0" w:type="dxa"/>
          </w:tcPr>
          <w:p w14:paraId="62A88315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5B9ADFE" w14:textId="69630C4E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45" w:type="dxa"/>
            <w:gridSpan w:val="2"/>
          </w:tcPr>
          <w:p w14:paraId="6F54E2A8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6882AC3" w14:textId="7721EF02" w:rsidR="00B25416" w:rsidRPr="00AA3388" w:rsidRDefault="004515E1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50DD4BB0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AD7867" w14:textId="17DBFCA8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B25416" w:rsidRPr="004F1039" w14:paraId="7495FC6D" w14:textId="77777777" w:rsidTr="00F71420">
        <w:tc>
          <w:tcPr>
            <w:tcW w:w="3690" w:type="dxa"/>
          </w:tcPr>
          <w:p w14:paraId="3C4C3AAB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53737E79" w14:textId="2AA48E35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10C7C552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AE99AB4" w14:textId="01AB2A01" w:rsidR="00B25416" w:rsidRPr="00AA3388" w:rsidRDefault="004515E1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45" w:type="dxa"/>
            <w:gridSpan w:val="2"/>
          </w:tcPr>
          <w:p w14:paraId="4EE0C2E8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FA21E1E" w14:textId="50B25BCA" w:rsidR="00B25416" w:rsidRPr="00AA3388" w:rsidRDefault="00B25416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2497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80A7777" w14:textId="41829668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B25416" w:rsidRPr="004F1039" w14:paraId="58FCACDD" w14:textId="77777777" w:rsidTr="00F71420">
        <w:tc>
          <w:tcPr>
            <w:tcW w:w="3690" w:type="dxa"/>
            <w:vAlign w:val="center"/>
          </w:tcPr>
          <w:p w14:paraId="3901C687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1429F64C" w14:textId="71EF05B5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37,455</w:t>
            </w:r>
          </w:p>
        </w:tc>
        <w:tc>
          <w:tcPr>
            <w:tcW w:w="270" w:type="dxa"/>
          </w:tcPr>
          <w:p w14:paraId="28DA7F80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15A2CB0" w14:textId="49D0DF62" w:rsidR="00B25416" w:rsidRPr="00971286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45" w:type="dxa"/>
            <w:gridSpan w:val="2"/>
          </w:tcPr>
          <w:p w14:paraId="5B7137F3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17C4137" w14:textId="09111EF5" w:rsidR="00B25416" w:rsidRPr="00971286" w:rsidRDefault="007216D9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11CE6" w:rsidRPr="00971286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36DEAFF3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810D65F" w14:textId="3776CDD9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7560CB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</w:tr>
      <w:tr w:rsidR="00B25416" w:rsidRPr="004F1039" w14:paraId="530DA1DC" w14:textId="77777777" w:rsidTr="00F71420">
        <w:tc>
          <w:tcPr>
            <w:tcW w:w="3690" w:type="dxa"/>
            <w:vAlign w:val="center"/>
          </w:tcPr>
          <w:p w14:paraId="62F2F304" w14:textId="5B5C7245" w:rsidR="00B25416" w:rsidRPr="004515E1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กำไรที่ยังไม่เกิดขึ้นจริงในสินค้าคงเหลือ</w:t>
            </w:r>
          </w:p>
        </w:tc>
        <w:tc>
          <w:tcPr>
            <w:tcW w:w="1170" w:type="dxa"/>
          </w:tcPr>
          <w:p w14:paraId="1D61DE43" w14:textId="1161F3DC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E9862D7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714BC47" w14:textId="5C4F9141" w:rsidR="00B25416" w:rsidRPr="00AA3388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45" w:type="dxa"/>
            <w:gridSpan w:val="2"/>
          </w:tcPr>
          <w:p w14:paraId="0187D866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385640C" w14:textId="5B4E2843" w:rsidR="00B25416" w:rsidRPr="00AA3388" w:rsidRDefault="00B25416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BF388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9A7F2C" w14:textId="73844E44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25416" w:rsidRPr="004F1039" w14:paraId="4292D0A1" w14:textId="77777777" w:rsidTr="00F71420">
        <w:tc>
          <w:tcPr>
            <w:tcW w:w="3690" w:type="dxa"/>
            <w:vAlign w:val="bottom"/>
          </w:tcPr>
          <w:p w14:paraId="6DE04921" w14:textId="7D5BF756" w:rsidR="00B25416" w:rsidRPr="004515E1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0627BE9" w14:textId="044491AA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3,785</w:t>
            </w:r>
          </w:p>
        </w:tc>
        <w:tc>
          <w:tcPr>
            <w:tcW w:w="270" w:type="dxa"/>
            <w:vAlign w:val="bottom"/>
          </w:tcPr>
          <w:p w14:paraId="6D387C79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2B0C1E34" w14:textId="35BB76DF" w:rsidR="00B25416" w:rsidRPr="00AA3388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45" w:type="dxa"/>
            <w:gridSpan w:val="2"/>
          </w:tcPr>
          <w:p w14:paraId="0AEF6844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D7FB519" w14:textId="2412DD6E" w:rsidR="00B25416" w:rsidRPr="00AA3388" w:rsidRDefault="00B25416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42FE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03DEBFA" w14:textId="73CC1FB3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3,630</w:t>
            </w:r>
          </w:p>
        </w:tc>
      </w:tr>
      <w:tr w:rsidR="00B25416" w:rsidRPr="004F1039" w14:paraId="0FEFC5FE" w14:textId="77777777" w:rsidTr="00F71420">
        <w:tc>
          <w:tcPr>
            <w:tcW w:w="3690" w:type="dxa"/>
            <w:vAlign w:val="bottom"/>
          </w:tcPr>
          <w:p w14:paraId="3AD801D8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2D337E4B" w14:textId="427E8A90" w:rsidR="00B25416" w:rsidRPr="004515E1" w:rsidRDefault="00B25416" w:rsidP="00B25416">
            <w:pPr>
              <w:spacing w:line="240" w:lineRule="auto"/>
              <w:ind w:left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4515E1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80D06C" w14:textId="48FE130F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0" w:type="dxa"/>
            <w:vAlign w:val="bottom"/>
          </w:tcPr>
          <w:p w14:paraId="07C89C86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3291E83" w14:textId="77777777" w:rsidR="004515E1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979A0" w14:textId="6A3BCCB5" w:rsidR="00B25416" w:rsidRPr="00AA3388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45" w:type="dxa"/>
            <w:gridSpan w:val="2"/>
          </w:tcPr>
          <w:p w14:paraId="6165351F" w14:textId="77777777" w:rsidR="004515E1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BCAC2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0DDAB44" w14:textId="77777777" w:rsidR="004515E1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E7A4C" w14:textId="118ABD5F" w:rsidR="00B25416" w:rsidRPr="00AA3388" w:rsidRDefault="00B25416" w:rsidP="004515E1">
            <w:pPr>
              <w:pStyle w:val="ListParagraph"/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8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69F55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2423CBA" w14:textId="77777777" w:rsidR="004515E1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B6508" w14:textId="596137CD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B25416" w:rsidRPr="004F1039" w14:paraId="332E3B63" w14:textId="77777777" w:rsidTr="00F71420">
        <w:tc>
          <w:tcPr>
            <w:tcW w:w="3690" w:type="dxa"/>
            <w:vAlign w:val="bottom"/>
          </w:tcPr>
          <w:p w14:paraId="47C517E8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32EC01" w14:textId="3B7DC332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47,689</w:t>
            </w:r>
          </w:p>
        </w:tc>
        <w:tc>
          <w:tcPr>
            <w:tcW w:w="270" w:type="dxa"/>
          </w:tcPr>
          <w:p w14:paraId="0F94E292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4A66C" w14:textId="1010A94E" w:rsidR="00B25416" w:rsidRPr="00AA3388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(2,343)</w:t>
            </w:r>
          </w:p>
        </w:tc>
        <w:tc>
          <w:tcPr>
            <w:tcW w:w="245" w:type="dxa"/>
            <w:gridSpan w:val="2"/>
          </w:tcPr>
          <w:p w14:paraId="5C315D97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6CE05A52" w14:textId="03B6E4BF" w:rsidR="00B25416" w:rsidRPr="00AA3388" w:rsidRDefault="00111CE6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1B0B04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75F5EE47" w14:textId="77777777" w:rsidR="00B25416" w:rsidRPr="00AA338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76C3089C" w14:textId="2861DCBC" w:rsidR="00B25416" w:rsidRPr="00AA3388" w:rsidRDefault="004515E1" w:rsidP="0045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C5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A3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5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</w:tr>
      <w:tr w:rsidR="00B25416" w:rsidRPr="004F1039" w14:paraId="5AF423FF" w14:textId="77777777" w:rsidTr="00F71420">
        <w:tc>
          <w:tcPr>
            <w:tcW w:w="3690" w:type="dxa"/>
          </w:tcPr>
          <w:p w14:paraId="20E1F5CC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9F5B91" w14:textId="77777777" w:rsidR="00B25416" w:rsidRPr="004515E1" w:rsidRDefault="00B25416" w:rsidP="00B25416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895F4" w14:textId="77777777" w:rsidR="00B25416" w:rsidRPr="004515E1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2DED8809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88854F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6C6ED87A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3A3AC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65AF84B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29DB922D" w14:textId="77777777" w:rsidTr="00F71420">
        <w:tc>
          <w:tcPr>
            <w:tcW w:w="3690" w:type="dxa"/>
          </w:tcPr>
          <w:p w14:paraId="02C7EFE9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4B78EA" w14:textId="77777777" w:rsidR="00B25416" w:rsidRPr="004515E1" w:rsidRDefault="00B25416" w:rsidP="00B25416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767D" w14:textId="77777777" w:rsidR="00B25416" w:rsidRPr="004515E1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4505CD8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A06B697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E979CE3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AAF19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CCC04A9" w14:textId="77777777" w:rsidR="00B25416" w:rsidRPr="00971286" w:rsidRDefault="00B25416" w:rsidP="00B25416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1518236B" w14:textId="77777777" w:rsidTr="00F71420">
        <w:tc>
          <w:tcPr>
            <w:tcW w:w="3690" w:type="dxa"/>
          </w:tcPr>
          <w:p w14:paraId="67838676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BCA4CF6" w14:textId="02E28348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(5,270)</w:t>
            </w:r>
          </w:p>
        </w:tc>
        <w:tc>
          <w:tcPr>
            <w:tcW w:w="270" w:type="dxa"/>
          </w:tcPr>
          <w:p w14:paraId="5AF74904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BB8FB83" w14:textId="49E8137E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45" w:type="dxa"/>
            <w:gridSpan w:val="2"/>
          </w:tcPr>
          <w:p w14:paraId="6295C15B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627A810" w14:textId="4D2D4D6C" w:rsidR="00B25416" w:rsidRPr="002F3FDD" w:rsidRDefault="004515E1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6725C8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2215DCC" w14:textId="52D13FA2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(5,152)</w:t>
            </w:r>
          </w:p>
        </w:tc>
      </w:tr>
      <w:tr w:rsidR="00B25416" w:rsidRPr="004F1039" w14:paraId="3179FEEE" w14:textId="77777777" w:rsidTr="00F71420">
        <w:tc>
          <w:tcPr>
            <w:tcW w:w="3690" w:type="dxa"/>
          </w:tcPr>
          <w:p w14:paraId="5D56E827" w14:textId="5EEE68B5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6A1502D9" w14:textId="282ABACA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(3,660)</w:t>
            </w:r>
          </w:p>
        </w:tc>
        <w:tc>
          <w:tcPr>
            <w:tcW w:w="270" w:type="dxa"/>
          </w:tcPr>
          <w:p w14:paraId="431B2123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2D3218C" w14:textId="612982E5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45" w:type="dxa"/>
            <w:gridSpan w:val="2"/>
          </w:tcPr>
          <w:p w14:paraId="78BAA590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B6E7DE0" w14:textId="5DFFF51C" w:rsidR="00B25416" w:rsidRPr="002F3FDD" w:rsidRDefault="004515E1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DFCED2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D0E1CF7" w14:textId="17196B2E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(3,711)</w:t>
            </w:r>
          </w:p>
        </w:tc>
      </w:tr>
      <w:tr w:rsidR="00B25416" w:rsidRPr="004F1039" w14:paraId="2B289015" w14:textId="77777777" w:rsidTr="00F71420">
        <w:tc>
          <w:tcPr>
            <w:tcW w:w="3690" w:type="dxa"/>
          </w:tcPr>
          <w:p w14:paraId="5A137E36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38DDBC41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BCCE6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74071BD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E5845DD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B7CFFD6" w14:textId="73A7042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7255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F820C8F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5B195B86" w14:textId="77777777" w:rsidTr="00F71420">
        <w:tc>
          <w:tcPr>
            <w:tcW w:w="3690" w:type="dxa"/>
          </w:tcPr>
          <w:p w14:paraId="4E2C5011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515E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5087F3C" w14:textId="39A25B9D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sz w:val="30"/>
                <w:szCs w:val="30"/>
              </w:rPr>
              <w:t>(510)</w:t>
            </w:r>
          </w:p>
        </w:tc>
        <w:tc>
          <w:tcPr>
            <w:tcW w:w="270" w:type="dxa"/>
          </w:tcPr>
          <w:p w14:paraId="0205D939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56B0A91" w14:textId="3DE45221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(1,423)</w:t>
            </w:r>
          </w:p>
        </w:tc>
        <w:tc>
          <w:tcPr>
            <w:tcW w:w="245" w:type="dxa"/>
            <w:gridSpan w:val="2"/>
          </w:tcPr>
          <w:p w14:paraId="6681329E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57FD55B" w14:textId="3F6B1AF3" w:rsidR="00B25416" w:rsidRPr="002F3FDD" w:rsidRDefault="004515E1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28C480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B071E11" w14:textId="1A38B17E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(1,933)</w:t>
            </w:r>
          </w:p>
        </w:tc>
      </w:tr>
      <w:tr w:rsidR="00B25416" w:rsidRPr="004F1039" w14:paraId="3CA9C24C" w14:textId="77777777" w:rsidTr="00F71420">
        <w:tc>
          <w:tcPr>
            <w:tcW w:w="3690" w:type="dxa"/>
            <w:vAlign w:val="bottom"/>
          </w:tcPr>
          <w:p w14:paraId="76D90C80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18F1F" w14:textId="61140D1F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(9,440)</w:t>
            </w:r>
          </w:p>
        </w:tc>
        <w:tc>
          <w:tcPr>
            <w:tcW w:w="270" w:type="dxa"/>
          </w:tcPr>
          <w:p w14:paraId="3F9C8595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D7F91" w14:textId="78D63507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(1,356)</w:t>
            </w:r>
          </w:p>
        </w:tc>
        <w:tc>
          <w:tcPr>
            <w:tcW w:w="245" w:type="dxa"/>
            <w:gridSpan w:val="2"/>
          </w:tcPr>
          <w:p w14:paraId="6AD3C0BB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5A4DE" w14:textId="0AF5A5B6" w:rsidR="00B25416" w:rsidRPr="002F3FDD" w:rsidRDefault="004515E1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E2B7E1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52DC5" w14:textId="5F5DBFA7" w:rsidR="00B25416" w:rsidRPr="002F3FDD" w:rsidRDefault="004515E1" w:rsidP="00B2541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(10,796)</w:t>
            </w:r>
          </w:p>
        </w:tc>
      </w:tr>
      <w:tr w:rsidR="00B25416" w:rsidRPr="004F1039" w14:paraId="72488E35" w14:textId="77777777" w:rsidTr="00F71420">
        <w:tc>
          <w:tcPr>
            <w:tcW w:w="3690" w:type="dxa"/>
            <w:vAlign w:val="bottom"/>
          </w:tcPr>
          <w:p w14:paraId="578FAE62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21B819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7066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5C04C04F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D528CF0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2F59ECB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8FC9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6DFB26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416" w:rsidRPr="004F1039" w14:paraId="23357640" w14:textId="77777777" w:rsidTr="00F71420">
        <w:tc>
          <w:tcPr>
            <w:tcW w:w="3690" w:type="dxa"/>
            <w:vAlign w:val="bottom"/>
          </w:tcPr>
          <w:p w14:paraId="64848A4D" w14:textId="77777777" w:rsidR="00B25416" w:rsidRPr="004515E1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515E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BAA056" w14:textId="45ED08F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5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38,249</w:t>
            </w:r>
          </w:p>
        </w:tc>
        <w:tc>
          <w:tcPr>
            <w:tcW w:w="270" w:type="dxa"/>
          </w:tcPr>
          <w:p w14:paraId="51A5E074" w14:textId="77777777" w:rsidR="00B25416" w:rsidRPr="004515E1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63A09A7B" w14:textId="412A916C" w:rsidR="00B25416" w:rsidRPr="00971286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(3,699)</w:t>
            </w:r>
          </w:p>
        </w:tc>
        <w:tc>
          <w:tcPr>
            <w:tcW w:w="245" w:type="dxa"/>
            <w:gridSpan w:val="2"/>
          </w:tcPr>
          <w:p w14:paraId="23534072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4BDC0E22" w14:textId="1E9E72F6" w:rsidR="00B25416" w:rsidRPr="00971286" w:rsidRDefault="006C5E1D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1,049</w:t>
            </w:r>
          </w:p>
        </w:tc>
        <w:tc>
          <w:tcPr>
            <w:tcW w:w="270" w:type="dxa"/>
          </w:tcPr>
          <w:p w14:paraId="54171B72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1584D03D" w14:textId="6EB625C4" w:rsidR="00B25416" w:rsidRPr="002F3FDD" w:rsidRDefault="004515E1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026EE5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</w:tbl>
    <w:p w14:paraId="63C6EE67" w14:textId="685BA224" w:rsidR="00423BEF" w:rsidRPr="004F1039" w:rsidRDefault="00423BEF" w:rsidP="003F03B6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1E682BD7" w14:textId="1D66905A" w:rsidR="00A16167" w:rsidRPr="004F1039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02BC9DD9" w14:textId="19003672" w:rsidR="00A16167" w:rsidRPr="004F1039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38357820" w14:textId="764E43C1" w:rsidR="00A16167" w:rsidRPr="004F1039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D10800" w:rsidRPr="004F1039" w14:paraId="0FB9E5F8" w14:textId="77777777" w:rsidTr="00F71420">
        <w:tc>
          <w:tcPr>
            <w:tcW w:w="3690" w:type="dxa"/>
          </w:tcPr>
          <w:p w14:paraId="7ED041C3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1677DF30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0800" w:rsidRPr="004F1039" w14:paraId="44BF7DA7" w14:textId="77777777" w:rsidTr="00F71420">
        <w:tc>
          <w:tcPr>
            <w:tcW w:w="3690" w:type="dxa"/>
          </w:tcPr>
          <w:p w14:paraId="69B8110A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5572A471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A1B6DE6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953EB24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2370B512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35DF4A15" w14:textId="77777777" w:rsidR="00D10800" w:rsidRPr="004A4334" w:rsidRDefault="00D10800" w:rsidP="005C11DF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229D99A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2A8DB7D9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19D2BD93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10800" w:rsidRPr="004F1039" w14:paraId="3AB758B8" w14:textId="77777777" w:rsidTr="00F71420">
        <w:tc>
          <w:tcPr>
            <w:tcW w:w="3690" w:type="dxa"/>
          </w:tcPr>
          <w:p w14:paraId="014453ED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45FEC" w14:textId="663D003C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9" w:type="dxa"/>
            <w:gridSpan w:val="2"/>
          </w:tcPr>
          <w:p w14:paraId="00F0BCC0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2E85D2D4" w14:textId="77777777" w:rsidR="00D10800" w:rsidRPr="004A4334" w:rsidRDefault="00D10800" w:rsidP="005C11DF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5EF5CC45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6AA5813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20017EB0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465D8BC" w14:textId="77777777" w:rsidR="00D10800" w:rsidRPr="004A4334" w:rsidRDefault="00D10800" w:rsidP="005C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0238AA59" w14:textId="77777777" w:rsidR="00D10800" w:rsidRPr="004A4334" w:rsidRDefault="00D10800" w:rsidP="005C11DF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2EBCA29" w14:textId="009E05FA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10800" w:rsidRPr="004F1039" w14:paraId="27D47603" w14:textId="77777777" w:rsidTr="00F71420">
        <w:trPr>
          <w:trHeight w:val="245"/>
        </w:trPr>
        <w:tc>
          <w:tcPr>
            <w:tcW w:w="3690" w:type="dxa"/>
          </w:tcPr>
          <w:p w14:paraId="26D362D0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1682827B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433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0800" w:rsidRPr="004F1039" w14:paraId="438D8CFD" w14:textId="77777777" w:rsidTr="00F71420">
        <w:tc>
          <w:tcPr>
            <w:tcW w:w="3690" w:type="dxa"/>
          </w:tcPr>
          <w:p w14:paraId="1CC015F4" w14:textId="77777777" w:rsidR="00D10800" w:rsidRPr="004A4334" w:rsidRDefault="00D10800" w:rsidP="005C11DF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016E259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6265B" w14:textId="77777777" w:rsidR="00D10800" w:rsidRPr="004A4334" w:rsidRDefault="00D10800" w:rsidP="005C11DF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62A4979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F518DAF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6B54D9E" w14:textId="77777777" w:rsidR="00D10800" w:rsidRPr="004A4334" w:rsidRDefault="00D10800" w:rsidP="005C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F4E1C" w14:textId="77777777" w:rsidR="00D10800" w:rsidRPr="004A4334" w:rsidRDefault="00D10800" w:rsidP="005C11DF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D146C59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34F8B2ED" w14:textId="77777777" w:rsidTr="00F71420">
        <w:tc>
          <w:tcPr>
            <w:tcW w:w="3690" w:type="dxa"/>
            <w:vAlign w:val="center"/>
          </w:tcPr>
          <w:p w14:paraId="2866AD17" w14:textId="77777777" w:rsidR="00B25416" w:rsidRPr="004A4334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60B0368" w14:textId="77987ECE" w:rsidR="00B25416" w:rsidRPr="004A4334" w:rsidRDefault="00B25416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70" w:type="dxa"/>
          </w:tcPr>
          <w:p w14:paraId="6F8E5B29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34C1E71" w14:textId="77A0476B" w:rsidR="00B25416" w:rsidRPr="004A4334" w:rsidRDefault="00B25416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45" w:type="dxa"/>
            <w:gridSpan w:val="2"/>
          </w:tcPr>
          <w:p w14:paraId="5A38BA47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D4F1ED8" w14:textId="7D295ABF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5F114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D2664E0" w14:textId="1BBCE90C" w:rsidR="00B25416" w:rsidRPr="004A4334" w:rsidRDefault="00B25416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B25416" w:rsidRPr="004F1039" w14:paraId="23EA5C91" w14:textId="77777777" w:rsidTr="00F71420">
        <w:tc>
          <w:tcPr>
            <w:tcW w:w="3690" w:type="dxa"/>
            <w:vAlign w:val="center"/>
          </w:tcPr>
          <w:p w14:paraId="43F507DD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2A3B73FE" w14:textId="2FD072D1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  <w:tc>
          <w:tcPr>
            <w:tcW w:w="270" w:type="dxa"/>
          </w:tcPr>
          <w:p w14:paraId="45DD8E6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FAD9315" w14:textId="030CCD2B" w:rsidR="00B25416" w:rsidRPr="004A4334" w:rsidRDefault="00B25416" w:rsidP="00D2702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(2,935)</w:t>
            </w:r>
          </w:p>
        </w:tc>
        <w:tc>
          <w:tcPr>
            <w:tcW w:w="245" w:type="dxa"/>
            <w:gridSpan w:val="2"/>
          </w:tcPr>
          <w:p w14:paraId="20F0824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5C24B49" w14:textId="11EF0D85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9CF0E87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76D372C" w14:textId="150D2EB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B25416" w:rsidRPr="004F1039" w14:paraId="09D020C8" w14:textId="77777777" w:rsidTr="00F71420">
        <w:tc>
          <w:tcPr>
            <w:tcW w:w="3690" w:type="dxa"/>
          </w:tcPr>
          <w:p w14:paraId="70EDE863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71F90344" w14:textId="6F57DCDD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78FF37B8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2097CF6" w14:textId="3D553645" w:rsidR="00B25416" w:rsidRPr="004A4334" w:rsidRDefault="00B25416" w:rsidP="00B25416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14:paraId="710BD197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D74812B" w14:textId="3BD82A9B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8C3D71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41DE468" w14:textId="38B3461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B25416" w:rsidRPr="004F1039" w14:paraId="120E06FD" w14:textId="77777777" w:rsidTr="00F71420">
        <w:tc>
          <w:tcPr>
            <w:tcW w:w="3690" w:type="dxa"/>
            <w:vAlign w:val="center"/>
          </w:tcPr>
          <w:p w14:paraId="10865893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0D00B08F" w14:textId="5FF7D0D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35,829</w:t>
            </w:r>
          </w:p>
        </w:tc>
        <w:tc>
          <w:tcPr>
            <w:tcW w:w="270" w:type="dxa"/>
          </w:tcPr>
          <w:p w14:paraId="6E82176B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FC949ED" w14:textId="1ADEF7DE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45" w:type="dxa"/>
            <w:gridSpan w:val="2"/>
          </w:tcPr>
          <w:p w14:paraId="3825CBD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D0A8AB2" w14:textId="4D921231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387784FD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C35ABD6" w14:textId="1D76575B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37,455</w:t>
            </w:r>
          </w:p>
        </w:tc>
      </w:tr>
      <w:tr w:rsidR="00B25416" w:rsidRPr="004F1039" w14:paraId="23536392" w14:textId="77777777" w:rsidTr="00F71420">
        <w:tc>
          <w:tcPr>
            <w:tcW w:w="3690" w:type="dxa"/>
            <w:vAlign w:val="center"/>
          </w:tcPr>
          <w:p w14:paraId="3F2ECE02" w14:textId="77777777" w:rsidR="00B25416" w:rsidRPr="004A4334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กำไรที่ยังไม่เกิดขึ้นจริงในสินค้าคงเหลือ</w:t>
            </w:r>
          </w:p>
        </w:tc>
        <w:tc>
          <w:tcPr>
            <w:tcW w:w="1170" w:type="dxa"/>
          </w:tcPr>
          <w:p w14:paraId="01A2021D" w14:textId="48E340AE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270" w:type="dxa"/>
          </w:tcPr>
          <w:p w14:paraId="3F37CEC7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B0483A1" w14:textId="7DE0767B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5" w:type="dxa"/>
            <w:gridSpan w:val="2"/>
          </w:tcPr>
          <w:p w14:paraId="573AACE6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107E59A" w14:textId="354B7D98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FFE398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1CAFCDC" w14:textId="1549EC15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B25416" w:rsidRPr="004F1039" w14:paraId="440DC713" w14:textId="77777777" w:rsidTr="00F71420">
        <w:tc>
          <w:tcPr>
            <w:tcW w:w="3690" w:type="dxa"/>
            <w:vAlign w:val="bottom"/>
          </w:tcPr>
          <w:p w14:paraId="0DEA46BC" w14:textId="40D97A73" w:rsidR="00B25416" w:rsidRPr="004A4334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FA84D2C" w14:textId="2C73AEC3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4,654</w:t>
            </w:r>
          </w:p>
        </w:tc>
        <w:tc>
          <w:tcPr>
            <w:tcW w:w="270" w:type="dxa"/>
            <w:vAlign w:val="bottom"/>
          </w:tcPr>
          <w:p w14:paraId="26A577A3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4EB7C5C" w14:textId="54A7D7F3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(869)</w:t>
            </w:r>
          </w:p>
        </w:tc>
        <w:tc>
          <w:tcPr>
            <w:tcW w:w="245" w:type="dxa"/>
            <w:gridSpan w:val="2"/>
            <w:vAlign w:val="bottom"/>
          </w:tcPr>
          <w:p w14:paraId="490EAE96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34C902D" w14:textId="1533235A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3E677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36ED2E16" w14:textId="5A3E4E73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3,785</w:t>
            </w:r>
          </w:p>
        </w:tc>
      </w:tr>
      <w:tr w:rsidR="00B25416" w:rsidRPr="004F1039" w14:paraId="27B7A677" w14:textId="77777777" w:rsidTr="00F71420">
        <w:tc>
          <w:tcPr>
            <w:tcW w:w="3690" w:type="dxa"/>
            <w:vAlign w:val="bottom"/>
          </w:tcPr>
          <w:p w14:paraId="3DFA5C8E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48BD9179" w14:textId="77777777" w:rsidR="00B25416" w:rsidRPr="004A4334" w:rsidRDefault="00B25416" w:rsidP="00B25416">
            <w:pPr>
              <w:spacing w:line="240" w:lineRule="auto"/>
              <w:ind w:left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4A433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82994A" w14:textId="77BA2930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bottom"/>
          </w:tcPr>
          <w:p w14:paraId="4C3F668D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A7DD45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090D9D" w14:textId="484742D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45" w:type="dxa"/>
            <w:gridSpan w:val="2"/>
            <w:vAlign w:val="bottom"/>
          </w:tcPr>
          <w:p w14:paraId="7B5C0BD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53FF03C" w14:textId="31F16D56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EFE44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E1506EE" w14:textId="0CAD333C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B25416" w:rsidRPr="004F1039" w14:paraId="0B14E93D" w14:textId="77777777" w:rsidTr="00F71420">
        <w:tc>
          <w:tcPr>
            <w:tcW w:w="3690" w:type="dxa"/>
            <w:vAlign w:val="bottom"/>
          </w:tcPr>
          <w:p w14:paraId="4B79DA14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B0099C" w14:textId="0B6F5542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49,068</w:t>
            </w:r>
          </w:p>
        </w:tc>
        <w:tc>
          <w:tcPr>
            <w:tcW w:w="270" w:type="dxa"/>
          </w:tcPr>
          <w:p w14:paraId="286D5F1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4EE43" w14:textId="64D940F2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(2,208)</w:t>
            </w:r>
          </w:p>
        </w:tc>
        <w:tc>
          <w:tcPr>
            <w:tcW w:w="245" w:type="dxa"/>
            <w:gridSpan w:val="2"/>
          </w:tcPr>
          <w:p w14:paraId="17954713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695C" w14:textId="1EAE86E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73DAD6DE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2D720ACB" w14:textId="6AD49C89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47,689</w:t>
            </w:r>
          </w:p>
        </w:tc>
      </w:tr>
      <w:tr w:rsidR="00D10800" w:rsidRPr="004F1039" w14:paraId="1FAA0B74" w14:textId="77777777" w:rsidTr="00F71420">
        <w:tc>
          <w:tcPr>
            <w:tcW w:w="3690" w:type="dxa"/>
          </w:tcPr>
          <w:p w14:paraId="3C447452" w14:textId="77777777" w:rsidR="00D10800" w:rsidRPr="004A4334" w:rsidRDefault="00D10800" w:rsidP="005C11DF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2F393E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3D5FE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75253C46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08642D1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9BE094B" w14:textId="77777777" w:rsidR="00D10800" w:rsidRPr="004A4334" w:rsidRDefault="00D10800" w:rsidP="005C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75304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EB8B950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D10800" w:rsidRPr="004F1039" w14:paraId="233D819E" w14:textId="77777777" w:rsidTr="00F71420">
        <w:tc>
          <w:tcPr>
            <w:tcW w:w="3690" w:type="dxa"/>
          </w:tcPr>
          <w:p w14:paraId="59862F5D" w14:textId="77777777" w:rsidR="00D10800" w:rsidRPr="004A4334" w:rsidRDefault="00D10800" w:rsidP="005C11DF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BD3F4E8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70DE5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58CEB13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A230C6D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DA060E0" w14:textId="77777777" w:rsidR="00D10800" w:rsidRPr="004A4334" w:rsidRDefault="00D10800" w:rsidP="005C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162D2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C28C5EA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33DC263E" w14:textId="77777777" w:rsidTr="00F71420">
        <w:tc>
          <w:tcPr>
            <w:tcW w:w="3690" w:type="dxa"/>
          </w:tcPr>
          <w:p w14:paraId="09A25B8D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49ED8D6" w14:textId="7F21ED6A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  <w:tc>
          <w:tcPr>
            <w:tcW w:w="270" w:type="dxa"/>
          </w:tcPr>
          <w:p w14:paraId="4CF14E73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05B8145" w14:textId="6E5E2BD5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45" w:type="dxa"/>
            <w:gridSpan w:val="2"/>
          </w:tcPr>
          <w:p w14:paraId="317B18B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A6F3C54" w14:textId="634B1E65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6A5048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196DE55" w14:textId="6C2446ED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(5,270)</w:t>
            </w:r>
          </w:p>
        </w:tc>
      </w:tr>
      <w:tr w:rsidR="00B25416" w:rsidRPr="004F1039" w14:paraId="5EADF605" w14:textId="77777777" w:rsidTr="00F71420">
        <w:tc>
          <w:tcPr>
            <w:tcW w:w="3690" w:type="dxa"/>
          </w:tcPr>
          <w:p w14:paraId="18C83432" w14:textId="30DC86C8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53872CDE" w14:textId="15715413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(4,571)</w:t>
            </w:r>
          </w:p>
        </w:tc>
        <w:tc>
          <w:tcPr>
            <w:tcW w:w="270" w:type="dxa"/>
          </w:tcPr>
          <w:p w14:paraId="03D11E2A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87ED8C0" w14:textId="6EB5A64F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45" w:type="dxa"/>
            <w:gridSpan w:val="2"/>
          </w:tcPr>
          <w:p w14:paraId="054DE6AA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896C1FB" w14:textId="02C7FEE2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9C72D4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EEE1525" w14:textId="3A235155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(3,660)</w:t>
            </w:r>
          </w:p>
        </w:tc>
      </w:tr>
      <w:tr w:rsidR="00B25416" w:rsidRPr="004F1039" w14:paraId="1B7A987B" w14:textId="77777777" w:rsidTr="00F71420">
        <w:tc>
          <w:tcPr>
            <w:tcW w:w="3690" w:type="dxa"/>
          </w:tcPr>
          <w:p w14:paraId="1FB3D751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5157FA2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42E5D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2138639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210E36B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CF147E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F629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9556118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487C5CF7" w14:textId="77777777" w:rsidTr="00F71420">
        <w:tc>
          <w:tcPr>
            <w:tcW w:w="3690" w:type="dxa"/>
          </w:tcPr>
          <w:p w14:paraId="49387A74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6BE90D4" w14:textId="64F515E5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(2,441)</w:t>
            </w:r>
          </w:p>
        </w:tc>
        <w:tc>
          <w:tcPr>
            <w:tcW w:w="270" w:type="dxa"/>
          </w:tcPr>
          <w:p w14:paraId="27C6E2F1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3FD0DCC" w14:textId="60B6E492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  <w:tc>
          <w:tcPr>
            <w:tcW w:w="245" w:type="dxa"/>
            <w:gridSpan w:val="2"/>
          </w:tcPr>
          <w:p w14:paraId="6E07013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DC62DA4" w14:textId="3129D5D7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D1A8E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4493B7F" w14:textId="1268FD01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(510)</w:t>
            </w:r>
          </w:p>
        </w:tc>
      </w:tr>
      <w:tr w:rsidR="00B25416" w:rsidRPr="004F1039" w14:paraId="5D2E15ED" w14:textId="77777777" w:rsidTr="00F71420">
        <w:tc>
          <w:tcPr>
            <w:tcW w:w="3690" w:type="dxa"/>
            <w:vAlign w:val="bottom"/>
          </w:tcPr>
          <w:p w14:paraId="660743CC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0E1AB" w14:textId="1059CE63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(12,787)</w:t>
            </w:r>
          </w:p>
        </w:tc>
        <w:tc>
          <w:tcPr>
            <w:tcW w:w="270" w:type="dxa"/>
          </w:tcPr>
          <w:p w14:paraId="659E40E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D9BD8" w14:textId="5EE2512C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3,347</w:t>
            </w:r>
          </w:p>
        </w:tc>
        <w:tc>
          <w:tcPr>
            <w:tcW w:w="245" w:type="dxa"/>
            <w:gridSpan w:val="2"/>
          </w:tcPr>
          <w:p w14:paraId="07C0557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C295F" w14:textId="596CCBB8" w:rsidR="00B25416" w:rsidRPr="004A4334" w:rsidRDefault="00B25416" w:rsidP="00B254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9EC229B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85DAB" w14:textId="77311E58" w:rsidR="00B25416" w:rsidRPr="004A4334" w:rsidRDefault="00B25416" w:rsidP="00B2541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9,440)</w:t>
            </w:r>
          </w:p>
        </w:tc>
      </w:tr>
      <w:tr w:rsidR="00B25416" w:rsidRPr="004F1039" w14:paraId="55860D38" w14:textId="77777777" w:rsidTr="00F71420">
        <w:tc>
          <w:tcPr>
            <w:tcW w:w="3690" w:type="dxa"/>
            <w:vAlign w:val="bottom"/>
          </w:tcPr>
          <w:p w14:paraId="4C0C16C3" w14:textId="77777777" w:rsidR="00B25416" w:rsidRPr="004F1039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D225BD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6FE708B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2A3056C5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gridSpan w:val="2"/>
          </w:tcPr>
          <w:p w14:paraId="1B7D87FA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39D65571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E989ECC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010F4A3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5416" w:rsidRPr="004F1039" w14:paraId="3673CC01" w14:textId="77777777" w:rsidTr="00F71420">
        <w:tc>
          <w:tcPr>
            <w:tcW w:w="3690" w:type="dxa"/>
            <w:vAlign w:val="bottom"/>
          </w:tcPr>
          <w:p w14:paraId="12B60EDD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64EEE0" w14:textId="1208A0C0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36,281</w:t>
            </w:r>
          </w:p>
        </w:tc>
        <w:tc>
          <w:tcPr>
            <w:tcW w:w="270" w:type="dxa"/>
          </w:tcPr>
          <w:p w14:paraId="542D093A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5EC7C7AA" w14:textId="0A215F4E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1,139</w:t>
            </w:r>
          </w:p>
        </w:tc>
        <w:tc>
          <w:tcPr>
            <w:tcW w:w="245" w:type="dxa"/>
            <w:gridSpan w:val="2"/>
          </w:tcPr>
          <w:p w14:paraId="3143BD8B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0ECB4FD8" w14:textId="08449FEE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829</w:t>
            </w:r>
          </w:p>
        </w:tc>
        <w:tc>
          <w:tcPr>
            <w:tcW w:w="270" w:type="dxa"/>
          </w:tcPr>
          <w:p w14:paraId="28C2DCD9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569F4054" w14:textId="72D71D38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38,249</w:t>
            </w:r>
          </w:p>
        </w:tc>
      </w:tr>
    </w:tbl>
    <w:p w14:paraId="52BC65C3" w14:textId="77777777" w:rsidR="0005737D" w:rsidRPr="004A4334" w:rsidRDefault="0005737D">
      <w:pPr>
        <w:rPr>
          <w:rFonts w:asciiTheme="majorBidi" w:hAnsiTheme="majorBidi" w:cstheme="majorBidi"/>
        </w:rPr>
      </w:pPr>
    </w:p>
    <w:p w14:paraId="2312D3CB" w14:textId="77777777" w:rsidR="0005737D" w:rsidRPr="004F1039" w:rsidRDefault="0005737D">
      <w:pPr>
        <w:rPr>
          <w:rFonts w:asciiTheme="majorBidi" w:hAnsiTheme="majorBidi" w:cstheme="majorBidi"/>
          <w:highlight w:val="yellow"/>
        </w:rPr>
      </w:pPr>
    </w:p>
    <w:p w14:paraId="40DC1CDB" w14:textId="77777777" w:rsidR="0005737D" w:rsidRPr="004F1039" w:rsidRDefault="0005737D">
      <w:pPr>
        <w:rPr>
          <w:rFonts w:asciiTheme="majorBidi" w:hAnsiTheme="majorBidi" w:cstheme="majorBidi"/>
          <w:highlight w:val="yellow"/>
        </w:rPr>
      </w:pPr>
    </w:p>
    <w:p w14:paraId="1495EA17" w14:textId="77777777" w:rsidR="0005737D" w:rsidRPr="004F1039" w:rsidRDefault="0005737D">
      <w:pPr>
        <w:rPr>
          <w:rFonts w:asciiTheme="majorBidi" w:hAnsiTheme="majorBidi" w:cstheme="majorBidi"/>
          <w:highlight w:val="yellow"/>
        </w:rPr>
      </w:pPr>
    </w:p>
    <w:p w14:paraId="350FE5D8" w14:textId="574BDE24" w:rsidR="00423BEF" w:rsidRPr="004F1039" w:rsidRDefault="00423BEF">
      <w:pPr>
        <w:rPr>
          <w:rFonts w:asciiTheme="majorBidi" w:hAnsiTheme="majorBidi" w:cstheme="majorBidi"/>
          <w:highlight w:val="yellow"/>
        </w:rPr>
      </w:pPr>
      <w:r w:rsidRPr="004F1039">
        <w:rPr>
          <w:rFonts w:asciiTheme="majorBidi" w:hAnsiTheme="majorBidi" w:cstheme="majorBidi"/>
          <w:highlight w:val="yellow"/>
        </w:rPr>
        <w:br w:type="page"/>
      </w: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30C4A" w:rsidRPr="004F1039" w14:paraId="5E78D14F" w14:textId="77777777" w:rsidTr="003F03B6">
        <w:trPr>
          <w:trHeight w:val="360"/>
        </w:trPr>
        <w:tc>
          <w:tcPr>
            <w:tcW w:w="3712" w:type="dxa"/>
          </w:tcPr>
          <w:p w14:paraId="3DF1505B" w14:textId="77777777" w:rsidR="00B30C4A" w:rsidRPr="005B20A8" w:rsidRDefault="00B30C4A" w:rsidP="003D1B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DA4986F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</w:t>
            </w:r>
            <w:r w:rsidRPr="005B20A8">
              <w:rPr>
                <w:rStyle w:val="PageNumber"/>
                <w:rFonts w:asciiTheme="majorBidi" w:hAnsiTheme="majorBidi" w:cstheme="majorBidi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4F1039" w14:paraId="093B27E3" w14:textId="77777777" w:rsidTr="003F03B6">
        <w:trPr>
          <w:trHeight w:val="360"/>
        </w:trPr>
        <w:tc>
          <w:tcPr>
            <w:tcW w:w="3712" w:type="dxa"/>
          </w:tcPr>
          <w:p w14:paraId="5C02AE9F" w14:textId="77777777" w:rsidR="00B30C4A" w:rsidRPr="005B20A8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DF1EB51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DD6F4B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E038D99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95C2271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7EA20644" w14:textId="77777777" w:rsidR="00B30C4A" w:rsidRPr="005B20A8" w:rsidRDefault="00B30C4A" w:rsidP="003D1BF2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B20A8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28D747E7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E43A7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0A65C9A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4F1039" w14:paraId="7444F0F8" w14:textId="77777777" w:rsidTr="003F03B6">
        <w:trPr>
          <w:trHeight w:val="360"/>
        </w:trPr>
        <w:tc>
          <w:tcPr>
            <w:tcW w:w="3712" w:type="dxa"/>
          </w:tcPr>
          <w:p w14:paraId="3D75DBD3" w14:textId="77777777" w:rsidR="00B30C4A" w:rsidRPr="005B20A8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7F0102" w14:textId="48D0A2E5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5B5C"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3C5699AC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61521D58" w14:textId="77777777" w:rsidR="00B30C4A" w:rsidRPr="005B20A8" w:rsidRDefault="00B30C4A" w:rsidP="003D1BF2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63CAC36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0A75509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2E75DD56" w14:textId="77777777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AB90661" w14:textId="77777777" w:rsidR="00B30C4A" w:rsidRPr="005B20A8" w:rsidRDefault="00B30C4A" w:rsidP="003D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2736B049" w14:textId="77777777" w:rsidR="00B30C4A" w:rsidRPr="005B20A8" w:rsidRDefault="00B30C4A" w:rsidP="003D1BF2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15B81C" w14:textId="0CFEB574" w:rsidR="00B30C4A" w:rsidRPr="005B20A8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B5B5C"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B30C4A" w:rsidRPr="004F1039" w14:paraId="3AB61A9C" w14:textId="77777777" w:rsidTr="003F03B6">
        <w:trPr>
          <w:trHeight w:val="360"/>
        </w:trPr>
        <w:tc>
          <w:tcPr>
            <w:tcW w:w="3712" w:type="dxa"/>
          </w:tcPr>
          <w:p w14:paraId="13DD6264" w14:textId="77777777" w:rsidR="00B30C4A" w:rsidRPr="005B20A8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F145964" w14:textId="77777777" w:rsidR="00B30C4A" w:rsidRPr="005B20A8" w:rsidRDefault="00B30C4A" w:rsidP="003D1BF2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B20A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4F1039" w14:paraId="5C0C6B9B" w14:textId="77777777" w:rsidTr="003F03B6">
        <w:trPr>
          <w:trHeight w:val="360"/>
        </w:trPr>
        <w:tc>
          <w:tcPr>
            <w:tcW w:w="3712" w:type="dxa"/>
          </w:tcPr>
          <w:p w14:paraId="77279EDF" w14:textId="77777777" w:rsidR="00B30C4A" w:rsidRPr="005B20A8" w:rsidRDefault="00B30C4A" w:rsidP="003D1BF2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606C6CD" w14:textId="77777777" w:rsidR="00B30C4A" w:rsidRPr="005B20A8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D056EA2" w14:textId="77777777" w:rsidR="00B30C4A" w:rsidRPr="005B20A8" w:rsidRDefault="00B30C4A" w:rsidP="003D1BF2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1ED42" w14:textId="77777777" w:rsidR="00B30C4A" w:rsidRPr="005B20A8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A7BD7D" w14:textId="77777777" w:rsidR="00B30C4A" w:rsidRPr="005B20A8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1D4D4F" w14:textId="77777777" w:rsidR="00B30C4A" w:rsidRPr="005B20A8" w:rsidRDefault="00B30C4A" w:rsidP="003D1BF2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2BB4EE" w14:textId="77777777" w:rsidR="00B30C4A" w:rsidRPr="005B20A8" w:rsidRDefault="00B30C4A" w:rsidP="003D1BF2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C8D126" w14:textId="77777777" w:rsidR="00B30C4A" w:rsidRPr="005B20A8" w:rsidRDefault="00B30C4A" w:rsidP="003D1BF2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7E8FA48F" w14:textId="77777777" w:rsidTr="0073211F">
        <w:trPr>
          <w:trHeight w:val="360"/>
        </w:trPr>
        <w:tc>
          <w:tcPr>
            <w:tcW w:w="3712" w:type="dxa"/>
            <w:vAlign w:val="center"/>
          </w:tcPr>
          <w:p w14:paraId="6388FA1D" w14:textId="77777777" w:rsidR="00B25416" w:rsidRPr="005B20A8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</w:tcPr>
          <w:p w14:paraId="18F01E74" w14:textId="423E5EDC" w:rsidR="00B25416" w:rsidRPr="005B20A8" w:rsidRDefault="00B25416" w:rsidP="00D2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272" w:type="dxa"/>
          </w:tcPr>
          <w:p w14:paraId="4ECCFB8A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ACE34" w14:textId="2A84BD75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(2,174)</w:t>
            </w:r>
          </w:p>
        </w:tc>
        <w:tc>
          <w:tcPr>
            <w:tcW w:w="241" w:type="dxa"/>
            <w:gridSpan w:val="2"/>
          </w:tcPr>
          <w:p w14:paraId="6D255809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AF457C" w14:textId="24DAE0A7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B097565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E98B3E" w14:textId="1AE4EB0D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B25416" w:rsidRPr="004F1039" w14:paraId="56E13247" w14:textId="77777777" w:rsidTr="0073211F">
        <w:trPr>
          <w:trHeight w:val="360"/>
        </w:trPr>
        <w:tc>
          <w:tcPr>
            <w:tcW w:w="3712" w:type="dxa"/>
            <w:vAlign w:val="center"/>
          </w:tcPr>
          <w:p w14:paraId="67A8F663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5801184B" w14:textId="7A82EADE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2" w:type="dxa"/>
          </w:tcPr>
          <w:p w14:paraId="3D0DD767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70D624F" w14:textId="0283FE06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41" w:type="dxa"/>
            <w:gridSpan w:val="2"/>
          </w:tcPr>
          <w:p w14:paraId="37814D03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6743D89" w14:textId="7BE927A1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64699B9E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83D723" w14:textId="6047744B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B25416" w:rsidRPr="004F1039" w14:paraId="6EB23CEE" w14:textId="77777777" w:rsidTr="0073211F">
        <w:trPr>
          <w:trHeight w:val="360"/>
        </w:trPr>
        <w:tc>
          <w:tcPr>
            <w:tcW w:w="3712" w:type="dxa"/>
          </w:tcPr>
          <w:p w14:paraId="1852C276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9FAD53A" w14:textId="45D0F441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6D2D9ED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41FF3A5B" w14:textId="095534E5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776E860E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619AE7C" w14:textId="3AA237D6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247BE5E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5EBE2B" w14:textId="13643AF6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B25416" w:rsidRPr="004F1039" w14:paraId="6A941422" w14:textId="77777777" w:rsidTr="001639B3">
        <w:trPr>
          <w:trHeight w:val="360"/>
        </w:trPr>
        <w:tc>
          <w:tcPr>
            <w:tcW w:w="3712" w:type="dxa"/>
            <w:vAlign w:val="center"/>
          </w:tcPr>
          <w:p w14:paraId="46D867FA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719C2D9" w14:textId="6D63C926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37,056</w:t>
            </w:r>
          </w:p>
        </w:tc>
        <w:tc>
          <w:tcPr>
            <w:tcW w:w="272" w:type="dxa"/>
          </w:tcPr>
          <w:p w14:paraId="325507A7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135F39" w14:textId="22B76C3F" w:rsidR="00B25416" w:rsidRPr="00971286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41" w:type="dxa"/>
            <w:gridSpan w:val="2"/>
          </w:tcPr>
          <w:p w14:paraId="1938C11C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15519E1" w14:textId="540E5144" w:rsidR="00B25416" w:rsidRPr="00971286" w:rsidRDefault="002F3CF6" w:rsidP="00B2541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sz w:val="30"/>
                <w:szCs w:val="30"/>
              </w:rPr>
              <w:t>1,049</w:t>
            </w:r>
          </w:p>
        </w:tc>
        <w:tc>
          <w:tcPr>
            <w:tcW w:w="276" w:type="dxa"/>
          </w:tcPr>
          <w:p w14:paraId="28CE9AE4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18E19D" w14:textId="14FC01BE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5A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F3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5ABB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B25416" w:rsidRPr="004F1039" w14:paraId="1BEBDC0F" w14:textId="77777777">
        <w:trPr>
          <w:trHeight w:val="360"/>
        </w:trPr>
        <w:tc>
          <w:tcPr>
            <w:tcW w:w="3712" w:type="dxa"/>
            <w:vAlign w:val="center"/>
          </w:tcPr>
          <w:p w14:paraId="40640D67" w14:textId="475CDA4B" w:rsidR="00B25416" w:rsidRPr="005B20A8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vAlign w:val="bottom"/>
          </w:tcPr>
          <w:p w14:paraId="59630EB2" w14:textId="38B78AE0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3,785</w:t>
            </w:r>
          </w:p>
        </w:tc>
        <w:tc>
          <w:tcPr>
            <w:tcW w:w="272" w:type="dxa"/>
            <w:vAlign w:val="bottom"/>
          </w:tcPr>
          <w:p w14:paraId="48379A2E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1822B68C" w14:textId="4E038C94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41" w:type="dxa"/>
            <w:gridSpan w:val="2"/>
            <w:vAlign w:val="bottom"/>
          </w:tcPr>
          <w:p w14:paraId="06C1D88D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59D5BD5" w14:textId="7C44D964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10D8E694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C127A54" w14:textId="5E27234B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3,630</w:t>
            </w:r>
          </w:p>
        </w:tc>
      </w:tr>
      <w:tr w:rsidR="00B25416" w:rsidRPr="004F1039" w14:paraId="1AB96D14" w14:textId="77777777">
        <w:trPr>
          <w:trHeight w:val="360"/>
        </w:trPr>
        <w:tc>
          <w:tcPr>
            <w:tcW w:w="3712" w:type="dxa"/>
            <w:vAlign w:val="bottom"/>
          </w:tcPr>
          <w:p w14:paraId="17AB7A41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21866438" w14:textId="0BAB3988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</w:t>
            </w: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5B20A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EFF1B12" w14:textId="77777777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BF84EC" w14:textId="7BBE76A6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2" w:type="dxa"/>
          </w:tcPr>
          <w:p w14:paraId="3D5B1DA3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05F5CB4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8CD020" w14:textId="37D06362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41" w:type="dxa"/>
            <w:gridSpan w:val="2"/>
          </w:tcPr>
          <w:p w14:paraId="14195AA2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BB6A7D5" w14:textId="7854CA8F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9516BF3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D9819DF" w14:textId="77777777" w:rsidR="005B20A8" w:rsidRPr="002F3FDD" w:rsidRDefault="005B20A8" w:rsidP="005B2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70D63" w14:textId="27A6304F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B25416" w:rsidRPr="004F1039" w14:paraId="12922B6F" w14:textId="77777777">
        <w:trPr>
          <w:trHeight w:val="360"/>
        </w:trPr>
        <w:tc>
          <w:tcPr>
            <w:tcW w:w="3712" w:type="dxa"/>
            <w:vAlign w:val="bottom"/>
          </w:tcPr>
          <w:p w14:paraId="5E00AB16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06666" w14:textId="663E7962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47,243</w:t>
            </w:r>
          </w:p>
        </w:tc>
        <w:tc>
          <w:tcPr>
            <w:tcW w:w="272" w:type="dxa"/>
          </w:tcPr>
          <w:p w14:paraId="3C55371D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C302821" w14:textId="386755B0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(2,368)</w:t>
            </w:r>
          </w:p>
        </w:tc>
        <w:tc>
          <w:tcPr>
            <w:tcW w:w="241" w:type="dxa"/>
            <w:gridSpan w:val="2"/>
          </w:tcPr>
          <w:p w14:paraId="4E805699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18E7" w14:textId="79379D86" w:rsidR="00B25416" w:rsidRPr="00971286" w:rsidRDefault="00F75ABB" w:rsidP="00B2541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1,049</w:t>
            </w:r>
          </w:p>
        </w:tc>
        <w:tc>
          <w:tcPr>
            <w:tcW w:w="276" w:type="dxa"/>
          </w:tcPr>
          <w:p w14:paraId="55D33048" w14:textId="77777777" w:rsidR="00B25416" w:rsidRPr="00971286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F0163F" w14:textId="4DF6AF36" w:rsidR="00B25416" w:rsidRPr="00971286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="00113CC8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B25416" w:rsidRPr="004F1039" w14:paraId="6B82F99C" w14:textId="77777777">
        <w:trPr>
          <w:trHeight w:val="360"/>
        </w:trPr>
        <w:tc>
          <w:tcPr>
            <w:tcW w:w="3712" w:type="dxa"/>
          </w:tcPr>
          <w:p w14:paraId="0C98EBD0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9B3DA9" w14:textId="77777777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B9977F4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B9345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06DB0C9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23C604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706DBC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22E7674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1B6F3013" w14:textId="77777777">
        <w:trPr>
          <w:trHeight w:val="360"/>
        </w:trPr>
        <w:tc>
          <w:tcPr>
            <w:tcW w:w="3712" w:type="dxa"/>
          </w:tcPr>
          <w:p w14:paraId="1AAEBBBA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3C649155" w14:textId="77777777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283DA5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7D1E5FE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710F46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3CDA5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D4E4EC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5EEB20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2566ED45" w14:textId="77777777">
        <w:trPr>
          <w:trHeight w:val="360"/>
        </w:trPr>
        <w:tc>
          <w:tcPr>
            <w:tcW w:w="3712" w:type="dxa"/>
          </w:tcPr>
          <w:p w14:paraId="13940FB6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322B858C" w14:textId="3B5FFDFC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(5,270)</w:t>
            </w:r>
          </w:p>
        </w:tc>
        <w:tc>
          <w:tcPr>
            <w:tcW w:w="272" w:type="dxa"/>
          </w:tcPr>
          <w:p w14:paraId="4AAF09D3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18C5CF" w14:textId="0B06FA3E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41" w:type="dxa"/>
            <w:gridSpan w:val="2"/>
          </w:tcPr>
          <w:p w14:paraId="29696E18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CB144AB" w14:textId="08C998EF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47A42591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421685" w14:textId="3514BDC6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(5,152)</w:t>
            </w:r>
          </w:p>
        </w:tc>
      </w:tr>
      <w:tr w:rsidR="00B25416" w:rsidRPr="004F1039" w14:paraId="35D6BE8A" w14:textId="77777777">
        <w:trPr>
          <w:trHeight w:val="360"/>
        </w:trPr>
        <w:tc>
          <w:tcPr>
            <w:tcW w:w="3712" w:type="dxa"/>
          </w:tcPr>
          <w:p w14:paraId="3418312F" w14:textId="4A70C0D3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eastAsia="MS Mincho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6" w:type="dxa"/>
          </w:tcPr>
          <w:p w14:paraId="1F23949E" w14:textId="3FD0ABAE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(3,660)</w:t>
            </w:r>
          </w:p>
        </w:tc>
        <w:tc>
          <w:tcPr>
            <w:tcW w:w="272" w:type="dxa"/>
          </w:tcPr>
          <w:p w14:paraId="3309423F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53F445B" w14:textId="2B83F753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41" w:type="dxa"/>
            <w:gridSpan w:val="2"/>
          </w:tcPr>
          <w:p w14:paraId="672E05E3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BA4C375" w14:textId="38FCD16E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AEB5239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BE0BC8" w14:textId="7134F1BE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(3,711)</w:t>
            </w:r>
          </w:p>
        </w:tc>
      </w:tr>
      <w:tr w:rsidR="00B25416" w:rsidRPr="004F1039" w14:paraId="3738AC2C" w14:textId="77777777">
        <w:trPr>
          <w:trHeight w:val="360"/>
        </w:trPr>
        <w:tc>
          <w:tcPr>
            <w:tcW w:w="3712" w:type="dxa"/>
          </w:tcPr>
          <w:p w14:paraId="78A93AC4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F407515" w14:textId="77777777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D84E1E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39A42D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5C0C90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75AF5AF" w14:textId="09694CB8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79020B4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4362F8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59D3D3F1" w14:textId="77777777">
        <w:trPr>
          <w:trHeight w:val="360"/>
        </w:trPr>
        <w:tc>
          <w:tcPr>
            <w:tcW w:w="3712" w:type="dxa"/>
          </w:tcPr>
          <w:p w14:paraId="1431D2ED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B20A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7597C0" w14:textId="7BD83304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sz w:val="30"/>
                <w:szCs w:val="30"/>
              </w:rPr>
              <w:t>(510)</w:t>
            </w:r>
          </w:p>
        </w:tc>
        <w:tc>
          <w:tcPr>
            <w:tcW w:w="272" w:type="dxa"/>
          </w:tcPr>
          <w:p w14:paraId="784B8FCA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D83FEF" w14:textId="13E75D49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(1,423)</w:t>
            </w:r>
          </w:p>
        </w:tc>
        <w:tc>
          <w:tcPr>
            <w:tcW w:w="241" w:type="dxa"/>
            <w:gridSpan w:val="2"/>
          </w:tcPr>
          <w:p w14:paraId="54195790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B4121CD" w14:textId="55FB432C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CBAA44B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F3D9D99" w14:textId="77056D25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(1,933)</w:t>
            </w:r>
          </w:p>
        </w:tc>
      </w:tr>
      <w:tr w:rsidR="00B25416" w:rsidRPr="004F1039" w14:paraId="354CA3A0" w14:textId="77777777">
        <w:trPr>
          <w:trHeight w:val="360"/>
        </w:trPr>
        <w:tc>
          <w:tcPr>
            <w:tcW w:w="3712" w:type="dxa"/>
            <w:vAlign w:val="bottom"/>
          </w:tcPr>
          <w:p w14:paraId="2E76AAD4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9845E89" w14:textId="581482BB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(9,440)</w:t>
            </w:r>
          </w:p>
        </w:tc>
        <w:tc>
          <w:tcPr>
            <w:tcW w:w="272" w:type="dxa"/>
          </w:tcPr>
          <w:p w14:paraId="062B673E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4A247536" w14:textId="3621333C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(1,356)</w:t>
            </w:r>
          </w:p>
        </w:tc>
        <w:tc>
          <w:tcPr>
            <w:tcW w:w="241" w:type="dxa"/>
            <w:gridSpan w:val="2"/>
          </w:tcPr>
          <w:p w14:paraId="73B18197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56A0C" w14:textId="234CE380" w:rsidR="00B25416" w:rsidRPr="002F3FDD" w:rsidRDefault="005B20A8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F8259A6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6B628EC" w14:textId="7F7C250A" w:rsidR="00B25416" w:rsidRPr="002F3FDD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(10,796)</w:t>
            </w:r>
          </w:p>
        </w:tc>
      </w:tr>
      <w:tr w:rsidR="00B25416" w:rsidRPr="004F1039" w14:paraId="740D8B6A" w14:textId="77777777" w:rsidTr="006606A3">
        <w:trPr>
          <w:trHeight w:val="360"/>
        </w:trPr>
        <w:tc>
          <w:tcPr>
            <w:tcW w:w="3712" w:type="dxa"/>
            <w:vAlign w:val="bottom"/>
          </w:tcPr>
          <w:p w14:paraId="582E0C50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99B3512" w14:textId="77777777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4FF5D7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0970E26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E06A7DD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0629DE2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4F9D59" w14:textId="77777777" w:rsidR="00B25416" w:rsidRPr="002F3FDD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544CA8" w14:textId="77777777" w:rsidR="00B25416" w:rsidRPr="002F3FDD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416" w:rsidRPr="004F1039" w14:paraId="3946A6EC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46AA5F2A" w14:textId="77777777" w:rsidR="00B25416" w:rsidRPr="005B20A8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B20A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119944" w14:textId="54627067" w:rsidR="00B25416" w:rsidRPr="005B20A8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0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37,803</w:t>
            </w:r>
          </w:p>
        </w:tc>
        <w:tc>
          <w:tcPr>
            <w:tcW w:w="272" w:type="dxa"/>
          </w:tcPr>
          <w:p w14:paraId="6B31725C" w14:textId="77777777" w:rsidR="00B25416" w:rsidRPr="005B20A8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2FD1726" w14:textId="70B5C814" w:rsidR="00B25416" w:rsidRPr="00971286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(3,724)</w:t>
            </w:r>
          </w:p>
        </w:tc>
        <w:tc>
          <w:tcPr>
            <w:tcW w:w="241" w:type="dxa"/>
            <w:gridSpan w:val="2"/>
          </w:tcPr>
          <w:p w14:paraId="226E0405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19CE6EA" w14:textId="36525D06" w:rsidR="00B25416" w:rsidRPr="00971286" w:rsidRDefault="00AC16BD" w:rsidP="00B2541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1,049</w:t>
            </w:r>
          </w:p>
        </w:tc>
        <w:tc>
          <w:tcPr>
            <w:tcW w:w="276" w:type="dxa"/>
          </w:tcPr>
          <w:p w14:paraId="2B539A91" w14:textId="77777777" w:rsidR="00B25416" w:rsidRPr="00971286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15D7462" w14:textId="1AD5837A" w:rsidR="00B25416" w:rsidRPr="00971286" w:rsidRDefault="005B20A8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C2167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2167" w:rsidRPr="00971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</w:tbl>
    <w:p w14:paraId="667E84F9" w14:textId="77777777" w:rsidR="00B30C4A" w:rsidRPr="004F1039" w:rsidRDefault="00B30C4A" w:rsidP="00B30C4A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70198B06" w14:textId="77777777" w:rsidR="00FB5B5C" w:rsidRPr="004F1039" w:rsidRDefault="00423BEF">
      <w:pPr>
        <w:rPr>
          <w:rFonts w:asciiTheme="majorBidi" w:hAnsiTheme="majorBidi" w:cstheme="majorBidi"/>
          <w:highlight w:val="yellow"/>
        </w:rPr>
      </w:pPr>
      <w:r w:rsidRPr="004F1039">
        <w:rPr>
          <w:rFonts w:asciiTheme="majorBidi" w:hAnsiTheme="majorBidi" w:cstheme="majorBidi"/>
          <w:highlight w:val="yellow"/>
        </w:rPr>
        <w:br w:type="page"/>
      </w:r>
    </w:p>
    <w:tbl>
      <w:tblPr>
        <w:tblW w:w="915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40"/>
        <w:gridCol w:w="127"/>
        <w:gridCol w:w="114"/>
        <w:gridCol w:w="1157"/>
        <w:gridCol w:w="276"/>
        <w:gridCol w:w="1177"/>
      </w:tblGrid>
      <w:tr w:rsidR="00D10800" w:rsidRPr="004F1039" w14:paraId="3DFDDBE1" w14:textId="77777777" w:rsidTr="0069432A">
        <w:trPr>
          <w:trHeight w:val="360"/>
        </w:trPr>
        <w:tc>
          <w:tcPr>
            <w:tcW w:w="3712" w:type="dxa"/>
          </w:tcPr>
          <w:p w14:paraId="421FE504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9" w:type="dxa"/>
            <w:gridSpan w:val="8"/>
          </w:tcPr>
          <w:p w14:paraId="5CA195D4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</w:t>
            </w:r>
            <w:r w:rsidRPr="004A4334">
              <w:rPr>
                <w:rStyle w:val="PageNumber"/>
                <w:rFonts w:asciiTheme="majorBidi" w:hAnsiTheme="majorBidi" w:cstheme="majorBidi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D10800" w:rsidRPr="004F1039" w14:paraId="5FA173C8" w14:textId="77777777" w:rsidTr="0069432A">
        <w:trPr>
          <w:trHeight w:val="360"/>
        </w:trPr>
        <w:tc>
          <w:tcPr>
            <w:tcW w:w="3712" w:type="dxa"/>
          </w:tcPr>
          <w:p w14:paraId="4EE915DD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5EF891EE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1033EB7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7489B17E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  <w:tcBorders>
              <w:bottom w:val="single" w:sz="4" w:space="0" w:color="auto"/>
            </w:tcBorders>
          </w:tcPr>
          <w:p w14:paraId="616B25C2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669479F0" w14:textId="77777777" w:rsidR="00D10800" w:rsidRPr="004A4334" w:rsidRDefault="00D10800" w:rsidP="005C11DF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6916CCB1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2AB7A0B5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19D03A3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10800" w:rsidRPr="004F1039" w14:paraId="78C18D3A" w14:textId="77777777" w:rsidTr="0069432A">
        <w:trPr>
          <w:trHeight w:val="360"/>
        </w:trPr>
        <w:tc>
          <w:tcPr>
            <w:tcW w:w="3712" w:type="dxa"/>
          </w:tcPr>
          <w:p w14:paraId="4FE3AB41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2DB028" w14:textId="01AAB818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2FCBDCAD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3ADDB349" w14:textId="77777777" w:rsidR="00D10800" w:rsidRPr="004A4334" w:rsidRDefault="00D10800" w:rsidP="005C11DF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633DA93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6E55182F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518DBAA9" w14:textId="77777777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453EBB56" w14:textId="77777777" w:rsidR="00D10800" w:rsidRPr="004A4334" w:rsidRDefault="00D10800" w:rsidP="005C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12A5B932" w14:textId="77777777" w:rsidR="00D10800" w:rsidRPr="004A4334" w:rsidRDefault="00D10800" w:rsidP="005C11DF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ABE7CAA" w14:textId="7A899696" w:rsidR="00D10800" w:rsidRPr="004A4334" w:rsidRDefault="00D10800" w:rsidP="005C11DF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B25416"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10800" w:rsidRPr="004F1039" w14:paraId="144C4CF2" w14:textId="77777777" w:rsidTr="0069432A">
        <w:trPr>
          <w:trHeight w:val="360"/>
        </w:trPr>
        <w:tc>
          <w:tcPr>
            <w:tcW w:w="3712" w:type="dxa"/>
          </w:tcPr>
          <w:p w14:paraId="3453D37F" w14:textId="77777777" w:rsidR="00D10800" w:rsidRPr="004A4334" w:rsidRDefault="00D10800" w:rsidP="005C11DF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39" w:type="dxa"/>
            <w:gridSpan w:val="8"/>
          </w:tcPr>
          <w:p w14:paraId="0EE5787F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A4334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0800" w:rsidRPr="004F1039" w14:paraId="4161D8A2" w14:textId="77777777" w:rsidTr="00B25416">
        <w:trPr>
          <w:trHeight w:val="360"/>
        </w:trPr>
        <w:tc>
          <w:tcPr>
            <w:tcW w:w="3712" w:type="dxa"/>
          </w:tcPr>
          <w:p w14:paraId="4E30AB37" w14:textId="77777777" w:rsidR="00D10800" w:rsidRPr="004A4334" w:rsidRDefault="00D10800" w:rsidP="005C11DF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3C254BE0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DDCA39E" w14:textId="77777777" w:rsidR="00D10800" w:rsidRPr="004A4334" w:rsidRDefault="00D10800" w:rsidP="005C11DF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47DDD09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B9566D4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D96B492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99A31E9" w14:textId="77777777" w:rsidR="00D10800" w:rsidRPr="004A4334" w:rsidRDefault="00D10800" w:rsidP="005C11DF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B798EA3" w14:textId="77777777" w:rsidR="00D10800" w:rsidRPr="004A4334" w:rsidRDefault="00D10800" w:rsidP="005C11DF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25416" w:rsidRPr="004F1039" w14:paraId="5A997476" w14:textId="77777777" w:rsidTr="00B25416">
        <w:trPr>
          <w:trHeight w:val="360"/>
        </w:trPr>
        <w:tc>
          <w:tcPr>
            <w:tcW w:w="3712" w:type="dxa"/>
            <w:vAlign w:val="center"/>
          </w:tcPr>
          <w:p w14:paraId="61C09B63" w14:textId="77777777" w:rsidR="00B25416" w:rsidRPr="004A4334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</w:tcPr>
          <w:p w14:paraId="35160B51" w14:textId="3244AD90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2,274</w:t>
            </w:r>
          </w:p>
        </w:tc>
        <w:tc>
          <w:tcPr>
            <w:tcW w:w="272" w:type="dxa"/>
          </w:tcPr>
          <w:p w14:paraId="29BD00E9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2D8C65B" w14:textId="52090F47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41" w:type="dxa"/>
            <w:gridSpan w:val="2"/>
          </w:tcPr>
          <w:p w14:paraId="613E777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47AB580" w14:textId="3B8A9015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6291C717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D8FA429" w14:textId="4A14B516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B25416" w:rsidRPr="004F1039" w14:paraId="3A6FEA68" w14:textId="77777777" w:rsidTr="00B25416">
        <w:trPr>
          <w:trHeight w:val="360"/>
        </w:trPr>
        <w:tc>
          <w:tcPr>
            <w:tcW w:w="3712" w:type="dxa"/>
            <w:vAlign w:val="center"/>
          </w:tcPr>
          <w:p w14:paraId="4C15BC37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78E272A7" w14:textId="560C184C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  <w:tc>
          <w:tcPr>
            <w:tcW w:w="272" w:type="dxa"/>
          </w:tcPr>
          <w:p w14:paraId="2255675B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6ADD1C" w14:textId="738F9329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(2,935)</w:t>
            </w:r>
          </w:p>
        </w:tc>
        <w:tc>
          <w:tcPr>
            <w:tcW w:w="241" w:type="dxa"/>
            <w:gridSpan w:val="2"/>
          </w:tcPr>
          <w:p w14:paraId="3BB146DA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AF7DE35" w14:textId="2CDEF9A2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21455E5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1300656" w14:textId="160EC9BB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B25416" w:rsidRPr="004F1039" w14:paraId="7E4565CC" w14:textId="77777777" w:rsidTr="00B25416">
        <w:trPr>
          <w:trHeight w:val="360"/>
        </w:trPr>
        <w:tc>
          <w:tcPr>
            <w:tcW w:w="3712" w:type="dxa"/>
          </w:tcPr>
          <w:p w14:paraId="72807776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4573E859" w14:textId="3A2A5F1E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0AA56930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6C11B86" w14:textId="55C2EC4A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3949A94A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F04BE8" w14:textId="56E6B728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29CDCD1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6D04074" w14:textId="5846BE08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B25416" w:rsidRPr="004F1039" w14:paraId="6AACD35B" w14:textId="77777777" w:rsidTr="00B25416">
        <w:trPr>
          <w:trHeight w:val="360"/>
        </w:trPr>
        <w:tc>
          <w:tcPr>
            <w:tcW w:w="3712" w:type="dxa"/>
            <w:vAlign w:val="center"/>
          </w:tcPr>
          <w:p w14:paraId="475F4423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2CC5C477" w14:textId="553E089F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35,533</w:t>
            </w:r>
          </w:p>
        </w:tc>
        <w:tc>
          <w:tcPr>
            <w:tcW w:w="272" w:type="dxa"/>
          </w:tcPr>
          <w:p w14:paraId="3A0EC33A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64522C" w14:textId="1B4B0069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41" w:type="dxa"/>
            <w:gridSpan w:val="2"/>
          </w:tcPr>
          <w:p w14:paraId="1AB1547A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00294C7" w14:textId="7E9E8156" w:rsidR="00B25416" w:rsidRPr="004A4334" w:rsidRDefault="00B25416" w:rsidP="00B25416">
            <w:pPr>
              <w:pStyle w:val="acctfourfigures"/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6" w:type="dxa"/>
          </w:tcPr>
          <w:p w14:paraId="1E126293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5C516E" w14:textId="7B351828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37,056</w:t>
            </w:r>
          </w:p>
        </w:tc>
      </w:tr>
      <w:tr w:rsidR="00B25416" w:rsidRPr="004F1039" w14:paraId="274048C2" w14:textId="77777777" w:rsidTr="00B25416">
        <w:trPr>
          <w:trHeight w:val="360"/>
        </w:trPr>
        <w:tc>
          <w:tcPr>
            <w:tcW w:w="3712" w:type="dxa"/>
            <w:vAlign w:val="center"/>
          </w:tcPr>
          <w:p w14:paraId="6D546A69" w14:textId="0728D829" w:rsidR="00B25416" w:rsidRPr="004A4334" w:rsidRDefault="00B25416" w:rsidP="00B254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vAlign w:val="bottom"/>
          </w:tcPr>
          <w:p w14:paraId="5A834145" w14:textId="187ECF6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4,654</w:t>
            </w:r>
          </w:p>
        </w:tc>
        <w:tc>
          <w:tcPr>
            <w:tcW w:w="272" w:type="dxa"/>
            <w:vAlign w:val="bottom"/>
          </w:tcPr>
          <w:p w14:paraId="786BC91B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A0F173B" w14:textId="5DA5D2D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(869)</w:t>
            </w:r>
          </w:p>
        </w:tc>
        <w:tc>
          <w:tcPr>
            <w:tcW w:w="241" w:type="dxa"/>
            <w:gridSpan w:val="2"/>
            <w:vAlign w:val="bottom"/>
          </w:tcPr>
          <w:p w14:paraId="0FFB072E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C4F33E6" w14:textId="4E37EEBB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7586BD44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D17DB2E" w14:textId="4FC90998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3,785</w:t>
            </w:r>
          </w:p>
        </w:tc>
      </w:tr>
      <w:tr w:rsidR="00B25416" w:rsidRPr="004F1039" w14:paraId="265FB6EE" w14:textId="77777777" w:rsidTr="00B25416">
        <w:trPr>
          <w:trHeight w:val="360"/>
        </w:trPr>
        <w:tc>
          <w:tcPr>
            <w:tcW w:w="3712" w:type="dxa"/>
            <w:vAlign w:val="bottom"/>
          </w:tcPr>
          <w:p w14:paraId="46F90BDC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5B48BF73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4A433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912F73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3E03C" w14:textId="37A37D0F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72" w:type="dxa"/>
          </w:tcPr>
          <w:p w14:paraId="3C8E4892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FEAE558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80E24" w14:textId="016D366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41" w:type="dxa"/>
            <w:gridSpan w:val="2"/>
          </w:tcPr>
          <w:p w14:paraId="0923779D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0B07151" w14:textId="1A3924DB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BF7FB80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130C42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553E0" w14:textId="26E1486F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B25416" w:rsidRPr="004F1039" w14:paraId="1548A848" w14:textId="77777777" w:rsidTr="00B25416">
        <w:trPr>
          <w:trHeight w:val="360"/>
        </w:trPr>
        <w:tc>
          <w:tcPr>
            <w:tcW w:w="3712" w:type="dxa"/>
            <w:vAlign w:val="bottom"/>
          </w:tcPr>
          <w:p w14:paraId="40F99A5C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2A3835A" w14:textId="650FBE61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48,941</w:t>
            </w:r>
          </w:p>
        </w:tc>
        <w:tc>
          <w:tcPr>
            <w:tcW w:w="272" w:type="dxa"/>
          </w:tcPr>
          <w:p w14:paraId="15F2FBE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25B7599D" w14:textId="4042AB55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(2,463)</w:t>
            </w:r>
          </w:p>
        </w:tc>
        <w:tc>
          <w:tcPr>
            <w:tcW w:w="241" w:type="dxa"/>
            <w:gridSpan w:val="2"/>
          </w:tcPr>
          <w:p w14:paraId="05F59D74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0E35" w14:textId="0257999F" w:rsidR="00B25416" w:rsidRPr="004A4334" w:rsidRDefault="00B25416" w:rsidP="00B2541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76" w:type="dxa"/>
          </w:tcPr>
          <w:p w14:paraId="0F7BE165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1E82A6E0" w14:textId="0DBC5ADB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47,243</w:t>
            </w:r>
          </w:p>
        </w:tc>
      </w:tr>
      <w:tr w:rsidR="00B25416" w:rsidRPr="004F1039" w14:paraId="362BE917" w14:textId="77777777" w:rsidTr="00B25416">
        <w:trPr>
          <w:trHeight w:val="360"/>
        </w:trPr>
        <w:tc>
          <w:tcPr>
            <w:tcW w:w="3712" w:type="dxa"/>
          </w:tcPr>
          <w:p w14:paraId="1F6CA1E2" w14:textId="77777777" w:rsidR="00B25416" w:rsidRPr="004F1039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58B18C5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644203D9" w14:textId="77777777" w:rsidR="00B25416" w:rsidRPr="004F1039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39A8435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1" w:type="dxa"/>
            <w:gridSpan w:val="2"/>
          </w:tcPr>
          <w:p w14:paraId="69CEC011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BAB2BB6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30B8AF4C" w14:textId="77777777" w:rsidR="00B25416" w:rsidRPr="004F1039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829C9B5" w14:textId="77777777" w:rsidR="00B25416" w:rsidRPr="004F1039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25416" w:rsidRPr="004F1039" w14:paraId="4B2DF8A7" w14:textId="77777777" w:rsidTr="00B25416">
        <w:trPr>
          <w:trHeight w:val="360"/>
        </w:trPr>
        <w:tc>
          <w:tcPr>
            <w:tcW w:w="3712" w:type="dxa"/>
          </w:tcPr>
          <w:p w14:paraId="4D99E402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23CCF399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AA0A61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E5CDDE3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BB94593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DAEF8D6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C8CFAD0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77EEBEF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713DACC3" w14:textId="77777777" w:rsidTr="00B25416">
        <w:trPr>
          <w:trHeight w:val="360"/>
        </w:trPr>
        <w:tc>
          <w:tcPr>
            <w:tcW w:w="3712" w:type="dxa"/>
          </w:tcPr>
          <w:p w14:paraId="3DA90DC9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1982C02C" w14:textId="3873B3E9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  <w:tc>
          <w:tcPr>
            <w:tcW w:w="272" w:type="dxa"/>
          </w:tcPr>
          <w:p w14:paraId="48131DE4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06E9FBA" w14:textId="5B3480E0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41" w:type="dxa"/>
            <w:gridSpan w:val="2"/>
          </w:tcPr>
          <w:p w14:paraId="4EF26BA0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517B6C9" w14:textId="40B14A71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9CC18CF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0843B" w14:textId="45018473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(5,270)</w:t>
            </w:r>
          </w:p>
        </w:tc>
      </w:tr>
      <w:tr w:rsidR="00B25416" w:rsidRPr="004F1039" w14:paraId="01AA7E2F" w14:textId="77777777" w:rsidTr="00B25416">
        <w:trPr>
          <w:trHeight w:val="360"/>
        </w:trPr>
        <w:tc>
          <w:tcPr>
            <w:tcW w:w="3712" w:type="dxa"/>
          </w:tcPr>
          <w:p w14:paraId="06F89E18" w14:textId="4E1CE471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6" w:type="dxa"/>
          </w:tcPr>
          <w:p w14:paraId="0AD5C4C8" w14:textId="346D48BA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(4,571)</w:t>
            </w:r>
          </w:p>
        </w:tc>
        <w:tc>
          <w:tcPr>
            <w:tcW w:w="272" w:type="dxa"/>
          </w:tcPr>
          <w:p w14:paraId="45EAD9C3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DB0F504" w14:textId="137E946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41" w:type="dxa"/>
            <w:gridSpan w:val="2"/>
          </w:tcPr>
          <w:p w14:paraId="68B478D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E8D8B07" w14:textId="3D7E7BA6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71B7617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8E3596" w14:textId="7C3927E0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(3,660)</w:t>
            </w:r>
          </w:p>
        </w:tc>
      </w:tr>
      <w:tr w:rsidR="00B25416" w:rsidRPr="004F1039" w14:paraId="47F084D6" w14:textId="77777777" w:rsidTr="00B25416">
        <w:trPr>
          <w:trHeight w:val="360"/>
        </w:trPr>
        <w:tc>
          <w:tcPr>
            <w:tcW w:w="3712" w:type="dxa"/>
          </w:tcPr>
          <w:p w14:paraId="6619B32B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2FB5C0E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00739FD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0485B88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2EC38DB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B4E0B3B" w14:textId="37BBA3DA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C11942D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96E4F99" w14:textId="77777777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4F1039" w14:paraId="32A8B9CA" w14:textId="77777777" w:rsidTr="00B25416">
        <w:trPr>
          <w:trHeight w:val="360"/>
        </w:trPr>
        <w:tc>
          <w:tcPr>
            <w:tcW w:w="3712" w:type="dxa"/>
          </w:tcPr>
          <w:p w14:paraId="7124E0ED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A433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ED5E679" w14:textId="221F4108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(2,441)</w:t>
            </w:r>
          </w:p>
        </w:tc>
        <w:tc>
          <w:tcPr>
            <w:tcW w:w="272" w:type="dxa"/>
          </w:tcPr>
          <w:p w14:paraId="5EF78BE4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9BEA529" w14:textId="5DEF7FF5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  <w:tc>
          <w:tcPr>
            <w:tcW w:w="241" w:type="dxa"/>
            <w:gridSpan w:val="2"/>
          </w:tcPr>
          <w:p w14:paraId="01D2EEFD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4271244" w14:textId="2EEB42A3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9F47094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18FBF3F" w14:textId="40FCB124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sz w:val="30"/>
                <w:szCs w:val="30"/>
              </w:rPr>
              <w:t>(510)</w:t>
            </w:r>
          </w:p>
        </w:tc>
      </w:tr>
      <w:tr w:rsidR="00B25416" w:rsidRPr="004F1039" w14:paraId="27E804F8" w14:textId="77777777" w:rsidTr="00B25416">
        <w:trPr>
          <w:trHeight w:val="360"/>
        </w:trPr>
        <w:tc>
          <w:tcPr>
            <w:tcW w:w="3712" w:type="dxa"/>
            <w:vAlign w:val="bottom"/>
          </w:tcPr>
          <w:p w14:paraId="0DEC556D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E95DE4F" w14:textId="4C2F2FFD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(12,787)</w:t>
            </w:r>
          </w:p>
        </w:tc>
        <w:tc>
          <w:tcPr>
            <w:tcW w:w="272" w:type="dxa"/>
          </w:tcPr>
          <w:p w14:paraId="167E60E2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9576BF6" w14:textId="3D56D4E8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3,347</w:t>
            </w:r>
          </w:p>
        </w:tc>
        <w:tc>
          <w:tcPr>
            <w:tcW w:w="241" w:type="dxa"/>
            <w:gridSpan w:val="2"/>
          </w:tcPr>
          <w:p w14:paraId="79D57622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1F848" w14:textId="79F8AE28" w:rsidR="00B25416" w:rsidRPr="004A4334" w:rsidRDefault="00B25416" w:rsidP="00B254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6B3E946E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5AD13B97" w14:textId="7300D074" w:rsidR="00B25416" w:rsidRPr="004A4334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(9,440)</w:t>
            </w:r>
          </w:p>
        </w:tc>
      </w:tr>
      <w:tr w:rsidR="00B25416" w:rsidRPr="004F1039" w14:paraId="526AB502" w14:textId="77777777" w:rsidTr="00B25416">
        <w:trPr>
          <w:trHeight w:val="360"/>
        </w:trPr>
        <w:tc>
          <w:tcPr>
            <w:tcW w:w="3712" w:type="dxa"/>
            <w:vAlign w:val="bottom"/>
          </w:tcPr>
          <w:p w14:paraId="0B137444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46003D6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7FE5E2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2FA2F155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91128D1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25792B9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4A490E9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857FBF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416" w:rsidRPr="004F1039" w14:paraId="45DF8C0E" w14:textId="77777777" w:rsidTr="00B25416">
        <w:trPr>
          <w:trHeight w:val="360"/>
        </w:trPr>
        <w:tc>
          <w:tcPr>
            <w:tcW w:w="3712" w:type="dxa"/>
            <w:vAlign w:val="bottom"/>
          </w:tcPr>
          <w:p w14:paraId="62AEEBFC" w14:textId="77777777" w:rsidR="00B25416" w:rsidRPr="004A4334" w:rsidRDefault="00B25416" w:rsidP="00B25416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A43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BA00FB7" w14:textId="0A5C28E4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36,154</w:t>
            </w:r>
          </w:p>
        </w:tc>
        <w:tc>
          <w:tcPr>
            <w:tcW w:w="272" w:type="dxa"/>
          </w:tcPr>
          <w:p w14:paraId="7687D245" w14:textId="77777777" w:rsidR="00B25416" w:rsidRPr="004A4334" w:rsidRDefault="00B25416" w:rsidP="00B25416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14:paraId="539A8565" w14:textId="76F618FA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41" w:type="dxa"/>
            <w:gridSpan w:val="2"/>
          </w:tcPr>
          <w:p w14:paraId="69FC55EC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10791D99" w14:textId="77334F83" w:rsidR="00B25416" w:rsidRPr="004A4334" w:rsidRDefault="00B25416" w:rsidP="00B2541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76" w:type="dxa"/>
          </w:tcPr>
          <w:p w14:paraId="1171286A" w14:textId="77777777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3D2815F7" w14:textId="38C11352" w:rsidR="00B25416" w:rsidRPr="004A4334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37,803</w:t>
            </w:r>
          </w:p>
        </w:tc>
      </w:tr>
    </w:tbl>
    <w:p w14:paraId="38D18B28" w14:textId="77777777" w:rsidR="00FB5B5C" w:rsidRPr="004F1039" w:rsidRDefault="00FB5B5C">
      <w:pPr>
        <w:rPr>
          <w:highlight w:val="yellow"/>
        </w:rPr>
      </w:pPr>
    </w:p>
    <w:p w14:paraId="206B13E8" w14:textId="47D049E5" w:rsidR="00B30C4A" w:rsidRPr="004F1039" w:rsidRDefault="00B30C4A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0A1E8198" w14:textId="4F5E5DFD" w:rsidR="00A0080F" w:rsidRPr="004F1039" w:rsidRDefault="00A0080F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488E78" w14:textId="648E9072" w:rsidR="00A0080F" w:rsidRPr="004F1039" w:rsidRDefault="00A0080F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373ABFD" w14:textId="77777777" w:rsidR="003F03B6" w:rsidRPr="004F1039" w:rsidRDefault="003F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4F1039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510"/>
        <w:gridCol w:w="1163"/>
        <w:gridCol w:w="236"/>
        <w:gridCol w:w="1301"/>
        <w:gridCol w:w="270"/>
        <w:gridCol w:w="1350"/>
        <w:gridCol w:w="270"/>
        <w:gridCol w:w="1260"/>
      </w:tblGrid>
      <w:tr w:rsidR="00CD518D" w:rsidRPr="002F3FDD" w14:paraId="70D2E34C" w14:textId="77777777" w:rsidTr="003327E6">
        <w:trPr>
          <w:trHeight w:val="360"/>
        </w:trPr>
        <w:tc>
          <w:tcPr>
            <w:tcW w:w="3510" w:type="dxa"/>
          </w:tcPr>
          <w:p w14:paraId="483385E8" w14:textId="516FF298" w:rsidR="00E1713C" w:rsidRPr="004F1039" w:rsidRDefault="00E1713C" w:rsidP="0092661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  <w:r w:rsidRPr="0092661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92661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br/>
            </w:r>
            <w:r w:rsidRPr="0092661E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2661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700" w:type="dxa"/>
            <w:gridSpan w:val="3"/>
          </w:tcPr>
          <w:p w14:paraId="61FFC4DA" w14:textId="77777777" w:rsidR="00E1713C" w:rsidRDefault="00E171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375F2EB" w14:textId="500E47DE" w:rsidR="00E1713C" w:rsidRPr="002F3FDD" w:rsidRDefault="00E1713C" w:rsidP="00E1713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C2D621" w14:textId="77777777" w:rsidR="00E1713C" w:rsidRDefault="00E1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5253C7C" w14:textId="77777777" w:rsidR="003327E6" w:rsidRDefault="003327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EF4CFC0" w14:textId="77777777" w:rsidR="00E1713C" w:rsidRPr="002F3FDD" w:rsidRDefault="00E1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8D" w:rsidRPr="002F3FDD" w14:paraId="165C9B59" w14:textId="77777777" w:rsidTr="003327E6">
        <w:trPr>
          <w:trHeight w:val="360"/>
        </w:trPr>
        <w:tc>
          <w:tcPr>
            <w:tcW w:w="3510" w:type="dxa"/>
          </w:tcPr>
          <w:p w14:paraId="6566BFB0" w14:textId="77777777" w:rsidR="00D44AEE" w:rsidRPr="004F1039" w:rsidRDefault="00D44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  <w:vAlign w:val="center"/>
          </w:tcPr>
          <w:p w14:paraId="31D49E20" w14:textId="77777777" w:rsidR="00D44AEE" w:rsidRPr="004F1039" w:rsidRDefault="00D44AEE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44C30DA3" w14:textId="77777777" w:rsidR="00D44AEE" w:rsidRPr="004F1039" w:rsidRDefault="00D44AEE">
            <w:pPr>
              <w:spacing w:line="240" w:lineRule="auto"/>
              <w:ind w:left="-127" w:right="-7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1" w:type="dxa"/>
            <w:vAlign w:val="center"/>
          </w:tcPr>
          <w:p w14:paraId="09EF0228" w14:textId="77777777" w:rsidR="00D44AEE" w:rsidRPr="002F3FDD" w:rsidRDefault="00D44AEE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326723" w14:textId="77777777" w:rsidR="00D44AEE" w:rsidRPr="002F3FDD" w:rsidRDefault="00D44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5AB82CD" w14:textId="77777777" w:rsidR="00D44AEE" w:rsidRPr="002F3FDD" w:rsidRDefault="00D44AEE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FC5F18D" w14:textId="77777777" w:rsidR="00D44AEE" w:rsidRPr="002F3FDD" w:rsidRDefault="00D44AEE">
            <w:pPr>
              <w:spacing w:line="240" w:lineRule="auto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7D08A75" w14:textId="77777777" w:rsidR="00D44AEE" w:rsidRPr="002F3FDD" w:rsidRDefault="00D44AEE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4AEE" w:rsidRPr="002F3FDD" w14:paraId="12F99381" w14:textId="77777777" w:rsidTr="003327E6">
        <w:trPr>
          <w:trHeight w:val="360"/>
        </w:trPr>
        <w:tc>
          <w:tcPr>
            <w:tcW w:w="3510" w:type="dxa"/>
          </w:tcPr>
          <w:p w14:paraId="79C06E16" w14:textId="77777777" w:rsidR="00D44AEE" w:rsidRPr="004F1039" w:rsidRDefault="00D44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850" w:type="dxa"/>
            <w:gridSpan w:val="7"/>
          </w:tcPr>
          <w:p w14:paraId="664C2A24" w14:textId="77777777" w:rsidR="00D44AEE" w:rsidRPr="002F3FDD" w:rsidRDefault="00D44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F3F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18D" w:rsidRPr="002F3FDD" w14:paraId="75D8245D" w14:textId="77777777" w:rsidTr="003327E6">
        <w:trPr>
          <w:trHeight w:val="360"/>
        </w:trPr>
        <w:tc>
          <w:tcPr>
            <w:tcW w:w="3510" w:type="dxa"/>
          </w:tcPr>
          <w:p w14:paraId="0B9C68F9" w14:textId="77777777" w:rsidR="00D44AEE" w:rsidRPr="00EE0DE8" w:rsidRDefault="00D44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0D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EE0DE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E0DE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EE0DE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E0DE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E0DE8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0A73D946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630A7B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</w:t>
            </w:r>
          </w:p>
        </w:tc>
        <w:tc>
          <w:tcPr>
            <w:tcW w:w="236" w:type="dxa"/>
          </w:tcPr>
          <w:p w14:paraId="0795BF11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16CFB35D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20B580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270" w:type="dxa"/>
          </w:tcPr>
          <w:p w14:paraId="36DFCA9D" w14:textId="77777777" w:rsidR="00D44AEE" w:rsidRPr="00705770" w:rsidRDefault="00D44A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6CBE14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C4E552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</w:t>
            </w:r>
          </w:p>
        </w:tc>
        <w:tc>
          <w:tcPr>
            <w:tcW w:w="270" w:type="dxa"/>
          </w:tcPr>
          <w:p w14:paraId="7C9E75BE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17FCFF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51AFF5" w14:textId="77777777" w:rsidR="00D44AEE" w:rsidRPr="00705770" w:rsidRDefault="00D44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</w:tr>
    </w:tbl>
    <w:p w14:paraId="6708F3AF" w14:textId="77777777" w:rsidR="00B85399" w:rsidRPr="000F5DD3" w:rsidRDefault="00B85399" w:rsidP="00B8539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6D524" w14:textId="5BA9184F" w:rsidR="008E5D3E" w:rsidRPr="002B3428" w:rsidRDefault="000E122B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กำไร</w:t>
      </w:r>
      <w:r w:rsidR="008E5D3E" w:rsidRPr="002B3428">
        <w:rPr>
          <w:rFonts w:asciiTheme="majorBidi" w:hAnsiTheme="majorBidi" w:cstheme="majorBidi"/>
          <w:szCs w:val="30"/>
          <w:cs/>
        </w:rPr>
        <w:t>ต่อหุ้น</w:t>
      </w:r>
      <w:r w:rsidR="00767484" w:rsidRPr="002B3428">
        <w:rPr>
          <w:rFonts w:asciiTheme="majorBidi" w:hAnsiTheme="majorBidi" w:cstheme="majorBidi"/>
          <w:szCs w:val="30"/>
          <w:cs/>
        </w:rPr>
        <w:t>ขั้นพื้นฐาน</w:t>
      </w:r>
    </w:p>
    <w:p w14:paraId="0116756E" w14:textId="55A3B18F" w:rsidR="00730EB0" w:rsidRPr="002B3428" w:rsidRDefault="00730EB0" w:rsidP="00730EB0">
      <w:pPr>
        <w:rPr>
          <w:rFonts w:asciiTheme="majorBidi" w:hAnsiTheme="majorBidi" w:cstheme="majorBidi"/>
          <w:sz w:val="30"/>
          <w:szCs w:val="30"/>
        </w:rPr>
      </w:pPr>
    </w:p>
    <w:p w14:paraId="364D04A3" w14:textId="48B6F367" w:rsidR="00730EB0" w:rsidRPr="002B3428" w:rsidRDefault="00730EB0" w:rsidP="00730EB0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B67B295" w14:textId="77777777" w:rsidR="009F1A33" w:rsidRPr="002B3428" w:rsidRDefault="009F1A33" w:rsidP="00730EB0">
      <w:pPr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570BBB31" w14:textId="6BAC724C" w:rsidR="00423BEF" w:rsidRDefault="008151C8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b/>
          <w:sz w:val="30"/>
          <w:szCs w:val="30"/>
        </w:rPr>
      </w:pPr>
      <w:r w:rsidRPr="008151C8">
        <w:rPr>
          <w:rFonts w:asciiTheme="majorBidi" w:hAnsiTheme="majorBidi"/>
          <w:b/>
          <w:sz w:val="30"/>
          <w:szCs w:val="30"/>
          <w:cs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1F1D3E00" w14:textId="77777777" w:rsidR="008151C8" w:rsidRPr="002B3428" w:rsidRDefault="008151C8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0F5DD3" w14:paraId="2DE14288" w14:textId="77777777" w:rsidTr="00DA5527">
        <w:trPr>
          <w:trHeight w:val="346"/>
        </w:trPr>
        <w:tc>
          <w:tcPr>
            <w:tcW w:w="4590" w:type="dxa"/>
          </w:tcPr>
          <w:p w14:paraId="78191D0A" w14:textId="0ECF0C4D" w:rsidR="008E5D3E" w:rsidRPr="000F5DD3" w:rsidRDefault="001908F1" w:rsidP="00FE304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br w:type="page"/>
            </w:r>
            <w:r w:rsidR="00FE3044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กำไร</w:t>
            </w:r>
            <w:r w:rsidR="00D23C67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ขาดทุน</w:t>
            </w:r>
            <w:r w:rsidR="00FE3044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ที่เป็นส่วนของผู้ถือหุ้นสามัญ</w:t>
            </w:r>
            <w:r w:rsidR="00FE3044" w:rsidRPr="000F5D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</w:t>
            </w:r>
          </w:p>
        </w:tc>
        <w:tc>
          <w:tcPr>
            <w:tcW w:w="2313" w:type="dxa"/>
            <w:gridSpan w:val="3"/>
          </w:tcPr>
          <w:p w14:paraId="767C0B74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0670A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490DB4E3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800" w:rsidRPr="000F5DD3" w14:paraId="689416FC" w14:textId="77777777" w:rsidTr="00DA5527">
        <w:trPr>
          <w:trHeight w:val="346"/>
        </w:trPr>
        <w:tc>
          <w:tcPr>
            <w:tcW w:w="4590" w:type="dxa"/>
          </w:tcPr>
          <w:p w14:paraId="35C21B9F" w14:textId="77777777" w:rsidR="00D10800" w:rsidRPr="000F5DD3" w:rsidRDefault="00D10800" w:rsidP="00D10800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230" w:right="-43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2AA6FC9" w14:textId="000BB160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0F8F67BC" w14:textId="77777777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8B5890" w14:textId="34F04FC6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BD147CD" w14:textId="77777777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center"/>
          </w:tcPr>
          <w:p w14:paraId="26BC8C38" w14:textId="02978CFD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  <w:vAlign w:val="center"/>
          </w:tcPr>
          <w:p w14:paraId="2A5C06DA" w14:textId="77777777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277FB01D" w14:textId="62E457F6" w:rsidR="00D10800" w:rsidRPr="000F5DD3" w:rsidRDefault="00D10800" w:rsidP="00D10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7984" w:rsidRPr="000F5DD3" w14:paraId="7BBD48A7" w14:textId="77777777" w:rsidTr="00DA5527">
        <w:trPr>
          <w:trHeight w:val="346"/>
        </w:trPr>
        <w:tc>
          <w:tcPr>
            <w:tcW w:w="4590" w:type="dxa"/>
          </w:tcPr>
          <w:p w14:paraId="1442A23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5B558ADE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DC47E7" w:rsidRPr="000F5DD3" w14:paraId="6CF42162" w14:textId="77777777" w:rsidTr="00DA5527">
        <w:trPr>
          <w:trHeight w:val="346"/>
        </w:trPr>
        <w:tc>
          <w:tcPr>
            <w:tcW w:w="4590" w:type="dxa"/>
            <w:vAlign w:val="bottom"/>
          </w:tcPr>
          <w:p w14:paraId="27991EFD" w14:textId="77777777" w:rsidR="00DC47E7" w:rsidRPr="00FD3072" w:rsidRDefault="00DC47E7" w:rsidP="00DC47E7">
            <w:pPr>
              <w:pStyle w:val="31"/>
              <w:tabs>
                <w:tab w:val="clear" w:pos="360"/>
                <w:tab w:val="clear" w:pos="720"/>
              </w:tabs>
              <w:ind w:left="230" w:right="-43" w:hanging="2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30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กำไรที่เป็นส่วนของผู้ถือหุ้นสามัญของบริษัท</w:t>
            </w:r>
            <w:r w:rsidRPr="00FD30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D30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</w:r>
            <w:r w:rsidRPr="00FD30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C92C05" w14:textId="21C74619" w:rsidR="00DC47E7" w:rsidRPr="000D725A" w:rsidRDefault="005B3251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F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207,</w:t>
            </w:r>
            <w:r w:rsidR="00F65D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</w:t>
            </w:r>
          </w:p>
        </w:tc>
        <w:tc>
          <w:tcPr>
            <w:tcW w:w="243" w:type="dxa"/>
            <w:vAlign w:val="bottom"/>
          </w:tcPr>
          <w:p w14:paraId="11AA5CDD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1B8CA9" w14:textId="7864C340" w:rsidR="00DC47E7" w:rsidRPr="000F5DD3" w:rsidRDefault="00DC47E7" w:rsidP="00CA72F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329,434</w:t>
            </w:r>
          </w:p>
        </w:tc>
        <w:tc>
          <w:tcPr>
            <w:tcW w:w="236" w:type="dxa"/>
            <w:vAlign w:val="bottom"/>
          </w:tcPr>
          <w:p w14:paraId="68EFEE2F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7F95C673" w14:textId="19C46328" w:rsidR="00DC47E7" w:rsidRPr="000D725A" w:rsidRDefault="005B3251" w:rsidP="00DC47E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203,</w:t>
            </w:r>
            <w:r w:rsidR="00F65D76" w:rsidRPr="008E0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</w:t>
            </w:r>
            <w:r w:rsidR="0090467D" w:rsidRPr="008E08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  <w:vAlign w:val="bottom"/>
          </w:tcPr>
          <w:p w14:paraId="2FEB3093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4F31833" w14:textId="54135A67" w:rsidR="00DC47E7" w:rsidRPr="000F5DD3" w:rsidRDefault="00DC47E7" w:rsidP="00CA72F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325,171</w:t>
            </w:r>
          </w:p>
        </w:tc>
      </w:tr>
      <w:tr w:rsidR="00DC47E7" w:rsidRPr="000F5DD3" w14:paraId="0D61685F" w14:textId="77777777" w:rsidTr="00DA5527">
        <w:trPr>
          <w:trHeight w:val="346"/>
        </w:trPr>
        <w:tc>
          <w:tcPr>
            <w:tcW w:w="4590" w:type="dxa"/>
          </w:tcPr>
          <w:p w14:paraId="6CB1AA07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4D171" w14:textId="2BADDC68" w:rsidR="00DC47E7" w:rsidRPr="000D725A" w:rsidRDefault="005B3251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14:paraId="5D73C27A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F8A7D9" w14:textId="3532E57E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14:paraId="2A4C0E65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D0F502" w14:textId="15652D05" w:rsidR="00DC47E7" w:rsidRPr="000D725A" w:rsidRDefault="005B3251" w:rsidP="00DC47E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14:paraId="65543008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9C388BB" w14:textId="1AFC1776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DC47E7" w:rsidRPr="000F5DD3" w14:paraId="3020A611" w14:textId="77777777" w:rsidTr="00DA5527">
        <w:trPr>
          <w:trHeight w:val="346"/>
        </w:trPr>
        <w:tc>
          <w:tcPr>
            <w:tcW w:w="4590" w:type="dxa"/>
          </w:tcPr>
          <w:p w14:paraId="6CEDB058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9303C5" w14:textId="3F0D1A06" w:rsidR="00DC47E7" w:rsidRPr="000D725A" w:rsidRDefault="005B3251" w:rsidP="00DC47E7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0.63</w:t>
            </w:r>
          </w:p>
        </w:tc>
        <w:tc>
          <w:tcPr>
            <w:tcW w:w="243" w:type="dxa"/>
          </w:tcPr>
          <w:p w14:paraId="24049AAC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E86EF" w14:textId="5BAE14A6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513"/>
              </w:tabs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1.00</w:t>
            </w:r>
          </w:p>
        </w:tc>
        <w:tc>
          <w:tcPr>
            <w:tcW w:w="236" w:type="dxa"/>
          </w:tcPr>
          <w:p w14:paraId="457B5F7B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0AD7AA" w14:textId="16E6E752" w:rsidR="00DC47E7" w:rsidRPr="000D725A" w:rsidRDefault="005B3251" w:rsidP="00DC47E7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D72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0.62</w:t>
            </w:r>
          </w:p>
        </w:tc>
        <w:tc>
          <w:tcPr>
            <w:tcW w:w="241" w:type="dxa"/>
          </w:tcPr>
          <w:p w14:paraId="20005067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719495F" w14:textId="6DC6A892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0.99</w:t>
            </w:r>
          </w:p>
        </w:tc>
      </w:tr>
    </w:tbl>
    <w:p w14:paraId="4964B95C" w14:textId="5C290A31" w:rsidR="00B85399" w:rsidRPr="000F5DD3" w:rsidRDefault="00B85399" w:rsidP="00B8539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9EDA7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59B1EE6" w14:textId="241174C8" w:rsidR="00014212" w:rsidRPr="000F5DD3" w:rsidRDefault="00014212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เงินปันผล</w:t>
      </w:r>
    </w:p>
    <w:p w14:paraId="3FF01ED1" w14:textId="77777777" w:rsidR="000500EF" w:rsidRPr="002B3428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500EF" w:rsidRPr="000F5DD3" w14:paraId="053A792F" w14:textId="77777777" w:rsidTr="0087713D">
        <w:tc>
          <w:tcPr>
            <w:tcW w:w="2808" w:type="dxa"/>
            <w:vAlign w:val="bottom"/>
          </w:tcPr>
          <w:p w14:paraId="79DB1402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49B99FE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06F9C7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4D31A84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01ACE8CA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16B2EA6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E98905" w14:textId="77777777" w:rsidR="000500EF" w:rsidRPr="000F5DD3" w:rsidDel="00D43E7A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500EF" w:rsidRPr="000F5DD3" w14:paraId="477ED222" w14:textId="77777777" w:rsidTr="0087713D">
        <w:tc>
          <w:tcPr>
            <w:tcW w:w="2808" w:type="dxa"/>
          </w:tcPr>
          <w:p w14:paraId="2F47B6E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D415413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433CA8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7AFEA0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D873B3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F8310F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0EF" w:rsidRPr="000F5DD3" w14:paraId="7FF4131A" w14:textId="77777777" w:rsidTr="0087713D">
        <w:tc>
          <w:tcPr>
            <w:tcW w:w="2808" w:type="dxa"/>
          </w:tcPr>
          <w:p w14:paraId="67503957" w14:textId="2EB5CE2F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8A0F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0BB4BA64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5F4481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3C8D9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31AD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7BC00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416" w:rsidRPr="000F5DD3" w14:paraId="3DD5C244" w14:textId="77777777" w:rsidTr="0087713D">
        <w:tc>
          <w:tcPr>
            <w:tcW w:w="2808" w:type="dxa"/>
          </w:tcPr>
          <w:p w14:paraId="518DDB1C" w14:textId="79C67AD4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0F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A1B9504" w14:textId="7F9E7F0F" w:rsidR="00E95416" w:rsidRPr="000F5DD3" w:rsidRDefault="00130368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8A0F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1F309E1C" w14:textId="70026C53" w:rsidR="00E95416" w:rsidRPr="000F5DD3" w:rsidRDefault="0072272A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8A0F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2E61FA" w14:textId="620E7C31" w:rsidR="00E95416" w:rsidRPr="000F5DD3" w:rsidRDefault="002A05BF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39718A70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D8C3A0" w14:textId="3976C8C0" w:rsidR="00E95416" w:rsidRPr="000F5DD3" w:rsidRDefault="009C7BA7" w:rsidP="00320C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16BBD">
              <w:rPr>
                <w:rFonts w:asciiTheme="majorBidi" w:hAnsiTheme="majorBidi" w:cstheme="majorBidi"/>
                <w:sz w:val="30"/>
                <w:szCs w:val="30"/>
              </w:rPr>
              <w:t>99.00</w:t>
            </w:r>
          </w:p>
        </w:tc>
      </w:tr>
      <w:tr w:rsidR="00E95416" w:rsidRPr="000F5DD3" w14:paraId="085739DA" w14:textId="77777777" w:rsidTr="0087713D">
        <w:tc>
          <w:tcPr>
            <w:tcW w:w="2808" w:type="dxa"/>
          </w:tcPr>
          <w:p w14:paraId="4C8A8F2E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AA3C7CD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834F97B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53E72F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D8C785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6B2429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C47E7" w:rsidRPr="000F5DD3" w14:paraId="4774E8A0" w14:textId="77777777" w:rsidTr="00D428B8">
        <w:tc>
          <w:tcPr>
            <w:tcW w:w="2808" w:type="dxa"/>
          </w:tcPr>
          <w:p w14:paraId="1553048A" w14:textId="6E73B4DE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2CE1D948" w14:textId="7777777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F596D01" w14:textId="7777777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7B500" w14:textId="7777777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7A1BC" w14:textId="7777777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F46FE2" w14:textId="7777777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47E7" w:rsidRPr="000F5DD3" w14:paraId="264C3AF8" w14:textId="77777777" w:rsidTr="00D428B8">
        <w:tc>
          <w:tcPr>
            <w:tcW w:w="2808" w:type="dxa"/>
          </w:tcPr>
          <w:p w14:paraId="6B0D0C74" w14:textId="474CA1E9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6EA39F2C" w14:textId="40EF1454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161E3D85" w14:textId="24A0AB2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AC566" w14:textId="2AFCBEAB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00E3A8BC" w14:textId="77777777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8CCDD22" w14:textId="48D0326D" w:rsidR="00DC47E7" w:rsidRPr="000F5DD3" w:rsidRDefault="00DC47E7" w:rsidP="00D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33.00</w:t>
            </w:r>
          </w:p>
        </w:tc>
      </w:tr>
    </w:tbl>
    <w:p w14:paraId="557F0453" w14:textId="77777777" w:rsidR="00887F24" w:rsidRPr="002B3428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62B2D" w14:textId="4B2F95A1" w:rsidR="009E4AD9" w:rsidRPr="002B3428" w:rsidRDefault="00014212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ab/>
        <w:t>เครื่องมือทางการเงิน</w:t>
      </w:r>
      <w:r w:rsidR="00631FB6" w:rsidRPr="002B3428">
        <w:rPr>
          <w:rFonts w:asciiTheme="majorBidi" w:hAnsiTheme="majorBidi" w:cstheme="majorBidi"/>
          <w:szCs w:val="30"/>
        </w:rPr>
        <w:br/>
      </w:r>
    </w:p>
    <w:p w14:paraId="4715AD4D" w14:textId="32851400" w:rsidR="00E0403E" w:rsidRPr="002B3428" w:rsidRDefault="00E0403E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B3428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365D11C7" w14:textId="77777777" w:rsidR="00C74086" w:rsidRPr="002B3428" w:rsidRDefault="00C74086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25A64A9A" w14:textId="428567E0" w:rsidR="00E0403E" w:rsidRPr="002B3428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B34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EEE354" w14:textId="77777777" w:rsidR="0094689D" w:rsidRPr="002B3428" w:rsidRDefault="0094689D" w:rsidP="0094689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30E4D8F" w14:textId="603FFC8C" w:rsidR="00A0700A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</w:t>
      </w:r>
      <w:r w:rsidRPr="000F5DD3">
        <w:rPr>
          <w:rFonts w:asciiTheme="majorBidi" w:hAnsiTheme="majorBidi" w:cstheme="majorBidi"/>
          <w:sz w:val="30"/>
          <w:szCs w:val="30"/>
          <w:cs/>
        </w:rPr>
        <w:t>ข้อ</w:t>
      </w:r>
      <w:r w:rsidR="00976F04">
        <w:rPr>
          <w:rFonts w:asciiTheme="majorBidi" w:hAnsiTheme="majorBidi" w:cstheme="majorBidi"/>
          <w:sz w:val="30"/>
          <w:szCs w:val="30"/>
        </w:rPr>
        <w:t xml:space="preserve"> 5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กลุ่มบริษัท</w:t>
      </w:r>
      <w:r w:rsidR="00901D1E"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0F5DD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val="en-GB"/>
        </w:rPr>
        <w:t>แ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ละวัดมูลค่า</w:t>
      </w:r>
      <w:r w:rsidR="00BE7DE8" w:rsidRPr="000F5DD3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977991"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77991" w:rsidRPr="000F5DD3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520BF811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038910C" w14:textId="62B22421" w:rsidR="00E0403E" w:rsidRPr="000F5DD3" w:rsidRDefault="00E0403E" w:rsidP="00E0403E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94689D" w:rsidRPr="000F5DD3">
        <w:rPr>
          <w:rFonts w:asciiTheme="majorBidi" w:hAnsiTheme="majorBidi" w:cstheme="majorBidi"/>
          <w:sz w:val="30"/>
          <w:szCs w:val="30"/>
        </w:rPr>
        <w:t xml:space="preserve">      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5215048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A11823E" w14:textId="3708020C" w:rsidR="00E0403E" w:rsidRPr="000F5DD3" w:rsidRDefault="00E0403E" w:rsidP="00E0403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6F3C7BB0" w14:textId="04C91DB3" w:rsidR="00E0403E" w:rsidRPr="000F5DD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C74086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5D03524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3784575" w14:textId="6D74E449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80D874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0B663D" w14:textId="4973E09A" w:rsidR="00E0403E" w:rsidRPr="000F5DD3" w:rsidRDefault="00E0403E" w:rsidP="00E0403E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392E5C" w:rsidRPr="000F5DD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0F5DD3">
        <w:rPr>
          <w:rFonts w:asciiTheme="majorBidi" w:hAnsiTheme="majorBidi" w:cstheme="majorBidi"/>
          <w:sz w:val="30"/>
          <w:szCs w:val="30"/>
          <w:shd w:val="clear" w:color="auto" w:fill="E6E6E6"/>
        </w:rPr>
        <w:t xml:space="preserve"> </w:t>
      </w:r>
    </w:p>
    <w:p w14:paraId="025E1BE3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F609241" w14:textId="09711EFA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3BE1517" w14:textId="77777777" w:rsidR="00176A22" w:rsidRPr="000F5DD3" w:rsidRDefault="00176A22" w:rsidP="00176A2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6D7A9B2" w14:textId="7B8A732A" w:rsidR="00E0403E" w:rsidRPr="000F5DD3" w:rsidRDefault="00E0403E" w:rsidP="00E040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95F996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94ED38" w14:textId="1AFFE327" w:rsidR="00E0403E" w:rsidRPr="000F5DD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E1C07C4" w14:textId="77777777" w:rsidR="00C74086" w:rsidRPr="000F5DD3" w:rsidRDefault="00C74086" w:rsidP="0021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E7B42FB" w14:textId="65B9FD8C" w:rsidR="00E0403E" w:rsidRPr="000F5DD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9C57752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77F3A0F" w14:textId="08B2844D" w:rsidR="00E0403E" w:rsidRPr="000F5DD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0F5DD3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0F287E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</w:t>
      </w:r>
      <w:r w:rsidR="00C87173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C87173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71E6B1" w14:textId="77777777" w:rsidR="0044272E" w:rsidRPr="000F5DD3" w:rsidRDefault="0044272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7DBCA" w14:textId="7590F45B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54FB4310" w14:textId="77777777" w:rsidR="006C1E7F" w:rsidRPr="000F5DD3" w:rsidRDefault="006C1E7F" w:rsidP="006C1E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ED7B989" w14:textId="5CE903F5" w:rsidR="00E0403E" w:rsidRPr="000F5DD3" w:rsidRDefault="00E0403E" w:rsidP="00E0403E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BEC8AA7" w14:textId="77777777" w:rsidR="00E0403E" w:rsidRPr="000F5DD3" w:rsidRDefault="00E0403E" w:rsidP="00E040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01131" w14:textId="0515AA66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BA79184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6A66DC2" w14:textId="77777777" w:rsidR="0090467D" w:rsidRDefault="0090467D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F014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298C481D" w14:textId="77777777" w:rsidR="0090467D" w:rsidRDefault="0090467D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6863FE3" w14:textId="09CD719D" w:rsidR="00E0403E" w:rsidRPr="000F5DD3" w:rsidRDefault="001A1810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453C0" w:rsidRPr="000F5DD3">
        <w:rPr>
          <w:rFonts w:asciiTheme="majorBidi" w:hAnsiTheme="majorBidi" w:cstheme="majorBidi"/>
          <w:sz w:val="30"/>
          <w:szCs w:val="30"/>
        </w:rPr>
        <w:t>12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74D8D2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52CF905" w14:textId="01FC7F9D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E3D72A6" w14:textId="77777777" w:rsidR="004907C7" w:rsidRPr="0090467D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754B4B54" w14:textId="351CA0C0" w:rsidR="00E0403E" w:rsidRPr="000F5DD3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67468" w:rsidRPr="000F5DD3">
        <w:rPr>
          <w:rFonts w:asciiTheme="majorBidi" w:hAnsiTheme="majorBidi" w:cstheme="majorBidi"/>
          <w:sz w:val="30"/>
          <w:szCs w:val="30"/>
        </w:rPr>
        <w:t>9</w:t>
      </w:r>
      <w:r w:rsidR="00B23181" w:rsidRPr="000F5DD3">
        <w:rPr>
          <w:rFonts w:asciiTheme="majorBidi" w:hAnsiTheme="majorBidi" w:cstheme="majorBidi"/>
          <w:sz w:val="30"/>
          <w:szCs w:val="30"/>
        </w:rPr>
        <w:t>0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6495DD5C" w14:textId="77777777" w:rsidR="00E0403E" w:rsidRPr="0090467D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2"/>
          <w:szCs w:val="22"/>
        </w:rPr>
      </w:pPr>
    </w:p>
    <w:p w14:paraId="6459F866" w14:textId="252E9BB7" w:rsidR="00E0403E" w:rsidRPr="000F5DD3" w:rsidRDefault="00A677CA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A9B430F" w14:textId="3FACC8CD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-</w:t>
      </w:r>
      <w:r w:rsidRPr="000F5DD3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ได้เต็มจำนวน อีกทั้ง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616886C4" w14:textId="038DF298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-</w:t>
      </w:r>
      <w:r w:rsidRPr="000F5DD3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</w:t>
      </w:r>
      <w:r w:rsidRPr="00CD1D2E">
        <w:rPr>
          <w:rFonts w:asciiTheme="majorBidi" w:hAnsiTheme="majorBidi" w:cstheme="majorBidi"/>
          <w:sz w:val="30"/>
          <w:szCs w:val="30"/>
          <w:cs/>
        </w:rPr>
        <w:t>ค้างชำระเกิน</w:t>
      </w:r>
      <w:r w:rsidR="0090467D" w:rsidRPr="00CD1D2E">
        <w:rPr>
          <w:rFonts w:asciiTheme="majorBidi" w:hAnsiTheme="majorBidi" w:cstheme="majorBidi" w:hint="cs"/>
          <w:sz w:val="30"/>
          <w:szCs w:val="30"/>
          <w:cs/>
        </w:rPr>
        <w:t>กำหนดชำระมาก</w:t>
      </w:r>
      <w:r w:rsidRPr="00CD1D2E">
        <w:rPr>
          <w:rFonts w:asciiTheme="majorBidi" w:hAnsiTheme="majorBidi" w:cstheme="majorBidi"/>
          <w:sz w:val="30"/>
          <w:szCs w:val="30"/>
          <w:cs/>
        </w:rPr>
        <w:t>กว่า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6817" w:rsidRPr="000F5DD3">
        <w:rPr>
          <w:rFonts w:asciiTheme="majorBidi" w:hAnsiTheme="majorBidi" w:cstheme="majorBidi"/>
          <w:sz w:val="30"/>
          <w:szCs w:val="30"/>
        </w:rPr>
        <w:t>90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F75702C" w14:textId="4F5B3A5C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79DABABA" w14:textId="77777777" w:rsidR="00B23181" w:rsidRPr="000F5DD3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D39E1" w14:textId="2005517A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23181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823AD1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AFB3BCB" w14:textId="77777777" w:rsidR="00B23181" w:rsidRPr="000F5DD3" w:rsidRDefault="00E0403E" w:rsidP="00B21170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2406ED1" w14:textId="77777777" w:rsidR="00B23181" w:rsidRPr="000F5DD3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3764A3E" w14:textId="73B5585D" w:rsidR="00E0403E" w:rsidRPr="000F5DD3" w:rsidRDefault="00E0403E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7C0B0CA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4EF16498" w14:textId="6DC92EC8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A149635" w14:textId="77777777" w:rsidR="008D00FD" w:rsidRPr="000F5DD3" w:rsidRDefault="008D00FD" w:rsidP="008D00F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ACF3DD" w14:textId="2A39283B" w:rsidR="00E0403E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F141432" w14:textId="77777777" w:rsidR="00E0403E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10576A67" w14:textId="6FD5BC1C" w:rsidR="00E0403E" w:rsidRPr="000F5DD3" w:rsidDel="001A6CC8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F5DD3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2316C8"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F5DD3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499B9A7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F5DD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73F30B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33FA964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6F86A14" w14:textId="77777777" w:rsidR="00217F55" w:rsidRPr="000F5DD3" w:rsidDel="001A6CC8" w:rsidRDefault="00217F55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EF06F4F" w14:textId="77777777" w:rsidR="00E926D5" w:rsidRDefault="002316C8" w:rsidP="00CD4311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93B1D65" w14:textId="25970D92" w:rsidR="00E0403E" w:rsidRPr="000F5DD3" w:rsidDel="001A6CC8" w:rsidRDefault="00CD4311" w:rsidP="00CD4311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E0403E" w:rsidRPr="000F5DD3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316C8"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B8C0E83" w14:textId="5C05F54E" w:rsidR="00E0403E" w:rsidRPr="000F5DD3" w:rsidRDefault="00E0403E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</w:t>
      </w:r>
      <w:r w:rsidR="00D6053A">
        <w:rPr>
          <w:rFonts w:asciiTheme="majorBidi" w:hAnsiTheme="majorBidi" w:cstheme="majorBidi"/>
          <w:sz w:val="30"/>
          <w:szCs w:val="30"/>
          <w:cs/>
        </w:rPr>
        <w:br/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0F5DD3" w:rsidDel="001A6CC8">
        <w:rPr>
          <w:rFonts w:asciiTheme="majorBidi" w:hAnsiTheme="majorBidi" w:cstheme="majorBidi"/>
          <w:sz w:val="30"/>
          <w:szCs w:val="30"/>
        </w:rPr>
        <w:t>3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8A70649" w14:textId="77777777" w:rsidR="00502EEB" w:rsidRPr="000F5DD3" w:rsidRDefault="00502EEB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7C0439" w14:textId="65453CE7" w:rsidR="00014212" w:rsidRPr="000F5DD3" w:rsidRDefault="009E4AD9" w:rsidP="00DF7BC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60827280"/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มูล</w:t>
      </w:r>
      <w:bookmarkEnd w:id="4"/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ค่าตามบัญชีและมูลค่ายุติธรรม</w:t>
      </w:r>
    </w:p>
    <w:p w14:paraId="16A2AC1C" w14:textId="4698451C" w:rsidR="007C2FCA" w:rsidRPr="000F5DD3" w:rsidRDefault="007C2FCA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00DB9" w14:textId="25B61CD1" w:rsidR="00DF7BCF" w:rsidRPr="000F5DD3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26AFE0" w14:textId="77777777" w:rsidR="006B627B" w:rsidRPr="000F5DD3" w:rsidRDefault="006B627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  <w:sectPr w:rsidR="006B627B" w:rsidRPr="000F5DD3" w:rsidSect="004D16C4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34518D" w:rsidRPr="00422157" w14:paraId="1CCF1AED" w14:textId="77777777" w:rsidTr="006666FA">
        <w:trPr>
          <w:trHeight w:val="261"/>
          <w:tblHeader/>
        </w:trPr>
        <w:tc>
          <w:tcPr>
            <w:tcW w:w="4140" w:type="dxa"/>
            <w:vAlign w:val="bottom"/>
          </w:tcPr>
          <w:p w14:paraId="091449C1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5E13CE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62AA37F" w14:textId="3600B8E0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 w:rsidR="006E352F"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E352F"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4518D" w:rsidRPr="00422157" w14:paraId="72551CAC" w14:textId="77777777" w:rsidTr="006666FA">
        <w:trPr>
          <w:trHeight w:val="261"/>
          <w:tblHeader/>
        </w:trPr>
        <w:tc>
          <w:tcPr>
            <w:tcW w:w="4140" w:type="dxa"/>
            <w:vAlign w:val="bottom"/>
          </w:tcPr>
          <w:p w14:paraId="5048BD21" w14:textId="77777777" w:rsidR="0034518D" w:rsidRPr="00422157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8C7C53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558A2DC1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0A2865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DBC7804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21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518D" w:rsidRPr="00422157" w14:paraId="5B18FC56" w14:textId="77777777" w:rsidTr="006666FA">
        <w:trPr>
          <w:trHeight w:val="261"/>
          <w:tblHeader/>
        </w:trPr>
        <w:tc>
          <w:tcPr>
            <w:tcW w:w="4140" w:type="dxa"/>
            <w:vAlign w:val="bottom"/>
          </w:tcPr>
          <w:p w14:paraId="4639EFFD" w14:textId="799DEB43" w:rsidR="0034518D" w:rsidRPr="00422157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04E7D"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25416"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7B8A057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EC04DE" w14:textId="7901AD91" w:rsidR="0034518D" w:rsidRPr="00422157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21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9839BA1" w14:textId="5A8BE36C" w:rsidR="0034518D" w:rsidRPr="00422157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1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vAlign w:val="bottom"/>
          </w:tcPr>
          <w:p w14:paraId="08F6474F" w14:textId="5170491C" w:rsidR="0034518D" w:rsidRPr="00422157" w:rsidRDefault="00681E59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215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B1A50AD" w14:textId="77777777" w:rsidR="0034518D" w:rsidRPr="00422157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B95F8C7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75D4EA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760122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221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2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C162D05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9CA1772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221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21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F2495B" w14:textId="77777777" w:rsidR="0034518D" w:rsidRPr="00422157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1F4F2D7" w14:textId="77777777" w:rsidR="0034518D" w:rsidRPr="00422157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2215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D14E038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4EAB470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18D" w:rsidRPr="00422157" w14:paraId="485089BB" w14:textId="77777777" w:rsidTr="00012B30">
        <w:trPr>
          <w:trHeight w:val="261"/>
        </w:trPr>
        <w:tc>
          <w:tcPr>
            <w:tcW w:w="4140" w:type="dxa"/>
            <w:vAlign w:val="bottom"/>
          </w:tcPr>
          <w:p w14:paraId="68954C4D" w14:textId="77777777" w:rsidR="0034518D" w:rsidRPr="00422157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9D16BD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7E38AA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221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18D" w:rsidRPr="00422157" w14:paraId="39DC82AD" w14:textId="77777777" w:rsidTr="00012B30">
        <w:trPr>
          <w:trHeight w:val="261"/>
        </w:trPr>
        <w:tc>
          <w:tcPr>
            <w:tcW w:w="4140" w:type="dxa"/>
          </w:tcPr>
          <w:p w14:paraId="54C098B5" w14:textId="77777777" w:rsidR="0034518D" w:rsidRPr="00422157" w:rsidRDefault="0034518D" w:rsidP="001E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AF466B" w14:textId="77777777" w:rsidR="0034518D" w:rsidRPr="00422157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2D81F1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EB2D3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7F0BF0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F9D461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553DB7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D8354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13EC14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4AECF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C2F247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52E4F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5E8675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16B7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C926A6" w14:textId="77777777" w:rsidR="0034518D" w:rsidRPr="00422157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551" w:rsidRPr="00422157" w14:paraId="17338C34" w14:textId="77777777" w:rsidTr="00646EAA">
        <w:trPr>
          <w:trHeight w:val="261"/>
        </w:trPr>
        <w:tc>
          <w:tcPr>
            <w:tcW w:w="4140" w:type="dxa"/>
            <w:vAlign w:val="bottom"/>
          </w:tcPr>
          <w:p w14:paraId="3BB2AAD3" w14:textId="5BE2EDFB" w:rsidR="00E27551" w:rsidRPr="00B00598" w:rsidRDefault="00E27551" w:rsidP="00B005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</w:tc>
        <w:tc>
          <w:tcPr>
            <w:tcW w:w="270" w:type="dxa"/>
          </w:tcPr>
          <w:p w14:paraId="50502356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688D69" w14:textId="15F90E0D" w:rsidR="00E27551" w:rsidRPr="00422157" w:rsidRDefault="00E27551" w:rsidP="00422157">
            <w:pPr>
              <w:tabs>
                <w:tab w:val="clear" w:pos="454"/>
                <w:tab w:val="clear" w:pos="680"/>
                <w:tab w:val="left" w:pos="879"/>
                <w:tab w:val="left" w:pos="969"/>
              </w:tabs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350" w:type="dxa"/>
          </w:tcPr>
          <w:p w14:paraId="1F05AF97" w14:textId="5048D224" w:rsidR="00E27551" w:rsidRPr="00422157" w:rsidRDefault="00E27551" w:rsidP="00E27551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</w:tcPr>
          <w:p w14:paraId="382E0168" w14:textId="45CFCF19" w:rsidR="00E27551" w:rsidRPr="00422157" w:rsidRDefault="00E27551" w:rsidP="0042215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8CC8B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CBE18F" w14:textId="0EC56567" w:rsidR="00E27551" w:rsidRPr="00422157" w:rsidRDefault="00E27551" w:rsidP="00F3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92ED2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A62282" w14:textId="7DD27AFE" w:rsidR="00E27551" w:rsidRPr="00422157" w:rsidRDefault="00E27551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867E3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A4C52B" w14:textId="152B3C08" w:rsidR="00E27551" w:rsidRPr="00422157" w:rsidRDefault="00E27551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F2CDD82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3AAABA" w14:textId="13AA0D72" w:rsidR="00E27551" w:rsidRPr="00422157" w:rsidRDefault="00E27551" w:rsidP="00E27551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0B48DFF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B81CBF" w14:textId="42215441" w:rsidR="00E27551" w:rsidRPr="00422157" w:rsidRDefault="00E27551" w:rsidP="00E2755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598" w:rsidRPr="00422157" w14:paraId="4B8C0F2D" w14:textId="77777777" w:rsidTr="00646EAA">
        <w:trPr>
          <w:trHeight w:val="261"/>
        </w:trPr>
        <w:tc>
          <w:tcPr>
            <w:tcW w:w="4140" w:type="dxa"/>
            <w:vAlign w:val="bottom"/>
          </w:tcPr>
          <w:p w14:paraId="2708C69B" w14:textId="0E9CC472" w:rsidR="00B00598" w:rsidRPr="00422157" w:rsidRDefault="00B00598" w:rsidP="00B005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2157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42215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270" w:type="dxa"/>
          </w:tcPr>
          <w:p w14:paraId="16B7DE7C" w14:textId="77777777" w:rsidR="00B00598" w:rsidRPr="00422157" w:rsidRDefault="00B00598" w:rsidP="00B005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DEFB0A" w14:textId="5EB27342" w:rsidR="00B00598" w:rsidRPr="00422157" w:rsidRDefault="00B00598" w:rsidP="00B0059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5166C1" w14:textId="0867011C" w:rsidR="00B00598" w:rsidRPr="00422157" w:rsidRDefault="00B00598" w:rsidP="00B0059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7,383</w:t>
            </w:r>
          </w:p>
        </w:tc>
        <w:tc>
          <w:tcPr>
            <w:tcW w:w="1294" w:type="dxa"/>
          </w:tcPr>
          <w:p w14:paraId="74DFD5D3" w14:textId="72A253F4" w:rsidR="00B00598" w:rsidRPr="00422157" w:rsidRDefault="00B00598" w:rsidP="00B0059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1AE614" w14:textId="77777777" w:rsidR="00B00598" w:rsidRPr="00422157" w:rsidRDefault="00B00598" w:rsidP="00B005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F972CC" w14:textId="587BAE1A" w:rsidR="00B00598" w:rsidRPr="00422157" w:rsidRDefault="00B00598" w:rsidP="00B0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 xml:space="preserve">      7,383 </w:t>
            </w:r>
          </w:p>
        </w:tc>
        <w:tc>
          <w:tcPr>
            <w:tcW w:w="236" w:type="dxa"/>
          </w:tcPr>
          <w:p w14:paraId="70B5B44E" w14:textId="77777777" w:rsidR="00B00598" w:rsidRPr="00422157" w:rsidRDefault="00B00598" w:rsidP="00B005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D2F705" w14:textId="1BD2FC08" w:rsidR="00B00598" w:rsidRPr="00422157" w:rsidRDefault="00B00598" w:rsidP="00B0059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5B36D6" w14:textId="77777777" w:rsidR="00B00598" w:rsidRPr="00422157" w:rsidRDefault="00B00598" w:rsidP="00B005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53762E" w14:textId="729FB4AC" w:rsidR="00B00598" w:rsidRPr="000272D9" w:rsidRDefault="000272D9" w:rsidP="00B0059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96C4C" w14:textId="77777777" w:rsidR="00B00598" w:rsidRPr="00422157" w:rsidRDefault="00B00598" w:rsidP="00B0059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EC722E" w14:textId="081B778E" w:rsidR="00B00598" w:rsidRPr="00422157" w:rsidRDefault="00B00598" w:rsidP="00B00598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 7,383</w:t>
            </w:r>
          </w:p>
        </w:tc>
        <w:tc>
          <w:tcPr>
            <w:tcW w:w="236" w:type="dxa"/>
          </w:tcPr>
          <w:p w14:paraId="5DE52EFE" w14:textId="77777777" w:rsidR="00B00598" w:rsidRPr="00422157" w:rsidRDefault="00B00598" w:rsidP="00B005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48AFC6" w14:textId="20C6425A" w:rsidR="00B00598" w:rsidRPr="00422157" w:rsidRDefault="00B00598" w:rsidP="00B0059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E27551" w:rsidRPr="00422157" w14:paraId="49F0E43D" w14:textId="77777777" w:rsidTr="00012B30">
        <w:trPr>
          <w:trHeight w:val="261"/>
        </w:trPr>
        <w:tc>
          <w:tcPr>
            <w:tcW w:w="4140" w:type="dxa"/>
          </w:tcPr>
          <w:p w14:paraId="32292C80" w14:textId="35F1F37F" w:rsidR="00E27551" w:rsidRPr="00422157" w:rsidRDefault="00E27551" w:rsidP="00E2755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709D0622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014C2C" w14:textId="6DA27478" w:rsidR="00E27551" w:rsidRPr="00422157" w:rsidRDefault="00A51BAA" w:rsidP="00E2755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17,556</w:t>
            </w:r>
          </w:p>
        </w:tc>
        <w:tc>
          <w:tcPr>
            <w:tcW w:w="1350" w:type="dxa"/>
          </w:tcPr>
          <w:p w14:paraId="73D41DB5" w14:textId="142AE409" w:rsidR="00E27551" w:rsidRPr="00422157" w:rsidRDefault="00422157" w:rsidP="00E275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</w:tcPr>
          <w:p w14:paraId="2B848DE9" w14:textId="4C7AFB0B" w:rsidR="00E27551" w:rsidRPr="00422157" w:rsidRDefault="00422157" w:rsidP="00E2755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44DF84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3F8373" w14:textId="06500239" w:rsidR="00E27551" w:rsidRPr="00422157" w:rsidRDefault="00154672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17,556</w:t>
            </w:r>
          </w:p>
        </w:tc>
        <w:tc>
          <w:tcPr>
            <w:tcW w:w="236" w:type="dxa"/>
          </w:tcPr>
          <w:p w14:paraId="47A2AAF8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85BDEA" w14:textId="496154C4" w:rsidR="00E27551" w:rsidRPr="00422157" w:rsidRDefault="00422157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D3A15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E1263A" w14:textId="5F87D264" w:rsidR="00E27551" w:rsidRPr="00422157" w:rsidRDefault="00487665" w:rsidP="0048766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17,556</w:t>
            </w:r>
          </w:p>
        </w:tc>
        <w:tc>
          <w:tcPr>
            <w:tcW w:w="236" w:type="dxa"/>
          </w:tcPr>
          <w:p w14:paraId="30844B93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40B56" w14:textId="7E5C7DAB" w:rsidR="00E27551" w:rsidRPr="00422157" w:rsidRDefault="005755DE" w:rsidP="005755DE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43C047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343C10" w14:textId="2FAE37BD" w:rsidR="00E27551" w:rsidRPr="005755DE" w:rsidRDefault="005755DE" w:rsidP="005755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5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17,556</w:t>
            </w:r>
          </w:p>
        </w:tc>
      </w:tr>
      <w:tr w:rsidR="00E27551" w:rsidRPr="00422157" w14:paraId="714681A9" w14:textId="77777777" w:rsidTr="00012B30">
        <w:trPr>
          <w:trHeight w:val="261"/>
        </w:trPr>
        <w:tc>
          <w:tcPr>
            <w:tcW w:w="4140" w:type="dxa"/>
          </w:tcPr>
          <w:p w14:paraId="06E12F3C" w14:textId="1E172E4C" w:rsidR="00E27551" w:rsidRPr="00422157" w:rsidRDefault="00E27551" w:rsidP="00E2755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22157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422157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422157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7DDC4F3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D961F0" w14:textId="70D7A080" w:rsidR="00E27551" w:rsidRPr="00422157" w:rsidRDefault="00E27551" w:rsidP="00E2755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F0ED9" w14:textId="1D020071" w:rsidR="00E27551" w:rsidRPr="00422157" w:rsidRDefault="00E27551" w:rsidP="00E275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3992CA" w14:textId="4CD831F9" w:rsidR="00E27551" w:rsidRPr="00422157" w:rsidRDefault="00E27551" w:rsidP="00E275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1483E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FD4BD7" w14:textId="696B1A2D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533E5D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C45A8" w14:textId="342E25C1" w:rsidR="00E27551" w:rsidRPr="00422157" w:rsidRDefault="00E27551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593000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932E1D" w14:textId="78D8E74B" w:rsidR="00E27551" w:rsidRPr="00422157" w:rsidRDefault="00E27551" w:rsidP="00E2755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75CFEA2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A13624" w14:textId="6F5DB440" w:rsidR="00E27551" w:rsidRPr="00422157" w:rsidRDefault="00E27551" w:rsidP="00E2755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A6B9C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31D1B2" w14:textId="58E1F415" w:rsidR="00E27551" w:rsidRPr="00422157" w:rsidRDefault="00E27551" w:rsidP="00E2755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551" w:rsidRPr="00422157" w14:paraId="1E33DA3B" w14:textId="77777777" w:rsidTr="00012B30">
        <w:trPr>
          <w:trHeight w:val="261"/>
        </w:trPr>
        <w:tc>
          <w:tcPr>
            <w:tcW w:w="4140" w:type="dxa"/>
          </w:tcPr>
          <w:p w14:paraId="6FE512AA" w14:textId="77777777" w:rsidR="00E27551" w:rsidRPr="00422157" w:rsidRDefault="00E27551" w:rsidP="00E27551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09E7F0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113B67C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4C73C9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02BD7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B30BB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F9601B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D47C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C6960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33090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FACFFF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A0849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EC972A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FEB0A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98D518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551" w:rsidRPr="00422157" w14:paraId="39BA6791" w14:textId="77777777" w:rsidTr="00012B30">
        <w:trPr>
          <w:trHeight w:val="261"/>
        </w:trPr>
        <w:tc>
          <w:tcPr>
            <w:tcW w:w="4140" w:type="dxa"/>
          </w:tcPr>
          <w:p w14:paraId="37B9A4BF" w14:textId="3F2405E2" w:rsidR="00E27551" w:rsidRPr="00422157" w:rsidRDefault="00E27551" w:rsidP="00E27551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221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7F20774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14E5B3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BCE7D4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16AE1F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2A9B7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D58BC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010E7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57649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7BED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70FC4D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8BC04F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5D623B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E2881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B4CA1C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551" w:rsidRPr="00422157" w14:paraId="2E21CB26" w14:textId="77777777" w:rsidTr="00012B30">
        <w:trPr>
          <w:trHeight w:val="261"/>
        </w:trPr>
        <w:tc>
          <w:tcPr>
            <w:tcW w:w="4140" w:type="dxa"/>
          </w:tcPr>
          <w:p w14:paraId="2C2E1785" w14:textId="7F7AE727" w:rsidR="00E27551" w:rsidRPr="00422157" w:rsidRDefault="00E27551" w:rsidP="00E2755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F4904F5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501B53" w14:textId="5038CB13" w:rsidR="00E27551" w:rsidRPr="00422157" w:rsidRDefault="00422157" w:rsidP="004221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F34FD6B" w14:textId="0D689864" w:rsidR="00E27551" w:rsidRPr="00422157" w:rsidRDefault="00D3294C" w:rsidP="00E2755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</w:tcPr>
          <w:p w14:paraId="1EEAC98A" w14:textId="43C0306A" w:rsidR="00E27551" w:rsidRPr="00422157" w:rsidRDefault="00737847" w:rsidP="00E27551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168,8</w:t>
            </w:r>
            <w:r w:rsidR="007763CF" w:rsidRPr="0042215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30427A8A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63DDF2" w14:textId="26D9E10D" w:rsidR="00E27551" w:rsidRPr="00422157" w:rsidRDefault="00503FBA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168,880</w:t>
            </w:r>
          </w:p>
        </w:tc>
        <w:tc>
          <w:tcPr>
            <w:tcW w:w="236" w:type="dxa"/>
          </w:tcPr>
          <w:p w14:paraId="6F46504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27295" w14:textId="35FDAD9C" w:rsidR="00E27551" w:rsidRPr="00422157" w:rsidRDefault="00422157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72ABBF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33B4B2" w14:textId="27EC1C93" w:rsidR="00E27551" w:rsidRPr="00422157" w:rsidRDefault="0090467D" w:rsidP="009046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A8099A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8512DD" w14:textId="5205E311" w:rsidR="00E27551" w:rsidRPr="0090467D" w:rsidRDefault="0090467D" w:rsidP="0090467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3D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168,259</w:t>
            </w:r>
          </w:p>
        </w:tc>
        <w:tc>
          <w:tcPr>
            <w:tcW w:w="236" w:type="dxa"/>
          </w:tcPr>
          <w:p w14:paraId="2F3191C9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B29C45" w14:textId="74C8D212" w:rsidR="00E27551" w:rsidRPr="00422157" w:rsidRDefault="00422157" w:rsidP="00E2755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168,259</w:t>
            </w:r>
          </w:p>
        </w:tc>
      </w:tr>
      <w:tr w:rsidR="00E27551" w:rsidRPr="00422157" w14:paraId="65F9CC72" w14:textId="77777777" w:rsidTr="00012B30">
        <w:trPr>
          <w:trHeight w:val="261"/>
        </w:trPr>
        <w:tc>
          <w:tcPr>
            <w:tcW w:w="4140" w:type="dxa"/>
          </w:tcPr>
          <w:p w14:paraId="106C0EDA" w14:textId="092879A3" w:rsidR="00E27551" w:rsidRPr="00422157" w:rsidRDefault="00E27551" w:rsidP="00E2755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15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270" w:type="dxa"/>
          </w:tcPr>
          <w:p w14:paraId="1C8272E0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7DBF42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1F368C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7C5E18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29243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22027C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62957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2C9D5C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DB974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E04141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4113C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86149A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10E6A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22FABB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551" w:rsidRPr="000F5DD3" w14:paraId="498C703A" w14:textId="77777777" w:rsidTr="00012B30">
        <w:trPr>
          <w:trHeight w:val="261"/>
        </w:trPr>
        <w:tc>
          <w:tcPr>
            <w:tcW w:w="4140" w:type="dxa"/>
          </w:tcPr>
          <w:p w14:paraId="7AF58B07" w14:textId="050C90D4" w:rsidR="00E27551" w:rsidRPr="00422157" w:rsidRDefault="00E27551" w:rsidP="00E2755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1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270" w:type="dxa"/>
          </w:tcPr>
          <w:p w14:paraId="38E385D4" w14:textId="77777777" w:rsidR="00E27551" w:rsidRPr="00422157" w:rsidRDefault="00E27551" w:rsidP="00E275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91DA47" w14:textId="031CC6FD" w:rsidR="00E27551" w:rsidRPr="00422157" w:rsidRDefault="007836FE" w:rsidP="00E2755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2,671</w:t>
            </w:r>
          </w:p>
        </w:tc>
        <w:tc>
          <w:tcPr>
            <w:tcW w:w="1350" w:type="dxa"/>
          </w:tcPr>
          <w:p w14:paraId="756F9B79" w14:textId="00AAFFA3" w:rsidR="00E27551" w:rsidRPr="00422157" w:rsidRDefault="00D3294C" w:rsidP="00E2755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</w:tcPr>
          <w:p w14:paraId="55AC6E50" w14:textId="2DD36DEC" w:rsidR="00E27551" w:rsidRPr="00422157" w:rsidRDefault="00422157" w:rsidP="00E2755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10C88E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EAD317" w14:textId="0CA24619" w:rsidR="00E27551" w:rsidRPr="00422157" w:rsidRDefault="00F12738" w:rsidP="00E2755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  <w:tc>
          <w:tcPr>
            <w:tcW w:w="236" w:type="dxa"/>
          </w:tcPr>
          <w:p w14:paraId="5CB0FB96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B0885B" w14:textId="5FF9FB4F" w:rsidR="00E27551" w:rsidRPr="00422157" w:rsidRDefault="00422157" w:rsidP="00E2755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6BBCE2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3A224A" w14:textId="144F0F61" w:rsidR="00E27551" w:rsidRPr="00422157" w:rsidRDefault="005B1703" w:rsidP="00E27551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  <w:tc>
          <w:tcPr>
            <w:tcW w:w="236" w:type="dxa"/>
          </w:tcPr>
          <w:p w14:paraId="144231D9" w14:textId="77777777" w:rsidR="00E27551" w:rsidRPr="00422157" w:rsidRDefault="00E27551" w:rsidP="00E275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A7F17D1" w14:textId="068D08A2" w:rsidR="00E27551" w:rsidRPr="00422157" w:rsidRDefault="00422157" w:rsidP="00E2755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C1796E" w14:textId="77777777" w:rsidR="00E27551" w:rsidRPr="00422157" w:rsidRDefault="00E27551" w:rsidP="00E275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5C35E6" w14:textId="13237C37" w:rsidR="00E27551" w:rsidRPr="000F5DD3" w:rsidRDefault="00422157" w:rsidP="00E2755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</w:tr>
    </w:tbl>
    <w:p w14:paraId="6D99FDA9" w14:textId="47A52E36" w:rsidR="00804E7D" w:rsidRPr="00F7363B" w:rsidRDefault="0080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D10800" w:rsidRPr="000F5DD3" w14:paraId="33056C30" w14:textId="77777777" w:rsidTr="005C11DF">
        <w:trPr>
          <w:trHeight w:val="261"/>
          <w:tblHeader/>
        </w:trPr>
        <w:tc>
          <w:tcPr>
            <w:tcW w:w="4140" w:type="dxa"/>
            <w:vAlign w:val="bottom"/>
          </w:tcPr>
          <w:p w14:paraId="32D84D38" w14:textId="77777777" w:rsidR="00D10800" w:rsidRPr="000F5DD3" w:rsidRDefault="00D10800" w:rsidP="005C11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173F20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9DD8A0A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0800" w:rsidRPr="000F5DD3" w14:paraId="1C4E97C2" w14:textId="77777777" w:rsidTr="005C11DF">
        <w:trPr>
          <w:trHeight w:val="261"/>
          <w:tblHeader/>
        </w:trPr>
        <w:tc>
          <w:tcPr>
            <w:tcW w:w="4140" w:type="dxa"/>
            <w:vAlign w:val="bottom"/>
          </w:tcPr>
          <w:p w14:paraId="72143D02" w14:textId="77777777" w:rsidR="00D10800" w:rsidRPr="000F5DD3" w:rsidRDefault="00D10800" w:rsidP="005C11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757230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6DAA43AC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7F30C14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2233901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10800" w:rsidRPr="000F5DD3" w14:paraId="033F70D6" w14:textId="77777777" w:rsidTr="005C11DF">
        <w:trPr>
          <w:trHeight w:val="261"/>
          <w:tblHeader/>
        </w:trPr>
        <w:tc>
          <w:tcPr>
            <w:tcW w:w="4140" w:type="dxa"/>
            <w:vAlign w:val="bottom"/>
          </w:tcPr>
          <w:p w14:paraId="0E20B065" w14:textId="1803CA92" w:rsidR="00D10800" w:rsidRPr="000F5DD3" w:rsidRDefault="00D10800" w:rsidP="005C11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25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71BBEAD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6EBE3A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19848692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vAlign w:val="bottom"/>
          </w:tcPr>
          <w:p w14:paraId="0C2B5E2B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6C843E7" w14:textId="77777777" w:rsidR="00D10800" w:rsidRPr="000F5DD3" w:rsidRDefault="00D10800" w:rsidP="005C11D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BE1DC2A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C84327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7C4E770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7EF9D56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E73CA94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B2F5D8A" w14:textId="77777777" w:rsidR="00D10800" w:rsidRPr="000F5DD3" w:rsidRDefault="00D10800" w:rsidP="005C11D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32465CD" w14:textId="77777777" w:rsidR="00D10800" w:rsidRPr="000F5DD3" w:rsidRDefault="00D10800" w:rsidP="005C11D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6624E2D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45DF2FB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10800" w:rsidRPr="000F5DD3" w14:paraId="74DFE9C0" w14:textId="77777777" w:rsidTr="005C11DF">
        <w:trPr>
          <w:trHeight w:val="261"/>
        </w:trPr>
        <w:tc>
          <w:tcPr>
            <w:tcW w:w="4140" w:type="dxa"/>
            <w:vAlign w:val="bottom"/>
          </w:tcPr>
          <w:p w14:paraId="33D87991" w14:textId="77777777" w:rsidR="00D10800" w:rsidRPr="000F5DD3" w:rsidRDefault="00D10800" w:rsidP="005C11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BC6F85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20F0281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0800" w:rsidRPr="000F5DD3" w14:paraId="5ABD6059" w14:textId="77777777" w:rsidTr="005C11DF">
        <w:trPr>
          <w:trHeight w:val="261"/>
        </w:trPr>
        <w:tc>
          <w:tcPr>
            <w:tcW w:w="4140" w:type="dxa"/>
          </w:tcPr>
          <w:p w14:paraId="4D175140" w14:textId="77777777" w:rsidR="00D10800" w:rsidRPr="000F5DD3" w:rsidRDefault="00D10800" w:rsidP="005C11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94F0AD" w14:textId="77777777" w:rsidR="00D10800" w:rsidRPr="000F5DD3" w:rsidRDefault="00D1080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E1C9F4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0D7CD1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7A3C69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C63DC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3FAEFC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8DEFF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FFDA97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1B9A9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EC43F7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81DB7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298DE29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F74DC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82C49B" w14:textId="77777777" w:rsidR="00D10800" w:rsidRPr="000F5DD3" w:rsidRDefault="00D1080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F20" w:rsidRPr="000F5DD3" w14:paraId="3AC3F691" w14:textId="77777777" w:rsidTr="005C11DF">
        <w:trPr>
          <w:trHeight w:val="261"/>
        </w:trPr>
        <w:tc>
          <w:tcPr>
            <w:tcW w:w="4140" w:type="dxa"/>
          </w:tcPr>
          <w:p w14:paraId="734CA9C8" w14:textId="2187B073" w:rsidR="001B5F20" w:rsidRPr="001B5F20" w:rsidRDefault="001B5F20" w:rsidP="001B5F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</w:tc>
        <w:tc>
          <w:tcPr>
            <w:tcW w:w="270" w:type="dxa"/>
          </w:tcPr>
          <w:p w14:paraId="5F1A61FA" w14:textId="77777777" w:rsidR="001B5F20" w:rsidRPr="000F5DD3" w:rsidRDefault="001B5F20" w:rsidP="005C11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22DABA2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E2A55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4AFFD6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455916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775825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7D2AED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E4BBBD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2FBE2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85C5BF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001684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6C8F89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CB3C7C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DC1FFC" w14:textId="77777777" w:rsidR="001B5F20" w:rsidRPr="000F5DD3" w:rsidRDefault="001B5F20" w:rsidP="005C11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0F5DD3" w14:paraId="6EE9792D" w14:textId="77777777" w:rsidTr="005C11DF">
        <w:trPr>
          <w:trHeight w:val="261"/>
        </w:trPr>
        <w:tc>
          <w:tcPr>
            <w:tcW w:w="4140" w:type="dxa"/>
            <w:vAlign w:val="bottom"/>
          </w:tcPr>
          <w:p w14:paraId="12F493C2" w14:textId="77777777" w:rsidR="00B25416" w:rsidRPr="000F5DD3" w:rsidRDefault="00B25416" w:rsidP="00B2541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270" w:type="dxa"/>
          </w:tcPr>
          <w:p w14:paraId="4BD5453B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18F0107" w14:textId="58A48334" w:rsidR="00B25416" w:rsidRPr="000F5DD3" w:rsidRDefault="00D3294C" w:rsidP="00D3294C">
            <w:pPr>
              <w:rPr>
                <w:rFonts w:asciiTheme="majorBidi" w:hAnsiTheme="majorBidi" w:cstheme="majorBidi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B25416"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84C175" w14:textId="7EEFD1A0" w:rsidR="00B25416" w:rsidRPr="000F5DD3" w:rsidRDefault="00B25416" w:rsidP="001B5F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7,383</w:t>
            </w:r>
          </w:p>
        </w:tc>
        <w:tc>
          <w:tcPr>
            <w:tcW w:w="1294" w:type="dxa"/>
          </w:tcPr>
          <w:p w14:paraId="5931DE1E" w14:textId="352A467F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230481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90F1DA" w14:textId="19E2FF38" w:rsidR="00B25416" w:rsidRPr="000F5DD3" w:rsidRDefault="00B25416" w:rsidP="001B5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7,383</w:t>
            </w:r>
          </w:p>
        </w:tc>
        <w:tc>
          <w:tcPr>
            <w:tcW w:w="236" w:type="dxa"/>
          </w:tcPr>
          <w:p w14:paraId="0A9AFD0F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99898E" w14:textId="7D2BBB0E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5F3EE513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B57F6C" w14:textId="64C89C72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E64015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B49F99" w14:textId="55F604FF" w:rsidR="00B25416" w:rsidRPr="000F5DD3" w:rsidRDefault="00B25416" w:rsidP="001B5F2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7,383</w:t>
            </w:r>
          </w:p>
        </w:tc>
        <w:tc>
          <w:tcPr>
            <w:tcW w:w="236" w:type="dxa"/>
          </w:tcPr>
          <w:p w14:paraId="7F5B961B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655E8E" w14:textId="67135DF7" w:rsidR="00B25416" w:rsidRPr="000F5DD3" w:rsidRDefault="00B25416" w:rsidP="00CA72F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7,383</w:t>
            </w:r>
          </w:p>
        </w:tc>
      </w:tr>
      <w:tr w:rsidR="00B25416" w:rsidRPr="000F5DD3" w14:paraId="1FD447AB" w14:textId="77777777" w:rsidTr="005C11DF">
        <w:trPr>
          <w:trHeight w:val="261"/>
        </w:trPr>
        <w:tc>
          <w:tcPr>
            <w:tcW w:w="4140" w:type="dxa"/>
          </w:tcPr>
          <w:p w14:paraId="0DDA9C7A" w14:textId="77777777" w:rsidR="00B25416" w:rsidRPr="000F5DD3" w:rsidRDefault="00B25416" w:rsidP="00B2541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16B1A1CE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991921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65D0CC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07D25C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E12BA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C1345A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021ED1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64DB4B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D9BE7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4929442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4E6951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2B0AE4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D84B9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FE99A60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0F5DD3" w14:paraId="4CD5D432" w14:textId="77777777" w:rsidTr="005C11DF">
        <w:trPr>
          <w:trHeight w:val="261"/>
        </w:trPr>
        <w:tc>
          <w:tcPr>
            <w:tcW w:w="4140" w:type="dxa"/>
          </w:tcPr>
          <w:p w14:paraId="2DCE2917" w14:textId="77777777" w:rsidR="00B25416" w:rsidRPr="000F5DD3" w:rsidRDefault="00B25416" w:rsidP="00B2541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590B1326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8EA70B3" w14:textId="02076867" w:rsidR="00B25416" w:rsidRPr="009F430C" w:rsidRDefault="00B25416" w:rsidP="00CA72F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350" w:type="dxa"/>
          </w:tcPr>
          <w:p w14:paraId="74F238F9" w14:textId="47E13251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0B80A045" w14:textId="27147D28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913BA0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A94AAF" w14:textId="4A2CE731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36" w:type="dxa"/>
          </w:tcPr>
          <w:p w14:paraId="7FA2E214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8168C" w14:textId="2C965C60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6515C74F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8C025C" w14:textId="227CF95E" w:rsidR="00B25416" w:rsidRPr="000F5DD3" w:rsidRDefault="00B25416" w:rsidP="00CA72F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36" w:type="dxa"/>
          </w:tcPr>
          <w:p w14:paraId="0943430A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6F9246" w14:textId="0FB26EE2" w:rsidR="00B25416" w:rsidRPr="000F5DD3" w:rsidRDefault="00B25416" w:rsidP="00B2541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4B77BF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3DBF04" w14:textId="04CB0B7A" w:rsidR="00B25416" w:rsidRPr="000F5DD3" w:rsidRDefault="00B25416" w:rsidP="00B2541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B25416" w:rsidRPr="000F5DD3" w14:paraId="0A51209D" w14:textId="77777777" w:rsidTr="005C11DF">
        <w:trPr>
          <w:trHeight w:val="261"/>
        </w:trPr>
        <w:tc>
          <w:tcPr>
            <w:tcW w:w="4140" w:type="dxa"/>
          </w:tcPr>
          <w:p w14:paraId="423A508A" w14:textId="77777777" w:rsidR="00B25416" w:rsidRPr="000F5DD3" w:rsidRDefault="00B25416" w:rsidP="00B25416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23097D2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3D3D64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68E099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7D1B0F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3E140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64FCB7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FAF41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3321FC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BA46D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CFC84E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448F5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9AF92B5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BE9F7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6B9C1F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0F5DD3" w14:paraId="184EF4F4" w14:textId="77777777" w:rsidTr="005C11DF">
        <w:trPr>
          <w:trHeight w:val="261"/>
        </w:trPr>
        <w:tc>
          <w:tcPr>
            <w:tcW w:w="4140" w:type="dxa"/>
          </w:tcPr>
          <w:p w14:paraId="655CE839" w14:textId="77777777" w:rsidR="00B25416" w:rsidRPr="000F5DD3" w:rsidRDefault="00B25416" w:rsidP="00B25416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845AD99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42186B8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3A2D43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E75D2C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EE484F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58EB0B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DF804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605DF6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17C29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0509EA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5A0164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F439AF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55DF0B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B5A7533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0F5DD3" w14:paraId="27886628" w14:textId="77777777" w:rsidTr="005C11DF">
        <w:trPr>
          <w:trHeight w:val="261"/>
        </w:trPr>
        <w:tc>
          <w:tcPr>
            <w:tcW w:w="4140" w:type="dxa"/>
          </w:tcPr>
          <w:p w14:paraId="2817FCCC" w14:textId="77777777" w:rsidR="00B25416" w:rsidRPr="000F5DD3" w:rsidRDefault="00B25416" w:rsidP="00B2541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B49F4E0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F441C41" w14:textId="28732321" w:rsidR="00B25416" w:rsidRPr="00D3294C" w:rsidRDefault="00D3294C" w:rsidP="00D3294C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="00B25416"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FCAC27" w14:textId="259411D8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02651309" w14:textId="317EFB0E" w:rsidR="00B25416" w:rsidRPr="000F5DD3" w:rsidRDefault="00B25416" w:rsidP="00B25416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7A9802F4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B63DCF" w14:textId="0502DB83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4E6DFFA5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F547C9" w14:textId="315C3D3B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18CFEAF9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761D28" w14:textId="2AF5F4C6" w:rsidR="00B25416" w:rsidRPr="00930344" w:rsidRDefault="00930344" w:rsidP="0093034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498B67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75E2A3" w14:textId="4CEE6824" w:rsidR="00B25416" w:rsidRPr="00930344" w:rsidRDefault="00930344" w:rsidP="0093034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73DB0">
              <w:rPr>
                <w:rFonts w:asciiTheme="majorBidi" w:hAnsiTheme="majorBidi" w:cstheme="majorBidi"/>
                <w:sz w:val="28"/>
                <w:szCs w:val="28"/>
              </w:rPr>
              <w:t>138,315</w:t>
            </w:r>
          </w:p>
        </w:tc>
        <w:tc>
          <w:tcPr>
            <w:tcW w:w="236" w:type="dxa"/>
          </w:tcPr>
          <w:p w14:paraId="0A843034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39FC15" w14:textId="3487B091" w:rsidR="00B25416" w:rsidRPr="000F5DD3" w:rsidRDefault="00B25416" w:rsidP="00B2541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B25416" w:rsidRPr="000F5DD3" w14:paraId="55E5C9A6" w14:textId="77777777" w:rsidTr="005C11DF">
        <w:trPr>
          <w:trHeight w:val="261"/>
        </w:trPr>
        <w:tc>
          <w:tcPr>
            <w:tcW w:w="4140" w:type="dxa"/>
          </w:tcPr>
          <w:p w14:paraId="36C3CCAC" w14:textId="77777777" w:rsidR="00B25416" w:rsidRPr="000F5DD3" w:rsidRDefault="00B25416" w:rsidP="00B2541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270" w:type="dxa"/>
          </w:tcPr>
          <w:p w14:paraId="108FA88C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41AFF7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087DE8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D30BC4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739EB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F5AC70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503C7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CEC0E3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A84E7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5973D9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E352F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0B0E89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397C08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5805DE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0F5DD3" w14:paraId="1DA87F8E" w14:textId="77777777" w:rsidTr="005C11DF">
        <w:trPr>
          <w:trHeight w:val="261"/>
        </w:trPr>
        <w:tc>
          <w:tcPr>
            <w:tcW w:w="4140" w:type="dxa"/>
          </w:tcPr>
          <w:p w14:paraId="6B75C164" w14:textId="77777777" w:rsidR="00B25416" w:rsidRPr="000F5DD3" w:rsidRDefault="00B25416" w:rsidP="00B2541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270" w:type="dxa"/>
          </w:tcPr>
          <w:p w14:paraId="1F88FC3C" w14:textId="77777777" w:rsidR="00B25416" w:rsidRPr="000F5DD3" w:rsidRDefault="00B25416" w:rsidP="00B254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415AA4" w14:textId="55637F24" w:rsidR="00B25416" w:rsidRPr="005A33AB" w:rsidRDefault="00B25416" w:rsidP="00B2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2,924</w:t>
            </w:r>
          </w:p>
        </w:tc>
        <w:tc>
          <w:tcPr>
            <w:tcW w:w="1350" w:type="dxa"/>
          </w:tcPr>
          <w:p w14:paraId="173F4569" w14:textId="66A708E3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71567BF9" w14:textId="5425D8BA" w:rsidR="00B25416" w:rsidRPr="000F5DD3" w:rsidRDefault="00B25416" w:rsidP="00B254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1DDEED74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48477F" w14:textId="324C6F9F" w:rsidR="00B25416" w:rsidRPr="000F5DD3" w:rsidRDefault="00B25416" w:rsidP="00B2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2,924</w:t>
            </w:r>
          </w:p>
        </w:tc>
        <w:tc>
          <w:tcPr>
            <w:tcW w:w="236" w:type="dxa"/>
          </w:tcPr>
          <w:p w14:paraId="4BEB8A22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1F20A1" w14:textId="26BBDE60" w:rsidR="00B25416" w:rsidRPr="000F5DD3" w:rsidRDefault="00B25416" w:rsidP="00B2541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13339802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5B3E32" w14:textId="3D3419F7" w:rsidR="00B25416" w:rsidRPr="000F5DD3" w:rsidRDefault="00B25416" w:rsidP="00B2541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2,924</w:t>
            </w:r>
          </w:p>
        </w:tc>
        <w:tc>
          <w:tcPr>
            <w:tcW w:w="236" w:type="dxa"/>
          </w:tcPr>
          <w:p w14:paraId="706DEA37" w14:textId="77777777" w:rsidR="00B25416" w:rsidRPr="000F5DD3" w:rsidRDefault="00B25416" w:rsidP="00B2541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BF28F5" w14:textId="0B7F3E57" w:rsidR="00B25416" w:rsidRPr="000F5DD3" w:rsidRDefault="00B25416" w:rsidP="00B2541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179304EA" w14:textId="77777777" w:rsidR="00B25416" w:rsidRPr="000F5DD3" w:rsidRDefault="00B25416" w:rsidP="00B254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304A8A" w14:textId="7EAC93BB" w:rsidR="00B25416" w:rsidRPr="000F5DD3" w:rsidRDefault="00B25416" w:rsidP="00B2541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2,924</w:t>
            </w:r>
          </w:p>
        </w:tc>
      </w:tr>
    </w:tbl>
    <w:p w14:paraId="264A3502" w14:textId="6BB525C9" w:rsidR="00D10800" w:rsidRPr="000F5DD3" w:rsidRDefault="00D10800" w:rsidP="003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  <w:sectPr w:rsidR="00D10800" w:rsidRPr="000F5DD3" w:rsidSect="000F6D84">
          <w:footerReference w:type="default" r:id="rId3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B14C481" w14:textId="1AC5F931" w:rsidR="00DA2CFE" w:rsidRPr="000F5DD3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7F59110" w14:textId="77777777" w:rsidR="00DA2CFE" w:rsidRPr="000F5DD3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06E66" w:rsidRPr="000F5DD3" w14:paraId="4784B1DF" w14:textId="77777777" w:rsidTr="001E05E5">
        <w:trPr>
          <w:tblHeader/>
        </w:trPr>
        <w:tc>
          <w:tcPr>
            <w:tcW w:w="2520" w:type="dxa"/>
          </w:tcPr>
          <w:p w14:paraId="5D461C87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5C14EE4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3FC7797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06E66" w:rsidRPr="000F5DD3" w14:paraId="55FC5B33" w14:textId="77777777" w:rsidTr="001E05E5">
        <w:tc>
          <w:tcPr>
            <w:tcW w:w="2520" w:type="dxa"/>
          </w:tcPr>
          <w:p w14:paraId="1FA382A4" w14:textId="77777777" w:rsidR="00306E66" w:rsidRPr="00E3757F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  <w:p w14:paraId="6A3EB8B5" w14:textId="77777777" w:rsidR="001B34CA" w:rsidRPr="00E3757F" w:rsidRDefault="001B34CA" w:rsidP="001B34CA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ที่ใช้ในการป้องกัน</w:t>
            </w:r>
          </w:p>
          <w:p w14:paraId="48A8A5EE" w14:textId="242E91AB" w:rsidR="001B34CA" w:rsidRPr="00E3757F" w:rsidRDefault="001B34CA" w:rsidP="001B34CA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ความเสี่ยง</w:t>
            </w:r>
          </w:p>
        </w:tc>
        <w:tc>
          <w:tcPr>
            <w:tcW w:w="236" w:type="dxa"/>
          </w:tcPr>
          <w:p w14:paraId="08F28736" w14:textId="77777777" w:rsidR="00306E66" w:rsidRPr="00E3757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B39DDBC" w14:textId="77777777" w:rsidR="00306E66" w:rsidRPr="00E3757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75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E375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971C2" w:rsidRPr="000F5DD3" w14:paraId="425A2052" w14:textId="77777777" w:rsidTr="001E05E5">
        <w:tc>
          <w:tcPr>
            <w:tcW w:w="2520" w:type="dxa"/>
          </w:tcPr>
          <w:p w14:paraId="1AAAEC74" w14:textId="77777777" w:rsidR="00C971C2" w:rsidRPr="00E3757F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7A6A3F0" w14:textId="28E324E2" w:rsidR="00C971C2" w:rsidRPr="00E3757F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ดอกเบี้ย</w:t>
            </w:r>
            <w:r w:rsidR="001B34CA"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ที่ใช้ในการป้องกันความเสี่ยง</w:t>
            </w:r>
          </w:p>
        </w:tc>
        <w:tc>
          <w:tcPr>
            <w:tcW w:w="236" w:type="dxa"/>
          </w:tcPr>
          <w:p w14:paraId="6EEBE688" w14:textId="77777777" w:rsidR="00C971C2" w:rsidRPr="00E3757F" w:rsidRDefault="00C971C2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10A3B26" w14:textId="77777777" w:rsidR="00C971C2" w:rsidRPr="00E3757F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757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Swap model </w:t>
            </w: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มูลค่าปัจจุบันของประมาณการกระแสเงินสดในอนาคตโดยใช้เส้น</w:t>
            </w:r>
          </w:p>
          <w:p w14:paraId="6AF7E005" w14:textId="210A79D8" w:rsidR="00C971C2" w:rsidRPr="00E3757F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อัตราผลตอบแทนที่สังเกตได้</w:t>
            </w:r>
          </w:p>
        </w:tc>
      </w:tr>
      <w:tr w:rsidR="00306E66" w:rsidRPr="000F5DD3" w14:paraId="402F71AE" w14:textId="77777777" w:rsidTr="001E05E5">
        <w:tc>
          <w:tcPr>
            <w:tcW w:w="2520" w:type="dxa"/>
          </w:tcPr>
          <w:p w14:paraId="4D438E91" w14:textId="2659DD88" w:rsidR="00306E66" w:rsidRPr="00E3757F" w:rsidRDefault="00306E66" w:rsidP="00AF5B4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E3757F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E3757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</w:p>
        </w:tc>
        <w:tc>
          <w:tcPr>
            <w:tcW w:w="236" w:type="dxa"/>
          </w:tcPr>
          <w:p w14:paraId="33C11EC1" w14:textId="77777777" w:rsidR="00306E66" w:rsidRPr="00E3757F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2C58FEF" w14:textId="77777777" w:rsidR="00306E66" w:rsidRPr="00E3757F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C971C2" w:rsidRPr="000F5DD3" w14:paraId="2BFF7137" w14:textId="77777777" w:rsidTr="001E05E5">
        <w:tc>
          <w:tcPr>
            <w:tcW w:w="2520" w:type="dxa"/>
          </w:tcPr>
          <w:p w14:paraId="1EA6E8B9" w14:textId="77777777" w:rsidR="00C971C2" w:rsidRPr="00E3757F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75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จากสถาบัน</w:t>
            </w:r>
          </w:p>
          <w:p w14:paraId="4B3C9203" w14:textId="01AFE571" w:rsidR="00C971C2" w:rsidRPr="00E3757F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การเงิน</w:t>
            </w:r>
          </w:p>
        </w:tc>
        <w:tc>
          <w:tcPr>
            <w:tcW w:w="236" w:type="dxa"/>
          </w:tcPr>
          <w:p w14:paraId="6DBA6935" w14:textId="77777777" w:rsidR="00C971C2" w:rsidRPr="00E3757F" w:rsidRDefault="00C971C2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3631A94" w14:textId="3C183BCC" w:rsidR="00C971C2" w:rsidRPr="00E3757F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 w:rsidR="009465A9"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ปัจจุบันของ</w:t>
            </w:r>
            <w:r w:rsidRPr="00E375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สุทธิ </w:t>
            </w:r>
            <w:r w:rsidRPr="00E3757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66E6D9E" w14:textId="044779E0" w:rsidR="004F2583" w:rsidRPr="000F5DD3" w:rsidRDefault="004F2583" w:rsidP="00F1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1881D8" w14:textId="0D9B3303" w:rsidR="00306E66" w:rsidRPr="000F5DD3" w:rsidRDefault="004F2583" w:rsidP="004F258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F6559" w14:textId="77777777" w:rsidR="004F2583" w:rsidRPr="000F5DD3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ABC2A0A" w14:textId="7A25DCC7" w:rsidR="004F2583" w:rsidRPr="000F5DD3" w:rsidRDefault="004F2583" w:rsidP="004F258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A584D9" w14:textId="77777777" w:rsidR="004F2583" w:rsidRPr="000F5DD3" w:rsidRDefault="004F2583" w:rsidP="004F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29AF" w14:textId="6FD17ED9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1946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กลุ่มบริษัท</w:t>
      </w:r>
      <w:r w:rsidR="001946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7DA08E6" w14:textId="77777777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42FBA" w14:textId="1902F69B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7DA0C" w14:textId="77777777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4D25A" w14:textId="7719570E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E4A10" w:rsidRPr="000F5DD3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4CE76F" w14:textId="77777777" w:rsidR="004F2583" w:rsidRPr="000F5DD3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01203F" w14:textId="631C1209" w:rsidR="004F2583" w:rsidRPr="000F5DD3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2B93CDC" w14:textId="2D0FBBA5" w:rsidR="004E4A10" w:rsidRPr="000F5DD3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A99B78B" w14:textId="36479D6D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22607" w:rsidRPr="000F5DD3">
        <w:rPr>
          <w:rFonts w:asciiTheme="majorBidi" w:hAnsiTheme="majorBidi" w:cstheme="majorBidi"/>
          <w:sz w:val="30"/>
          <w:szCs w:val="30"/>
          <w:cs/>
        </w:rPr>
        <w:t>ของกลุ</w:t>
      </w:r>
      <w:r w:rsidR="00592B99" w:rsidRPr="000F5DD3">
        <w:rPr>
          <w:rFonts w:asciiTheme="majorBidi" w:hAnsiTheme="majorBidi" w:cstheme="majorBidi"/>
          <w:sz w:val="30"/>
          <w:szCs w:val="30"/>
          <w:cs/>
        </w:rPr>
        <w:t>่</w:t>
      </w:r>
      <w:r w:rsidR="00122607" w:rsidRPr="000F5DD3">
        <w:rPr>
          <w:rFonts w:asciiTheme="majorBidi" w:hAnsiTheme="majorBidi" w:cstheme="majorBidi"/>
          <w:sz w:val="30"/>
          <w:szCs w:val="30"/>
          <w:cs/>
        </w:rPr>
        <w:t>มบริษัท</w:t>
      </w:r>
    </w:p>
    <w:p w14:paraId="4E48AD4B" w14:textId="77777777" w:rsidR="00B406CE" w:rsidRPr="000F5DD3" w:rsidRDefault="00B406CE" w:rsidP="00B406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9D91" w14:textId="0308ADE2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 xml:space="preserve">.1.1) </w:t>
      </w:r>
      <w:r w:rsidRPr="000F5DD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38ED3EE" w14:textId="096527B5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A8A95" w14:textId="1103018B" w:rsidR="004E4A10" w:rsidRPr="000F5DD3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E31104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E31104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</w:t>
      </w:r>
      <w:r w:rsidR="00470D8F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ธุรกิจอยู่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F77EB7">
        <w:rPr>
          <w:rFonts w:asciiTheme="majorBidi" w:hAnsiTheme="majorBidi" w:cstheme="majorBidi"/>
          <w:sz w:val="30"/>
          <w:szCs w:val="30"/>
        </w:rPr>
        <w:t>6</w:t>
      </w:r>
    </w:p>
    <w:p w14:paraId="43FB0BC8" w14:textId="561CB054" w:rsidR="004E4A10" w:rsidRPr="000F5DD3" w:rsidRDefault="004E4A10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57D21" w14:textId="038697DD" w:rsidR="006A422A" w:rsidRPr="000F5DD3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5C775953" w14:textId="226E5542" w:rsidR="006A422A" w:rsidRPr="000F5DD3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FCB5B" w14:textId="6C7BB22C" w:rsidR="004E4A10" w:rsidRPr="000F5DD3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DD572E" w:rsidRPr="000F5DD3">
        <w:rPr>
          <w:rFonts w:asciiTheme="majorBidi" w:hAnsiTheme="majorBidi" w:cstheme="majorBidi"/>
          <w:sz w:val="30"/>
          <w:szCs w:val="30"/>
        </w:rPr>
        <w:t xml:space="preserve">90 </w:t>
      </w:r>
      <w:r w:rsidR="00DD572E" w:rsidRPr="000F5DD3">
        <w:rPr>
          <w:rFonts w:asciiTheme="majorBidi" w:hAnsiTheme="majorBidi" w:cstheme="majorBidi"/>
          <w:sz w:val="30"/>
          <w:szCs w:val="30"/>
          <w:cs/>
        </w:rPr>
        <w:t>วัน</w:t>
      </w:r>
      <w:r w:rsidR="00C350E4" w:rsidRPr="000F5DD3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C350E4"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5"/>
      <w:r w:rsidR="00C350E4" w:rsidRPr="000F5DD3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C7E10B5" w14:textId="6543858B" w:rsidR="001922D6" w:rsidRPr="000F5DD3" w:rsidRDefault="001922D6" w:rsidP="001922D6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>.1.2)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2D55D8C4" w14:textId="77777777" w:rsidR="002D7A91" w:rsidRPr="0065157E" w:rsidRDefault="002D7A91" w:rsidP="001922D6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43D28" w14:textId="1F8DFD14" w:rsidR="004227B9" w:rsidRPr="000F5DD3" w:rsidRDefault="001922D6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กลุ่มบริษัทพิจารณาว่ามีความเสี่ยงด้านเครดิตต่ำ</w:t>
      </w:r>
    </w:p>
    <w:p w14:paraId="25329CDE" w14:textId="77777777" w:rsidR="002F1C2A" w:rsidRPr="000F5DD3" w:rsidRDefault="002F1C2A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211E32" w14:textId="46B2D8D8" w:rsidR="007A1626" w:rsidRPr="000F5DD3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397BF09" w14:textId="2F8891EA" w:rsidR="009F0E62" w:rsidRPr="0065157E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A61EAFB" w14:textId="7F41C84B" w:rsidR="009F0E62" w:rsidRPr="000F5DD3" w:rsidRDefault="009F0E62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A8395A7" w14:textId="77777777" w:rsidR="0044272E" w:rsidRPr="0065157E" w:rsidRDefault="0044272E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8C3CE1" w14:textId="483F7EE7" w:rsidR="00D83A98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</w:t>
      </w:r>
      <w:r w:rsidRPr="000F5DD3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</w:t>
      </w:r>
      <w:r w:rsidR="007C2922">
        <w:rPr>
          <w:rFonts w:asciiTheme="majorBidi" w:hAnsiTheme="majorBidi" w:cstheme="majorBidi"/>
          <w:sz w:val="30"/>
          <w:szCs w:val="30"/>
          <w:cs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ตามสัญญา</w:t>
      </w:r>
    </w:p>
    <w:p w14:paraId="411FCDA5" w14:textId="77777777" w:rsidR="002D4C8C" w:rsidRPr="00827832" w:rsidRDefault="002D4C8C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810"/>
        <w:gridCol w:w="270"/>
        <w:gridCol w:w="900"/>
        <w:gridCol w:w="270"/>
        <w:gridCol w:w="1003"/>
      </w:tblGrid>
      <w:tr w:rsidR="00827832" w:rsidRPr="00A95C81" w14:paraId="7EC6E838" w14:textId="77777777" w:rsidTr="00864A20">
        <w:trPr>
          <w:tblHeader/>
        </w:trPr>
        <w:tc>
          <w:tcPr>
            <w:tcW w:w="2790" w:type="dxa"/>
          </w:tcPr>
          <w:p w14:paraId="1EDB3F03" w14:textId="77777777" w:rsidR="00D83A98" w:rsidRPr="000423A1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3" w:type="dxa"/>
            <w:gridSpan w:val="11"/>
          </w:tcPr>
          <w:p w14:paraId="5C0D2164" w14:textId="77777777" w:rsidR="00D83A98" w:rsidRPr="000423A1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7832" w:rsidRPr="00A95C81" w14:paraId="2C46C8BA" w14:textId="77777777" w:rsidTr="00864A20">
        <w:trPr>
          <w:tblHeader/>
        </w:trPr>
        <w:tc>
          <w:tcPr>
            <w:tcW w:w="2790" w:type="dxa"/>
          </w:tcPr>
          <w:p w14:paraId="2FC7A5F4" w14:textId="77777777" w:rsidR="00D83A98" w:rsidRPr="000423A1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3653FD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DC49" w14:textId="77777777" w:rsidR="00D83A98" w:rsidRPr="000423A1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3" w:type="dxa"/>
            <w:gridSpan w:val="9"/>
            <w:vAlign w:val="bottom"/>
          </w:tcPr>
          <w:p w14:paraId="574FD261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27832" w:rsidRPr="00A95C81" w14:paraId="501C3A82" w14:textId="77777777" w:rsidTr="00864A20">
        <w:trPr>
          <w:tblHeader/>
        </w:trPr>
        <w:tc>
          <w:tcPr>
            <w:tcW w:w="2790" w:type="dxa"/>
            <w:vAlign w:val="bottom"/>
          </w:tcPr>
          <w:p w14:paraId="328F5A38" w14:textId="6A2AA83B" w:rsidR="00D83A98" w:rsidRPr="000423A1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23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23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423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25416" w:rsidRPr="000423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4084D73B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341D7D0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01172F" w14:textId="77777777" w:rsidR="00D83A98" w:rsidRPr="000423A1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E350FF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2FA72832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ABDCCAC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E61B967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423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1272DF" w14:textId="77777777" w:rsidR="00D83A98" w:rsidRPr="000423A1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CD8F4F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FF8950" w14:textId="77777777" w:rsidR="00D83A98" w:rsidRPr="000423A1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43A412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FFA107E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579654" w14:textId="77777777" w:rsidR="00D83A98" w:rsidRPr="000423A1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3" w:type="dxa"/>
            <w:vAlign w:val="bottom"/>
          </w:tcPr>
          <w:p w14:paraId="062EE538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7832" w:rsidRPr="00A95C81" w14:paraId="66C4E0F9" w14:textId="77777777" w:rsidTr="00864A20">
        <w:tc>
          <w:tcPr>
            <w:tcW w:w="2790" w:type="dxa"/>
          </w:tcPr>
          <w:p w14:paraId="65FD6AA9" w14:textId="77777777" w:rsidR="00D83A98" w:rsidRPr="000423A1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33" w:type="dxa"/>
            <w:gridSpan w:val="11"/>
          </w:tcPr>
          <w:p w14:paraId="45F1C2A4" w14:textId="77777777" w:rsidR="00D83A98" w:rsidRPr="000423A1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832" w:rsidRPr="00A95C81" w14:paraId="592E1C44" w14:textId="77777777" w:rsidTr="004F6DFB">
        <w:tc>
          <w:tcPr>
            <w:tcW w:w="3780" w:type="dxa"/>
            <w:gridSpan w:val="2"/>
          </w:tcPr>
          <w:p w14:paraId="1975AC4B" w14:textId="4CCF9A95" w:rsidR="00D83A98" w:rsidRPr="000423A1" w:rsidRDefault="00024D3F" w:rsidP="00024D3F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0" w:type="dxa"/>
          </w:tcPr>
          <w:p w14:paraId="525F6740" w14:textId="77777777" w:rsidR="00D83A98" w:rsidRPr="000423A1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8F052" w14:textId="77777777" w:rsidR="00D83A98" w:rsidRPr="000423A1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4D1C" w14:textId="77777777" w:rsidR="00D83A98" w:rsidRPr="000423A1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B30469" w14:textId="77777777" w:rsidR="00D83A98" w:rsidRPr="000423A1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6CC" w14:textId="77777777" w:rsidR="00D83A98" w:rsidRPr="000423A1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641A" w14:textId="77777777" w:rsidR="00D83A98" w:rsidRPr="000423A1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D2B0A" w14:textId="77777777" w:rsidR="00D83A98" w:rsidRPr="000423A1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8E032" w14:textId="77777777" w:rsidR="00D83A98" w:rsidRPr="000423A1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DB589" w14:textId="77777777" w:rsidR="00D83A98" w:rsidRPr="000423A1" w:rsidRDefault="00D83A98" w:rsidP="001E05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D49F44E" w14:textId="77777777" w:rsidR="00D83A98" w:rsidRPr="000423A1" w:rsidRDefault="00D83A98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832" w:rsidRPr="00A95C81" w14:paraId="3655881D" w14:textId="77777777" w:rsidTr="00864A20">
        <w:tc>
          <w:tcPr>
            <w:tcW w:w="2790" w:type="dxa"/>
            <w:vAlign w:val="bottom"/>
          </w:tcPr>
          <w:p w14:paraId="58FF5064" w14:textId="67AF769C" w:rsidR="008C30EA" w:rsidRPr="000423A1" w:rsidRDefault="008C30EA" w:rsidP="00993E42">
            <w:pPr>
              <w:tabs>
                <w:tab w:val="clear" w:pos="227"/>
                <w:tab w:val="left" w:pos="340"/>
              </w:tabs>
              <w:ind w:left="70" w:right="-2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96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และเงินกู้ยืม</w:t>
            </w:r>
            <w:r w:rsidRPr="00042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2714B34B" w14:textId="266212EA" w:rsidR="008C30EA" w:rsidRPr="000423A1" w:rsidRDefault="00CC684F" w:rsidP="00CA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C684F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CC68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684F">
              <w:rPr>
                <w:rFonts w:asciiTheme="majorBidi" w:hAnsiTheme="majorBidi"/>
                <w:sz w:val="30"/>
                <w:szCs w:val="30"/>
                <w:cs/>
              </w:rPr>
              <w:t>902</w:t>
            </w:r>
          </w:p>
        </w:tc>
        <w:tc>
          <w:tcPr>
            <w:tcW w:w="270" w:type="dxa"/>
            <w:vAlign w:val="bottom"/>
          </w:tcPr>
          <w:p w14:paraId="602EFA45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9B26A" w14:textId="2C5D0260" w:rsidR="008C30EA" w:rsidRPr="000423A1" w:rsidRDefault="004B4173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3E411C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60A17" w14:textId="2F5A847C" w:rsidR="008C30EA" w:rsidRPr="000423A1" w:rsidRDefault="004B4173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4173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4B41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4173">
              <w:rPr>
                <w:rFonts w:asciiTheme="majorBidi" w:hAnsiTheme="majorBidi"/>
                <w:sz w:val="30"/>
                <w:szCs w:val="30"/>
                <w:cs/>
              </w:rPr>
              <w:t>902</w:t>
            </w:r>
          </w:p>
        </w:tc>
        <w:tc>
          <w:tcPr>
            <w:tcW w:w="270" w:type="dxa"/>
            <w:vAlign w:val="bottom"/>
          </w:tcPr>
          <w:p w14:paraId="318E0E91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402CE6" w14:textId="0730DB12" w:rsidR="008C30EA" w:rsidRPr="000423A1" w:rsidRDefault="004B4173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074A2B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3B18F4" w14:textId="7850EBDF" w:rsidR="008C30EA" w:rsidRPr="000423A1" w:rsidRDefault="004B4173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390DCD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50044A0" w14:textId="060182AB" w:rsidR="008C30EA" w:rsidRPr="000423A1" w:rsidRDefault="004B4173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50,902</w:t>
            </w:r>
          </w:p>
        </w:tc>
      </w:tr>
      <w:tr w:rsidR="00827832" w:rsidRPr="00A95C81" w14:paraId="2DBAD399" w14:textId="77777777" w:rsidTr="00864A20">
        <w:tc>
          <w:tcPr>
            <w:tcW w:w="2790" w:type="dxa"/>
            <w:vAlign w:val="bottom"/>
          </w:tcPr>
          <w:p w14:paraId="0A53A026" w14:textId="77777777" w:rsidR="008C30EA" w:rsidRPr="000423A1" w:rsidRDefault="008C30EA" w:rsidP="00993E42">
            <w:pPr>
              <w:tabs>
                <w:tab w:val="clear" w:pos="227"/>
                <w:tab w:val="left" w:pos="340"/>
              </w:tabs>
              <w:ind w:left="70" w:right="-2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633F7BD4" w14:textId="1C4A610E" w:rsidR="008C30EA" w:rsidRPr="00191949" w:rsidRDefault="002E79A8" w:rsidP="00CA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919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6F66">
              <w:rPr>
                <w:rFonts w:asciiTheme="majorBidi" w:hAnsiTheme="majorBidi" w:cstheme="majorBidi"/>
                <w:sz w:val="30"/>
                <w:szCs w:val="30"/>
              </w:rPr>
              <w:t>07,485</w:t>
            </w:r>
          </w:p>
        </w:tc>
        <w:tc>
          <w:tcPr>
            <w:tcW w:w="270" w:type="dxa"/>
            <w:vAlign w:val="bottom"/>
          </w:tcPr>
          <w:p w14:paraId="157E5F17" w14:textId="77777777" w:rsidR="008C30EA" w:rsidRPr="00191949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27FAC" w14:textId="4B773E6A" w:rsidR="008C30EA" w:rsidRPr="00191949" w:rsidRDefault="00CE6F66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919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07,485</w:t>
            </w:r>
          </w:p>
        </w:tc>
        <w:tc>
          <w:tcPr>
            <w:tcW w:w="270" w:type="dxa"/>
            <w:vAlign w:val="bottom"/>
          </w:tcPr>
          <w:p w14:paraId="5488E783" w14:textId="77777777" w:rsidR="008C30EA" w:rsidRPr="00191949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30F93C" w14:textId="0AD82627" w:rsidR="008C30EA" w:rsidRPr="00191949" w:rsidRDefault="002E79A8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19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D63628" w14:textId="77777777" w:rsidR="008C30EA" w:rsidRPr="00191949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C3F8CD" w14:textId="213C5C58" w:rsidR="008C30EA" w:rsidRPr="00191949" w:rsidRDefault="002E79A8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19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2CD5B2" w14:textId="77777777" w:rsidR="008C30EA" w:rsidRPr="00191949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9A941E" w14:textId="23AF5BF6" w:rsidR="008C30EA" w:rsidRPr="00191949" w:rsidRDefault="002E79A8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19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314880" w14:textId="77777777" w:rsidR="008C30EA" w:rsidRPr="00191949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9431649" w14:textId="4302D1EF" w:rsidR="008C30EA" w:rsidRPr="00191949" w:rsidRDefault="00CE6F66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9194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07,485</w:t>
            </w:r>
          </w:p>
        </w:tc>
      </w:tr>
      <w:tr w:rsidR="00827832" w:rsidRPr="00A95C81" w14:paraId="54378F66" w14:textId="77777777" w:rsidTr="00864A20">
        <w:tc>
          <w:tcPr>
            <w:tcW w:w="2790" w:type="dxa"/>
            <w:vAlign w:val="bottom"/>
          </w:tcPr>
          <w:p w14:paraId="11F07A2B" w14:textId="2A9C523C" w:rsidR="008C30EA" w:rsidRPr="000423A1" w:rsidRDefault="008C30EA" w:rsidP="00993E42">
            <w:pPr>
              <w:ind w:left="70" w:right="-24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518B87BB" w14:textId="08CAC465" w:rsidR="008C30EA" w:rsidRPr="000423A1" w:rsidRDefault="00B51549" w:rsidP="00CA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51549">
              <w:rPr>
                <w:rFonts w:asciiTheme="majorBidi" w:hAnsiTheme="majorBidi" w:cstheme="majorBidi"/>
                <w:sz w:val="30"/>
                <w:szCs w:val="30"/>
              </w:rPr>
              <w:t>168,880</w:t>
            </w:r>
          </w:p>
        </w:tc>
        <w:tc>
          <w:tcPr>
            <w:tcW w:w="270" w:type="dxa"/>
            <w:vAlign w:val="bottom"/>
          </w:tcPr>
          <w:p w14:paraId="70E2EF0A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F9583B" w14:textId="3D1079EF" w:rsidR="008C30EA" w:rsidRPr="000423A1" w:rsidRDefault="0046156D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BAA42E" w14:textId="77777777" w:rsidR="008C30EA" w:rsidRPr="000423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393CE5" w14:textId="57A33C9B" w:rsidR="008C30EA" w:rsidRPr="001809A1" w:rsidRDefault="00EB4DC2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809A1">
              <w:rPr>
                <w:rFonts w:asciiTheme="majorBidi" w:hAnsiTheme="majorBidi" w:cstheme="majorBidi"/>
                <w:sz w:val="30"/>
                <w:szCs w:val="30"/>
              </w:rPr>
              <w:t>64,</w:t>
            </w:r>
            <w:r w:rsidR="00097EAA" w:rsidRPr="001809A1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vAlign w:val="bottom"/>
          </w:tcPr>
          <w:p w14:paraId="49E20245" w14:textId="77777777" w:rsidR="008C30EA" w:rsidRPr="001809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7DEC2D" w14:textId="2F9F4013" w:rsidR="008C30EA" w:rsidRPr="001809A1" w:rsidRDefault="00EB4DC2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9A1">
              <w:rPr>
                <w:rFonts w:asciiTheme="majorBidi" w:hAnsiTheme="majorBidi" w:cstheme="majorBidi"/>
                <w:sz w:val="30"/>
                <w:szCs w:val="30"/>
              </w:rPr>
              <w:t>115,</w:t>
            </w:r>
            <w:r w:rsidR="00097EAA" w:rsidRPr="001809A1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70" w:type="dxa"/>
            <w:vAlign w:val="bottom"/>
          </w:tcPr>
          <w:p w14:paraId="3FDA75C1" w14:textId="77777777" w:rsidR="008C30EA" w:rsidRPr="001809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E44D3F" w14:textId="16B51C6F" w:rsidR="008C30EA" w:rsidRPr="001809A1" w:rsidRDefault="0046156D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80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744572" w14:textId="77777777" w:rsidR="008C30EA" w:rsidRPr="001809A1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7E992544" w14:textId="0C7B589E" w:rsidR="008C30EA" w:rsidRPr="001809A1" w:rsidRDefault="0046156D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809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7EAA" w:rsidRPr="001809A1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EB4DC2" w:rsidRPr="001809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7EAA" w:rsidRPr="001809A1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827832" w:rsidRPr="005C37F2" w14:paraId="1B2F0D9B" w14:textId="77777777" w:rsidTr="00864A20">
        <w:tc>
          <w:tcPr>
            <w:tcW w:w="2790" w:type="dxa"/>
          </w:tcPr>
          <w:p w14:paraId="73546FB1" w14:textId="77777777" w:rsidR="008C30EA" w:rsidRPr="000423A1" w:rsidRDefault="008C30EA" w:rsidP="008C30E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423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DD4B6" w14:textId="2D247B9F" w:rsidR="008C30EA" w:rsidRPr="007308CA" w:rsidRDefault="00421C95" w:rsidP="00CA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sz w:val="30"/>
                <w:szCs w:val="30"/>
              </w:rPr>
              <w:t>17,641</w:t>
            </w:r>
          </w:p>
        </w:tc>
        <w:tc>
          <w:tcPr>
            <w:tcW w:w="270" w:type="dxa"/>
          </w:tcPr>
          <w:p w14:paraId="09E603E4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2FF707" w14:textId="48E6D43E" w:rsidR="008C30EA" w:rsidRPr="007308CA" w:rsidRDefault="00E64C09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4A009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C4099" w14:textId="39A4EF24" w:rsidR="008C30EA" w:rsidRPr="007308CA" w:rsidRDefault="001F75D0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sz w:val="30"/>
                <w:szCs w:val="30"/>
              </w:rPr>
              <w:t>6,565</w:t>
            </w:r>
          </w:p>
        </w:tc>
        <w:tc>
          <w:tcPr>
            <w:tcW w:w="270" w:type="dxa"/>
          </w:tcPr>
          <w:p w14:paraId="29E72ACA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614EF1" w14:textId="36E2FFAD" w:rsidR="008C30EA" w:rsidRPr="007308CA" w:rsidRDefault="00D84D96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sz w:val="30"/>
                <w:szCs w:val="30"/>
              </w:rPr>
              <w:t>8,820</w:t>
            </w:r>
          </w:p>
        </w:tc>
        <w:tc>
          <w:tcPr>
            <w:tcW w:w="270" w:type="dxa"/>
          </w:tcPr>
          <w:p w14:paraId="441E38EF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7B0A4E" w14:textId="6FC9CA54" w:rsidR="008C30EA" w:rsidRPr="007308CA" w:rsidRDefault="00AA6226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B16885" w:rsidRPr="007308CA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4947383D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C455733" w14:textId="6BF2C525" w:rsidR="008C30EA" w:rsidRPr="007308CA" w:rsidRDefault="00DF1B46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354A8" w:rsidRPr="007308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4C62" w:rsidRPr="007308CA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827832" w:rsidRPr="00A95C81" w14:paraId="0DEF8AB9" w14:textId="77777777" w:rsidTr="00864A20">
        <w:tc>
          <w:tcPr>
            <w:tcW w:w="2790" w:type="dxa"/>
          </w:tcPr>
          <w:p w14:paraId="7729B11F" w14:textId="03BA2CE6" w:rsidR="008C30EA" w:rsidRPr="00A95C81" w:rsidRDefault="008C30EA" w:rsidP="008C30EA">
            <w:pPr>
              <w:ind w:right="-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CECD9" w14:textId="1A28EA77" w:rsidR="008C30EA" w:rsidRPr="007308CA" w:rsidRDefault="00C46CCF" w:rsidP="00C4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C56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44,908</w:t>
            </w:r>
          </w:p>
        </w:tc>
        <w:tc>
          <w:tcPr>
            <w:tcW w:w="270" w:type="dxa"/>
            <w:vAlign w:val="bottom"/>
          </w:tcPr>
          <w:p w14:paraId="7496FA99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8C182" w14:textId="486F7CAA" w:rsidR="008C30EA" w:rsidRPr="00F21830" w:rsidRDefault="00F21830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8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607,485</w:t>
            </w:r>
          </w:p>
        </w:tc>
        <w:tc>
          <w:tcPr>
            <w:tcW w:w="270" w:type="dxa"/>
            <w:vAlign w:val="bottom"/>
          </w:tcPr>
          <w:p w14:paraId="53C470DE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AC9EB" w14:textId="7E471F0F" w:rsidR="008C30EA" w:rsidRPr="007308CA" w:rsidRDefault="00AC0287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6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0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</w:t>
            </w:r>
          </w:p>
        </w:tc>
        <w:tc>
          <w:tcPr>
            <w:tcW w:w="270" w:type="dxa"/>
            <w:vAlign w:val="bottom"/>
          </w:tcPr>
          <w:p w14:paraId="2E910AF9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EBAB1" w14:textId="41A8946A" w:rsidR="008C30EA" w:rsidRPr="007308CA" w:rsidRDefault="007F580B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6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7A3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  <w:vAlign w:val="bottom"/>
          </w:tcPr>
          <w:p w14:paraId="062CCFAD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7DC3E" w14:textId="1D1290B2" w:rsidR="008C30EA" w:rsidRPr="007308CA" w:rsidRDefault="008A24F6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6,027</w:t>
            </w:r>
          </w:p>
        </w:tc>
        <w:tc>
          <w:tcPr>
            <w:tcW w:w="270" w:type="dxa"/>
            <w:vAlign w:val="bottom"/>
          </w:tcPr>
          <w:p w14:paraId="1438F970" w14:textId="77777777" w:rsidR="008C30EA" w:rsidRPr="007308CA" w:rsidRDefault="008C30EA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5F908" w14:textId="629C2A1C" w:rsidR="008C30EA" w:rsidRPr="007308CA" w:rsidRDefault="008B2B77" w:rsidP="008C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C56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59,991</w:t>
            </w:r>
          </w:p>
        </w:tc>
      </w:tr>
      <w:tr w:rsidR="00827832" w:rsidRPr="00A95C81" w14:paraId="5386C69F" w14:textId="77777777" w:rsidTr="00864A20">
        <w:tc>
          <w:tcPr>
            <w:tcW w:w="2790" w:type="dxa"/>
          </w:tcPr>
          <w:p w14:paraId="007061DD" w14:textId="77777777" w:rsidR="00760438" w:rsidRPr="00A95C81" w:rsidRDefault="00760438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bookmarkStart w:id="6" w:name="_Hlk126758760"/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671966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464E25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C30E2FE" w14:textId="77777777" w:rsidR="00760438" w:rsidRPr="00A95C81" w:rsidRDefault="0076043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A81065C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DDDA55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40D995E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C15E40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D49A972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F65F57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FB48026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6AA4E8E0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60438" w:rsidRPr="00A95C81" w14:paraId="55722E6E" w14:textId="77777777" w:rsidTr="00864A20">
        <w:tc>
          <w:tcPr>
            <w:tcW w:w="2790" w:type="dxa"/>
          </w:tcPr>
          <w:p w14:paraId="13863B0D" w14:textId="77777777" w:rsidR="00760438" w:rsidRPr="00A95C81" w:rsidRDefault="00760438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F9429A8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20ED3E5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DE3C511" w14:textId="77777777" w:rsidR="00760438" w:rsidRPr="00A95C81" w:rsidRDefault="0076043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60C04F5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626CE13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9BC62AD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B227464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3D80F98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42DB3061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DDBE44F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03" w:type="dxa"/>
          </w:tcPr>
          <w:p w14:paraId="27D29A32" w14:textId="77777777" w:rsidR="00760438" w:rsidRPr="00A95C81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24D3F" w:rsidRPr="00A95C81" w14:paraId="7ED010FE" w14:textId="77777777" w:rsidTr="00864A20">
        <w:tc>
          <w:tcPr>
            <w:tcW w:w="2790" w:type="dxa"/>
          </w:tcPr>
          <w:p w14:paraId="05F38D76" w14:textId="77777777" w:rsidR="00024D3F" w:rsidRPr="007337A0" w:rsidRDefault="00024D3F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86A2E9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4A395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44400" w14:textId="77777777" w:rsidR="00024D3F" w:rsidRPr="007337A0" w:rsidRDefault="00024D3F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188AC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74EBB3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31B3A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B85ACE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08FC3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1820A7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98753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4CB96121" w14:textId="77777777" w:rsidR="00024D3F" w:rsidRPr="007337A0" w:rsidRDefault="00024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C8C" w:rsidRPr="00A95C81" w14:paraId="336F8F20" w14:textId="77777777" w:rsidTr="00864A20">
        <w:tc>
          <w:tcPr>
            <w:tcW w:w="2790" w:type="dxa"/>
          </w:tcPr>
          <w:p w14:paraId="0B3CAC81" w14:textId="77777777" w:rsidR="002D4C8C" w:rsidRPr="007337A0" w:rsidRDefault="002D4C8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3" w:type="dxa"/>
            <w:gridSpan w:val="11"/>
          </w:tcPr>
          <w:p w14:paraId="54CF6557" w14:textId="039142A5" w:rsidR="002D4C8C" w:rsidRPr="007337A0" w:rsidRDefault="002D4C8C" w:rsidP="002D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3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C8C" w:rsidRPr="00A95C81" w14:paraId="32AF4FC2" w14:textId="77777777" w:rsidTr="00864A20">
        <w:tc>
          <w:tcPr>
            <w:tcW w:w="2790" w:type="dxa"/>
          </w:tcPr>
          <w:p w14:paraId="59ECBFC6" w14:textId="6F9029A9" w:rsidR="002D4C8C" w:rsidRPr="007337A0" w:rsidRDefault="002D4C8C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733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733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</w:tcPr>
          <w:p w14:paraId="6A85FD4C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33BCE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A1697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18702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1DA4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EBBC0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957DCF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8257F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9354ED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DCF22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26700652" w14:textId="77777777" w:rsidR="002D4C8C" w:rsidRPr="007337A0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A95C81" w14:paraId="3FB66780" w14:textId="77777777" w:rsidTr="00BF631E">
        <w:tc>
          <w:tcPr>
            <w:tcW w:w="2790" w:type="dxa"/>
          </w:tcPr>
          <w:p w14:paraId="4D405FBF" w14:textId="0AA4F9C3" w:rsidR="004B7D93" w:rsidRPr="007337A0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3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39A5EDC4" w14:textId="71D2284E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F47B4" w14:textId="77777777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8E9384" w14:textId="5887EE69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E0199" w14:textId="77777777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5031D6" w14:textId="66A81058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49DC2" w14:textId="77777777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74EC1A" w14:textId="52E2ECED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26602" w14:textId="77777777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6015EC" w14:textId="0A936052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5C53E" w14:textId="77777777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ADCB271" w14:textId="4B294D9D" w:rsidR="004B7D93" w:rsidRPr="008C2951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40FA" w:rsidRPr="00A95C81" w14:paraId="78046EF3" w14:textId="77777777" w:rsidTr="00BF631E">
        <w:tc>
          <w:tcPr>
            <w:tcW w:w="2790" w:type="dxa"/>
          </w:tcPr>
          <w:p w14:paraId="74CAAD73" w14:textId="235838C2" w:rsidR="006140FA" w:rsidRPr="007337A0" w:rsidRDefault="006140FA" w:rsidP="006140F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3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6D076C" w14:textId="69FC6543" w:rsidR="006140FA" w:rsidRPr="00A044B1" w:rsidRDefault="006140FA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4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57C26A6A" w14:textId="77777777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79367A" w14:textId="12C5B0E8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4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BDB95" w14:textId="77777777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693C73B" w14:textId="1C0F8AB3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4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7E4F160B" w14:textId="77777777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B0DAE9D" w14:textId="0730AF8A" w:rsidR="006140FA" w:rsidRPr="00A044B1" w:rsidRDefault="006140FA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4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09860" w14:textId="77777777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125E76" w14:textId="71CB0085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4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BEA891" w14:textId="77777777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</w:tcPr>
          <w:p w14:paraId="5B557207" w14:textId="50C24883" w:rsidR="006140FA" w:rsidRPr="00A044B1" w:rsidRDefault="006140FA" w:rsidP="0061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4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</w:p>
        </w:tc>
      </w:tr>
      <w:bookmarkEnd w:id="6"/>
    </w:tbl>
    <w:p w14:paraId="4FD217FB" w14:textId="77777777" w:rsidR="00467E0E" w:rsidRPr="00A95C81" w:rsidRDefault="00467E0E">
      <w:pPr>
        <w:rPr>
          <w:rFonts w:asciiTheme="majorBidi" w:hAnsiTheme="majorBidi" w:cstheme="majorBidi"/>
          <w:highlight w:val="yellow"/>
        </w:rPr>
      </w:pPr>
    </w:p>
    <w:p w14:paraId="07D94EEA" w14:textId="77777777" w:rsidR="0012237B" w:rsidRPr="00A95C81" w:rsidRDefault="0012237B">
      <w:pPr>
        <w:rPr>
          <w:rFonts w:asciiTheme="majorBidi" w:hAnsiTheme="majorBidi" w:cstheme="majorBidi"/>
          <w:highlight w:val="yellow"/>
        </w:rPr>
      </w:pPr>
    </w:p>
    <w:tbl>
      <w:tblPr>
        <w:tblStyle w:val="TableGrid"/>
        <w:tblW w:w="98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810"/>
        <w:gridCol w:w="270"/>
        <w:gridCol w:w="900"/>
        <w:gridCol w:w="270"/>
        <w:gridCol w:w="994"/>
      </w:tblGrid>
      <w:tr w:rsidR="00D74558" w:rsidRPr="00FA7525" w14:paraId="237BFAF4" w14:textId="77777777" w:rsidTr="00D67C49">
        <w:trPr>
          <w:tblHeader/>
        </w:trPr>
        <w:tc>
          <w:tcPr>
            <w:tcW w:w="2790" w:type="dxa"/>
          </w:tcPr>
          <w:p w14:paraId="28097268" w14:textId="77777777" w:rsidR="00D74558" w:rsidRPr="00FA7525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4" w:type="dxa"/>
            <w:gridSpan w:val="11"/>
          </w:tcPr>
          <w:p w14:paraId="0D76D953" w14:textId="77777777" w:rsidR="00D74558" w:rsidRPr="00FA7525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558" w:rsidRPr="00FA7525" w14:paraId="64877827" w14:textId="77777777" w:rsidTr="00046938">
        <w:trPr>
          <w:tblHeader/>
        </w:trPr>
        <w:tc>
          <w:tcPr>
            <w:tcW w:w="2790" w:type="dxa"/>
          </w:tcPr>
          <w:p w14:paraId="66572626" w14:textId="77777777" w:rsidR="00D74558" w:rsidRPr="00FA7525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5F72E5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79508" w14:textId="77777777" w:rsidR="00D74558" w:rsidRPr="00FA7525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9"/>
            <w:vAlign w:val="bottom"/>
          </w:tcPr>
          <w:p w14:paraId="43AD2594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74558" w:rsidRPr="00FA7525" w14:paraId="5BD7F445" w14:textId="77777777" w:rsidTr="00046938">
        <w:trPr>
          <w:tblHeader/>
        </w:trPr>
        <w:tc>
          <w:tcPr>
            <w:tcW w:w="2790" w:type="dxa"/>
            <w:vAlign w:val="bottom"/>
          </w:tcPr>
          <w:p w14:paraId="3C1964C2" w14:textId="361C5BF8" w:rsidR="00D74558" w:rsidRPr="00FA7525" w:rsidRDefault="00D745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1049B"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353B323B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B02CD69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58F1606" w14:textId="77777777" w:rsidR="00D74558" w:rsidRPr="00FA7525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D4CDF11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59163E74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4566D995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5B6031F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75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2A27583" w14:textId="77777777" w:rsidR="00D74558" w:rsidRPr="00FA7525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82CD60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0DAADB" w14:textId="77777777" w:rsidR="00D74558" w:rsidRPr="00FA7525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D6048E8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31D9D2B6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C754F36" w14:textId="77777777" w:rsidR="00D74558" w:rsidRPr="00FA7525" w:rsidRDefault="00D74558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0B6C7BD9" w14:textId="77777777" w:rsidR="00D74558" w:rsidRPr="00FA7525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74558" w:rsidRPr="00FA7525" w14:paraId="62C9AB38" w14:textId="77777777" w:rsidTr="00D67C49">
        <w:trPr>
          <w:tblHeader/>
        </w:trPr>
        <w:tc>
          <w:tcPr>
            <w:tcW w:w="2790" w:type="dxa"/>
          </w:tcPr>
          <w:p w14:paraId="06C2DD00" w14:textId="77777777" w:rsidR="00D74558" w:rsidRPr="00FA7525" w:rsidRDefault="00D74558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4" w:type="dxa"/>
            <w:gridSpan w:val="11"/>
          </w:tcPr>
          <w:p w14:paraId="7CA50BFC" w14:textId="77777777" w:rsidR="00D74558" w:rsidRPr="00FA7525" w:rsidRDefault="00D745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558" w:rsidRPr="00FA7525" w14:paraId="15450014" w14:textId="77777777" w:rsidTr="00046938">
        <w:tc>
          <w:tcPr>
            <w:tcW w:w="3780" w:type="dxa"/>
            <w:gridSpan w:val="2"/>
          </w:tcPr>
          <w:p w14:paraId="6DBA7A1A" w14:textId="77777777" w:rsidR="00D74558" w:rsidRPr="00FA7525" w:rsidRDefault="00D7455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5EB33D4" w14:textId="77777777" w:rsidR="00D74558" w:rsidRPr="00FA7525" w:rsidRDefault="00D745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01392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BB3CA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D0780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59F67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710D75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E0F95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884F3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10C22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CDB547C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C49" w:rsidRPr="00FA7525" w14:paraId="28152F21" w14:textId="77777777" w:rsidTr="00046938">
        <w:tc>
          <w:tcPr>
            <w:tcW w:w="2790" w:type="dxa"/>
            <w:vAlign w:val="bottom"/>
          </w:tcPr>
          <w:p w14:paraId="1320A961" w14:textId="77777777" w:rsidR="00D67C49" w:rsidRPr="00FA7525" w:rsidRDefault="00D67C49" w:rsidP="00D67C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D096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</w:t>
            </w: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FA752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670EA4DC" w14:textId="6B4E234C" w:rsidR="00D67C49" w:rsidRPr="00FA7525" w:rsidRDefault="00FA7525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</w:rPr>
              <w:t>50,902</w:t>
            </w:r>
          </w:p>
        </w:tc>
        <w:tc>
          <w:tcPr>
            <w:tcW w:w="270" w:type="dxa"/>
            <w:vAlign w:val="bottom"/>
          </w:tcPr>
          <w:p w14:paraId="37D775B9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CBFFF7" w14:textId="07805CCD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2784B1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1A4B98" w14:textId="01CC17BD" w:rsidR="00D67C49" w:rsidRPr="00FA7525" w:rsidRDefault="003A1614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1614">
              <w:rPr>
                <w:rFonts w:asciiTheme="majorBidi" w:hAnsiTheme="majorBidi" w:cstheme="majorBidi"/>
                <w:sz w:val="30"/>
                <w:szCs w:val="30"/>
              </w:rPr>
              <w:t>50,902</w:t>
            </w:r>
          </w:p>
        </w:tc>
        <w:tc>
          <w:tcPr>
            <w:tcW w:w="270" w:type="dxa"/>
            <w:vAlign w:val="bottom"/>
          </w:tcPr>
          <w:p w14:paraId="46D3097E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20099B" w14:textId="6274E309" w:rsidR="00D67C49" w:rsidRPr="00FA7525" w:rsidRDefault="003A1614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1D4930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8D9405" w14:textId="3936C3CF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747F00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938EE27" w14:textId="5809B562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1614">
              <w:rPr>
                <w:rFonts w:asciiTheme="majorBidi" w:hAnsiTheme="majorBidi" w:cstheme="majorBidi"/>
                <w:sz w:val="30"/>
                <w:szCs w:val="30"/>
              </w:rPr>
              <w:t>50,902</w:t>
            </w:r>
          </w:p>
        </w:tc>
      </w:tr>
      <w:tr w:rsidR="00D67C49" w:rsidRPr="00FA7525" w14:paraId="46691E9B" w14:textId="77777777" w:rsidTr="00046938">
        <w:tc>
          <w:tcPr>
            <w:tcW w:w="2790" w:type="dxa"/>
            <w:vAlign w:val="bottom"/>
          </w:tcPr>
          <w:p w14:paraId="4FBDBA1D" w14:textId="77777777" w:rsidR="00D67C49" w:rsidRPr="00FA7525" w:rsidRDefault="00D67C49" w:rsidP="00D67C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C99BC0F" w14:textId="4D651152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1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7764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1F2154">
              <w:rPr>
                <w:rFonts w:asciiTheme="majorBidi" w:hAnsiTheme="majorBidi" w:cstheme="majorBidi"/>
                <w:sz w:val="30"/>
                <w:szCs w:val="30"/>
              </w:rPr>
              <w:t>,008</w:t>
            </w:r>
          </w:p>
        </w:tc>
        <w:tc>
          <w:tcPr>
            <w:tcW w:w="270" w:type="dxa"/>
            <w:vAlign w:val="bottom"/>
          </w:tcPr>
          <w:p w14:paraId="70D056E6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A2B264" w14:textId="70F366FB" w:rsidR="00D67C49" w:rsidRPr="00FA7525" w:rsidRDefault="001F2154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1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06,008</w:t>
            </w:r>
          </w:p>
        </w:tc>
        <w:tc>
          <w:tcPr>
            <w:tcW w:w="270" w:type="dxa"/>
            <w:vAlign w:val="bottom"/>
          </w:tcPr>
          <w:p w14:paraId="13A24B1F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289EDB" w14:textId="4F88F45F" w:rsidR="00D67C49" w:rsidRPr="00FA7525" w:rsidRDefault="003A1614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63130C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DE84E2" w14:textId="5413B40E" w:rsidR="00D67C49" w:rsidRPr="00FA7525" w:rsidRDefault="003A1614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9C9D8E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55270E" w14:textId="12EF6B3C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C80F18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CF7B85F" w14:textId="5E668CF0" w:rsidR="00D67C49" w:rsidRPr="00FA7525" w:rsidRDefault="001F215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1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06,008</w:t>
            </w:r>
          </w:p>
        </w:tc>
      </w:tr>
      <w:tr w:rsidR="00D67C49" w:rsidRPr="00FA7525" w14:paraId="58E14EE4" w14:textId="77777777" w:rsidTr="00046938">
        <w:tc>
          <w:tcPr>
            <w:tcW w:w="2790" w:type="dxa"/>
            <w:vAlign w:val="bottom"/>
          </w:tcPr>
          <w:p w14:paraId="49C7F128" w14:textId="77777777" w:rsidR="00D67C49" w:rsidRPr="00FA7525" w:rsidRDefault="00D67C49" w:rsidP="00D67C4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FA752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7B6500" w14:textId="77777777" w:rsidR="00D67C49" w:rsidRPr="00FA7525" w:rsidRDefault="00D67C49" w:rsidP="00D67C49">
            <w:pPr>
              <w:ind w:left="160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16DE5FD5" w14:textId="6A541E2B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A1614">
              <w:rPr>
                <w:rFonts w:asciiTheme="majorBidi" w:hAnsiTheme="majorBidi" w:cstheme="majorBidi"/>
                <w:sz w:val="30"/>
                <w:szCs w:val="30"/>
              </w:rPr>
              <w:t>168,880</w:t>
            </w:r>
          </w:p>
        </w:tc>
        <w:tc>
          <w:tcPr>
            <w:tcW w:w="270" w:type="dxa"/>
            <w:vAlign w:val="bottom"/>
          </w:tcPr>
          <w:p w14:paraId="6C0F3602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97DD72" w14:textId="07C6C4EA" w:rsidR="00D67C49" w:rsidRPr="00FA7525" w:rsidRDefault="003A1614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17157D" w14:textId="77777777" w:rsidR="00D67C49" w:rsidRPr="00FA7525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A0234A" w14:textId="7288F67A" w:rsidR="00D67C49" w:rsidRPr="00DF0060" w:rsidRDefault="00EB4DC2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060">
              <w:rPr>
                <w:rFonts w:asciiTheme="majorBidi" w:hAnsiTheme="majorBidi" w:cstheme="majorBidi"/>
                <w:sz w:val="30"/>
                <w:szCs w:val="30"/>
              </w:rPr>
              <w:t>64,</w:t>
            </w:r>
            <w:r w:rsidR="00097EAA" w:rsidRPr="00DF0060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vAlign w:val="bottom"/>
          </w:tcPr>
          <w:p w14:paraId="0576C7A5" w14:textId="77777777" w:rsidR="00D67C49" w:rsidRPr="00DF0060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D5BEC9" w14:textId="33AECDB1" w:rsidR="00D67C49" w:rsidRPr="00DF0060" w:rsidRDefault="00EB4DC2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F0060">
              <w:rPr>
                <w:rFonts w:asciiTheme="majorBidi" w:hAnsiTheme="majorBidi" w:cstheme="majorBidi"/>
                <w:sz w:val="30"/>
                <w:szCs w:val="30"/>
              </w:rPr>
              <w:t>115,</w:t>
            </w:r>
            <w:r w:rsidR="00097EAA" w:rsidRPr="00DF0060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70" w:type="dxa"/>
            <w:vAlign w:val="bottom"/>
          </w:tcPr>
          <w:p w14:paraId="7B05078C" w14:textId="77777777" w:rsidR="00D67C49" w:rsidRPr="00DF0060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FF8098" w14:textId="58D05F1F" w:rsidR="00D67C49" w:rsidRPr="00DF0060" w:rsidRDefault="00043513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0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F50F14" w14:textId="77777777" w:rsidR="00D67C49" w:rsidRPr="00DF0060" w:rsidRDefault="00D67C49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2502D2A" w14:textId="6428F463" w:rsidR="00D67C49" w:rsidRPr="00DF0060" w:rsidRDefault="00EB4DC2" w:rsidP="00D6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0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7EAA" w:rsidRPr="00DF0060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DF00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7EAA" w:rsidRPr="00DF0060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782C71" w:rsidRPr="00FA7525" w14:paraId="4181F1C2" w14:textId="77777777" w:rsidTr="00046938">
        <w:trPr>
          <w:trHeight w:val="74"/>
        </w:trPr>
        <w:tc>
          <w:tcPr>
            <w:tcW w:w="2790" w:type="dxa"/>
          </w:tcPr>
          <w:p w14:paraId="569C683B" w14:textId="77777777" w:rsidR="00782C71" w:rsidRPr="00FA7525" w:rsidRDefault="00782C71" w:rsidP="00782C7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578363" w14:textId="39D2BA3C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sz w:val="30"/>
                <w:szCs w:val="30"/>
              </w:rPr>
              <w:t>17,641</w:t>
            </w:r>
          </w:p>
        </w:tc>
        <w:tc>
          <w:tcPr>
            <w:tcW w:w="270" w:type="dxa"/>
          </w:tcPr>
          <w:p w14:paraId="3D5852A5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674A14" w14:textId="6C8B6900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19558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1B0DAA" w14:textId="58BCB9BD" w:rsidR="00782C71" w:rsidRPr="00495A42" w:rsidRDefault="00782C71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sz w:val="30"/>
                <w:szCs w:val="30"/>
              </w:rPr>
              <w:t>6,565</w:t>
            </w:r>
          </w:p>
        </w:tc>
        <w:tc>
          <w:tcPr>
            <w:tcW w:w="270" w:type="dxa"/>
          </w:tcPr>
          <w:p w14:paraId="61E7F98B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5D4423" w14:textId="1F56468B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sz w:val="30"/>
                <w:szCs w:val="30"/>
              </w:rPr>
              <w:t>8,820</w:t>
            </w:r>
          </w:p>
        </w:tc>
        <w:tc>
          <w:tcPr>
            <w:tcW w:w="270" w:type="dxa"/>
          </w:tcPr>
          <w:p w14:paraId="640BBB52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1E1301" w14:textId="77EBF695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sz w:val="30"/>
                <w:szCs w:val="30"/>
              </w:rPr>
              <w:t>6,027</w:t>
            </w:r>
          </w:p>
        </w:tc>
        <w:tc>
          <w:tcPr>
            <w:tcW w:w="270" w:type="dxa"/>
          </w:tcPr>
          <w:p w14:paraId="69CBDB83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CB11BBD" w14:textId="19CDF549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sz w:val="30"/>
                <w:szCs w:val="30"/>
              </w:rPr>
              <w:t>21,412</w:t>
            </w:r>
          </w:p>
        </w:tc>
      </w:tr>
      <w:tr w:rsidR="00782C71" w:rsidRPr="00FA7525" w14:paraId="5FCF026A" w14:textId="77777777" w:rsidTr="00046938">
        <w:trPr>
          <w:trHeight w:val="478"/>
        </w:trPr>
        <w:tc>
          <w:tcPr>
            <w:tcW w:w="2790" w:type="dxa"/>
          </w:tcPr>
          <w:p w14:paraId="31247FFC" w14:textId="77777777" w:rsidR="00782C71" w:rsidRPr="00FA7525" w:rsidRDefault="00782C71" w:rsidP="00782C7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EBE96" w14:textId="0545049F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D70CA" w:rsidRPr="00495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F2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3,431</w:t>
            </w:r>
          </w:p>
        </w:tc>
        <w:tc>
          <w:tcPr>
            <w:tcW w:w="270" w:type="dxa"/>
            <w:vAlign w:val="bottom"/>
          </w:tcPr>
          <w:p w14:paraId="47F26ABE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5C43B" w14:textId="58E2E7AF" w:rsidR="00782C71" w:rsidRPr="00A00787" w:rsidRDefault="00A00787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606,008</w:t>
            </w:r>
          </w:p>
        </w:tc>
        <w:tc>
          <w:tcPr>
            <w:tcW w:w="270" w:type="dxa"/>
            <w:vAlign w:val="bottom"/>
          </w:tcPr>
          <w:p w14:paraId="2475D0AB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303AA" w14:textId="2FA58975" w:rsidR="00782C71" w:rsidRPr="00495A42" w:rsidRDefault="00AC35A8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8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22,004</w:t>
            </w:r>
          </w:p>
        </w:tc>
        <w:tc>
          <w:tcPr>
            <w:tcW w:w="270" w:type="dxa"/>
            <w:vAlign w:val="bottom"/>
          </w:tcPr>
          <w:p w14:paraId="78407EE6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13E35" w14:textId="36C9C843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B53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6A34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0" w:type="dxa"/>
            <w:vAlign w:val="bottom"/>
          </w:tcPr>
          <w:p w14:paraId="10CC4C73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D9F6A" w14:textId="1D4D8455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5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6,027</w:t>
            </w:r>
          </w:p>
        </w:tc>
        <w:tc>
          <w:tcPr>
            <w:tcW w:w="270" w:type="dxa"/>
            <w:vAlign w:val="bottom"/>
          </w:tcPr>
          <w:p w14:paraId="21F94B80" w14:textId="77777777" w:rsidR="00782C71" w:rsidRPr="00495A42" w:rsidRDefault="00782C71" w:rsidP="00782C7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2247F" w14:textId="114EAB8D" w:rsidR="00782C71" w:rsidRPr="00495A42" w:rsidRDefault="00782C71" w:rsidP="0078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5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00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58,514</w:t>
            </w:r>
          </w:p>
        </w:tc>
      </w:tr>
      <w:tr w:rsidR="00B43810" w:rsidRPr="00FA7525" w14:paraId="44B346A7" w14:textId="77777777" w:rsidTr="001E3506">
        <w:tc>
          <w:tcPr>
            <w:tcW w:w="3780" w:type="dxa"/>
            <w:gridSpan w:val="2"/>
          </w:tcPr>
          <w:p w14:paraId="6393EDD3" w14:textId="77777777" w:rsidR="00B43810" w:rsidRPr="00FA7525" w:rsidRDefault="00B43810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179144" w14:textId="77777777" w:rsidR="00B43810" w:rsidRPr="00FA7525" w:rsidRDefault="00B43810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CC0D5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E9121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429274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94289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37A45CE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4C6FA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E2482D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7BAA4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AC00CAE" w14:textId="77777777" w:rsidR="00B43810" w:rsidRPr="00FA7525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FA7525" w14:paraId="0D74D1E6" w14:textId="77777777" w:rsidTr="001E3506">
        <w:tc>
          <w:tcPr>
            <w:tcW w:w="3780" w:type="dxa"/>
            <w:gridSpan w:val="2"/>
          </w:tcPr>
          <w:p w14:paraId="0DCDE6D9" w14:textId="35EDA51B" w:rsidR="00D74558" w:rsidRPr="00FA7525" w:rsidRDefault="00D7455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FA75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FA75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F1DCE54" w14:textId="77777777" w:rsidR="00D74558" w:rsidRPr="00FA7525" w:rsidRDefault="00D745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12889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D633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258D8" w14:textId="56F98271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702AD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FE8721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2E67C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A119A9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23079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1EA881F" w14:textId="77777777" w:rsidR="00D74558" w:rsidRPr="00FA7525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513" w:rsidRPr="00FA7525" w14:paraId="12C06AAF" w14:textId="77777777" w:rsidTr="001E3506">
        <w:tc>
          <w:tcPr>
            <w:tcW w:w="2790" w:type="dxa"/>
            <w:vAlign w:val="bottom"/>
          </w:tcPr>
          <w:p w14:paraId="55A526B7" w14:textId="77777777" w:rsidR="00043513" w:rsidRPr="00FA7525" w:rsidRDefault="00043513" w:rsidP="0004351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3BCB233B" w14:textId="77777777" w:rsidR="00043513" w:rsidRPr="00FA7525" w:rsidRDefault="00043513" w:rsidP="0004351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A75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1EC40B" w14:textId="77777777" w:rsidR="00043513" w:rsidRPr="00904EB1" w:rsidRDefault="00043513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1365B9" w14:textId="798255B4" w:rsidR="00043513" w:rsidRPr="00904EB1" w:rsidRDefault="00043513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32325B80" w14:textId="77777777" w:rsidR="00043513" w:rsidRPr="00904EB1" w:rsidRDefault="00043513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ED098D" w14:textId="0B1D57EE" w:rsidR="00043513" w:rsidRPr="00904EB1" w:rsidRDefault="00943F94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44E13" w14:textId="77777777" w:rsidR="00043513" w:rsidRPr="00904EB1" w:rsidRDefault="00043513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2B57BDA" w14:textId="77777777" w:rsidR="00043513" w:rsidRPr="00904EB1" w:rsidRDefault="00043513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83FF4D" w14:textId="52468767" w:rsidR="00043513" w:rsidRPr="00904EB1" w:rsidRDefault="00043513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16E602FE" w14:textId="77777777" w:rsidR="00043513" w:rsidRPr="00904EB1" w:rsidRDefault="00043513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10D91D5" w14:textId="7FC30E83" w:rsidR="00043513" w:rsidRPr="00904EB1" w:rsidRDefault="00943F94" w:rsidP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05DC3" w14:textId="77777777" w:rsidR="00043513" w:rsidRPr="00904EB1" w:rsidRDefault="00043513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339E353" w14:textId="7910BB9C" w:rsidR="00043513" w:rsidRPr="00904EB1" w:rsidRDefault="00943F94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2A6B1" w14:textId="77777777" w:rsidR="00043513" w:rsidRPr="00904EB1" w:rsidRDefault="00043513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7812F508" w14:textId="77777777" w:rsidR="00043513" w:rsidRPr="00904EB1" w:rsidRDefault="00043513" w:rsidP="0004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51AF58" w14:textId="09AEABA1" w:rsidR="00043513" w:rsidRPr="00904EB1" w:rsidRDefault="00043513" w:rsidP="000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4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2,671</w:t>
            </w:r>
          </w:p>
        </w:tc>
      </w:tr>
    </w:tbl>
    <w:p w14:paraId="1CC33DB0" w14:textId="09224E06" w:rsidR="00D74558" w:rsidRDefault="00D74558">
      <w:pPr>
        <w:rPr>
          <w:rFonts w:asciiTheme="majorBidi" w:hAnsiTheme="majorBidi" w:cstheme="majorBidi"/>
        </w:rPr>
      </w:pPr>
    </w:p>
    <w:p w14:paraId="33F5966D" w14:textId="37A3B3F5" w:rsidR="0044272E" w:rsidRDefault="0044272E">
      <w:pPr>
        <w:rPr>
          <w:rFonts w:asciiTheme="majorBidi" w:hAnsiTheme="majorBidi" w:cstheme="majorBidi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810"/>
        <w:gridCol w:w="270"/>
        <w:gridCol w:w="900"/>
        <w:gridCol w:w="270"/>
        <w:gridCol w:w="990"/>
      </w:tblGrid>
      <w:tr w:rsidR="00D74558" w:rsidRPr="000F5DD3" w14:paraId="1EFF564A" w14:textId="77777777" w:rsidTr="004E52D8">
        <w:trPr>
          <w:tblHeader/>
        </w:trPr>
        <w:tc>
          <w:tcPr>
            <w:tcW w:w="2790" w:type="dxa"/>
          </w:tcPr>
          <w:p w14:paraId="59F2A36B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</w:tcPr>
          <w:p w14:paraId="4C7426BF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558" w:rsidRPr="000F5DD3" w14:paraId="03B8E5C5" w14:textId="77777777" w:rsidTr="004E52D8">
        <w:trPr>
          <w:tblHeader/>
        </w:trPr>
        <w:tc>
          <w:tcPr>
            <w:tcW w:w="2790" w:type="dxa"/>
          </w:tcPr>
          <w:p w14:paraId="449E13BF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86F6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7E87D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vAlign w:val="bottom"/>
          </w:tcPr>
          <w:p w14:paraId="4CEEE44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74558" w:rsidRPr="000F5DD3" w14:paraId="0CC95604" w14:textId="77777777" w:rsidTr="004E52D8">
        <w:trPr>
          <w:tblHeader/>
        </w:trPr>
        <w:tc>
          <w:tcPr>
            <w:tcW w:w="2790" w:type="dxa"/>
            <w:vAlign w:val="bottom"/>
          </w:tcPr>
          <w:p w14:paraId="675365D8" w14:textId="3F4A1195" w:rsidR="00D74558" w:rsidRPr="000F5DD3" w:rsidRDefault="00D745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25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057700E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16AC4A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8065A76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6C9320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4F90926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784E4AA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E93719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97A78AA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73E97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D1A1E0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3BE81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294297E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ACAA746" w14:textId="77777777" w:rsidR="00D74558" w:rsidRPr="000F5DD3" w:rsidRDefault="00D74558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B801C4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74558" w:rsidRPr="000F5DD3" w14:paraId="2A7C797B" w14:textId="77777777" w:rsidTr="004E52D8">
        <w:tc>
          <w:tcPr>
            <w:tcW w:w="2790" w:type="dxa"/>
          </w:tcPr>
          <w:p w14:paraId="22F58DDA" w14:textId="77777777" w:rsidR="00D74558" w:rsidRPr="000F5DD3" w:rsidRDefault="00D74558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1"/>
          </w:tcPr>
          <w:p w14:paraId="414FB917" w14:textId="77777777" w:rsidR="00D74558" w:rsidRPr="000F5DD3" w:rsidRDefault="00D745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558" w:rsidRPr="000F5DD3" w14:paraId="30484000" w14:textId="77777777" w:rsidTr="004E52D8">
        <w:tc>
          <w:tcPr>
            <w:tcW w:w="3780" w:type="dxa"/>
            <w:gridSpan w:val="2"/>
          </w:tcPr>
          <w:p w14:paraId="1CF14C65" w14:textId="399BB0CE" w:rsidR="00D74558" w:rsidRPr="000F5DD3" w:rsidRDefault="00864A20" w:rsidP="00864A20">
            <w:pPr>
              <w:tabs>
                <w:tab w:val="decimal" w:pos="7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00C8CB0" w14:textId="77777777" w:rsidR="00D74558" w:rsidRPr="000F5DD3" w:rsidRDefault="00D745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E3F83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75CEF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4F63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6A16F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5BD6B2" w14:textId="77777777" w:rsidR="00D74558" w:rsidRPr="000F5DD3" w:rsidRDefault="00D7455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84D6C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CEEB25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FCC25" w14:textId="77777777" w:rsidR="00D74558" w:rsidRPr="000F5DD3" w:rsidRDefault="00D74558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7A23F" w14:textId="77777777" w:rsidR="00D74558" w:rsidRPr="000F5DD3" w:rsidRDefault="00D74558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416" w:rsidRPr="000F5DD3" w14:paraId="1F11BFE6" w14:textId="77777777" w:rsidTr="004E52D8">
        <w:tc>
          <w:tcPr>
            <w:tcW w:w="2790" w:type="dxa"/>
            <w:vAlign w:val="bottom"/>
          </w:tcPr>
          <w:p w14:paraId="5ECC163E" w14:textId="77777777" w:rsidR="00B25416" w:rsidRPr="000F5DD3" w:rsidRDefault="00B25416" w:rsidP="00B254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96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567E24FC" w14:textId="0D0D3463" w:rsidR="00B25416" w:rsidRPr="000F5DD3" w:rsidRDefault="00B25416" w:rsidP="004E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331,675</w:t>
            </w:r>
          </w:p>
        </w:tc>
        <w:tc>
          <w:tcPr>
            <w:tcW w:w="270" w:type="dxa"/>
            <w:vAlign w:val="bottom"/>
          </w:tcPr>
          <w:p w14:paraId="405DB6EE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3FAB11" w14:textId="544AA454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928684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3F398B" w14:textId="5E7BF62E" w:rsidR="00B25416" w:rsidRPr="000F5DD3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331,675</w:t>
            </w:r>
          </w:p>
        </w:tc>
        <w:tc>
          <w:tcPr>
            <w:tcW w:w="270" w:type="dxa"/>
            <w:vAlign w:val="bottom"/>
          </w:tcPr>
          <w:p w14:paraId="6F8F36D3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43738BB" w14:textId="1E5FD44B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885658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6543D6" w14:textId="4644A2FB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E848BA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3AD532" w14:textId="30255DDF" w:rsidR="00B25416" w:rsidRPr="000F5DD3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331,675</w:t>
            </w:r>
          </w:p>
        </w:tc>
      </w:tr>
      <w:tr w:rsidR="00B25416" w:rsidRPr="000F5DD3" w14:paraId="6C2D1B3D" w14:textId="77777777" w:rsidTr="004E52D8">
        <w:tc>
          <w:tcPr>
            <w:tcW w:w="2790" w:type="dxa"/>
            <w:vAlign w:val="bottom"/>
          </w:tcPr>
          <w:p w14:paraId="06FBA124" w14:textId="77777777" w:rsidR="00B25416" w:rsidRPr="000F5DD3" w:rsidRDefault="00B25416" w:rsidP="00B254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7E619999" w14:textId="1A676BAB" w:rsidR="00B25416" w:rsidRPr="000F5DD3" w:rsidRDefault="00B25416" w:rsidP="004E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752,348</w:t>
            </w:r>
          </w:p>
        </w:tc>
        <w:tc>
          <w:tcPr>
            <w:tcW w:w="270" w:type="dxa"/>
            <w:vAlign w:val="bottom"/>
          </w:tcPr>
          <w:p w14:paraId="014E7347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A92576" w14:textId="16767C83" w:rsidR="00B25416" w:rsidRPr="000F5DD3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752,348</w:t>
            </w:r>
          </w:p>
        </w:tc>
        <w:tc>
          <w:tcPr>
            <w:tcW w:w="270" w:type="dxa"/>
            <w:vAlign w:val="bottom"/>
          </w:tcPr>
          <w:p w14:paraId="290F0253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D90305" w14:textId="61F726BE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559AA1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19D4BB" w14:textId="5C79964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02ACED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0D346" w14:textId="38E3425A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A5C95E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B0A0A" w14:textId="0AD93DE1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752,348</w:t>
            </w:r>
          </w:p>
        </w:tc>
      </w:tr>
      <w:tr w:rsidR="00B25416" w:rsidRPr="000F5DD3" w14:paraId="2EC4A5AA" w14:textId="77777777" w:rsidTr="004E52D8">
        <w:tc>
          <w:tcPr>
            <w:tcW w:w="2790" w:type="dxa"/>
            <w:vAlign w:val="bottom"/>
          </w:tcPr>
          <w:p w14:paraId="197AEBDF" w14:textId="77777777" w:rsidR="00B25416" w:rsidRPr="000F5DD3" w:rsidRDefault="00B25416" w:rsidP="00B254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1BB79578" w14:textId="483461BD" w:rsidR="00B25416" w:rsidRPr="000F5DD3" w:rsidRDefault="00B25416" w:rsidP="004E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138,900</w:t>
            </w:r>
          </w:p>
        </w:tc>
        <w:tc>
          <w:tcPr>
            <w:tcW w:w="270" w:type="dxa"/>
            <w:vAlign w:val="bottom"/>
          </w:tcPr>
          <w:p w14:paraId="6CEDCCB2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2BA07" w14:textId="5453E2E6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379801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CF22C7" w14:textId="0F0D6871" w:rsidR="00B25416" w:rsidRPr="00D55E6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B4DC2" w:rsidRPr="00D55E63"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270" w:type="dxa"/>
            <w:vAlign w:val="bottom"/>
          </w:tcPr>
          <w:p w14:paraId="3C75D98D" w14:textId="77777777" w:rsidR="00B25416" w:rsidRPr="00D55E6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27C4FA" w14:textId="1C049A7D" w:rsidR="00B25416" w:rsidRPr="00D55E63" w:rsidRDefault="00EB4DC2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sz w:val="30"/>
                <w:szCs w:val="30"/>
              </w:rPr>
              <w:t>102,3</w:t>
            </w:r>
            <w:r w:rsidR="00097EAA" w:rsidRPr="00D55E6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bottom"/>
          </w:tcPr>
          <w:p w14:paraId="60BC5A9F" w14:textId="77777777" w:rsidR="00B25416" w:rsidRPr="00D55E6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ED819F" w14:textId="100F55AE" w:rsidR="00B25416" w:rsidRPr="00D55E6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926DE8" w14:textId="77777777" w:rsidR="00B25416" w:rsidRPr="00D55E6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8F1927" w14:textId="33886322" w:rsidR="00B25416" w:rsidRPr="00D55E63" w:rsidRDefault="00EB4DC2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sz w:val="30"/>
                <w:szCs w:val="30"/>
              </w:rPr>
              <w:t>149,6</w:t>
            </w:r>
            <w:r w:rsidR="00097EAA" w:rsidRPr="00D55E6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B25416" w:rsidRPr="000F5DD3" w14:paraId="5CA7BAF1" w14:textId="77777777" w:rsidTr="004E52D8">
        <w:tc>
          <w:tcPr>
            <w:tcW w:w="2790" w:type="dxa"/>
          </w:tcPr>
          <w:p w14:paraId="491442F3" w14:textId="77777777" w:rsidR="00B25416" w:rsidRPr="000F5DD3" w:rsidRDefault="00B25416" w:rsidP="00B254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59361A" w14:textId="6E11AEAA" w:rsidR="00B25416" w:rsidRPr="000F5DD3" w:rsidRDefault="00B25416" w:rsidP="004E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 xml:space="preserve">  19,097</w:t>
            </w:r>
          </w:p>
        </w:tc>
        <w:tc>
          <w:tcPr>
            <w:tcW w:w="270" w:type="dxa"/>
          </w:tcPr>
          <w:p w14:paraId="5E7D4468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63622" w14:textId="74CA981D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75C7E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B412B6" w14:textId="31A70AC9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7,505</w:t>
            </w:r>
          </w:p>
        </w:tc>
        <w:tc>
          <w:tcPr>
            <w:tcW w:w="270" w:type="dxa"/>
          </w:tcPr>
          <w:p w14:paraId="423E87CA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EC28A5" w14:textId="1B150A48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9,489</w:t>
            </w:r>
          </w:p>
        </w:tc>
        <w:tc>
          <w:tcPr>
            <w:tcW w:w="270" w:type="dxa"/>
          </w:tcPr>
          <w:p w14:paraId="45E04118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2E1900" w14:textId="358EE892" w:rsidR="00B25416" w:rsidRPr="000F5DD3" w:rsidRDefault="00B25416" w:rsidP="00C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4E81E253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D4755F" w14:textId="42F5D9A8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sz w:val="30"/>
                <w:szCs w:val="30"/>
              </w:rPr>
              <w:t>23,550</w:t>
            </w:r>
          </w:p>
        </w:tc>
      </w:tr>
      <w:tr w:rsidR="00B25416" w:rsidRPr="000F5DD3" w14:paraId="4C26B055" w14:textId="77777777" w:rsidTr="004E52D8">
        <w:tc>
          <w:tcPr>
            <w:tcW w:w="2790" w:type="dxa"/>
          </w:tcPr>
          <w:p w14:paraId="29BB8BF0" w14:textId="77777777" w:rsidR="00B25416" w:rsidRPr="000F5DD3" w:rsidRDefault="00B25416" w:rsidP="00B25416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44E9B" w14:textId="150B2F1F" w:rsidR="00B25416" w:rsidRPr="000F5DD3" w:rsidRDefault="00B25416" w:rsidP="004E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5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,020</w:t>
            </w:r>
          </w:p>
        </w:tc>
        <w:tc>
          <w:tcPr>
            <w:tcW w:w="270" w:type="dxa"/>
            <w:vAlign w:val="bottom"/>
          </w:tcPr>
          <w:p w14:paraId="297850AC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BB173" w14:textId="5E6DE765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752,348</w:t>
            </w:r>
          </w:p>
        </w:tc>
        <w:tc>
          <w:tcPr>
            <w:tcW w:w="270" w:type="dxa"/>
            <w:vAlign w:val="bottom"/>
          </w:tcPr>
          <w:p w14:paraId="46934FE2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C7967" w14:textId="70CDAE62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B17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6,477</w:t>
            </w:r>
          </w:p>
        </w:tc>
        <w:tc>
          <w:tcPr>
            <w:tcW w:w="270" w:type="dxa"/>
            <w:vAlign w:val="bottom"/>
          </w:tcPr>
          <w:p w14:paraId="087A3844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D45FE" w14:textId="184F9036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17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</w:t>
            </w:r>
            <w:r w:rsidR="008F0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05031172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0F2AB" w14:textId="68293E4C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6,556</w:t>
            </w:r>
          </w:p>
        </w:tc>
        <w:tc>
          <w:tcPr>
            <w:tcW w:w="270" w:type="dxa"/>
            <w:vAlign w:val="bottom"/>
          </w:tcPr>
          <w:p w14:paraId="422A6310" w14:textId="77777777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72797" w14:textId="5C5AE4C2" w:rsidR="00B25416" w:rsidRPr="000F5DD3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B17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Pr="008278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7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124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B43810" w:rsidRPr="000F5DD3" w14:paraId="23D68D57" w14:textId="77777777" w:rsidTr="004E52D8">
        <w:tc>
          <w:tcPr>
            <w:tcW w:w="2790" w:type="dxa"/>
          </w:tcPr>
          <w:p w14:paraId="00D2AB96" w14:textId="77777777" w:rsidR="00B43810" w:rsidRPr="000F5DD3" w:rsidRDefault="00B43810" w:rsidP="00864A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0D3C56" w14:textId="77777777" w:rsidR="00B43810" w:rsidRPr="004B7D9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07479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14B5E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52BB1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9F745" w14:textId="77777777" w:rsidR="00B43810" w:rsidRPr="004B7D9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00754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FE605B1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551E2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D32B3C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E785C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C39E9" w14:textId="77777777" w:rsidR="00B43810" w:rsidRPr="000F5DD3" w:rsidRDefault="00B4381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A20" w:rsidRPr="000F5DD3" w14:paraId="3444E97B" w14:textId="77777777" w:rsidTr="004E52D8">
        <w:tc>
          <w:tcPr>
            <w:tcW w:w="2790" w:type="dxa"/>
          </w:tcPr>
          <w:p w14:paraId="08225BD7" w14:textId="7ED2D195" w:rsidR="00864A20" w:rsidRPr="000F5DD3" w:rsidRDefault="00864A20" w:rsidP="00864A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</w:tcPr>
          <w:p w14:paraId="292A05F9" w14:textId="77777777" w:rsidR="00864A20" w:rsidRPr="004B7D9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3E425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C42C3D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22754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BB56F" w14:textId="77777777" w:rsidR="00864A20" w:rsidRPr="004B7D9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C16B9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C40A846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46303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D76545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4F995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7AA16" w14:textId="77777777" w:rsidR="00864A20" w:rsidRPr="000F5DD3" w:rsidRDefault="00864A20" w:rsidP="00864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76CE" w:rsidRPr="000F5DD3" w14:paraId="218518A6" w14:textId="77777777" w:rsidTr="004E52D8">
        <w:tc>
          <w:tcPr>
            <w:tcW w:w="2790" w:type="dxa"/>
          </w:tcPr>
          <w:p w14:paraId="68171FC8" w14:textId="77777777" w:rsidR="00DC76CE" w:rsidRDefault="00DC76CE" w:rsidP="00DC76C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5A2B2FCB" w14:textId="61774B7E" w:rsidR="00DC76CE" w:rsidRPr="004B7D9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56D6A" w14:textId="77777777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D36037" w14:textId="548DDD80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ED640" w14:textId="77777777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E3EE7" w14:textId="2D3E92AE" w:rsidR="00DC76CE" w:rsidRPr="004B7D9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FDBE4" w14:textId="77777777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F3879B" w14:textId="221C2831" w:rsidR="00DC76CE" w:rsidRPr="00DC76CE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6191D" w14:textId="77777777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1E60E3" w14:textId="0F0DDE77" w:rsidR="00DC76CE" w:rsidRPr="00DC76CE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7C379" w14:textId="77777777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2DF15" w14:textId="085063B5" w:rsidR="00DC76CE" w:rsidRPr="000F5DD3" w:rsidRDefault="00DC76CE" w:rsidP="00DC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416" w:rsidRPr="000F5DD3" w14:paraId="7008E237" w14:textId="77777777" w:rsidTr="004E52D8">
        <w:tc>
          <w:tcPr>
            <w:tcW w:w="2790" w:type="dxa"/>
          </w:tcPr>
          <w:p w14:paraId="0A0F60FD" w14:textId="77777777" w:rsidR="00B25416" w:rsidRDefault="00B25416" w:rsidP="00B254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0884BC" w14:textId="565FF244" w:rsidR="00B25416" w:rsidRPr="00D72BAB" w:rsidRDefault="00B25416" w:rsidP="004E5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</w:t>
            </w:r>
          </w:p>
        </w:tc>
        <w:tc>
          <w:tcPr>
            <w:tcW w:w="270" w:type="dxa"/>
          </w:tcPr>
          <w:p w14:paraId="60D8C3F6" w14:textId="77777777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E29FE3" w14:textId="14B03683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CBA67" w14:textId="77777777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27F3D6" w14:textId="792174D0" w:rsidR="00B25416" w:rsidRPr="00D72BAB" w:rsidRDefault="00B25416" w:rsidP="00D5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</w:t>
            </w:r>
          </w:p>
        </w:tc>
        <w:tc>
          <w:tcPr>
            <w:tcW w:w="270" w:type="dxa"/>
          </w:tcPr>
          <w:p w14:paraId="63C21A4D" w14:textId="77777777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877F9B4" w14:textId="6D9F2777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3404A" w14:textId="77777777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0B61ED1" w14:textId="31708DF0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C8F9C9" w14:textId="77777777" w:rsidR="00B25416" w:rsidRPr="00D72BAB" w:rsidRDefault="00B25416" w:rsidP="00B2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238742" w14:textId="5FA8A4BE" w:rsidR="00B25416" w:rsidRPr="00D72BAB" w:rsidRDefault="00B25416" w:rsidP="00A9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</w:t>
            </w:r>
          </w:p>
        </w:tc>
      </w:tr>
    </w:tbl>
    <w:p w14:paraId="513B298F" w14:textId="3986072A" w:rsidR="00B9774A" w:rsidRDefault="00B9774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94E3EA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169BC8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3F9FDC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172CE2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16F034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E53F1A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A505C6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002BA6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3D18F8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E17EEE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4E1E8D" w14:textId="77777777" w:rsidR="00ED2F5F" w:rsidRDefault="00ED2F5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810"/>
        <w:gridCol w:w="270"/>
        <w:gridCol w:w="900"/>
        <w:gridCol w:w="270"/>
        <w:gridCol w:w="994"/>
      </w:tblGrid>
      <w:tr w:rsidR="0071049B" w:rsidRPr="000F5DD3" w14:paraId="4878B375" w14:textId="77777777">
        <w:trPr>
          <w:tblHeader/>
        </w:trPr>
        <w:tc>
          <w:tcPr>
            <w:tcW w:w="2790" w:type="dxa"/>
          </w:tcPr>
          <w:p w14:paraId="06E5149C" w14:textId="77777777" w:rsidR="0071049B" w:rsidRPr="000F5DD3" w:rsidRDefault="007104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4" w:type="dxa"/>
            <w:gridSpan w:val="11"/>
          </w:tcPr>
          <w:p w14:paraId="1D545CCC" w14:textId="77777777" w:rsidR="0071049B" w:rsidRPr="000F5DD3" w:rsidRDefault="007104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049B" w:rsidRPr="000F5DD3" w14:paraId="73730D88" w14:textId="77777777">
        <w:trPr>
          <w:tblHeader/>
        </w:trPr>
        <w:tc>
          <w:tcPr>
            <w:tcW w:w="2790" w:type="dxa"/>
          </w:tcPr>
          <w:p w14:paraId="598975EE" w14:textId="77777777" w:rsidR="0071049B" w:rsidRPr="000F5DD3" w:rsidRDefault="007104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7E10EB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BB899" w14:textId="77777777" w:rsidR="0071049B" w:rsidRPr="000F5DD3" w:rsidRDefault="0071049B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9"/>
            <w:vAlign w:val="bottom"/>
          </w:tcPr>
          <w:p w14:paraId="0DC5AC63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1049B" w:rsidRPr="000F5DD3" w14:paraId="5D74ECD8" w14:textId="77777777">
        <w:trPr>
          <w:tblHeader/>
        </w:trPr>
        <w:tc>
          <w:tcPr>
            <w:tcW w:w="2790" w:type="dxa"/>
            <w:vAlign w:val="bottom"/>
          </w:tcPr>
          <w:p w14:paraId="1FDB03C2" w14:textId="77777777" w:rsidR="0071049B" w:rsidRPr="000F5DD3" w:rsidRDefault="007104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302BEBF0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0073473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F73E695" w14:textId="77777777" w:rsidR="0071049B" w:rsidRPr="000F5DD3" w:rsidRDefault="0071049B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61D4EC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40321FB3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5DF6F82F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69BFAF7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8F7B20C" w14:textId="77777777" w:rsidR="0071049B" w:rsidRPr="000F5DD3" w:rsidRDefault="0071049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762172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EDD6E6" w14:textId="77777777" w:rsidR="0071049B" w:rsidRPr="000F5DD3" w:rsidRDefault="0071049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E5A1024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602A2611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035715" w14:textId="77777777" w:rsidR="0071049B" w:rsidRPr="000F5DD3" w:rsidRDefault="0071049B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3730929A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049B" w:rsidRPr="000F5DD3" w14:paraId="50305CEC" w14:textId="77777777">
        <w:trPr>
          <w:tblHeader/>
        </w:trPr>
        <w:tc>
          <w:tcPr>
            <w:tcW w:w="2790" w:type="dxa"/>
          </w:tcPr>
          <w:p w14:paraId="69AEFE92" w14:textId="77777777" w:rsidR="0071049B" w:rsidRPr="000F5DD3" w:rsidRDefault="0071049B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4" w:type="dxa"/>
            <w:gridSpan w:val="11"/>
          </w:tcPr>
          <w:p w14:paraId="79691AA6" w14:textId="77777777" w:rsidR="0071049B" w:rsidRPr="000F5DD3" w:rsidRDefault="0071049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049B" w:rsidRPr="000F5DD3" w14:paraId="458C70BD" w14:textId="77777777">
        <w:tc>
          <w:tcPr>
            <w:tcW w:w="3780" w:type="dxa"/>
            <w:gridSpan w:val="2"/>
          </w:tcPr>
          <w:p w14:paraId="6A69A512" w14:textId="77777777" w:rsidR="0071049B" w:rsidRPr="000F5DD3" w:rsidRDefault="0071049B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EE8D7C" w14:textId="77777777" w:rsidR="0071049B" w:rsidRPr="000F5DD3" w:rsidRDefault="0071049B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6C81A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78999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6B1F7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5FC1E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55C4E5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F4F4B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741E2BC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4351E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968C2D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9B" w:rsidRPr="000F5DD3" w14:paraId="3A216957" w14:textId="77777777">
        <w:tc>
          <w:tcPr>
            <w:tcW w:w="2790" w:type="dxa"/>
            <w:vAlign w:val="bottom"/>
          </w:tcPr>
          <w:p w14:paraId="37CDED0F" w14:textId="77777777" w:rsidR="0071049B" w:rsidRPr="000F5DD3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8D096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720C2F97" w14:textId="77777777" w:rsidR="0071049B" w:rsidRPr="000F5DD3" w:rsidRDefault="0071049B" w:rsidP="00A9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331,675</w:t>
            </w:r>
          </w:p>
        </w:tc>
        <w:tc>
          <w:tcPr>
            <w:tcW w:w="270" w:type="dxa"/>
            <w:vAlign w:val="bottom"/>
          </w:tcPr>
          <w:p w14:paraId="588A9736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D7C70F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FC7F7E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B3AD9B" w14:textId="77777777" w:rsidR="0071049B" w:rsidRPr="000F5DD3" w:rsidRDefault="0071049B" w:rsidP="00A9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331,675</w:t>
            </w:r>
          </w:p>
        </w:tc>
        <w:tc>
          <w:tcPr>
            <w:tcW w:w="270" w:type="dxa"/>
            <w:vAlign w:val="bottom"/>
          </w:tcPr>
          <w:p w14:paraId="38181349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A8BAA7" w14:textId="77777777" w:rsidR="0071049B" w:rsidRPr="000F5DD3" w:rsidRDefault="0071049B" w:rsidP="00D3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0D580E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F8048C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D36B9E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6D45083" w14:textId="77777777" w:rsidR="0071049B" w:rsidRPr="000F5DD3" w:rsidRDefault="0071049B" w:rsidP="00B1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331,675</w:t>
            </w:r>
          </w:p>
        </w:tc>
      </w:tr>
      <w:tr w:rsidR="0071049B" w:rsidRPr="000F5DD3" w14:paraId="2012FBCF" w14:textId="77777777">
        <w:tc>
          <w:tcPr>
            <w:tcW w:w="2790" w:type="dxa"/>
            <w:vAlign w:val="bottom"/>
          </w:tcPr>
          <w:p w14:paraId="2ED2FE7B" w14:textId="77777777" w:rsidR="0071049B" w:rsidRPr="000F5DD3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6F798049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750,512</w:t>
            </w:r>
          </w:p>
        </w:tc>
        <w:tc>
          <w:tcPr>
            <w:tcW w:w="270" w:type="dxa"/>
            <w:vAlign w:val="bottom"/>
          </w:tcPr>
          <w:p w14:paraId="233B54ED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35CADC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750,512</w:t>
            </w:r>
          </w:p>
        </w:tc>
        <w:tc>
          <w:tcPr>
            <w:tcW w:w="270" w:type="dxa"/>
            <w:vAlign w:val="bottom"/>
          </w:tcPr>
          <w:p w14:paraId="48B42DB1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49BBFD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BDA6D5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CB635FC" w14:textId="77777777" w:rsidR="0071049B" w:rsidRPr="000F5DD3" w:rsidRDefault="0071049B" w:rsidP="00D34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41E116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64C8FB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7F23AA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C8832D5" w14:textId="77777777" w:rsidR="0071049B" w:rsidRPr="000F5DD3" w:rsidRDefault="0071049B" w:rsidP="00B1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750,512</w:t>
            </w:r>
          </w:p>
        </w:tc>
      </w:tr>
      <w:tr w:rsidR="0071049B" w:rsidRPr="000F5DD3" w14:paraId="2F3322B7" w14:textId="77777777">
        <w:tc>
          <w:tcPr>
            <w:tcW w:w="2790" w:type="dxa"/>
            <w:vAlign w:val="bottom"/>
          </w:tcPr>
          <w:p w14:paraId="1352F34B" w14:textId="77777777" w:rsidR="0071049B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04C3579" w14:textId="77777777" w:rsidR="0071049B" w:rsidRPr="000F5DD3" w:rsidRDefault="0071049B">
            <w:pPr>
              <w:ind w:left="160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vAlign w:val="bottom"/>
          </w:tcPr>
          <w:p w14:paraId="36AC49C2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138,900</w:t>
            </w:r>
          </w:p>
        </w:tc>
        <w:tc>
          <w:tcPr>
            <w:tcW w:w="270" w:type="dxa"/>
            <w:vAlign w:val="bottom"/>
          </w:tcPr>
          <w:p w14:paraId="0A967969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BC7421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BFFEA9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999015" w14:textId="07A92079" w:rsidR="0071049B" w:rsidRPr="00951C27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1C2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B4DC2" w:rsidRPr="00951C27"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270" w:type="dxa"/>
            <w:vAlign w:val="bottom"/>
          </w:tcPr>
          <w:p w14:paraId="033944AF" w14:textId="77777777" w:rsidR="0071049B" w:rsidRPr="00951C27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0C92E3" w14:textId="1762FBE1" w:rsidR="0071049B" w:rsidRPr="00951C27" w:rsidRDefault="00EB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51C27">
              <w:rPr>
                <w:rFonts w:asciiTheme="majorBidi" w:hAnsiTheme="majorBidi" w:cstheme="majorBidi"/>
                <w:sz w:val="30"/>
                <w:szCs w:val="30"/>
              </w:rPr>
              <w:t>102,3</w:t>
            </w:r>
            <w:r w:rsidR="00223163" w:rsidRPr="00951C2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bottom"/>
          </w:tcPr>
          <w:p w14:paraId="486BF9D7" w14:textId="77777777" w:rsidR="0071049B" w:rsidRPr="00951C27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5C82BF" w14:textId="77777777" w:rsidR="0071049B" w:rsidRPr="00951C27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1C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10CAD5" w14:textId="77777777" w:rsidR="0071049B" w:rsidRPr="00951C27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0420127" w14:textId="70E2702A" w:rsidR="0071049B" w:rsidRPr="00951C27" w:rsidRDefault="0071049B" w:rsidP="00B1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1C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4DC2" w:rsidRPr="00951C27">
              <w:rPr>
                <w:rFonts w:asciiTheme="majorBidi" w:hAnsiTheme="majorBidi" w:cstheme="majorBidi"/>
                <w:sz w:val="30"/>
                <w:szCs w:val="30"/>
              </w:rPr>
              <w:t>49,6</w:t>
            </w:r>
            <w:r w:rsidR="00223163" w:rsidRPr="00951C2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71049B" w:rsidRPr="000F5DD3" w14:paraId="382FA8DC" w14:textId="77777777">
        <w:trPr>
          <w:trHeight w:val="74"/>
        </w:trPr>
        <w:tc>
          <w:tcPr>
            <w:tcW w:w="2790" w:type="dxa"/>
          </w:tcPr>
          <w:p w14:paraId="57C78F89" w14:textId="77777777" w:rsidR="0071049B" w:rsidRPr="000F5DD3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DA586F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19,097</w:t>
            </w:r>
          </w:p>
        </w:tc>
        <w:tc>
          <w:tcPr>
            <w:tcW w:w="270" w:type="dxa"/>
          </w:tcPr>
          <w:p w14:paraId="5C7F4FBF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233FC9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2BCFD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290DE1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7,505</w:t>
            </w:r>
          </w:p>
        </w:tc>
        <w:tc>
          <w:tcPr>
            <w:tcW w:w="270" w:type="dxa"/>
          </w:tcPr>
          <w:p w14:paraId="61062DA7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12535B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9,489</w:t>
            </w:r>
          </w:p>
        </w:tc>
        <w:tc>
          <w:tcPr>
            <w:tcW w:w="270" w:type="dxa"/>
          </w:tcPr>
          <w:p w14:paraId="6B14B547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7B623A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5C74013E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9608DE0" w14:textId="77777777" w:rsidR="0071049B" w:rsidRPr="000F5DD3" w:rsidRDefault="0071049B" w:rsidP="00B1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23,550</w:t>
            </w:r>
          </w:p>
        </w:tc>
      </w:tr>
      <w:tr w:rsidR="0071049B" w:rsidRPr="000F5DD3" w14:paraId="42940157" w14:textId="77777777">
        <w:trPr>
          <w:trHeight w:val="478"/>
        </w:trPr>
        <w:tc>
          <w:tcPr>
            <w:tcW w:w="2790" w:type="dxa"/>
          </w:tcPr>
          <w:p w14:paraId="176DDBA3" w14:textId="77777777" w:rsidR="0071049B" w:rsidRPr="000F5DD3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FBC47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Pr="00CA4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  <w:vAlign w:val="bottom"/>
          </w:tcPr>
          <w:p w14:paraId="6136D53F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FA9A2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4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4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  <w:vAlign w:val="bottom"/>
          </w:tcPr>
          <w:p w14:paraId="7B3B53DC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D1EFA" w14:textId="4E2C3A99" w:rsidR="0071049B" w:rsidRPr="000F5DD3" w:rsidRDefault="0071049B" w:rsidP="00D55E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85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6,477</w:t>
            </w:r>
          </w:p>
        </w:tc>
        <w:tc>
          <w:tcPr>
            <w:tcW w:w="270" w:type="dxa"/>
            <w:vAlign w:val="bottom"/>
          </w:tcPr>
          <w:p w14:paraId="486A20A1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A917" w14:textId="59CDDF37" w:rsidR="0071049B" w:rsidRPr="000F5DD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5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</w:t>
            </w:r>
            <w:r w:rsidR="00C96F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BCDA0B7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B3949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6,556</w:t>
            </w:r>
          </w:p>
        </w:tc>
        <w:tc>
          <w:tcPr>
            <w:tcW w:w="270" w:type="dxa"/>
            <w:vAlign w:val="bottom"/>
          </w:tcPr>
          <w:p w14:paraId="5FF1972F" w14:textId="77777777" w:rsidR="0071049B" w:rsidRPr="000F5DD3" w:rsidRDefault="0071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1D4F8" w14:textId="08831360" w:rsidR="0071049B" w:rsidRPr="000F5DD3" w:rsidRDefault="0071049B" w:rsidP="00B1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485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15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85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100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</w:tr>
      <w:tr w:rsidR="00B43810" w:rsidRPr="000F5DD3" w14:paraId="0910AC80" w14:textId="77777777" w:rsidTr="00ED2F5F">
        <w:tc>
          <w:tcPr>
            <w:tcW w:w="3780" w:type="dxa"/>
            <w:gridSpan w:val="2"/>
          </w:tcPr>
          <w:p w14:paraId="0010A9CF" w14:textId="77777777" w:rsidR="00B43810" w:rsidRPr="000F5DD3" w:rsidRDefault="00B43810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F2D43" w14:textId="77777777" w:rsidR="00B43810" w:rsidRPr="000F5DD3" w:rsidRDefault="00B43810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82C9E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4A9A0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C0290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B4B4C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B945530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4DD38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DF76B75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25799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47583B" w14:textId="77777777" w:rsidR="00B43810" w:rsidRPr="000F5DD3" w:rsidRDefault="00B43810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9B" w:rsidRPr="000F5DD3" w14:paraId="17F44C0A" w14:textId="77777777" w:rsidTr="00ED2F5F">
        <w:tc>
          <w:tcPr>
            <w:tcW w:w="3780" w:type="dxa"/>
            <w:gridSpan w:val="2"/>
          </w:tcPr>
          <w:p w14:paraId="3781BD6A" w14:textId="77777777" w:rsidR="0071049B" w:rsidRPr="000F5DD3" w:rsidRDefault="0071049B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4C6A72" w14:textId="77777777" w:rsidR="0071049B" w:rsidRPr="000F5DD3" w:rsidRDefault="0071049B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C5036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DF552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90C21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31073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2AEA09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4871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424E38D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8384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DD4635A" w14:textId="77777777" w:rsidR="0071049B" w:rsidRPr="000F5DD3" w:rsidRDefault="0071049B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49B" w:rsidRPr="000F5DD3" w14:paraId="6F2F17F3" w14:textId="77777777" w:rsidTr="00ED2F5F">
        <w:tc>
          <w:tcPr>
            <w:tcW w:w="2790" w:type="dxa"/>
            <w:vAlign w:val="bottom"/>
          </w:tcPr>
          <w:p w14:paraId="1215D508" w14:textId="77777777" w:rsidR="0071049B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6A9A4CA0" w14:textId="77777777" w:rsidR="0071049B" w:rsidRPr="000F5DD3" w:rsidRDefault="0071049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7A8339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08E72A" w14:textId="7E7A3A8F" w:rsidR="0071049B" w:rsidRPr="00D55E63" w:rsidRDefault="00D55E63" w:rsidP="00D55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1049B"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</w:t>
            </w:r>
          </w:p>
        </w:tc>
        <w:tc>
          <w:tcPr>
            <w:tcW w:w="270" w:type="dxa"/>
          </w:tcPr>
          <w:p w14:paraId="47991EB5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3BE789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E4E2F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47A2BA1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E88F11" w14:textId="1467FAB1" w:rsidR="0071049B" w:rsidRPr="00D55E63" w:rsidRDefault="0071049B" w:rsidP="00D55E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</w:t>
            </w:r>
          </w:p>
        </w:tc>
        <w:tc>
          <w:tcPr>
            <w:tcW w:w="270" w:type="dxa"/>
          </w:tcPr>
          <w:p w14:paraId="7DC52EE7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0A548CF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6EE77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95706B9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A9C997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4EA76C4A" w14:textId="77777777" w:rsidR="0071049B" w:rsidRPr="00D55E63" w:rsidRDefault="0071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F222D6" w14:textId="1CB37BD6" w:rsidR="0071049B" w:rsidRPr="00D55E63" w:rsidRDefault="0071049B" w:rsidP="00B10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E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</w:t>
            </w:r>
          </w:p>
        </w:tc>
      </w:tr>
    </w:tbl>
    <w:p w14:paraId="69DCB6B7" w14:textId="77777777" w:rsidR="0067742F" w:rsidRPr="000F5DD3" w:rsidRDefault="0067742F" w:rsidP="00FE188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6FD373" w14:textId="4715C54E" w:rsidR="00481ED1" w:rsidRPr="000F5DD3" w:rsidRDefault="00481ED1" w:rsidP="00481ED1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A0FC0BD" w14:textId="77777777" w:rsidR="00481ED1" w:rsidRPr="000F5DD3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1E3F5" w14:textId="5931D166" w:rsidR="00481ED1" w:rsidRPr="000F5DD3" w:rsidRDefault="00481ED1" w:rsidP="00481ED1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5FAD" w:rsidRPr="000F5DD3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730AEA" w14:textId="77777777" w:rsidR="00481ED1" w:rsidRPr="000F5DD3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7695D7" w14:textId="0D5D66BB" w:rsidR="00481ED1" w:rsidRPr="000F5DD3" w:rsidRDefault="00481ED1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>.3.1</w:t>
      </w:r>
      <w:r w:rsidRPr="000F5DD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DD8D87B" w14:textId="22F5AD6B" w:rsidR="00B50457" w:rsidRPr="000F5DD3" w:rsidRDefault="00B50457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236038F7" w14:textId="5C3CA2E7" w:rsidR="001F008A" w:rsidRPr="00A93832" w:rsidRDefault="00B50457" w:rsidP="00A93832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tbl>
      <w:tblPr>
        <w:tblW w:w="915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1164"/>
        <w:gridCol w:w="248"/>
        <w:gridCol w:w="1164"/>
        <w:gridCol w:w="263"/>
        <w:gridCol w:w="1099"/>
        <w:gridCol w:w="235"/>
        <w:gridCol w:w="1020"/>
      </w:tblGrid>
      <w:tr w:rsidR="008246B3" w:rsidRPr="00A257F7" w14:paraId="6D389BAB" w14:textId="77777777" w:rsidTr="009A1895">
        <w:trPr>
          <w:tblHeader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F972" w14:textId="77777777" w:rsidR="008246B3" w:rsidRPr="00A257F7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2F5CA" w14:textId="23990E90" w:rsidR="00933ED7" w:rsidRPr="00A257F7" w:rsidRDefault="00933ED7" w:rsidP="006D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5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25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246B3" w:rsidRPr="00A257F7" w14:paraId="1C743589" w14:textId="77777777" w:rsidTr="009A1895">
        <w:trPr>
          <w:tblHeader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E8BB" w14:textId="77777777" w:rsidR="008246B3" w:rsidRPr="00A257F7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B0C5" w14:textId="3699307B" w:rsidR="00933ED7" w:rsidRPr="00A257F7" w:rsidRDefault="00933ED7" w:rsidP="006D429A">
            <w:pPr>
              <w:pStyle w:val="BodyText"/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D518D" w:rsidRPr="00A257F7" w14:paraId="3994557D" w14:textId="330B46A6" w:rsidTr="009A1895">
        <w:trPr>
          <w:tblHeader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9845" w14:textId="220021B4" w:rsidR="008246B3" w:rsidRPr="00A257F7" w:rsidRDefault="008246B3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167C5E32" w14:textId="77777777" w:rsidR="008246B3" w:rsidRPr="00A257F7" w:rsidRDefault="008246B3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5072" w14:textId="77777777" w:rsidR="008246B3" w:rsidRPr="00A257F7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0AB90CAB" w14:textId="77777777" w:rsidR="008246B3" w:rsidRPr="00A257F7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7827BB22" w14:textId="77777777" w:rsidR="008246B3" w:rsidRPr="00A257F7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FE57" w14:textId="77777777" w:rsidR="008246B3" w:rsidRPr="00A257F7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142A" w14:textId="77777777" w:rsidR="008246B3" w:rsidRPr="00A257F7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32670D1" w14:textId="77777777" w:rsidR="008246B3" w:rsidRPr="00A257F7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2C86F" w14:textId="77777777" w:rsidR="008246B3" w:rsidRPr="00A257F7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213D" w14:textId="77777777" w:rsidR="008246B3" w:rsidRPr="00A257F7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15F9" w14:textId="77777777" w:rsidR="008246B3" w:rsidRPr="00A257F7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FD230" w14:textId="77777777" w:rsidR="008246B3" w:rsidRPr="00A257F7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F6862" w14:textId="0D09068E" w:rsidR="008246B3" w:rsidRPr="00A257F7" w:rsidRDefault="00933ED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เงินริงกิด</w:t>
            </w:r>
          </w:p>
        </w:tc>
        <w:tc>
          <w:tcPr>
            <w:tcW w:w="235" w:type="dxa"/>
          </w:tcPr>
          <w:p w14:paraId="2BFCB897" w14:textId="77777777" w:rsidR="00933ED7" w:rsidRPr="00A257F7" w:rsidRDefault="00933ED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170E27A" w14:textId="77777777" w:rsidR="00933ED7" w:rsidRDefault="00933ED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B8452" w14:textId="77777777" w:rsidR="009F26DF" w:rsidRDefault="009F26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A6C2FE" w14:textId="029B57DE" w:rsidR="00933ED7" w:rsidRPr="00A257F7" w:rsidRDefault="009F26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246B3" w:rsidRPr="00A257F7" w14:paraId="73EF05C1" w14:textId="6F93E76C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6BE" w14:textId="77777777" w:rsidR="008246B3" w:rsidRPr="00A257F7" w:rsidRDefault="008246B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DFC9C" w14:textId="711D0D2B" w:rsidR="00933ED7" w:rsidRPr="00A257F7" w:rsidRDefault="00615EF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18D" w:rsidRPr="00A257F7" w14:paraId="731FBE3C" w14:textId="0044ADA3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B0E1" w14:textId="77777777" w:rsidR="00D67C49" w:rsidRPr="00A257F7" w:rsidRDefault="00D67C49" w:rsidP="00D67C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73A3" w14:textId="1AC5CE5E" w:rsidR="00D67C49" w:rsidRPr="00A257F7" w:rsidRDefault="0028224C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2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1,184,666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347F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9E69" w14:textId="58E936C1" w:rsidR="00D67C49" w:rsidRPr="00A257F7" w:rsidRDefault="00F02B7F" w:rsidP="00D67C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1DC6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2A0B" w14:textId="05E66501" w:rsidR="00D67C49" w:rsidRPr="00A257F7" w:rsidRDefault="00F02B7F" w:rsidP="009A189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2F38F7C5" w14:textId="77777777" w:rsidR="00933ED7" w:rsidRPr="00A257F7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71F1B609" w14:textId="745F6145" w:rsidR="00933ED7" w:rsidRPr="00A257F7" w:rsidRDefault="00F02B7F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1,184,666</w:t>
            </w:r>
          </w:p>
        </w:tc>
      </w:tr>
      <w:tr w:rsidR="00CD518D" w:rsidRPr="00A257F7" w14:paraId="47383777" w14:textId="5E1BA5AD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06A0" w14:textId="77777777" w:rsidR="00D67C49" w:rsidRPr="00A257F7" w:rsidRDefault="00D67C49" w:rsidP="00D67C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E14C" w14:textId="02AE16D9" w:rsidR="00D67C49" w:rsidRPr="00A257F7" w:rsidRDefault="00007AF4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7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EACB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31A7B" w14:textId="5CEBB0C4" w:rsidR="00D67C49" w:rsidRPr="00A257F7" w:rsidRDefault="00F02B7F" w:rsidP="00D67C4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A505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7D77" w14:textId="42F21A67" w:rsidR="00D67C49" w:rsidRPr="00A257F7" w:rsidRDefault="00F02B7F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01DC633B" w14:textId="77777777" w:rsidR="00933ED7" w:rsidRPr="00A257F7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0575F442" w14:textId="2689C3D4" w:rsidR="00933ED7" w:rsidRPr="00A257F7" w:rsidRDefault="00F02B7F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7,257</w:t>
            </w:r>
          </w:p>
        </w:tc>
      </w:tr>
      <w:tr w:rsidR="00CD518D" w:rsidRPr="00A257F7" w14:paraId="2E5ED603" w14:textId="4F7552D2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A62C" w14:textId="77777777" w:rsidR="00D67C49" w:rsidRPr="00A257F7" w:rsidRDefault="00D67C49" w:rsidP="00D67C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CCEF" w14:textId="41FC3BC9" w:rsidR="00D67C49" w:rsidRPr="00A257F7" w:rsidRDefault="00007AF4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7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187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77,973</w:t>
            </w:r>
            <w:r w:rsidRPr="00007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DCB0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537B" w14:textId="17F3DAA0" w:rsidR="00D67C49" w:rsidRPr="00A257F7" w:rsidRDefault="0095586D" w:rsidP="002B3A5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586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</w:t>
            </w:r>
            <w:r w:rsidRPr="009558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586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637)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8626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525E" w14:textId="72BD9780" w:rsidR="00D67C49" w:rsidRPr="00A257F7" w:rsidRDefault="00F02B7F" w:rsidP="009A189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731FFA12" w14:textId="77777777" w:rsidR="00933ED7" w:rsidRPr="00A257F7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5C796F05" w14:textId="32E1CE30" w:rsidR="00933ED7" w:rsidRPr="00A257F7" w:rsidRDefault="00401323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1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</w:t>
            </w:r>
            <w:r w:rsidR="00F461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01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461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  <w:r w:rsidRPr="00401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518D" w:rsidRPr="00A257F7" w14:paraId="0DE233C3" w14:textId="71685970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004B" w14:textId="77777777" w:rsidR="00D67C49" w:rsidRPr="00A257F7" w:rsidRDefault="00D67C49" w:rsidP="00D67C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F07E" w14:textId="4968EB66" w:rsidR="00D67C49" w:rsidRPr="00A257F7" w:rsidRDefault="007C4AE8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4A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(41,732)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1B45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E588" w14:textId="720C3247" w:rsidR="00D67C49" w:rsidRPr="00A257F7" w:rsidRDefault="00F02B7F" w:rsidP="009A189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667A" w14:textId="77777777" w:rsidR="00D67C49" w:rsidRPr="00A257F7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2884" w14:textId="6E69F5EB" w:rsidR="00D67C49" w:rsidRPr="00A257F7" w:rsidRDefault="00F02B7F" w:rsidP="009A189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185B7BEE" w14:textId="77777777" w:rsidR="00933ED7" w:rsidRPr="00A257F7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8C84D34" w14:textId="58FA315E" w:rsidR="00933ED7" w:rsidRPr="00A257F7" w:rsidRDefault="00401323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13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(41,732)</w:t>
            </w:r>
          </w:p>
        </w:tc>
      </w:tr>
      <w:tr w:rsidR="00CD518D" w:rsidRPr="00A257F7" w14:paraId="300816D5" w14:textId="0D6D191A" w:rsidTr="009A1895">
        <w:trPr>
          <w:trHeight w:val="75"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7138" w14:textId="26A9452F" w:rsidR="00D67C49" w:rsidRPr="00A257F7" w:rsidRDefault="00D67C49" w:rsidP="00D67C4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3FB8" w14:textId="0043BD8E" w:rsidR="00D67C49" w:rsidRPr="00A257F7" w:rsidRDefault="00894015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94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3108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72,216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4F88" w14:textId="77777777" w:rsidR="00D67C49" w:rsidRPr="00A257F7" w:rsidRDefault="00D67C49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8FE82" w14:textId="2801F670" w:rsidR="00D67C49" w:rsidRPr="00A257F7" w:rsidRDefault="0095586D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586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(2</w:t>
            </w:r>
            <w:r w:rsidRPr="009558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586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637)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7C7E" w14:textId="77777777" w:rsidR="00D67C49" w:rsidRPr="00A257F7" w:rsidRDefault="00D67C49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E19D" w14:textId="58F1BC03" w:rsidR="00D67C49" w:rsidRPr="00A257F7" w:rsidRDefault="00F02B7F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1CF017D4" w14:textId="77777777" w:rsidR="00933ED7" w:rsidRPr="00A257F7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EA217DC" w14:textId="635B3309" w:rsidR="00933ED7" w:rsidRPr="00764DF1" w:rsidRDefault="00463494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4D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="003108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9,581</w:t>
            </w:r>
          </w:p>
        </w:tc>
      </w:tr>
      <w:tr w:rsidR="00CD518D" w:rsidRPr="00A257F7" w14:paraId="0C114203" w14:textId="6F90DA85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834" w14:textId="1D166369" w:rsidR="00D67C49" w:rsidRPr="00D00F44" w:rsidRDefault="006379FE" w:rsidP="00D67C4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00F44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D00F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D00F4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8007" w14:textId="5B24A624" w:rsidR="00D67C49" w:rsidRPr="004541F6" w:rsidRDefault="0095586D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1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29</w:t>
            </w: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41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188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5DEB" w14:textId="77777777" w:rsidR="00D67C49" w:rsidRPr="004541F6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BDE3" w14:textId="202D6FF7" w:rsidR="00D67C49" w:rsidRPr="004541F6" w:rsidRDefault="00F02B7F" w:rsidP="00F02B7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1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157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8C2C" w14:textId="77777777" w:rsidR="00D67C49" w:rsidRPr="004541F6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649A" w14:textId="4CC6A06C" w:rsidR="00D67C49" w:rsidRPr="004541F6" w:rsidRDefault="00F02B7F" w:rsidP="009A189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794D6D37" w14:textId="77777777" w:rsidR="00933ED7" w:rsidRPr="004541F6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0" w:type="dxa"/>
          </w:tcPr>
          <w:p w14:paraId="0260369A" w14:textId="7FADA53D" w:rsidR="00933ED7" w:rsidRPr="004541F6" w:rsidRDefault="00764DF1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29,345</w:t>
            </w:r>
          </w:p>
        </w:tc>
      </w:tr>
      <w:tr w:rsidR="00CD518D" w:rsidRPr="00A257F7" w14:paraId="2AA8E5AF" w14:textId="77777777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4E11" w14:textId="1D0B73E2" w:rsidR="006379FE" w:rsidRPr="00A257F7" w:rsidRDefault="006379FE" w:rsidP="006379FE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35A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9C035A">
              <w:rPr>
                <w:rFonts w:asciiTheme="majorBidi" w:hAnsiTheme="majorBidi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81DF" w14:textId="2CB7F81E" w:rsidR="006379FE" w:rsidRPr="004541F6" w:rsidRDefault="007F4989" w:rsidP="006379F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1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(799</w:t>
            </w: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41F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552)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1B7B" w14:textId="77777777" w:rsidR="006379FE" w:rsidRPr="004541F6" w:rsidRDefault="006379FE" w:rsidP="006379FE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3BDE" w14:textId="6B40A46C" w:rsidR="006379FE" w:rsidRPr="004541F6" w:rsidRDefault="00F02B7F" w:rsidP="006379FE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62A1" w14:textId="77777777" w:rsidR="006379FE" w:rsidRPr="004541F6" w:rsidRDefault="006379FE" w:rsidP="006379FE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900F" w14:textId="7B052732" w:rsidR="006379FE" w:rsidRPr="004541F6" w:rsidRDefault="00F02B7F" w:rsidP="009A189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79B4538E" w14:textId="77777777" w:rsidR="006379FE" w:rsidRPr="004541F6" w:rsidRDefault="006379FE" w:rsidP="006379F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5F67310" w14:textId="66B7BC1C" w:rsidR="006379FE" w:rsidRPr="004541F6" w:rsidRDefault="00764DF1" w:rsidP="006379F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(799,552)</w:t>
            </w:r>
          </w:p>
        </w:tc>
      </w:tr>
      <w:tr w:rsidR="00CD518D" w:rsidRPr="000F5DD3" w14:paraId="21598089" w14:textId="4E3E975A" w:rsidTr="009A1895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2D4F" w14:textId="77777777" w:rsidR="00D67C49" w:rsidRPr="00A257F7" w:rsidRDefault="00D67C49" w:rsidP="00D67C49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D65C" w14:textId="17197EB1" w:rsidR="00D67C49" w:rsidRPr="004541F6" w:rsidRDefault="00786AC8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201,852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7D22" w14:textId="77777777" w:rsidR="00D67C49" w:rsidRPr="004541F6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68E6" w14:textId="115F6560" w:rsidR="00D67C49" w:rsidRPr="004541F6" w:rsidRDefault="00F02B7F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</w:t>
            </w:r>
            <w:r w:rsidR="00D00F44"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480</w:t>
            </w:r>
            <w:r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40CE" w14:textId="77777777" w:rsidR="00D67C49" w:rsidRPr="004541F6" w:rsidRDefault="00D67C49" w:rsidP="00D67C4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056A" w14:textId="0FBDB2D0" w:rsidR="00D67C49" w:rsidRPr="004541F6" w:rsidRDefault="00F02B7F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0881747B" w14:textId="77777777" w:rsidR="00933ED7" w:rsidRPr="004541F6" w:rsidRDefault="00933ED7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23036C5" w14:textId="3FF9CD6E" w:rsidR="00933ED7" w:rsidRPr="004541F6" w:rsidRDefault="00764DF1" w:rsidP="00D67C4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00F44"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786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454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86A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</w:tbl>
    <w:p w14:paraId="7D4B3852" w14:textId="54C52F49" w:rsidR="008246B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1"/>
        <w:gridCol w:w="1347"/>
        <w:gridCol w:w="266"/>
        <w:gridCol w:w="1164"/>
        <w:gridCol w:w="266"/>
        <w:gridCol w:w="1236"/>
      </w:tblGrid>
      <w:tr w:rsidR="007C58E8" w:rsidRPr="000F5DD3" w14:paraId="3DBC8C67" w14:textId="77777777" w:rsidTr="00173443">
        <w:trPr>
          <w:tblHeader/>
        </w:trPr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E1D9" w14:textId="77777777" w:rsidR="007C58E8" w:rsidRPr="000F5DD3" w:rsidRDefault="007C58E8" w:rsidP="005C11DF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7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E0618" w14:textId="4CE3473F" w:rsidR="007C58E8" w:rsidRPr="000F5DD3" w:rsidRDefault="00D67C49" w:rsidP="005C1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7C58E8" w:rsidRPr="000F5DD3" w14:paraId="7AF8CFD8" w14:textId="77777777" w:rsidTr="00173443">
        <w:trPr>
          <w:tblHeader/>
        </w:trPr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226A" w14:textId="77777777" w:rsidR="007C58E8" w:rsidRPr="000F5DD3" w:rsidRDefault="007C58E8" w:rsidP="005C11DF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7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EB90" w14:textId="127CA473" w:rsidR="007C58E8" w:rsidRPr="000F5DD3" w:rsidRDefault="007C58E8" w:rsidP="005C11DF">
            <w:pPr>
              <w:pStyle w:val="BodyText"/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C58E8" w:rsidRPr="000F5DD3" w14:paraId="436D1FBD" w14:textId="77777777" w:rsidTr="00173443">
        <w:trPr>
          <w:tblHeader/>
        </w:trPr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9E2F" w14:textId="694642B0" w:rsidR="007C58E8" w:rsidRPr="000F5DD3" w:rsidRDefault="007C58E8" w:rsidP="003A06E1">
            <w:pPr>
              <w:pStyle w:val="BodyText"/>
              <w:spacing w:after="0"/>
              <w:ind w:right="-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67A34FB5" w14:textId="77777777" w:rsidR="007C58E8" w:rsidRPr="000F5DD3" w:rsidRDefault="007C58E8" w:rsidP="005C11DF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5BC66" w14:textId="77777777" w:rsidR="007C58E8" w:rsidRPr="000F5DD3" w:rsidRDefault="007C58E8" w:rsidP="005C11DF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4B89999A" w14:textId="77777777" w:rsidR="007C58E8" w:rsidRPr="000F5DD3" w:rsidRDefault="007C58E8" w:rsidP="005C11DF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78D68F38" w14:textId="77777777" w:rsidR="007C58E8" w:rsidRPr="000F5DD3" w:rsidRDefault="007C58E8" w:rsidP="005C11DF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15539" w14:textId="77777777" w:rsidR="007C58E8" w:rsidRPr="000F5DD3" w:rsidRDefault="007C58E8" w:rsidP="005C11D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4B8B" w14:textId="77777777" w:rsidR="007C58E8" w:rsidRPr="000F5DD3" w:rsidRDefault="007C58E8" w:rsidP="005C11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1D330" w14:textId="77777777" w:rsidR="007C58E8" w:rsidRPr="000F5DD3" w:rsidRDefault="007C58E8" w:rsidP="005C11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F9B0C" w14:textId="77777777" w:rsidR="007C58E8" w:rsidRPr="000F5DD3" w:rsidRDefault="007C58E8" w:rsidP="005C11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078F" w14:textId="77777777" w:rsidR="007C58E8" w:rsidRPr="000F5DD3" w:rsidRDefault="007C58E8" w:rsidP="005C11D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B784" w14:textId="77777777" w:rsidR="007C58E8" w:rsidRPr="000F5DD3" w:rsidRDefault="007C58E8" w:rsidP="005C11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F1021" w14:textId="77777777" w:rsidR="007C58E8" w:rsidRPr="000F5DD3" w:rsidRDefault="007C58E8" w:rsidP="005C11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6A9F47" w14:textId="77777777" w:rsidR="007C58E8" w:rsidRPr="000F5DD3" w:rsidRDefault="007C58E8" w:rsidP="005C11D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C58E8" w:rsidRPr="000F5DD3" w14:paraId="377685C0" w14:textId="77777777" w:rsidTr="00173443"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714C" w14:textId="77777777" w:rsidR="007C58E8" w:rsidRPr="000F5DD3" w:rsidRDefault="007C58E8" w:rsidP="005C11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25012" w14:textId="77777777" w:rsidR="007C58E8" w:rsidRPr="000F5DD3" w:rsidRDefault="007C58E8" w:rsidP="005C11D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47E7" w:rsidRPr="000F5DD3" w14:paraId="348791FE" w14:textId="77777777" w:rsidTr="00173443"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5EDF7" w14:textId="77777777" w:rsidR="00DC47E7" w:rsidRPr="000F5DD3" w:rsidRDefault="00DC47E7" w:rsidP="00DC47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7070D" w14:textId="4619DCF3" w:rsidR="00DC47E7" w:rsidRPr="000F5DD3" w:rsidRDefault="00DC47E7" w:rsidP="00C962A2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1,601,378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7443" w14:textId="77777777" w:rsidR="00DC47E7" w:rsidRPr="000F5DD3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EF9B" w14:textId="0FA97904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C8CD" w14:textId="77777777" w:rsidR="00DC47E7" w:rsidRPr="000F5DD3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42DB" w14:textId="1B46FF7F" w:rsidR="00DC47E7" w:rsidRPr="000F5DD3" w:rsidRDefault="00DC47E7" w:rsidP="00C962A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1,601,378</w:t>
            </w:r>
          </w:p>
        </w:tc>
      </w:tr>
      <w:tr w:rsidR="00DC47E7" w:rsidRPr="000F5DD3" w14:paraId="1D3F45B1" w14:textId="77777777" w:rsidTr="00173443"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8D39" w14:textId="77777777" w:rsidR="00DC47E7" w:rsidRPr="000F5DD3" w:rsidRDefault="00DC47E7" w:rsidP="00DC47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E9648" w14:textId="562C0355" w:rsidR="00DC47E7" w:rsidRPr="000F5DD3" w:rsidRDefault="00DC47E7" w:rsidP="0071049B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4,347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0214" w14:textId="77777777" w:rsidR="00DC47E7" w:rsidRPr="000F5DD3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47C67" w14:textId="229D079B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4BAB" w14:textId="77777777" w:rsidR="00DC47E7" w:rsidRPr="000F5DD3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A734" w14:textId="22F7F061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4,347</w:t>
            </w:r>
          </w:p>
        </w:tc>
      </w:tr>
      <w:tr w:rsidR="00DC47E7" w:rsidRPr="000F5DD3" w14:paraId="56A08974" w14:textId="77777777" w:rsidTr="00173443"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15BF0" w14:textId="77777777" w:rsidR="00DC47E7" w:rsidRPr="000F5DD3" w:rsidRDefault="00DC47E7" w:rsidP="00DC47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C859" w14:textId="14654564" w:rsidR="00DC47E7" w:rsidRPr="005F7E80" w:rsidRDefault="00DC47E7" w:rsidP="0071049B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E716" w14:textId="77777777" w:rsidR="00DC47E7" w:rsidRPr="005F7E80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E812" w14:textId="539425E7" w:rsidR="00DC47E7" w:rsidRPr="005F7E80" w:rsidRDefault="00DC47E7" w:rsidP="00C962A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(2,225)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D368" w14:textId="77777777" w:rsidR="00DC47E7" w:rsidRPr="005F7E80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10097" w14:textId="21BCA041" w:rsidR="00DC47E7" w:rsidRPr="005F7E80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C47E7" w:rsidRPr="000F5DD3" w14:paraId="19073DDD" w14:textId="77777777" w:rsidTr="00173443"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16DB" w14:textId="77777777" w:rsidR="00DC47E7" w:rsidRPr="000F5DD3" w:rsidRDefault="00DC47E7" w:rsidP="00DC47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7C918" w14:textId="66D7E9C8" w:rsidR="00DC47E7" w:rsidRPr="000F5DD3" w:rsidRDefault="00DC47E7" w:rsidP="0071049B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(39,859)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6905" w14:textId="77777777" w:rsidR="00DC47E7" w:rsidRPr="000F5DD3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D3B5" w14:textId="57FC946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(651)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5C05D" w14:textId="77777777" w:rsidR="00DC47E7" w:rsidRPr="000F5DD3" w:rsidRDefault="00DC47E7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820E" w14:textId="249BCE0F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03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(40,510)</w:t>
            </w:r>
          </w:p>
        </w:tc>
      </w:tr>
      <w:tr w:rsidR="00DC47E7" w:rsidRPr="000F5DD3" w14:paraId="3C01125C" w14:textId="77777777" w:rsidTr="00173443">
        <w:trPr>
          <w:trHeight w:val="75"/>
        </w:trPr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CF48B" w14:textId="328D0A05" w:rsidR="00DC47E7" w:rsidRPr="000F5DD3" w:rsidRDefault="00DC47E7" w:rsidP="00DC47E7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473F" w14:textId="243C00FD" w:rsidR="00DC47E7" w:rsidRPr="000F5DD3" w:rsidRDefault="00DC47E7" w:rsidP="0071049B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1,323</w:t>
            </w:r>
            <w:r w:rsidRPr="001E7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599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120D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17895" w14:textId="41C88F88" w:rsidR="00DC47E7" w:rsidRPr="007463CC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63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2,876</w:t>
            </w:r>
            <w:r w:rsidRPr="007463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A958" w14:textId="77777777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C7E2B" w14:textId="4B04DA71" w:rsidR="00DC47E7" w:rsidRPr="000F5DD3" w:rsidRDefault="00DC47E7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1,320,723</w:t>
            </w:r>
          </w:p>
        </w:tc>
      </w:tr>
      <w:tr w:rsidR="00C025B5" w:rsidRPr="000F5DD3" w14:paraId="72256532" w14:textId="77777777">
        <w:trPr>
          <w:trHeight w:val="75"/>
        </w:trPr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D310" w14:textId="6360CAA7" w:rsidR="00C025B5" w:rsidRPr="000F5DD3" w:rsidRDefault="006E23B1" w:rsidP="0017344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สั</w:t>
            </w:r>
            <w:r w:rsidR="00C025B5" w:rsidRPr="009C035A">
              <w:rPr>
                <w:rFonts w:asciiTheme="majorBidi" w:hAnsiTheme="majorBidi"/>
                <w:sz w:val="30"/>
                <w:szCs w:val="30"/>
                <w:cs/>
              </w:rPr>
              <w:t>ญญา</w:t>
            </w:r>
            <w:r w:rsidR="00C025B5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="00C025B5" w:rsidRPr="009C035A">
              <w:rPr>
                <w:rFonts w:asciiTheme="majorBidi" w:hAnsiTheme="majorBidi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F198" w14:textId="134B4D99" w:rsidR="00C025B5" w:rsidRDefault="00C025B5" w:rsidP="00173443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(1,232,687)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1376" w14:textId="77777777" w:rsidR="00C025B5" w:rsidRPr="000F5DD3" w:rsidRDefault="00C025B5" w:rsidP="0017344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5509" w14:textId="4AECB3C2" w:rsidR="00C025B5" w:rsidRPr="007463CC" w:rsidRDefault="00C025B5" w:rsidP="0017344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0975" w14:textId="77777777" w:rsidR="00C025B5" w:rsidRPr="000F5DD3" w:rsidRDefault="00C025B5" w:rsidP="0017344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BE32" w14:textId="75B8F6C2" w:rsidR="00C025B5" w:rsidRDefault="00C025B5" w:rsidP="0017344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(1,232,687)</w:t>
            </w:r>
          </w:p>
        </w:tc>
      </w:tr>
      <w:tr w:rsidR="00C025B5" w:rsidRPr="000F5DD3" w14:paraId="2E6C8B34" w14:textId="77777777">
        <w:tc>
          <w:tcPr>
            <w:tcW w:w="48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2BFE" w14:textId="3EC46B71" w:rsidR="00C025B5" w:rsidRPr="000F5DD3" w:rsidRDefault="00C025B5" w:rsidP="00DC47E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5736" w14:textId="01BF3DCE" w:rsidR="00C025B5" w:rsidRPr="000F5DD3" w:rsidRDefault="00C025B5" w:rsidP="0071049B">
            <w:pPr>
              <w:pStyle w:val="31"/>
              <w:tabs>
                <w:tab w:val="clear" w:pos="360"/>
                <w:tab w:val="clear" w:pos="720"/>
                <w:tab w:val="decimal" w:pos="106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90,912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8556" w14:textId="77777777" w:rsidR="00C025B5" w:rsidRPr="000F5DD3" w:rsidRDefault="00C025B5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42276" w14:textId="03642244" w:rsidR="00C025B5" w:rsidRPr="006E23B1" w:rsidRDefault="00C025B5" w:rsidP="006E23B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23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2,876</w:t>
            </w:r>
            <w:r w:rsidRPr="006E23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EA32" w14:textId="77777777" w:rsidR="00C025B5" w:rsidRPr="000F5DD3" w:rsidRDefault="00C025B5" w:rsidP="00DC47E7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7E7E" w14:textId="4EF4E55D" w:rsidR="00C025B5" w:rsidRPr="000F5DD3" w:rsidRDefault="00C025B5" w:rsidP="00DC47E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88,036</w:t>
            </w:r>
          </w:p>
        </w:tc>
      </w:tr>
    </w:tbl>
    <w:p w14:paraId="2BB3EDD8" w14:textId="30B847A5" w:rsidR="00E036E0" w:rsidRDefault="00E036E0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BD07F" w14:textId="77777777" w:rsidR="006E06B6" w:rsidRDefault="006E06B6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C5086" w14:textId="77777777" w:rsidR="006E06B6" w:rsidRDefault="006E06B6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86354" w14:textId="77777777" w:rsidR="006E06B6" w:rsidRDefault="006E06B6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A129E" w14:textId="4AE8F30B" w:rsidR="006E06B6" w:rsidRPr="00A2171A" w:rsidRDefault="006E06B6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2171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8A1460E" w14:textId="77777777" w:rsidR="00E036E0" w:rsidRPr="00A2171A" w:rsidRDefault="00E036E0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48913" w14:textId="696CECC9" w:rsidR="006F2AC9" w:rsidRPr="00A2171A" w:rsidRDefault="006F2AC9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2171A">
        <w:rPr>
          <w:rFonts w:asciiTheme="majorBidi" w:hAnsiTheme="majorBidi" w:cs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</w:t>
      </w:r>
      <w:r w:rsidRPr="00A2171A">
        <w:rPr>
          <w:rFonts w:asciiTheme="majorBidi" w:hAnsiTheme="majorBidi" w:cstheme="majorBidi"/>
          <w:sz w:val="30"/>
          <w:szCs w:val="30"/>
        </w:rPr>
        <w:t xml:space="preserve"> </w:t>
      </w:r>
      <w:r w:rsidRPr="00A2171A">
        <w:rPr>
          <w:rFonts w:asciiTheme="majorBidi" w:hAnsiTheme="majorBidi" w:cs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Pr="00A2171A">
        <w:rPr>
          <w:rFonts w:asciiTheme="majorBidi" w:hAnsiTheme="majorBidi" w:cstheme="majorBidi"/>
          <w:sz w:val="30"/>
          <w:szCs w:val="30"/>
        </w:rPr>
        <w:t xml:space="preserve">  </w:t>
      </w:r>
      <w:r w:rsidR="00A2171A">
        <w:rPr>
          <w:rFonts w:asciiTheme="majorBidi" w:hAnsiTheme="majorBidi" w:cstheme="majorBidi"/>
          <w:sz w:val="30"/>
          <w:szCs w:val="30"/>
        </w:rPr>
        <w:br/>
      </w:r>
      <w:r w:rsidRPr="00A2171A">
        <w:rPr>
          <w:rFonts w:asciiTheme="majorBidi" w:hAnsiTheme="majorBidi" w:cs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6226C0E2" w14:textId="77777777" w:rsidR="00C6406C" w:rsidRDefault="00C6406C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440"/>
        <w:gridCol w:w="1890"/>
        <w:gridCol w:w="270"/>
        <w:gridCol w:w="1620"/>
      </w:tblGrid>
      <w:tr w:rsidR="00AE3CB9" w:rsidRPr="002C5460" w14:paraId="35F96F2E" w14:textId="77777777" w:rsidTr="00AE3CB9">
        <w:trPr>
          <w:trHeight w:val="218"/>
          <w:tblHeader/>
        </w:trPr>
        <w:tc>
          <w:tcPr>
            <w:tcW w:w="3960" w:type="dxa"/>
          </w:tcPr>
          <w:p w14:paraId="7387C80C" w14:textId="142DF06F" w:rsidR="00AE3CB9" w:rsidRPr="00AE3CB9" w:rsidRDefault="00AE3CB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3B1271DD" w14:textId="77777777" w:rsidR="00AE3CB9" w:rsidRPr="002C5460" w:rsidRDefault="00AE3CB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780" w:type="dxa"/>
            <w:gridSpan w:val="3"/>
            <w:hideMark/>
          </w:tcPr>
          <w:p w14:paraId="4DA70EB7" w14:textId="30549D2F" w:rsidR="00AE3CB9" w:rsidRPr="002C5460" w:rsidRDefault="00AE3CB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C546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2C5460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2C5460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AE3CB9" w:rsidRPr="002C5460" w14:paraId="0D7D895F" w14:textId="77777777" w:rsidTr="00AE3CB9">
        <w:trPr>
          <w:tblHeader/>
        </w:trPr>
        <w:tc>
          <w:tcPr>
            <w:tcW w:w="3960" w:type="dxa"/>
          </w:tcPr>
          <w:p w14:paraId="3D2B0D0E" w14:textId="77777777" w:rsidR="00AE3CB9" w:rsidRPr="002C5460" w:rsidRDefault="00AE3C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440" w:type="dxa"/>
            <w:hideMark/>
          </w:tcPr>
          <w:p w14:paraId="37A0A7A8" w14:textId="77777777" w:rsidR="00AE3CB9" w:rsidRPr="002C5460" w:rsidRDefault="00AE3CB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90" w:type="dxa"/>
            <w:hideMark/>
          </w:tcPr>
          <w:p w14:paraId="294C9C25" w14:textId="77777777" w:rsidR="00AE3CB9" w:rsidRPr="002C5460" w:rsidRDefault="00AE3CB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7B0EEF2F" w14:textId="77777777" w:rsidR="00AE3CB9" w:rsidRPr="002C5460" w:rsidRDefault="00AE3CB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06FAE3AD" w14:textId="77777777" w:rsidR="00AE3CB9" w:rsidRPr="002C5460" w:rsidRDefault="00AE3CB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AE3CB9" w:rsidRPr="002C5460" w14:paraId="76A06005" w14:textId="77777777">
        <w:tc>
          <w:tcPr>
            <w:tcW w:w="3960" w:type="dxa"/>
          </w:tcPr>
          <w:p w14:paraId="50C106AD" w14:textId="77777777" w:rsidR="00AE3CB9" w:rsidRPr="002C5460" w:rsidRDefault="00AE3CB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29EE52" w14:textId="403ED908" w:rsidR="00AE3CB9" w:rsidRPr="002C5460" w:rsidRDefault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4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780" w:type="dxa"/>
            <w:gridSpan w:val="3"/>
          </w:tcPr>
          <w:p w14:paraId="6AE1E1CD" w14:textId="257CB7D9" w:rsidR="00AE3CB9" w:rsidRPr="002C5460" w:rsidRDefault="00AE3CB9" w:rsidP="00AE3C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3CB9" w:rsidRPr="002C5460" w14:paraId="0C6B8EE3" w14:textId="77777777" w:rsidTr="00AE3CB9">
        <w:tc>
          <w:tcPr>
            <w:tcW w:w="3960" w:type="dxa"/>
          </w:tcPr>
          <w:p w14:paraId="3FFAAFE1" w14:textId="77777777" w:rsidR="00AE3CB9" w:rsidRPr="002C5460" w:rsidRDefault="00AE3CB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2C5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0F3A1778" w14:textId="77777777" w:rsidR="00AE3CB9" w:rsidRPr="002C5460" w:rsidRDefault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A30A12" w14:textId="77777777" w:rsidR="00AE3CB9" w:rsidRPr="002C5460" w:rsidRDefault="00AE3C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62637" w14:textId="77777777" w:rsidR="00AE3CB9" w:rsidRPr="002C5460" w:rsidRDefault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B4BF01" w14:textId="77777777" w:rsidR="00AE3CB9" w:rsidRPr="002C5460" w:rsidRDefault="00AE3CB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E3CB9" w:rsidRPr="002C5460" w14:paraId="5E12C0BA" w14:textId="77777777" w:rsidTr="00AE3CB9">
        <w:tc>
          <w:tcPr>
            <w:tcW w:w="3960" w:type="dxa"/>
            <w:hideMark/>
          </w:tcPr>
          <w:p w14:paraId="155549BF" w14:textId="77777777" w:rsidR="00AE3CB9" w:rsidRPr="002C5460" w:rsidRDefault="00AE3CB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2C5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3FAEF78" w14:textId="386BF92E" w:rsidR="00AE3CB9" w:rsidRPr="002C5460" w:rsidRDefault="00EB2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(5.08)</w:t>
            </w:r>
          </w:p>
        </w:tc>
        <w:tc>
          <w:tcPr>
            <w:tcW w:w="1890" w:type="dxa"/>
          </w:tcPr>
          <w:p w14:paraId="4CC18238" w14:textId="718C5CF7" w:rsidR="00AE3CB9" w:rsidRPr="002C5460" w:rsidRDefault="00EB2BDB" w:rsidP="00EB2BDB">
            <w:pPr>
              <w:pStyle w:val="31"/>
              <w:tabs>
                <w:tab w:val="clear" w:pos="360"/>
                <w:tab w:val="clear" w:pos="720"/>
                <w:tab w:val="decimal" w:pos="1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</w:t>
            </w:r>
            <w:r w:rsidR="006F3F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270" w:type="dxa"/>
          </w:tcPr>
          <w:p w14:paraId="36AD7DF4" w14:textId="77777777" w:rsidR="00AE3CB9" w:rsidRPr="002C5460" w:rsidRDefault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C5CACA" w14:textId="01A8FB3C" w:rsidR="00AE3CB9" w:rsidRPr="002C5460" w:rsidRDefault="00EB2BDB" w:rsidP="00EB2BDB">
            <w:pPr>
              <w:pStyle w:val="31"/>
              <w:tabs>
                <w:tab w:val="clear" w:pos="360"/>
                <w:tab w:val="clear" w:pos="720"/>
                <w:tab w:val="decimal" w:pos="1277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</w:t>
            </w:r>
            <w:r w:rsidR="007D66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E3CB9" w:rsidRPr="002C5460" w14:paraId="5C6ED85B" w14:textId="77777777" w:rsidTr="00AE3CB9">
        <w:tc>
          <w:tcPr>
            <w:tcW w:w="3960" w:type="dxa"/>
            <w:hideMark/>
          </w:tcPr>
          <w:p w14:paraId="10788D58" w14:textId="77777777" w:rsidR="00AE3CB9" w:rsidRPr="002C5460" w:rsidRDefault="00AE3CB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2C5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BD3206A" w14:textId="3D8CAA38" w:rsidR="00AE3CB9" w:rsidRPr="002C5460" w:rsidRDefault="00EB2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</w:rPr>
              <w:t>(2.76)</w:t>
            </w:r>
          </w:p>
        </w:tc>
        <w:tc>
          <w:tcPr>
            <w:tcW w:w="1890" w:type="dxa"/>
          </w:tcPr>
          <w:p w14:paraId="6D8F6C3B" w14:textId="37B66936" w:rsidR="00AE3CB9" w:rsidRPr="002C5460" w:rsidRDefault="00EB2BDB" w:rsidP="00EB2BDB">
            <w:pPr>
              <w:pStyle w:val="31"/>
              <w:tabs>
                <w:tab w:val="clear" w:pos="360"/>
                <w:tab w:val="clear" w:pos="720"/>
                <w:tab w:val="decimal" w:pos="1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(73)</w:t>
            </w:r>
          </w:p>
        </w:tc>
        <w:tc>
          <w:tcPr>
            <w:tcW w:w="270" w:type="dxa"/>
          </w:tcPr>
          <w:p w14:paraId="3237F8AA" w14:textId="77777777" w:rsidR="00AE3CB9" w:rsidRPr="002C5460" w:rsidRDefault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4B5485" w14:textId="59A5D837" w:rsidR="00AE3CB9" w:rsidRPr="002C5460" w:rsidRDefault="00EB2BDB" w:rsidP="00EB2BDB">
            <w:pPr>
              <w:pStyle w:val="31"/>
              <w:tabs>
                <w:tab w:val="clear" w:pos="360"/>
                <w:tab w:val="clear" w:pos="720"/>
                <w:tab w:val="decimal" w:pos="1277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AE3CB9" w:rsidRPr="002C5460" w14:paraId="74DB1F2A" w14:textId="77777777" w:rsidTr="00AE3CB9">
        <w:tc>
          <w:tcPr>
            <w:tcW w:w="3960" w:type="dxa"/>
          </w:tcPr>
          <w:p w14:paraId="236EFAE5" w14:textId="5EF87554" w:rsidR="00AE3CB9" w:rsidRPr="002C5460" w:rsidRDefault="00AE3CB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2C546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ริงกิด</w:t>
            </w:r>
          </w:p>
        </w:tc>
        <w:tc>
          <w:tcPr>
            <w:tcW w:w="1440" w:type="dxa"/>
          </w:tcPr>
          <w:p w14:paraId="739BE2E1" w14:textId="1970B55E" w:rsidR="00AE3CB9" w:rsidRPr="002C5460" w:rsidRDefault="00EB2BDB" w:rsidP="00EB2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0.12</w:t>
            </w:r>
          </w:p>
        </w:tc>
        <w:tc>
          <w:tcPr>
            <w:tcW w:w="1890" w:type="dxa"/>
          </w:tcPr>
          <w:p w14:paraId="3E5BBAB7" w14:textId="3A3F7617" w:rsidR="00AE3CB9" w:rsidRPr="002C5460" w:rsidRDefault="00EB2BDB" w:rsidP="00EB2BDB">
            <w:pPr>
              <w:pStyle w:val="31"/>
              <w:tabs>
                <w:tab w:val="clear" w:pos="360"/>
                <w:tab w:val="clear" w:pos="720"/>
                <w:tab w:val="decimal" w:pos="127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16C463" w14:textId="77777777" w:rsidR="00AE3CB9" w:rsidRPr="002C5460" w:rsidRDefault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78F5DC" w14:textId="4A648960" w:rsidR="00AE3CB9" w:rsidRPr="002C5460" w:rsidRDefault="00EB2BDB" w:rsidP="00EB2BDB">
            <w:pPr>
              <w:pStyle w:val="31"/>
              <w:tabs>
                <w:tab w:val="clear" w:pos="360"/>
                <w:tab w:val="clear" w:pos="720"/>
                <w:tab w:val="decimal" w:pos="1007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3CB9" w:rsidRPr="002C5460" w14:paraId="72A353D9" w14:textId="77777777" w:rsidTr="00AE3CB9">
        <w:tc>
          <w:tcPr>
            <w:tcW w:w="3960" w:type="dxa"/>
          </w:tcPr>
          <w:p w14:paraId="15478C97" w14:textId="77777777" w:rsidR="00AE3CB9" w:rsidRPr="002C5460" w:rsidRDefault="00AE3CB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E939EB" w14:textId="77777777" w:rsidR="00AE3CB9" w:rsidRPr="002C5460" w:rsidRDefault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325FEE00" w14:textId="77777777" w:rsidR="00AE3CB9" w:rsidRPr="002C5460" w:rsidRDefault="00AE3CB9" w:rsidP="00EB2BDB">
            <w:pPr>
              <w:pStyle w:val="31"/>
              <w:tabs>
                <w:tab w:val="clear" w:pos="360"/>
                <w:tab w:val="clear" w:pos="720"/>
                <w:tab w:val="decimal" w:pos="1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3A32C5" w14:textId="77777777" w:rsidR="00AE3CB9" w:rsidRPr="002C5460" w:rsidRDefault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4BA6EF5" w14:textId="77777777" w:rsidR="00AE3CB9" w:rsidRPr="002C5460" w:rsidRDefault="00AE3CB9" w:rsidP="00EB2BDB">
            <w:pPr>
              <w:pStyle w:val="31"/>
              <w:tabs>
                <w:tab w:val="clear" w:pos="360"/>
                <w:tab w:val="clear" w:pos="720"/>
                <w:tab w:val="decimal" w:pos="1277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3CB9" w:rsidRPr="002C5460" w14:paraId="0BD4661A" w14:textId="77777777" w:rsidTr="00AE3CB9">
        <w:tc>
          <w:tcPr>
            <w:tcW w:w="3960" w:type="dxa"/>
          </w:tcPr>
          <w:p w14:paraId="7ED4A8F5" w14:textId="6A6E11F9" w:rsidR="00AE3CB9" w:rsidRPr="002C5460" w:rsidRDefault="00AE3CB9" w:rsidP="00AE3CB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5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2C54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F62CC65" w14:textId="1DF29E0D" w:rsidR="00AE3CB9" w:rsidRPr="002C5460" w:rsidRDefault="00AE3CB9" w:rsidP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C480F3D" w14:textId="5607D21A" w:rsidR="00AE3CB9" w:rsidRPr="002C5460" w:rsidRDefault="00AE3CB9" w:rsidP="00EB2BDB">
            <w:pPr>
              <w:pStyle w:val="31"/>
              <w:tabs>
                <w:tab w:val="clear" w:pos="360"/>
                <w:tab w:val="clear" w:pos="720"/>
                <w:tab w:val="decimal" w:pos="1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37D7B1E" w14:textId="77777777" w:rsidR="00AE3CB9" w:rsidRPr="002C5460" w:rsidRDefault="00AE3CB9" w:rsidP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E8ED36" w14:textId="637ADC4D" w:rsidR="00AE3CB9" w:rsidRPr="002C5460" w:rsidRDefault="00AE3CB9" w:rsidP="00EB2BDB">
            <w:pPr>
              <w:pStyle w:val="31"/>
              <w:tabs>
                <w:tab w:val="clear" w:pos="360"/>
                <w:tab w:val="clear" w:pos="720"/>
                <w:tab w:val="decimal" w:pos="1277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E3CB9" w:rsidRPr="002C5460" w14:paraId="07DF43CF" w14:textId="77777777" w:rsidTr="00AE3CB9">
        <w:tc>
          <w:tcPr>
            <w:tcW w:w="3960" w:type="dxa"/>
          </w:tcPr>
          <w:p w14:paraId="05CFF5F6" w14:textId="618F40EB" w:rsidR="00AE3CB9" w:rsidRPr="002C5460" w:rsidRDefault="00AE3CB9" w:rsidP="00AE3CB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2C5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61B8E8D" w14:textId="76417282" w:rsidR="00AE3CB9" w:rsidRPr="002C5460" w:rsidRDefault="003F4CF5" w:rsidP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(0.63)</w:t>
            </w:r>
          </w:p>
        </w:tc>
        <w:tc>
          <w:tcPr>
            <w:tcW w:w="1890" w:type="dxa"/>
          </w:tcPr>
          <w:p w14:paraId="3A3862D5" w14:textId="6DA8E82D" w:rsidR="00AE3CB9" w:rsidRPr="002C5460" w:rsidRDefault="003F4CF5" w:rsidP="003F4CF5">
            <w:pPr>
              <w:pStyle w:val="31"/>
              <w:tabs>
                <w:tab w:val="clear" w:pos="360"/>
                <w:tab w:val="clear" w:pos="720"/>
                <w:tab w:val="decimal" w:pos="1540"/>
              </w:tabs>
              <w:ind w:right="-33"/>
              <w:jc w:val="both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  <w:r w:rsidRPr="002C5460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GB" w:eastAsia="en-US"/>
              </w:rPr>
              <w:t>8,479</w:t>
            </w:r>
          </w:p>
        </w:tc>
        <w:tc>
          <w:tcPr>
            <w:tcW w:w="270" w:type="dxa"/>
          </w:tcPr>
          <w:p w14:paraId="20345448" w14:textId="77777777" w:rsidR="00AE3CB9" w:rsidRPr="002C5460" w:rsidRDefault="00AE3CB9" w:rsidP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12920BE6" w14:textId="16806176" w:rsidR="00AE3CB9" w:rsidRPr="002C5460" w:rsidRDefault="003F4CF5" w:rsidP="00EB2BDB">
            <w:pPr>
              <w:pStyle w:val="31"/>
              <w:tabs>
                <w:tab w:val="clear" w:pos="360"/>
                <w:tab w:val="clear" w:pos="720"/>
                <w:tab w:val="decimal" w:pos="1277"/>
              </w:tabs>
              <w:ind w:left="-108" w:right="-33"/>
              <w:jc w:val="both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GB" w:eastAsia="en-US"/>
              </w:rPr>
            </w:pPr>
            <w:r w:rsidRPr="002C5460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GB" w:eastAsia="en-US"/>
              </w:rPr>
              <w:t>(8,379)</w:t>
            </w:r>
          </w:p>
        </w:tc>
      </w:tr>
      <w:tr w:rsidR="00AE3CB9" w:rsidRPr="002C5460" w14:paraId="04E1678B" w14:textId="77777777" w:rsidTr="00AE3CB9">
        <w:tc>
          <w:tcPr>
            <w:tcW w:w="3960" w:type="dxa"/>
          </w:tcPr>
          <w:p w14:paraId="0198FCAE" w14:textId="4FBA6B82" w:rsidR="00AE3CB9" w:rsidRPr="002C5460" w:rsidRDefault="00AE3CB9" w:rsidP="00AE3CB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2C5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5225109" w14:textId="09EEE607" w:rsidR="00AE3CB9" w:rsidRPr="002C5460" w:rsidRDefault="00EB2BDB" w:rsidP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</w:t>
            </w:r>
            <w:r w:rsidR="003F4CF5" w:rsidRPr="002C54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</w:t>
            </w:r>
          </w:p>
        </w:tc>
        <w:tc>
          <w:tcPr>
            <w:tcW w:w="1890" w:type="dxa"/>
          </w:tcPr>
          <w:p w14:paraId="708BBE74" w14:textId="22D8138D" w:rsidR="00AE3CB9" w:rsidRPr="002C5460" w:rsidRDefault="003F4CF5" w:rsidP="00EB2BDB">
            <w:pPr>
              <w:pStyle w:val="31"/>
              <w:tabs>
                <w:tab w:val="clear" w:pos="360"/>
                <w:tab w:val="clear" w:pos="720"/>
                <w:tab w:val="decimal" w:pos="1540"/>
              </w:tabs>
              <w:ind w:left="-108" w:right="-33"/>
              <w:jc w:val="both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  <w:r w:rsidRPr="002C5460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GB" w:eastAsia="en-US"/>
              </w:rPr>
              <w:t>24</w:t>
            </w:r>
          </w:p>
        </w:tc>
        <w:tc>
          <w:tcPr>
            <w:tcW w:w="270" w:type="dxa"/>
          </w:tcPr>
          <w:p w14:paraId="3C165AEE" w14:textId="77777777" w:rsidR="00AE3CB9" w:rsidRPr="002C5460" w:rsidRDefault="00AE3CB9" w:rsidP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0AB40CA" w14:textId="3F32FBCC" w:rsidR="00AE3CB9" w:rsidRPr="002C5460" w:rsidRDefault="003F4CF5" w:rsidP="00EB2BDB">
            <w:pPr>
              <w:pStyle w:val="31"/>
              <w:tabs>
                <w:tab w:val="clear" w:pos="360"/>
                <w:tab w:val="clear" w:pos="720"/>
                <w:tab w:val="decimal" w:pos="1277"/>
              </w:tabs>
              <w:ind w:left="-108" w:right="-33"/>
              <w:jc w:val="both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GB" w:eastAsia="en-US"/>
              </w:rPr>
            </w:pPr>
            <w:r w:rsidRPr="002C5460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GB" w:eastAsia="en-US"/>
              </w:rPr>
              <w:t>(24)</w:t>
            </w:r>
          </w:p>
        </w:tc>
      </w:tr>
      <w:tr w:rsidR="00AE3CB9" w:rsidRPr="007553B6" w14:paraId="67053F54" w14:textId="77777777" w:rsidTr="00AE3CB9">
        <w:tc>
          <w:tcPr>
            <w:tcW w:w="3960" w:type="dxa"/>
          </w:tcPr>
          <w:p w14:paraId="6E5DA306" w14:textId="54E85DE5" w:rsidR="00AE3CB9" w:rsidRPr="002C5460" w:rsidRDefault="00AE3CB9" w:rsidP="00AE3CB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2C546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ริงกิด</w:t>
            </w:r>
          </w:p>
        </w:tc>
        <w:tc>
          <w:tcPr>
            <w:tcW w:w="1440" w:type="dxa"/>
          </w:tcPr>
          <w:p w14:paraId="19440422" w14:textId="4A6A22AA" w:rsidR="00AE3CB9" w:rsidRPr="002C5460" w:rsidRDefault="003F4CF5" w:rsidP="00AE3C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0.53</w:t>
            </w:r>
          </w:p>
        </w:tc>
        <w:tc>
          <w:tcPr>
            <w:tcW w:w="1890" w:type="dxa"/>
          </w:tcPr>
          <w:p w14:paraId="615F5601" w14:textId="40542E78" w:rsidR="00AE3CB9" w:rsidRPr="002C5460" w:rsidRDefault="002C5460" w:rsidP="002C5460">
            <w:pPr>
              <w:pStyle w:val="31"/>
              <w:tabs>
                <w:tab w:val="clear" w:pos="360"/>
                <w:tab w:val="clear" w:pos="720"/>
                <w:tab w:val="decimal" w:pos="127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735369" w14:textId="77777777" w:rsidR="00AE3CB9" w:rsidRPr="002C5460" w:rsidRDefault="00AE3CB9" w:rsidP="00AE3CB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539DF6" w14:textId="78878642" w:rsidR="00AE3CB9" w:rsidRPr="00AE3CB9" w:rsidRDefault="002C5460" w:rsidP="002C5460">
            <w:pPr>
              <w:pStyle w:val="31"/>
              <w:tabs>
                <w:tab w:val="clear" w:pos="360"/>
                <w:tab w:val="clear" w:pos="720"/>
                <w:tab w:val="decimal" w:pos="1007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644642F4" w14:textId="768370B1" w:rsidR="008246B3" w:rsidRDefault="008246B3" w:rsidP="00AE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6CE2" w14:textId="078F08A0" w:rsidR="00326D74" w:rsidRPr="008674D9" w:rsidRDefault="00326D74" w:rsidP="00326D74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8674D9">
        <w:rPr>
          <w:rFonts w:asciiTheme="majorBidi" w:hAnsiTheme="majorBidi" w:cstheme="majorBidi"/>
          <w:sz w:val="30"/>
          <w:szCs w:val="30"/>
        </w:rPr>
        <w:t>(</w:t>
      </w:r>
      <w:r w:rsidRPr="008674D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8674D9">
        <w:rPr>
          <w:rFonts w:asciiTheme="majorBidi" w:hAnsiTheme="majorBidi" w:cstheme="majorBidi"/>
          <w:sz w:val="30"/>
          <w:szCs w:val="30"/>
        </w:rPr>
        <w:t>.3.</w:t>
      </w:r>
      <w:r w:rsidR="000545CB">
        <w:rPr>
          <w:rFonts w:asciiTheme="majorBidi" w:hAnsiTheme="majorBidi" w:cstheme="majorBidi"/>
          <w:sz w:val="30"/>
          <w:szCs w:val="30"/>
        </w:rPr>
        <w:t>2</w:t>
      </w:r>
      <w:r w:rsidRPr="008674D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8674D9">
        <w:rPr>
          <w:rFonts w:asciiTheme="majorBidi" w:hAnsiTheme="majorBidi" w:cstheme="majorBidi"/>
          <w:sz w:val="30"/>
          <w:szCs w:val="30"/>
          <w:cs/>
        </w:rPr>
        <w:t>ความเสี่ยงด้านอัตรา</w:t>
      </w:r>
      <w:r w:rsidR="0069400F">
        <w:rPr>
          <w:rFonts w:asciiTheme="majorBidi" w:hAnsiTheme="majorBidi" w:cstheme="majorBidi" w:hint="cs"/>
          <w:sz w:val="30"/>
          <w:szCs w:val="30"/>
          <w:cs/>
          <w:lang w:bidi="th-TH"/>
        </w:rPr>
        <w:t>ดอกเบี้ย</w:t>
      </w:r>
    </w:p>
    <w:p w14:paraId="27FAF212" w14:textId="77777777" w:rsidR="00326D74" w:rsidRPr="008674D9" w:rsidRDefault="00326D74" w:rsidP="00781D6C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EFFCE5C" w14:textId="7E234B3E" w:rsidR="00F73E88" w:rsidRPr="008674D9" w:rsidRDefault="000074D5" w:rsidP="00F7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4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8674D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8674D9">
        <w:rPr>
          <w:rFonts w:asciiTheme="majorBidi" w:hAnsiTheme="majorBidi" w:cstheme="majorBidi"/>
          <w:sz w:val="30"/>
          <w:szCs w:val="30"/>
        </w:rPr>
        <w:t xml:space="preserve"> </w:t>
      </w:r>
      <w:r w:rsidRPr="008674D9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8674D9">
        <w:rPr>
          <w:rFonts w:asciiTheme="majorBidi" w:hAnsiTheme="majorBidi" w:cstheme="majorBidi"/>
          <w:sz w:val="30"/>
          <w:szCs w:val="30"/>
        </w:rPr>
        <w:t xml:space="preserve"> </w:t>
      </w:r>
      <w:r w:rsidR="00503F33" w:rsidRPr="008674D9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A647269" w14:textId="77777777" w:rsidR="000074D5" w:rsidRDefault="000074D5" w:rsidP="00F7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EDF54" w14:textId="77777777" w:rsidR="008674D9" w:rsidRDefault="008674D9" w:rsidP="00F7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BB1573" w14:textId="77777777" w:rsidR="008674D9" w:rsidRDefault="008674D9" w:rsidP="00F7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E5065" w14:textId="77777777" w:rsidR="008674D9" w:rsidRDefault="008674D9" w:rsidP="00F7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6F08E" w14:textId="77777777" w:rsidR="008674D9" w:rsidRPr="000F5DD3" w:rsidRDefault="008674D9" w:rsidP="00F7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3D09F" w14:textId="19569D19" w:rsidR="00A07616" w:rsidRPr="000F5DD3" w:rsidRDefault="00A07616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การบริหารจัดการทุน</w:t>
      </w:r>
      <w:r w:rsidRPr="000F5DD3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 </w:t>
      </w:r>
    </w:p>
    <w:p w14:paraId="42245AED" w14:textId="07C11B7B" w:rsidR="00A07616" w:rsidRPr="000F5DD3" w:rsidRDefault="00A07616" w:rsidP="00A07616">
      <w:pPr>
        <w:rPr>
          <w:rFonts w:asciiTheme="majorBidi" w:hAnsiTheme="majorBidi" w:cstheme="majorBidi"/>
          <w:sz w:val="30"/>
          <w:szCs w:val="30"/>
        </w:rPr>
      </w:pPr>
    </w:p>
    <w:p w14:paraId="471A836A" w14:textId="4540DA26" w:rsidR="00F5184B" w:rsidRPr="009A372C" w:rsidRDefault="00A07616" w:rsidP="009A372C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C50B64" w:rsidRPr="000F5DD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0F5DD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592ABC" w14:textId="77777777" w:rsidR="00F5184B" w:rsidRPr="000F5DD3" w:rsidRDefault="00F5184B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3A323" w14:textId="4F05D75C" w:rsidR="00014212" w:rsidRPr="000F5DD3" w:rsidRDefault="00A07ED5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  <w:r w:rsidR="00014212" w:rsidRPr="000F5DD3">
        <w:rPr>
          <w:rFonts w:asciiTheme="majorBidi" w:hAnsiTheme="majorBidi" w:cstheme="majorBidi"/>
          <w:szCs w:val="30"/>
          <w:cs/>
        </w:rPr>
        <w:t>ภาระผูกพัน</w:t>
      </w:r>
      <w:r w:rsidR="00BE6D1C" w:rsidRPr="000F5DD3">
        <w:rPr>
          <w:rFonts w:asciiTheme="majorBidi" w:hAnsiTheme="majorBidi" w:cstheme="majorBidi"/>
          <w:szCs w:val="30"/>
          <w:cs/>
        </w:rPr>
        <w:t>กับ</w:t>
      </w:r>
      <w:r w:rsidR="00AF0DA3" w:rsidRPr="000F5DD3">
        <w:rPr>
          <w:rFonts w:asciiTheme="majorBidi" w:hAnsiTheme="majorBidi" w:cstheme="majorBidi"/>
          <w:szCs w:val="30"/>
          <w:cs/>
        </w:rPr>
        <w:t>บุคคลหรือ</w:t>
      </w:r>
      <w:r w:rsidR="00BE6D1C" w:rsidRPr="000F5DD3">
        <w:rPr>
          <w:rFonts w:asciiTheme="majorBidi" w:hAnsiTheme="majorBidi" w:cstheme="majorBidi"/>
          <w:szCs w:val="30"/>
          <w:cs/>
        </w:rPr>
        <w:t>กิจการที่ไม่เกี่ยวข้องกัน</w:t>
      </w:r>
    </w:p>
    <w:p w14:paraId="5CC65313" w14:textId="77777777" w:rsidR="008727D2" w:rsidRPr="007F68BB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03"/>
        <w:gridCol w:w="250"/>
        <w:gridCol w:w="1080"/>
        <w:gridCol w:w="270"/>
        <w:gridCol w:w="1080"/>
        <w:gridCol w:w="270"/>
        <w:gridCol w:w="1080"/>
      </w:tblGrid>
      <w:tr w:rsidR="008727D2" w:rsidRPr="00A95C81" w14:paraId="4EAD0BF0" w14:textId="77777777" w:rsidTr="00D26576">
        <w:trPr>
          <w:tblHeader/>
        </w:trPr>
        <w:tc>
          <w:tcPr>
            <w:tcW w:w="4117" w:type="dxa"/>
          </w:tcPr>
          <w:p w14:paraId="3F6DE62E" w14:textId="77777777" w:rsidR="008727D2" w:rsidRPr="0061335A" w:rsidRDefault="008727D2" w:rsidP="0090415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6244A39" w14:textId="77777777" w:rsidR="008727D2" w:rsidRPr="0061335A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72E7" w14:textId="77777777" w:rsidR="008727D2" w:rsidRPr="0061335A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84EE0B" w14:textId="77777777" w:rsidR="008727D2" w:rsidRPr="0061335A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D06" w:rsidRPr="00A95C81" w14:paraId="028B28B2" w14:textId="77777777" w:rsidTr="00250D79">
        <w:trPr>
          <w:tblHeader/>
        </w:trPr>
        <w:tc>
          <w:tcPr>
            <w:tcW w:w="4117" w:type="dxa"/>
          </w:tcPr>
          <w:p w14:paraId="5FAFDE43" w14:textId="77777777" w:rsidR="00165D06" w:rsidRPr="0061335A" w:rsidRDefault="00165D06" w:rsidP="00165D06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78EE95A4" w14:textId="1840582F" w:rsidR="00165D06" w:rsidRPr="0061335A" w:rsidRDefault="00165D06" w:rsidP="00165D06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1335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0" w:type="dxa"/>
            <w:vAlign w:val="bottom"/>
          </w:tcPr>
          <w:p w14:paraId="73EFA498" w14:textId="77777777" w:rsidR="00165D06" w:rsidRPr="0061335A" w:rsidRDefault="00165D06" w:rsidP="00165D06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8A4A56" w14:textId="149FDE25" w:rsidR="00165D06" w:rsidRPr="0061335A" w:rsidRDefault="00165D06" w:rsidP="00165D06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133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52AD78" w14:textId="77777777" w:rsidR="00165D06" w:rsidRPr="0061335A" w:rsidRDefault="00165D06" w:rsidP="00165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5A178" w14:textId="02D141A1" w:rsidR="00165D06" w:rsidRPr="0061335A" w:rsidRDefault="00165D06" w:rsidP="00165D06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1335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FA0605E" w14:textId="77777777" w:rsidR="00165D06" w:rsidRPr="0061335A" w:rsidRDefault="00165D06" w:rsidP="00165D06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DE5F1" w14:textId="2269B72E" w:rsidR="00165D06" w:rsidRPr="0061335A" w:rsidRDefault="00165D06" w:rsidP="00165D06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47E7" w:rsidRPr="006133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17984" w:rsidRPr="00A95C81" w14:paraId="22107D5F" w14:textId="77777777" w:rsidTr="00D26576">
        <w:trPr>
          <w:tblHeader/>
        </w:trPr>
        <w:tc>
          <w:tcPr>
            <w:tcW w:w="4117" w:type="dxa"/>
          </w:tcPr>
          <w:p w14:paraId="2FA4D57C" w14:textId="77777777" w:rsidR="00517984" w:rsidRPr="0061335A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619EBEF4" w14:textId="77777777" w:rsidR="00517984" w:rsidRPr="0061335A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133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7984" w:rsidRPr="00A95C81" w14:paraId="3A396AA9" w14:textId="77777777" w:rsidTr="00250D79">
        <w:trPr>
          <w:cantSplit/>
        </w:trPr>
        <w:tc>
          <w:tcPr>
            <w:tcW w:w="4117" w:type="dxa"/>
          </w:tcPr>
          <w:p w14:paraId="6DA65A1C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03" w:type="dxa"/>
          </w:tcPr>
          <w:p w14:paraId="21DBD1A5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90668F5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3374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3C8AD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F65F08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62A4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CF1E9" w14:textId="77777777" w:rsidR="00517984" w:rsidRPr="0061335A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1895" w:rsidRPr="00A95C81" w14:paraId="0065F880" w14:textId="77777777" w:rsidTr="00250D79">
        <w:trPr>
          <w:cantSplit/>
          <w:trHeight w:val="218"/>
        </w:trPr>
        <w:tc>
          <w:tcPr>
            <w:tcW w:w="4117" w:type="dxa"/>
          </w:tcPr>
          <w:p w14:paraId="1226F605" w14:textId="2D76661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อาคารและสิ่งปลูกสร้างอื่น</w:t>
            </w:r>
          </w:p>
        </w:tc>
        <w:tc>
          <w:tcPr>
            <w:tcW w:w="1103" w:type="dxa"/>
          </w:tcPr>
          <w:p w14:paraId="7BB8E31F" w14:textId="06D342D3" w:rsidR="00981895" w:rsidRPr="00E548C6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1,517</w:t>
            </w:r>
          </w:p>
        </w:tc>
        <w:tc>
          <w:tcPr>
            <w:tcW w:w="250" w:type="dxa"/>
          </w:tcPr>
          <w:p w14:paraId="7EEE1D23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0B1BE" w14:textId="7E619E69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5,843</w:t>
            </w:r>
          </w:p>
        </w:tc>
        <w:tc>
          <w:tcPr>
            <w:tcW w:w="270" w:type="dxa"/>
          </w:tcPr>
          <w:p w14:paraId="3A0F7A66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D7739E" w14:textId="20FAC294" w:rsidR="00981895" w:rsidRPr="00E548C6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1,517</w:t>
            </w:r>
          </w:p>
        </w:tc>
        <w:tc>
          <w:tcPr>
            <w:tcW w:w="270" w:type="dxa"/>
          </w:tcPr>
          <w:p w14:paraId="2A7B6910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7A5D9B" w14:textId="04CD63C6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5,843</w:t>
            </w:r>
          </w:p>
        </w:tc>
      </w:tr>
      <w:tr w:rsidR="00981895" w:rsidRPr="00A95C81" w14:paraId="54A0BB6D" w14:textId="77777777" w:rsidTr="00250D79">
        <w:trPr>
          <w:cantSplit/>
        </w:trPr>
        <w:tc>
          <w:tcPr>
            <w:tcW w:w="4117" w:type="dxa"/>
          </w:tcPr>
          <w:p w14:paraId="39977BC8" w14:textId="3B504F6A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37468A0" w14:textId="6ED4535B" w:rsidR="00981895" w:rsidRPr="00E548C6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34,417</w:t>
            </w:r>
          </w:p>
        </w:tc>
        <w:tc>
          <w:tcPr>
            <w:tcW w:w="250" w:type="dxa"/>
          </w:tcPr>
          <w:p w14:paraId="23DE61BF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58A8E4" w14:textId="6658E68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7,306</w:t>
            </w:r>
          </w:p>
        </w:tc>
        <w:tc>
          <w:tcPr>
            <w:tcW w:w="270" w:type="dxa"/>
          </w:tcPr>
          <w:p w14:paraId="5553F7C3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4D1E1" w14:textId="69FBF768" w:rsidR="00981895" w:rsidRPr="00E548C6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34,417</w:t>
            </w:r>
          </w:p>
        </w:tc>
        <w:tc>
          <w:tcPr>
            <w:tcW w:w="270" w:type="dxa"/>
          </w:tcPr>
          <w:p w14:paraId="7E0456A3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CAA5F" w14:textId="067656A8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7,306</w:t>
            </w:r>
          </w:p>
        </w:tc>
      </w:tr>
      <w:tr w:rsidR="00981895" w:rsidRPr="00A95C81" w14:paraId="15E2018B" w14:textId="77777777" w:rsidTr="00250D79">
        <w:trPr>
          <w:cantSplit/>
        </w:trPr>
        <w:tc>
          <w:tcPr>
            <w:tcW w:w="4117" w:type="dxa"/>
          </w:tcPr>
          <w:p w14:paraId="6BFA0F87" w14:textId="234A35FF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332A4F4" w14:textId="5850F870" w:rsidR="00981895" w:rsidRPr="00E548C6" w:rsidRDefault="00981895" w:rsidP="00981895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35,934</w:t>
            </w:r>
          </w:p>
        </w:tc>
        <w:tc>
          <w:tcPr>
            <w:tcW w:w="250" w:type="dxa"/>
          </w:tcPr>
          <w:p w14:paraId="78EF08AB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2C74D9" w14:textId="7B128F3E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  <w:tab w:val="decimal" w:pos="86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13,149</w:t>
            </w:r>
          </w:p>
        </w:tc>
        <w:tc>
          <w:tcPr>
            <w:tcW w:w="270" w:type="dxa"/>
          </w:tcPr>
          <w:p w14:paraId="158B4B87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D3158" w14:textId="355062D6" w:rsidR="00981895" w:rsidRPr="00E548C6" w:rsidRDefault="00981895" w:rsidP="0098189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35,934</w:t>
            </w:r>
          </w:p>
        </w:tc>
        <w:tc>
          <w:tcPr>
            <w:tcW w:w="270" w:type="dxa"/>
          </w:tcPr>
          <w:p w14:paraId="0FBAB265" w14:textId="77777777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93BA" w14:textId="331F80AA" w:rsidR="00981895" w:rsidRPr="0061335A" w:rsidRDefault="00981895" w:rsidP="00981895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13,149</w:t>
            </w:r>
          </w:p>
        </w:tc>
      </w:tr>
      <w:tr w:rsidR="00DC47E7" w:rsidRPr="00A95C81" w14:paraId="7F4C6C13" w14:textId="77777777">
        <w:trPr>
          <w:trHeight w:val="341"/>
        </w:trPr>
        <w:tc>
          <w:tcPr>
            <w:tcW w:w="4117" w:type="dxa"/>
          </w:tcPr>
          <w:p w14:paraId="1A61E31A" w14:textId="77777777" w:rsidR="00DC47E7" w:rsidRPr="0061335A" w:rsidRDefault="00DC47E7" w:rsidP="00DC4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3852195D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0A3D21D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C06764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4B64C2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42DC" w14:textId="77777777" w:rsidR="00DC47E7" w:rsidRPr="00981895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25C2F0B4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98E9C1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47E7" w:rsidRPr="00A95C81" w14:paraId="6119F585" w14:textId="77777777" w:rsidTr="00250D79">
        <w:tc>
          <w:tcPr>
            <w:tcW w:w="4117" w:type="dxa"/>
          </w:tcPr>
          <w:p w14:paraId="59ED0FC3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03" w:type="dxa"/>
          </w:tcPr>
          <w:p w14:paraId="76828108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79CFDE8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2CC55345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185B6E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784AE0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DD4AE3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8EECAA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47E7" w:rsidRPr="00A95C81" w14:paraId="158F50C6" w14:textId="77777777" w:rsidTr="00250D79">
        <w:tc>
          <w:tcPr>
            <w:tcW w:w="4117" w:type="dxa"/>
          </w:tcPr>
          <w:p w14:paraId="0F4BCFD6" w14:textId="0A3594C5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03" w:type="dxa"/>
          </w:tcPr>
          <w:p w14:paraId="6A70FF42" w14:textId="0452A644" w:rsidR="00DC47E7" w:rsidRPr="004D65E2" w:rsidRDefault="00AE6601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50" w:type="dxa"/>
          </w:tcPr>
          <w:p w14:paraId="0BFD81DD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6BAA91" w14:textId="4523F42F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1,994</w:t>
            </w:r>
          </w:p>
        </w:tc>
        <w:tc>
          <w:tcPr>
            <w:tcW w:w="270" w:type="dxa"/>
          </w:tcPr>
          <w:p w14:paraId="187B47C2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C911A" w14:textId="189602E0" w:rsidR="00DC47E7" w:rsidRPr="004D65E2" w:rsidRDefault="00BA201D" w:rsidP="00DC47E7">
            <w:pPr>
              <w:pStyle w:val="31"/>
              <w:tabs>
                <w:tab w:val="clear" w:pos="360"/>
                <w:tab w:val="clear" w:pos="720"/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61D7720D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13F543C" w14:textId="0CB490BC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1,978</w:t>
            </w:r>
          </w:p>
        </w:tc>
      </w:tr>
      <w:tr w:rsidR="00DC47E7" w:rsidRPr="00A95C81" w14:paraId="00C6AEA2" w14:textId="77777777" w:rsidTr="00250D79">
        <w:tc>
          <w:tcPr>
            <w:tcW w:w="4117" w:type="dxa"/>
          </w:tcPr>
          <w:p w14:paraId="27D977BC" w14:textId="3848F983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D340AF" w14:textId="1615A397" w:rsidR="00DC47E7" w:rsidRPr="004D65E2" w:rsidRDefault="00D6557B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9,213</w:t>
            </w:r>
          </w:p>
        </w:tc>
        <w:tc>
          <w:tcPr>
            <w:tcW w:w="250" w:type="dxa"/>
          </w:tcPr>
          <w:p w14:paraId="2F656E2A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00D02" w14:textId="43A38192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10,534</w:t>
            </w:r>
          </w:p>
        </w:tc>
        <w:tc>
          <w:tcPr>
            <w:tcW w:w="270" w:type="dxa"/>
          </w:tcPr>
          <w:p w14:paraId="713FF811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850F" w14:textId="332189BB" w:rsidR="00DC47E7" w:rsidRPr="004D65E2" w:rsidRDefault="00D6557B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9,213</w:t>
            </w:r>
          </w:p>
        </w:tc>
        <w:tc>
          <w:tcPr>
            <w:tcW w:w="270" w:type="dxa"/>
          </w:tcPr>
          <w:p w14:paraId="6729650B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6339C" w14:textId="4069852A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10,534</w:t>
            </w:r>
          </w:p>
        </w:tc>
      </w:tr>
      <w:tr w:rsidR="00DC47E7" w:rsidRPr="000F5DD3" w14:paraId="64B2DAA3" w14:textId="77777777" w:rsidTr="00250D79">
        <w:tc>
          <w:tcPr>
            <w:tcW w:w="4117" w:type="dxa"/>
          </w:tcPr>
          <w:p w14:paraId="77C5DB65" w14:textId="78421B15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C7EB27D" w14:textId="238BE128" w:rsidR="00DC47E7" w:rsidRPr="004D65E2" w:rsidRDefault="00211535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9,743</w:t>
            </w:r>
          </w:p>
        </w:tc>
        <w:tc>
          <w:tcPr>
            <w:tcW w:w="250" w:type="dxa"/>
          </w:tcPr>
          <w:p w14:paraId="23926EE8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579BF" w14:textId="2F084448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12,528</w:t>
            </w:r>
          </w:p>
        </w:tc>
        <w:tc>
          <w:tcPr>
            <w:tcW w:w="270" w:type="dxa"/>
          </w:tcPr>
          <w:p w14:paraId="240C6875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22B4" w14:textId="43802D44" w:rsidR="00DC47E7" w:rsidRPr="004D65E2" w:rsidRDefault="007C6FB2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9,727</w:t>
            </w:r>
          </w:p>
        </w:tc>
        <w:tc>
          <w:tcPr>
            <w:tcW w:w="270" w:type="dxa"/>
          </w:tcPr>
          <w:p w14:paraId="051010D6" w14:textId="77777777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2931E" w14:textId="7DF20A39" w:rsidR="00DC47E7" w:rsidRPr="0061335A" w:rsidRDefault="00DC47E7" w:rsidP="00DC47E7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3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12,512</w:t>
            </w:r>
          </w:p>
        </w:tc>
      </w:tr>
    </w:tbl>
    <w:p w14:paraId="43EEA72F" w14:textId="77777777" w:rsidR="00D26576" w:rsidRPr="000F5DD3" w:rsidRDefault="00D26576" w:rsidP="00036DC5">
      <w:pPr>
        <w:pStyle w:val="block"/>
        <w:spacing w:after="0" w:line="240" w:lineRule="auto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45C3D771" w14:textId="370BEB75" w:rsidR="00136BFB" w:rsidRPr="000F5DD3" w:rsidRDefault="0088211A" w:rsidP="00036DC5">
      <w:pPr>
        <w:pStyle w:val="block"/>
        <w:spacing w:after="0" w:line="240" w:lineRule="auto"/>
        <w:ind w:left="540" w:right="198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บริษัทมีภาระผูกพันกับธนาคารแห่ง</w:t>
      </w:r>
      <w:r w:rsidR="00B4070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หนึ่ง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6A86CD3C" w14:textId="2F10A5BD" w:rsidR="00A07616" w:rsidRPr="000F5DD3" w:rsidRDefault="00A07616" w:rsidP="00036DC5">
      <w:pPr>
        <w:pStyle w:val="block"/>
        <w:spacing w:after="0" w:line="240" w:lineRule="auto"/>
        <w:ind w:left="0"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4C2F52EC" w14:textId="77777777" w:rsidR="00136BFB" w:rsidRPr="00C41E3A" w:rsidRDefault="00136BFB" w:rsidP="00036DC5">
      <w:pPr>
        <w:pStyle w:val="Heading1"/>
        <w:numPr>
          <w:ilvl w:val="0"/>
          <w:numId w:val="23"/>
        </w:numPr>
        <w:spacing w:line="240" w:lineRule="auto"/>
        <w:ind w:hanging="540"/>
        <w:rPr>
          <w:rFonts w:asciiTheme="majorBidi" w:hAnsiTheme="majorBidi" w:cstheme="majorBidi"/>
          <w:szCs w:val="30"/>
        </w:rPr>
      </w:pPr>
      <w:r w:rsidRPr="00C41E3A">
        <w:rPr>
          <w:rFonts w:asciiTheme="majorBidi" w:hAnsiTheme="majorBidi" w:cstheme="majorBidi"/>
          <w:szCs w:val="30"/>
          <w:cs/>
        </w:rPr>
        <w:t>เหตุการณ์ภายหลังรอบระยะเวลาที่รายงาน</w:t>
      </w:r>
    </w:p>
    <w:p w14:paraId="30E8B6FB" w14:textId="6AC09206" w:rsidR="009E2384" w:rsidRPr="0071049B" w:rsidRDefault="009E2384" w:rsidP="0003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78870F5" w14:textId="2D640783" w:rsidR="009E2384" w:rsidRPr="000F5DD3" w:rsidRDefault="009E2384" w:rsidP="0003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B4413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Pr="00BB441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B4413">
        <w:rPr>
          <w:rFonts w:asciiTheme="majorBidi" w:hAnsiTheme="majorBidi" w:cstheme="majorBidi"/>
          <w:sz w:val="30"/>
          <w:szCs w:val="30"/>
        </w:rPr>
        <w:t>2</w:t>
      </w:r>
      <w:r w:rsidR="00210C55" w:rsidRPr="00BB4413">
        <w:rPr>
          <w:rFonts w:asciiTheme="majorBidi" w:hAnsiTheme="majorBidi" w:cstheme="majorBidi"/>
          <w:sz w:val="30"/>
          <w:szCs w:val="30"/>
        </w:rPr>
        <w:t>4</w:t>
      </w:r>
      <w:r w:rsidRPr="00BB4413">
        <w:rPr>
          <w:rFonts w:asciiTheme="majorBidi" w:hAnsiTheme="majorBidi" w:cstheme="majorBidi"/>
          <w:sz w:val="30"/>
          <w:szCs w:val="30"/>
        </w:rPr>
        <w:t xml:space="preserve"> </w:t>
      </w:r>
      <w:r w:rsidRPr="00BB441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B4413">
        <w:rPr>
          <w:rFonts w:asciiTheme="majorBidi" w:hAnsiTheme="majorBidi" w:cstheme="majorBidi"/>
          <w:sz w:val="30"/>
          <w:szCs w:val="30"/>
        </w:rPr>
        <w:t>256</w:t>
      </w:r>
      <w:r w:rsidR="003B4FAF" w:rsidRPr="00BB4413">
        <w:rPr>
          <w:rFonts w:asciiTheme="majorBidi" w:hAnsiTheme="majorBidi" w:cstheme="majorBidi"/>
          <w:sz w:val="30"/>
          <w:szCs w:val="30"/>
        </w:rPr>
        <w:t>9</w:t>
      </w:r>
      <w:r w:rsidRPr="00BB4413">
        <w:rPr>
          <w:rFonts w:asciiTheme="majorBidi" w:hAnsiTheme="majorBidi" w:cstheme="majorBidi"/>
          <w:sz w:val="30"/>
          <w:szCs w:val="30"/>
        </w:rPr>
        <w:t xml:space="preserve"> </w:t>
      </w:r>
      <w:r w:rsidRPr="00BB4413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คณะกรรมการบริษัทมีมติอนุมัติการจ่ายเงินปันผลจากกำไรในอัตราหุ้นละ </w:t>
      </w:r>
      <w:r w:rsidR="005E4992" w:rsidRPr="00BB4413">
        <w:rPr>
          <w:rFonts w:asciiTheme="majorBidi" w:hAnsiTheme="majorBidi" w:cstheme="majorBidi"/>
          <w:sz w:val="30"/>
          <w:szCs w:val="30"/>
        </w:rPr>
        <w:t>0.</w:t>
      </w:r>
      <w:r w:rsidR="00BB4413" w:rsidRPr="00BB4413">
        <w:rPr>
          <w:rFonts w:asciiTheme="majorBidi" w:hAnsiTheme="majorBidi" w:cstheme="majorBidi"/>
          <w:sz w:val="30"/>
          <w:szCs w:val="30"/>
        </w:rPr>
        <w:t>30</w:t>
      </w:r>
      <w:r w:rsidRPr="00BB4413">
        <w:rPr>
          <w:rFonts w:asciiTheme="majorBidi" w:hAnsiTheme="majorBidi" w:cstheme="majorBidi"/>
          <w:sz w:val="30"/>
          <w:szCs w:val="30"/>
        </w:rPr>
        <w:t xml:space="preserve"> </w:t>
      </w:r>
      <w:r w:rsidRPr="00BB4413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035990">
        <w:rPr>
          <w:rFonts w:asciiTheme="majorBidi" w:hAnsiTheme="majorBidi" w:cstheme="majorBidi"/>
          <w:sz w:val="30"/>
          <w:szCs w:val="30"/>
        </w:rPr>
        <w:t>99</w:t>
      </w:r>
      <w:r w:rsidRPr="00BB4413">
        <w:rPr>
          <w:rFonts w:asciiTheme="majorBidi" w:hAnsiTheme="majorBidi" w:cstheme="majorBidi"/>
          <w:sz w:val="30"/>
          <w:szCs w:val="30"/>
        </w:rPr>
        <w:t xml:space="preserve"> </w:t>
      </w:r>
      <w:r w:rsidRPr="00BB4413">
        <w:rPr>
          <w:rFonts w:asciiTheme="majorBidi" w:hAnsiTheme="majorBidi" w:cstheme="majorBidi"/>
          <w:sz w:val="30"/>
          <w:szCs w:val="30"/>
          <w:cs/>
        </w:rPr>
        <w:t>ล้านบาทโดยการจ่ายเงินปันผลดังกล่าวจะต้องได้รับอนุมัติจากผู้ถือหุ้นในการประชุมสามัญประจำปีของผู้ถือหุ้น</w:t>
      </w:r>
    </w:p>
    <w:p w14:paraId="17CB7924" w14:textId="55CDD0B2" w:rsidR="00536C48" w:rsidRDefault="00536C48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680FD6B8" w14:textId="77777777" w:rsidR="00486889" w:rsidRPr="008F36B9" w:rsidRDefault="00486889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sectPr w:rsidR="00486889" w:rsidRPr="008F36B9" w:rsidSect="002111BA">
      <w:headerReference w:type="default" r:id="rId31"/>
      <w:footerReference w:type="default" r:id="rId3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6621" w14:textId="77777777" w:rsidR="008C0F85" w:rsidRDefault="008C0F85" w:rsidP="00CE3999">
      <w:pPr>
        <w:pStyle w:val="BodyText2"/>
      </w:pPr>
      <w:r>
        <w:separator/>
      </w:r>
    </w:p>
  </w:endnote>
  <w:endnote w:type="continuationSeparator" w:id="0">
    <w:p w14:paraId="18FA5E2F" w14:textId="77777777" w:rsidR="008C0F85" w:rsidRDefault="008C0F85" w:rsidP="00CE3999">
      <w:pPr>
        <w:pStyle w:val="BodyText2"/>
      </w:pPr>
      <w:r>
        <w:continuationSeparator/>
      </w:r>
    </w:p>
  </w:endnote>
  <w:endnote w:type="continuationNotice" w:id="1">
    <w:p w14:paraId="777E4FBE" w14:textId="77777777" w:rsidR="008C0F85" w:rsidRDefault="008C0F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B5D8" w14:textId="77777777" w:rsidR="001903C7" w:rsidRPr="00EC0A85" w:rsidRDefault="001903C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CE0991" w14:textId="77777777" w:rsidR="001903C7" w:rsidRPr="008339B1" w:rsidRDefault="001903C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601923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D8C8F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E9634" w14:textId="7F305A8A" w:rsidR="001903C7" w:rsidRPr="00BA5646" w:rsidRDefault="001903C7" w:rsidP="00BA5646">
    <w:pPr>
      <w:pStyle w:val="Footer"/>
      <w:framePr w:wrap="around" w:vAnchor="text" w:hAnchor="page" w:x="9111" w:y="-30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color w:val="FFFFFF" w:themeColor="background1"/>
        <w:sz w:val="96"/>
        <w:szCs w:val="96"/>
      </w:rPr>
    </w:pPr>
    <w:r w:rsidRPr="00BA5646">
      <w:rPr>
        <w:rStyle w:val="PageNumber"/>
        <w:rFonts w:ascii="Angsana New" w:hAnsi="Angsana New"/>
        <w:color w:val="FFFFFF" w:themeColor="background1"/>
        <w:sz w:val="96"/>
        <w:szCs w:val="96"/>
      </w:rPr>
      <w:t>8</w:t>
    </w:r>
  </w:p>
  <w:p w14:paraId="5625013C" w14:textId="0A7F7A2F" w:rsidR="001903C7" w:rsidRPr="00BA5646" w:rsidRDefault="001903C7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sz w:val="30"/>
        <w:szCs w:val="30"/>
      </w:rPr>
    </w:pPr>
    <w:r w:rsidRPr="00BA5646">
      <w:rPr>
        <w:rFonts w:ascii="Angsana New" w:hAnsi="Angsana New"/>
        <w:i/>
        <w:iCs/>
        <w:sz w:val="30"/>
        <w:szCs w:val="30"/>
      </w:rPr>
      <w:t xml:space="preserve">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>2</w:t>
    </w:r>
    <w:r w:rsidR="00176610">
      <w:rPr>
        <w:rFonts w:ascii="Angsana New" w:hAnsi="Angsana New"/>
        <w:sz w:val="30"/>
        <w:szCs w:val="30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C7CD" w14:textId="593202A9" w:rsidR="001903C7" w:rsidRPr="005D004D" w:rsidRDefault="001903C7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71407C">
      <w:rPr>
        <w:rFonts w:ascii="Angsana New" w:hAnsi="Angsana New"/>
        <w:noProof/>
        <w:sz w:val="30"/>
        <w:szCs w:val="30"/>
      </w:rPr>
      <w:t>TCt3-YE'25-set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F770" w14:textId="1A326C1E" w:rsidR="001903C7" w:rsidRPr="00161F8C" w:rsidRDefault="001903C7" w:rsidP="00161F8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05FF" w14:textId="156B0E72" w:rsidR="001903C7" w:rsidRPr="00EA7D87" w:rsidRDefault="001903C7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6.05pt;margin-top:-514.4pt;width:276pt;height:108pt;rotation:-2098978fd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" filled="f" stroked="f">
              <o:lock v:ext="edit" shapetype="t"/>
              <v:textbox style="mso-fit-shape-to-text:t">
                <w:txbxContent>
                  <w:p w14:paraId="53BFEE49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71407C">
      <w:rPr>
        <w:rFonts w:ascii="Angsana New" w:hAnsi="Angsana New"/>
        <w:noProof/>
        <w:sz w:val="30"/>
        <w:szCs w:val="30"/>
      </w:rPr>
      <w:t>TCt3-YE'25-set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11330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6B7DD4" w14:textId="1A43683A" w:rsidR="000F5DD3" w:rsidRPr="000F5DD3" w:rsidRDefault="000F5D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5D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5D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5D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76173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04CC3" w14:textId="0450200F" w:rsidR="000F5DD3" w:rsidRPr="000F5DD3" w:rsidRDefault="000F5D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5D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5D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5D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-864588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37EE16" w14:textId="682172C2" w:rsidR="007A6B49" w:rsidRPr="007A6B49" w:rsidRDefault="007A6B4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1429398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8D9C5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7D7D" w14:textId="77777777" w:rsidR="008C0F85" w:rsidRDefault="008C0F85" w:rsidP="00CE3999">
      <w:pPr>
        <w:pStyle w:val="BodyText2"/>
      </w:pPr>
      <w:r>
        <w:separator/>
      </w:r>
    </w:p>
  </w:footnote>
  <w:footnote w:type="continuationSeparator" w:id="0">
    <w:p w14:paraId="44BB8FB7" w14:textId="77777777" w:rsidR="008C0F85" w:rsidRDefault="008C0F85" w:rsidP="00CE3999">
      <w:pPr>
        <w:pStyle w:val="BodyText2"/>
      </w:pPr>
      <w:r>
        <w:continuationSeparator/>
      </w:r>
    </w:p>
  </w:footnote>
  <w:footnote w:type="continuationNotice" w:id="1">
    <w:p w14:paraId="12D83D44" w14:textId="77777777" w:rsidR="008C0F85" w:rsidRDefault="008C0F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EEC0B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420DD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961D2" w14:textId="27893ADD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F6A06">
      <w:rPr>
        <w:rFonts w:ascii="Angsana New" w:hAnsi="Angsana New"/>
        <w:b/>
        <w:bCs/>
        <w:sz w:val="32"/>
        <w:szCs w:val="32"/>
      </w:rPr>
      <w:t>8</w:t>
    </w:r>
  </w:p>
  <w:p w14:paraId="4BCA8D08" w14:textId="77777777" w:rsidR="001903C7" w:rsidRPr="004233E3" w:rsidRDefault="001903C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D612E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5CE2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7823044" w14:textId="134F9EFF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F6A06">
      <w:rPr>
        <w:rFonts w:ascii="Angsana New" w:hAnsi="Angsana New"/>
        <w:b/>
        <w:bCs/>
        <w:sz w:val="32"/>
        <w:szCs w:val="32"/>
      </w:rPr>
      <w:t>8</w:t>
    </w:r>
  </w:p>
  <w:p w14:paraId="18827DD7" w14:textId="77777777" w:rsidR="001903C7" w:rsidRPr="00522BF8" w:rsidRDefault="001903C7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0709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1C2D5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BC21B1" w14:textId="77777777" w:rsidR="001903C7" w:rsidRPr="008B4B10" w:rsidRDefault="001903C7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14:paraId="07658BF9" w14:textId="77777777" w:rsidR="001903C7" w:rsidRPr="008B4B10" w:rsidRDefault="001903C7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E50FB6" wp14:editId="3C9885C5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F5EB4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460C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50F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1.45pt;margin-top:140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HQgGczgAAAADA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0F6F5EB4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8460C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A2B6" w14:textId="77777777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BAF7DB" w14:textId="77777777" w:rsidR="001903C7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C3814C" w14:textId="7C8FFBCE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C761F2">
      <w:rPr>
        <w:rFonts w:ascii="Angsana New" w:hAnsi="Angsana New"/>
        <w:b/>
        <w:bCs/>
        <w:sz w:val="32"/>
        <w:szCs w:val="32"/>
      </w:rPr>
      <w:t>5</w:t>
    </w:r>
  </w:p>
  <w:p w14:paraId="54441A4C" w14:textId="0DF77CB8" w:rsidR="001903C7" w:rsidRPr="0042166C" w:rsidRDefault="001903C7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5FA9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1903C7" w:rsidRDefault="001903C7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1903C7" w:rsidRPr="00EA7D87" w:rsidRDefault="001903C7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D1A30" w14:textId="77777777" w:rsidR="000F5DD3" w:rsidRPr="0042166C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0266F3" w14:textId="77777777" w:rsidR="000F5DD3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44500" w14:textId="6F915E57" w:rsidR="000F5DD3" w:rsidRPr="0042166C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EF6A06">
      <w:rPr>
        <w:rFonts w:ascii="Angsana New" w:hAnsi="Angsana New"/>
        <w:b/>
        <w:bCs/>
        <w:sz w:val="32"/>
        <w:szCs w:val="32"/>
      </w:rPr>
      <w:t>8</w:t>
    </w:r>
  </w:p>
  <w:p w14:paraId="71481133" w14:textId="77777777" w:rsidR="000F5DD3" w:rsidRPr="0042166C" w:rsidRDefault="000F5DD3" w:rsidP="0042166C">
    <w:pPr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339A3" w14:textId="77777777" w:rsidR="001903C7" w:rsidRPr="00644D4B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171920" w14:textId="77777777" w:rsidR="001903C7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2BC4A8" w14:textId="0F500A99" w:rsidR="001903C7" w:rsidRPr="00644D4B" w:rsidRDefault="001903C7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8500C">
      <w:rPr>
        <w:rFonts w:ascii="Angsana New" w:hAnsi="Angsana New"/>
        <w:b/>
        <w:bCs/>
        <w:sz w:val="32"/>
        <w:szCs w:val="32"/>
      </w:rPr>
      <w:t>8</w:t>
    </w:r>
  </w:p>
  <w:p w14:paraId="4A242750" w14:textId="77777777" w:rsidR="001903C7" w:rsidRPr="00B46433" w:rsidRDefault="001903C7">
    <w:pPr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AB03" w14:textId="77777777" w:rsidR="00C56D91" w:rsidRPr="00644D4B" w:rsidRDefault="00C56D91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159657" w14:textId="77777777" w:rsidR="00C56D91" w:rsidRDefault="00C56D91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355202" w14:textId="13060FA0" w:rsidR="00C56D91" w:rsidRPr="00644D4B" w:rsidRDefault="00C56D91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C47E7">
      <w:rPr>
        <w:rFonts w:ascii="Angsana New" w:hAnsi="Angsana New"/>
        <w:b/>
        <w:bCs/>
        <w:sz w:val="32"/>
        <w:szCs w:val="32"/>
      </w:rPr>
      <w:t>8</w:t>
    </w:r>
  </w:p>
  <w:p w14:paraId="1A97FEBB" w14:textId="77777777" w:rsidR="00C56D91" w:rsidRPr="00B46433" w:rsidRDefault="00C56D91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1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698548493">
    <w:abstractNumId w:val="6"/>
  </w:num>
  <w:num w:numId="2" w16cid:durableId="1603143097">
    <w:abstractNumId w:val="5"/>
  </w:num>
  <w:num w:numId="3" w16cid:durableId="577404492">
    <w:abstractNumId w:val="9"/>
  </w:num>
  <w:num w:numId="4" w16cid:durableId="30041080">
    <w:abstractNumId w:val="7"/>
  </w:num>
  <w:num w:numId="5" w16cid:durableId="363822276">
    <w:abstractNumId w:val="8"/>
  </w:num>
  <w:num w:numId="6" w16cid:durableId="1417167520">
    <w:abstractNumId w:val="3"/>
  </w:num>
  <w:num w:numId="7" w16cid:durableId="194663992">
    <w:abstractNumId w:val="2"/>
  </w:num>
  <w:num w:numId="8" w16cid:durableId="31854165">
    <w:abstractNumId w:val="0"/>
  </w:num>
  <w:num w:numId="9" w16cid:durableId="1995186219">
    <w:abstractNumId w:val="1"/>
  </w:num>
  <w:num w:numId="10" w16cid:durableId="1722290045">
    <w:abstractNumId w:val="4"/>
  </w:num>
  <w:num w:numId="11" w16cid:durableId="790242891">
    <w:abstractNumId w:val="29"/>
  </w:num>
  <w:num w:numId="12" w16cid:durableId="1958943811">
    <w:abstractNumId w:val="21"/>
  </w:num>
  <w:num w:numId="13" w16cid:durableId="257759898">
    <w:abstractNumId w:val="37"/>
  </w:num>
  <w:num w:numId="14" w16cid:durableId="1139302965">
    <w:abstractNumId w:val="26"/>
  </w:num>
  <w:num w:numId="15" w16cid:durableId="235940908">
    <w:abstractNumId w:val="30"/>
  </w:num>
  <w:num w:numId="16" w16cid:durableId="1512841716">
    <w:abstractNumId w:val="14"/>
  </w:num>
  <w:num w:numId="17" w16cid:durableId="1348099672">
    <w:abstractNumId w:val="11"/>
  </w:num>
  <w:num w:numId="18" w16cid:durableId="481699082">
    <w:abstractNumId w:val="25"/>
  </w:num>
  <w:num w:numId="19" w16cid:durableId="731082020">
    <w:abstractNumId w:val="12"/>
  </w:num>
  <w:num w:numId="20" w16cid:durableId="1809083691">
    <w:abstractNumId w:val="13"/>
  </w:num>
  <w:num w:numId="21" w16cid:durableId="525800275">
    <w:abstractNumId w:val="36"/>
  </w:num>
  <w:num w:numId="22" w16cid:durableId="1556769590">
    <w:abstractNumId w:val="32"/>
  </w:num>
  <w:num w:numId="23" w16cid:durableId="1397363109">
    <w:abstractNumId w:val="41"/>
  </w:num>
  <w:num w:numId="24" w16cid:durableId="950432178">
    <w:abstractNumId w:val="39"/>
  </w:num>
  <w:num w:numId="25" w16cid:durableId="1670980435">
    <w:abstractNumId w:val="15"/>
  </w:num>
  <w:num w:numId="26" w16cid:durableId="504172335">
    <w:abstractNumId w:val="35"/>
  </w:num>
  <w:num w:numId="27" w16cid:durableId="2133547889">
    <w:abstractNumId w:val="20"/>
  </w:num>
  <w:num w:numId="28" w16cid:durableId="213467667">
    <w:abstractNumId w:val="19"/>
  </w:num>
  <w:num w:numId="29" w16cid:durableId="1533348336">
    <w:abstractNumId w:val="34"/>
  </w:num>
  <w:num w:numId="30" w16cid:durableId="141773900">
    <w:abstractNumId w:val="17"/>
  </w:num>
  <w:num w:numId="31" w16cid:durableId="1229729071">
    <w:abstractNumId w:val="33"/>
  </w:num>
  <w:num w:numId="32" w16cid:durableId="730231116">
    <w:abstractNumId w:val="38"/>
  </w:num>
  <w:num w:numId="33" w16cid:durableId="1493983650">
    <w:abstractNumId w:val="22"/>
  </w:num>
  <w:num w:numId="34" w16cid:durableId="1185438163">
    <w:abstractNumId w:val="42"/>
  </w:num>
  <w:num w:numId="35" w16cid:durableId="64843591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7446894">
    <w:abstractNumId w:val="31"/>
  </w:num>
  <w:num w:numId="37" w16cid:durableId="1526792756">
    <w:abstractNumId w:val="24"/>
  </w:num>
  <w:num w:numId="38" w16cid:durableId="89278590">
    <w:abstractNumId w:val="26"/>
  </w:num>
  <w:num w:numId="39" w16cid:durableId="853569395">
    <w:abstractNumId w:val="43"/>
  </w:num>
  <w:num w:numId="40" w16cid:durableId="281883476">
    <w:abstractNumId w:val="10"/>
  </w:num>
  <w:num w:numId="41" w16cid:durableId="1180002963">
    <w:abstractNumId w:val="27"/>
  </w:num>
  <w:num w:numId="42" w16cid:durableId="1198543079">
    <w:abstractNumId w:val="23"/>
  </w:num>
  <w:num w:numId="43" w16cid:durableId="729965433">
    <w:abstractNumId w:val="28"/>
  </w:num>
  <w:num w:numId="44" w16cid:durableId="1775438107">
    <w:abstractNumId w:val="18"/>
  </w:num>
  <w:num w:numId="45" w16cid:durableId="1127234575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2C1"/>
    <w:rsid w:val="0000061F"/>
    <w:rsid w:val="0000062B"/>
    <w:rsid w:val="00000AB8"/>
    <w:rsid w:val="00000FBF"/>
    <w:rsid w:val="00000FD1"/>
    <w:rsid w:val="000012B5"/>
    <w:rsid w:val="0000143A"/>
    <w:rsid w:val="00001627"/>
    <w:rsid w:val="0000185C"/>
    <w:rsid w:val="00001A2A"/>
    <w:rsid w:val="00001AC6"/>
    <w:rsid w:val="00001F70"/>
    <w:rsid w:val="000021F1"/>
    <w:rsid w:val="00002461"/>
    <w:rsid w:val="000024CA"/>
    <w:rsid w:val="00002834"/>
    <w:rsid w:val="00002C06"/>
    <w:rsid w:val="00002F01"/>
    <w:rsid w:val="00002FCD"/>
    <w:rsid w:val="0000369A"/>
    <w:rsid w:val="0000373A"/>
    <w:rsid w:val="00003B33"/>
    <w:rsid w:val="00003DA8"/>
    <w:rsid w:val="00003F0C"/>
    <w:rsid w:val="000040CD"/>
    <w:rsid w:val="00004348"/>
    <w:rsid w:val="00004536"/>
    <w:rsid w:val="0000467D"/>
    <w:rsid w:val="0000474D"/>
    <w:rsid w:val="00004763"/>
    <w:rsid w:val="0000487E"/>
    <w:rsid w:val="00004884"/>
    <w:rsid w:val="000049C2"/>
    <w:rsid w:val="00004A85"/>
    <w:rsid w:val="00004AFF"/>
    <w:rsid w:val="00004B2D"/>
    <w:rsid w:val="00004B44"/>
    <w:rsid w:val="00004B87"/>
    <w:rsid w:val="00004B8B"/>
    <w:rsid w:val="00004B90"/>
    <w:rsid w:val="00004CA7"/>
    <w:rsid w:val="00004CE3"/>
    <w:rsid w:val="00004E15"/>
    <w:rsid w:val="0000512B"/>
    <w:rsid w:val="00005165"/>
    <w:rsid w:val="000054D1"/>
    <w:rsid w:val="000056D9"/>
    <w:rsid w:val="00006374"/>
    <w:rsid w:val="00006384"/>
    <w:rsid w:val="000069CB"/>
    <w:rsid w:val="00007034"/>
    <w:rsid w:val="000073CB"/>
    <w:rsid w:val="000074D5"/>
    <w:rsid w:val="000074DC"/>
    <w:rsid w:val="000078FD"/>
    <w:rsid w:val="00007A07"/>
    <w:rsid w:val="00007AF4"/>
    <w:rsid w:val="00007DB9"/>
    <w:rsid w:val="00010010"/>
    <w:rsid w:val="0001065C"/>
    <w:rsid w:val="00010661"/>
    <w:rsid w:val="0001076B"/>
    <w:rsid w:val="00010B8D"/>
    <w:rsid w:val="00010B8F"/>
    <w:rsid w:val="00010D7C"/>
    <w:rsid w:val="00010E54"/>
    <w:rsid w:val="00010F31"/>
    <w:rsid w:val="0001108A"/>
    <w:rsid w:val="000114FF"/>
    <w:rsid w:val="000119A6"/>
    <w:rsid w:val="00011B02"/>
    <w:rsid w:val="00011B37"/>
    <w:rsid w:val="00011BD7"/>
    <w:rsid w:val="000120E8"/>
    <w:rsid w:val="0001224D"/>
    <w:rsid w:val="00012399"/>
    <w:rsid w:val="000123C3"/>
    <w:rsid w:val="00012A92"/>
    <w:rsid w:val="00012A9C"/>
    <w:rsid w:val="00012AA0"/>
    <w:rsid w:val="00012B30"/>
    <w:rsid w:val="00012B49"/>
    <w:rsid w:val="00012E4B"/>
    <w:rsid w:val="00012E8F"/>
    <w:rsid w:val="00012FF1"/>
    <w:rsid w:val="00012FFE"/>
    <w:rsid w:val="0001310E"/>
    <w:rsid w:val="00013249"/>
    <w:rsid w:val="00013B8D"/>
    <w:rsid w:val="00013CA3"/>
    <w:rsid w:val="00013CAC"/>
    <w:rsid w:val="00013F7A"/>
    <w:rsid w:val="00014047"/>
    <w:rsid w:val="00014212"/>
    <w:rsid w:val="000142C9"/>
    <w:rsid w:val="00014542"/>
    <w:rsid w:val="00014896"/>
    <w:rsid w:val="000149E1"/>
    <w:rsid w:val="00014BF6"/>
    <w:rsid w:val="000150B5"/>
    <w:rsid w:val="00015324"/>
    <w:rsid w:val="0001545F"/>
    <w:rsid w:val="000154D5"/>
    <w:rsid w:val="000155BE"/>
    <w:rsid w:val="000156A6"/>
    <w:rsid w:val="000159BD"/>
    <w:rsid w:val="00015AA3"/>
    <w:rsid w:val="00015AFC"/>
    <w:rsid w:val="00015C8E"/>
    <w:rsid w:val="00015E04"/>
    <w:rsid w:val="00015E71"/>
    <w:rsid w:val="00015EDC"/>
    <w:rsid w:val="00015F40"/>
    <w:rsid w:val="000161EB"/>
    <w:rsid w:val="00016260"/>
    <w:rsid w:val="000162F0"/>
    <w:rsid w:val="0001643D"/>
    <w:rsid w:val="00016543"/>
    <w:rsid w:val="00016B29"/>
    <w:rsid w:val="00016E92"/>
    <w:rsid w:val="00016EBD"/>
    <w:rsid w:val="00017019"/>
    <w:rsid w:val="00017413"/>
    <w:rsid w:val="000174D8"/>
    <w:rsid w:val="00017528"/>
    <w:rsid w:val="0001757F"/>
    <w:rsid w:val="00017A7E"/>
    <w:rsid w:val="00017BDA"/>
    <w:rsid w:val="00017C51"/>
    <w:rsid w:val="00017D74"/>
    <w:rsid w:val="00017E32"/>
    <w:rsid w:val="00017ED5"/>
    <w:rsid w:val="0002025D"/>
    <w:rsid w:val="00020288"/>
    <w:rsid w:val="000208D0"/>
    <w:rsid w:val="00020AC9"/>
    <w:rsid w:val="00020B61"/>
    <w:rsid w:val="00020D80"/>
    <w:rsid w:val="00020EDE"/>
    <w:rsid w:val="00020EF1"/>
    <w:rsid w:val="000210F1"/>
    <w:rsid w:val="000211F3"/>
    <w:rsid w:val="000214B4"/>
    <w:rsid w:val="000219DB"/>
    <w:rsid w:val="00021BB9"/>
    <w:rsid w:val="00021C49"/>
    <w:rsid w:val="0002200C"/>
    <w:rsid w:val="00022044"/>
    <w:rsid w:val="000228C4"/>
    <w:rsid w:val="00022A85"/>
    <w:rsid w:val="00022BE0"/>
    <w:rsid w:val="00022CD0"/>
    <w:rsid w:val="00022FA6"/>
    <w:rsid w:val="0002302B"/>
    <w:rsid w:val="0002305B"/>
    <w:rsid w:val="0002319F"/>
    <w:rsid w:val="00023478"/>
    <w:rsid w:val="000236D1"/>
    <w:rsid w:val="00023716"/>
    <w:rsid w:val="0002377F"/>
    <w:rsid w:val="00023783"/>
    <w:rsid w:val="0002392C"/>
    <w:rsid w:val="00023F4B"/>
    <w:rsid w:val="00024322"/>
    <w:rsid w:val="0002469D"/>
    <w:rsid w:val="000249C6"/>
    <w:rsid w:val="00024CBA"/>
    <w:rsid w:val="00024D3F"/>
    <w:rsid w:val="00024F99"/>
    <w:rsid w:val="0002552C"/>
    <w:rsid w:val="00025804"/>
    <w:rsid w:val="000258CA"/>
    <w:rsid w:val="000258CF"/>
    <w:rsid w:val="00025A4C"/>
    <w:rsid w:val="00025C2D"/>
    <w:rsid w:val="00025CA1"/>
    <w:rsid w:val="00025CE1"/>
    <w:rsid w:val="00025CF9"/>
    <w:rsid w:val="00025DF1"/>
    <w:rsid w:val="00025EA0"/>
    <w:rsid w:val="00025EDF"/>
    <w:rsid w:val="00025FC5"/>
    <w:rsid w:val="000261B0"/>
    <w:rsid w:val="000264E6"/>
    <w:rsid w:val="00026787"/>
    <w:rsid w:val="000267E6"/>
    <w:rsid w:val="00026AB4"/>
    <w:rsid w:val="00026B50"/>
    <w:rsid w:val="00026C12"/>
    <w:rsid w:val="00026CBC"/>
    <w:rsid w:val="00026D9E"/>
    <w:rsid w:val="00026ED8"/>
    <w:rsid w:val="00026EE5"/>
    <w:rsid w:val="00026FF5"/>
    <w:rsid w:val="00027245"/>
    <w:rsid w:val="000272D9"/>
    <w:rsid w:val="0002741E"/>
    <w:rsid w:val="000275B5"/>
    <w:rsid w:val="00027637"/>
    <w:rsid w:val="000276AB"/>
    <w:rsid w:val="00027BD7"/>
    <w:rsid w:val="00027F0C"/>
    <w:rsid w:val="00031071"/>
    <w:rsid w:val="000310A4"/>
    <w:rsid w:val="0003118E"/>
    <w:rsid w:val="00031318"/>
    <w:rsid w:val="000313C1"/>
    <w:rsid w:val="00031596"/>
    <w:rsid w:val="000316E2"/>
    <w:rsid w:val="000319CC"/>
    <w:rsid w:val="000319E1"/>
    <w:rsid w:val="00031BEE"/>
    <w:rsid w:val="00031E10"/>
    <w:rsid w:val="00031FF8"/>
    <w:rsid w:val="00032316"/>
    <w:rsid w:val="0003231C"/>
    <w:rsid w:val="000328FD"/>
    <w:rsid w:val="0003297A"/>
    <w:rsid w:val="000334F5"/>
    <w:rsid w:val="00033529"/>
    <w:rsid w:val="00033660"/>
    <w:rsid w:val="000338DE"/>
    <w:rsid w:val="000338F2"/>
    <w:rsid w:val="00033A8F"/>
    <w:rsid w:val="00033E7B"/>
    <w:rsid w:val="000340A3"/>
    <w:rsid w:val="0003458D"/>
    <w:rsid w:val="000346A2"/>
    <w:rsid w:val="00034AE0"/>
    <w:rsid w:val="00034B9A"/>
    <w:rsid w:val="00034BA5"/>
    <w:rsid w:val="000351FC"/>
    <w:rsid w:val="0003530C"/>
    <w:rsid w:val="0003555A"/>
    <w:rsid w:val="000356E9"/>
    <w:rsid w:val="0003581E"/>
    <w:rsid w:val="00035990"/>
    <w:rsid w:val="000359B9"/>
    <w:rsid w:val="00035B57"/>
    <w:rsid w:val="00035BB1"/>
    <w:rsid w:val="00035DF3"/>
    <w:rsid w:val="00036299"/>
    <w:rsid w:val="00036300"/>
    <w:rsid w:val="0003650C"/>
    <w:rsid w:val="000365B8"/>
    <w:rsid w:val="00036725"/>
    <w:rsid w:val="00036939"/>
    <w:rsid w:val="0003693C"/>
    <w:rsid w:val="000369EB"/>
    <w:rsid w:val="00036AB5"/>
    <w:rsid w:val="00036B40"/>
    <w:rsid w:val="00036C44"/>
    <w:rsid w:val="00036DC5"/>
    <w:rsid w:val="00036DD2"/>
    <w:rsid w:val="0003711B"/>
    <w:rsid w:val="0003728D"/>
    <w:rsid w:val="000372F0"/>
    <w:rsid w:val="00037382"/>
    <w:rsid w:val="00037458"/>
    <w:rsid w:val="0003751C"/>
    <w:rsid w:val="000379B6"/>
    <w:rsid w:val="00037A0E"/>
    <w:rsid w:val="00037B3D"/>
    <w:rsid w:val="00040281"/>
    <w:rsid w:val="0004031E"/>
    <w:rsid w:val="00040774"/>
    <w:rsid w:val="00040A16"/>
    <w:rsid w:val="00040AF8"/>
    <w:rsid w:val="00040B80"/>
    <w:rsid w:val="00040D43"/>
    <w:rsid w:val="00041482"/>
    <w:rsid w:val="000416F9"/>
    <w:rsid w:val="00041792"/>
    <w:rsid w:val="000417B7"/>
    <w:rsid w:val="000419E2"/>
    <w:rsid w:val="00041B7A"/>
    <w:rsid w:val="00041DB1"/>
    <w:rsid w:val="00042073"/>
    <w:rsid w:val="000421F1"/>
    <w:rsid w:val="00042239"/>
    <w:rsid w:val="0004228B"/>
    <w:rsid w:val="000423A1"/>
    <w:rsid w:val="00042CEE"/>
    <w:rsid w:val="00042ED9"/>
    <w:rsid w:val="00042EDA"/>
    <w:rsid w:val="00042FB6"/>
    <w:rsid w:val="000432FC"/>
    <w:rsid w:val="0004340E"/>
    <w:rsid w:val="00043513"/>
    <w:rsid w:val="00043985"/>
    <w:rsid w:val="000439CE"/>
    <w:rsid w:val="000442A6"/>
    <w:rsid w:val="000443FE"/>
    <w:rsid w:val="0004447D"/>
    <w:rsid w:val="00044929"/>
    <w:rsid w:val="0004496B"/>
    <w:rsid w:val="00044B7D"/>
    <w:rsid w:val="00044C00"/>
    <w:rsid w:val="00045033"/>
    <w:rsid w:val="000455BB"/>
    <w:rsid w:val="00045630"/>
    <w:rsid w:val="00045E7E"/>
    <w:rsid w:val="00045EC8"/>
    <w:rsid w:val="00045F9A"/>
    <w:rsid w:val="000462E0"/>
    <w:rsid w:val="000468E1"/>
    <w:rsid w:val="00046938"/>
    <w:rsid w:val="00046CBE"/>
    <w:rsid w:val="00046D3B"/>
    <w:rsid w:val="00046EE3"/>
    <w:rsid w:val="00046FEA"/>
    <w:rsid w:val="000470F1"/>
    <w:rsid w:val="000471F1"/>
    <w:rsid w:val="00047235"/>
    <w:rsid w:val="000479D2"/>
    <w:rsid w:val="000500EF"/>
    <w:rsid w:val="000501C8"/>
    <w:rsid w:val="00050556"/>
    <w:rsid w:val="00050591"/>
    <w:rsid w:val="000505CA"/>
    <w:rsid w:val="0005074B"/>
    <w:rsid w:val="0005088C"/>
    <w:rsid w:val="00050E81"/>
    <w:rsid w:val="00050F55"/>
    <w:rsid w:val="0005110F"/>
    <w:rsid w:val="000515E1"/>
    <w:rsid w:val="00051632"/>
    <w:rsid w:val="000516C1"/>
    <w:rsid w:val="000518AE"/>
    <w:rsid w:val="00051947"/>
    <w:rsid w:val="00052049"/>
    <w:rsid w:val="00052F53"/>
    <w:rsid w:val="00052FE6"/>
    <w:rsid w:val="00053182"/>
    <w:rsid w:val="0005345D"/>
    <w:rsid w:val="00053788"/>
    <w:rsid w:val="00053789"/>
    <w:rsid w:val="00053873"/>
    <w:rsid w:val="00053F77"/>
    <w:rsid w:val="00054383"/>
    <w:rsid w:val="000543E8"/>
    <w:rsid w:val="0005442D"/>
    <w:rsid w:val="000544CA"/>
    <w:rsid w:val="000545CB"/>
    <w:rsid w:val="00054C31"/>
    <w:rsid w:val="00054E58"/>
    <w:rsid w:val="00054FF6"/>
    <w:rsid w:val="00054FFB"/>
    <w:rsid w:val="0005510F"/>
    <w:rsid w:val="0005527D"/>
    <w:rsid w:val="00055778"/>
    <w:rsid w:val="00055884"/>
    <w:rsid w:val="000558EA"/>
    <w:rsid w:val="00055970"/>
    <w:rsid w:val="00055AD2"/>
    <w:rsid w:val="00055D44"/>
    <w:rsid w:val="00055F4E"/>
    <w:rsid w:val="000561B5"/>
    <w:rsid w:val="00056259"/>
    <w:rsid w:val="00056574"/>
    <w:rsid w:val="0005662B"/>
    <w:rsid w:val="000567F9"/>
    <w:rsid w:val="0005692C"/>
    <w:rsid w:val="000569A7"/>
    <w:rsid w:val="00056B82"/>
    <w:rsid w:val="00056D93"/>
    <w:rsid w:val="0005737D"/>
    <w:rsid w:val="00057694"/>
    <w:rsid w:val="00057867"/>
    <w:rsid w:val="00057978"/>
    <w:rsid w:val="00057AE3"/>
    <w:rsid w:val="00057CF3"/>
    <w:rsid w:val="00057E1F"/>
    <w:rsid w:val="00057E43"/>
    <w:rsid w:val="00057EF8"/>
    <w:rsid w:val="000605B0"/>
    <w:rsid w:val="00060899"/>
    <w:rsid w:val="00060EE2"/>
    <w:rsid w:val="00060F30"/>
    <w:rsid w:val="00060F64"/>
    <w:rsid w:val="0006114F"/>
    <w:rsid w:val="00061159"/>
    <w:rsid w:val="000613F4"/>
    <w:rsid w:val="00061586"/>
    <w:rsid w:val="0006158A"/>
    <w:rsid w:val="000616E9"/>
    <w:rsid w:val="00061980"/>
    <w:rsid w:val="00061AC2"/>
    <w:rsid w:val="00061AF2"/>
    <w:rsid w:val="00061D1A"/>
    <w:rsid w:val="00061E0F"/>
    <w:rsid w:val="0006262D"/>
    <w:rsid w:val="0006290B"/>
    <w:rsid w:val="00062AD1"/>
    <w:rsid w:val="00062D1E"/>
    <w:rsid w:val="00062D76"/>
    <w:rsid w:val="00062E08"/>
    <w:rsid w:val="000635E0"/>
    <w:rsid w:val="00063B51"/>
    <w:rsid w:val="00063DDE"/>
    <w:rsid w:val="000640B2"/>
    <w:rsid w:val="000641AA"/>
    <w:rsid w:val="0006458C"/>
    <w:rsid w:val="00064929"/>
    <w:rsid w:val="00064A8D"/>
    <w:rsid w:val="00065167"/>
    <w:rsid w:val="0006518D"/>
    <w:rsid w:val="000657C6"/>
    <w:rsid w:val="00065911"/>
    <w:rsid w:val="00065CB1"/>
    <w:rsid w:val="00065D30"/>
    <w:rsid w:val="00065DB3"/>
    <w:rsid w:val="0006627B"/>
    <w:rsid w:val="000664BC"/>
    <w:rsid w:val="0006651E"/>
    <w:rsid w:val="0006661A"/>
    <w:rsid w:val="000667CE"/>
    <w:rsid w:val="00066C84"/>
    <w:rsid w:val="00066F12"/>
    <w:rsid w:val="00066F52"/>
    <w:rsid w:val="00066FD3"/>
    <w:rsid w:val="00067371"/>
    <w:rsid w:val="00067A48"/>
    <w:rsid w:val="00067BEC"/>
    <w:rsid w:val="00067FE6"/>
    <w:rsid w:val="00070189"/>
    <w:rsid w:val="00070502"/>
    <w:rsid w:val="000705C6"/>
    <w:rsid w:val="00070608"/>
    <w:rsid w:val="000706F9"/>
    <w:rsid w:val="00070781"/>
    <w:rsid w:val="000707B2"/>
    <w:rsid w:val="00070C1F"/>
    <w:rsid w:val="00070C4A"/>
    <w:rsid w:val="00070D4F"/>
    <w:rsid w:val="00071096"/>
    <w:rsid w:val="000712D8"/>
    <w:rsid w:val="0007130A"/>
    <w:rsid w:val="0007153A"/>
    <w:rsid w:val="0007179A"/>
    <w:rsid w:val="0007192D"/>
    <w:rsid w:val="00071B79"/>
    <w:rsid w:val="0007220D"/>
    <w:rsid w:val="00072499"/>
    <w:rsid w:val="0007265D"/>
    <w:rsid w:val="0007288C"/>
    <w:rsid w:val="00072955"/>
    <w:rsid w:val="00072E64"/>
    <w:rsid w:val="0007314A"/>
    <w:rsid w:val="000731B3"/>
    <w:rsid w:val="0007327E"/>
    <w:rsid w:val="00073689"/>
    <w:rsid w:val="000736D3"/>
    <w:rsid w:val="000738B8"/>
    <w:rsid w:val="000739BD"/>
    <w:rsid w:val="00073B52"/>
    <w:rsid w:val="00073D1B"/>
    <w:rsid w:val="00073D55"/>
    <w:rsid w:val="0007410F"/>
    <w:rsid w:val="000745C3"/>
    <w:rsid w:val="0007469A"/>
    <w:rsid w:val="000749E5"/>
    <w:rsid w:val="00074B44"/>
    <w:rsid w:val="00074B8C"/>
    <w:rsid w:val="00074CE4"/>
    <w:rsid w:val="00074E1C"/>
    <w:rsid w:val="00075452"/>
    <w:rsid w:val="0007598B"/>
    <w:rsid w:val="00075BD2"/>
    <w:rsid w:val="00075BE3"/>
    <w:rsid w:val="00076D17"/>
    <w:rsid w:val="00076FD7"/>
    <w:rsid w:val="000770A6"/>
    <w:rsid w:val="00077106"/>
    <w:rsid w:val="0007719E"/>
    <w:rsid w:val="00077349"/>
    <w:rsid w:val="00077501"/>
    <w:rsid w:val="00077948"/>
    <w:rsid w:val="0007795B"/>
    <w:rsid w:val="00077C3F"/>
    <w:rsid w:val="00077E0E"/>
    <w:rsid w:val="00077E53"/>
    <w:rsid w:val="00080085"/>
    <w:rsid w:val="00080252"/>
    <w:rsid w:val="00080585"/>
    <w:rsid w:val="00080671"/>
    <w:rsid w:val="00080749"/>
    <w:rsid w:val="0008074B"/>
    <w:rsid w:val="00080A30"/>
    <w:rsid w:val="00080CD1"/>
    <w:rsid w:val="00081005"/>
    <w:rsid w:val="000811AF"/>
    <w:rsid w:val="000815E3"/>
    <w:rsid w:val="00081767"/>
    <w:rsid w:val="0008189D"/>
    <w:rsid w:val="00081D4A"/>
    <w:rsid w:val="0008272C"/>
    <w:rsid w:val="0008279A"/>
    <w:rsid w:val="00082D76"/>
    <w:rsid w:val="00082DAD"/>
    <w:rsid w:val="00082E27"/>
    <w:rsid w:val="00083453"/>
    <w:rsid w:val="0008368D"/>
    <w:rsid w:val="00083884"/>
    <w:rsid w:val="000838B6"/>
    <w:rsid w:val="00083BFD"/>
    <w:rsid w:val="00083F2A"/>
    <w:rsid w:val="000841AC"/>
    <w:rsid w:val="0008423C"/>
    <w:rsid w:val="00084394"/>
    <w:rsid w:val="000848C7"/>
    <w:rsid w:val="00084929"/>
    <w:rsid w:val="00084C49"/>
    <w:rsid w:val="00084CBB"/>
    <w:rsid w:val="00084D26"/>
    <w:rsid w:val="00084DD0"/>
    <w:rsid w:val="00084EC6"/>
    <w:rsid w:val="00084F4B"/>
    <w:rsid w:val="00084F50"/>
    <w:rsid w:val="0008503A"/>
    <w:rsid w:val="000851B8"/>
    <w:rsid w:val="000855A1"/>
    <w:rsid w:val="0008576F"/>
    <w:rsid w:val="00085831"/>
    <w:rsid w:val="0008587F"/>
    <w:rsid w:val="00085D9D"/>
    <w:rsid w:val="00085F4D"/>
    <w:rsid w:val="00085F69"/>
    <w:rsid w:val="00086165"/>
    <w:rsid w:val="00086570"/>
    <w:rsid w:val="000867DA"/>
    <w:rsid w:val="00086925"/>
    <w:rsid w:val="0008699F"/>
    <w:rsid w:val="00086C45"/>
    <w:rsid w:val="0008704D"/>
    <w:rsid w:val="00087180"/>
    <w:rsid w:val="00087487"/>
    <w:rsid w:val="0008792A"/>
    <w:rsid w:val="00087977"/>
    <w:rsid w:val="0008797D"/>
    <w:rsid w:val="0008799A"/>
    <w:rsid w:val="00087B36"/>
    <w:rsid w:val="00090799"/>
    <w:rsid w:val="000908CE"/>
    <w:rsid w:val="00090AA4"/>
    <w:rsid w:val="00090BF4"/>
    <w:rsid w:val="00090CD1"/>
    <w:rsid w:val="00090DBE"/>
    <w:rsid w:val="00090EDA"/>
    <w:rsid w:val="00090F7D"/>
    <w:rsid w:val="000914C4"/>
    <w:rsid w:val="00091A2E"/>
    <w:rsid w:val="00091A53"/>
    <w:rsid w:val="00091ECF"/>
    <w:rsid w:val="000921B2"/>
    <w:rsid w:val="00092798"/>
    <w:rsid w:val="0009282E"/>
    <w:rsid w:val="0009284D"/>
    <w:rsid w:val="00092CFC"/>
    <w:rsid w:val="00092D37"/>
    <w:rsid w:val="00092E1D"/>
    <w:rsid w:val="00092F84"/>
    <w:rsid w:val="00092FE0"/>
    <w:rsid w:val="0009308B"/>
    <w:rsid w:val="00093768"/>
    <w:rsid w:val="000937DD"/>
    <w:rsid w:val="00093818"/>
    <w:rsid w:val="00093EE8"/>
    <w:rsid w:val="00093F7E"/>
    <w:rsid w:val="00094005"/>
    <w:rsid w:val="000942BC"/>
    <w:rsid w:val="000946A4"/>
    <w:rsid w:val="00094862"/>
    <w:rsid w:val="000949D9"/>
    <w:rsid w:val="00094AB2"/>
    <w:rsid w:val="00094BE7"/>
    <w:rsid w:val="00094BFF"/>
    <w:rsid w:val="00094C36"/>
    <w:rsid w:val="00094E10"/>
    <w:rsid w:val="00094E58"/>
    <w:rsid w:val="00094FE7"/>
    <w:rsid w:val="0009517B"/>
    <w:rsid w:val="0009527A"/>
    <w:rsid w:val="000952E4"/>
    <w:rsid w:val="000953E3"/>
    <w:rsid w:val="00095868"/>
    <w:rsid w:val="000958C5"/>
    <w:rsid w:val="00095C06"/>
    <w:rsid w:val="00095D17"/>
    <w:rsid w:val="00095DBB"/>
    <w:rsid w:val="00095FF0"/>
    <w:rsid w:val="000961EF"/>
    <w:rsid w:val="00096207"/>
    <w:rsid w:val="00096392"/>
    <w:rsid w:val="00096A5E"/>
    <w:rsid w:val="00096D2F"/>
    <w:rsid w:val="00096E47"/>
    <w:rsid w:val="00096F44"/>
    <w:rsid w:val="00096F57"/>
    <w:rsid w:val="00097340"/>
    <w:rsid w:val="000974C8"/>
    <w:rsid w:val="000975CF"/>
    <w:rsid w:val="000978A5"/>
    <w:rsid w:val="00097C1F"/>
    <w:rsid w:val="00097D70"/>
    <w:rsid w:val="00097DB4"/>
    <w:rsid w:val="00097EAA"/>
    <w:rsid w:val="00097EE1"/>
    <w:rsid w:val="000A01B8"/>
    <w:rsid w:val="000A0203"/>
    <w:rsid w:val="000A04A4"/>
    <w:rsid w:val="000A0B20"/>
    <w:rsid w:val="000A0CAE"/>
    <w:rsid w:val="000A0D36"/>
    <w:rsid w:val="000A0F39"/>
    <w:rsid w:val="000A0F9F"/>
    <w:rsid w:val="000A1211"/>
    <w:rsid w:val="000A1318"/>
    <w:rsid w:val="000A1545"/>
    <w:rsid w:val="000A155C"/>
    <w:rsid w:val="000A171B"/>
    <w:rsid w:val="000A1D36"/>
    <w:rsid w:val="000A1F31"/>
    <w:rsid w:val="000A20F7"/>
    <w:rsid w:val="000A216F"/>
    <w:rsid w:val="000A26E2"/>
    <w:rsid w:val="000A27BB"/>
    <w:rsid w:val="000A2A1F"/>
    <w:rsid w:val="000A2D6A"/>
    <w:rsid w:val="000A3025"/>
    <w:rsid w:val="000A315A"/>
    <w:rsid w:val="000A343E"/>
    <w:rsid w:val="000A3540"/>
    <w:rsid w:val="000A35DD"/>
    <w:rsid w:val="000A39BE"/>
    <w:rsid w:val="000A39E2"/>
    <w:rsid w:val="000A3A47"/>
    <w:rsid w:val="000A3A93"/>
    <w:rsid w:val="000A3F31"/>
    <w:rsid w:val="000A406C"/>
    <w:rsid w:val="000A4220"/>
    <w:rsid w:val="000A4427"/>
    <w:rsid w:val="000A48E1"/>
    <w:rsid w:val="000A4983"/>
    <w:rsid w:val="000A4D0A"/>
    <w:rsid w:val="000A4EC5"/>
    <w:rsid w:val="000A4F54"/>
    <w:rsid w:val="000A5013"/>
    <w:rsid w:val="000A5033"/>
    <w:rsid w:val="000A519F"/>
    <w:rsid w:val="000A51FD"/>
    <w:rsid w:val="000A52E5"/>
    <w:rsid w:val="000A5336"/>
    <w:rsid w:val="000A54B9"/>
    <w:rsid w:val="000A5658"/>
    <w:rsid w:val="000A56C0"/>
    <w:rsid w:val="000A5B42"/>
    <w:rsid w:val="000A5CBB"/>
    <w:rsid w:val="000A6334"/>
    <w:rsid w:val="000A6646"/>
    <w:rsid w:val="000A6ABB"/>
    <w:rsid w:val="000A6C4F"/>
    <w:rsid w:val="000A6C9D"/>
    <w:rsid w:val="000A6D9D"/>
    <w:rsid w:val="000A6E0C"/>
    <w:rsid w:val="000A7058"/>
    <w:rsid w:val="000A7196"/>
    <w:rsid w:val="000A7206"/>
    <w:rsid w:val="000A7324"/>
    <w:rsid w:val="000A74FD"/>
    <w:rsid w:val="000A7581"/>
    <w:rsid w:val="000A75C9"/>
    <w:rsid w:val="000A7C3F"/>
    <w:rsid w:val="000A7FF9"/>
    <w:rsid w:val="000B0087"/>
    <w:rsid w:val="000B00CF"/>
    <w:rsid w:val="000B0156"/>
    <w:rsid w:val="000B028F"/>
    <w:rsid w:val="000B0754"/>
    <w:rsid w:val="000B07AB"/>
    <w:rsid w:val="000B07BD"/>
    <w:rsid w:val="000B0B18"/>
    <w:rsid w:val="000B0C2A"/>
    <w:rsid w:val="000B0CA4"/>
    <w:rsid w:val="000B0F29"/>
    <w:rsid w:val="000B0F78"/>
    <w:rsid w:val="000B0FF0"/>
    <w:rsid w:val="000B130C"/>
    <w:rsid w:val="000B1619"/>
    <w:rsid w:val="000B17F7"/>
    <w:rsid w:val="000B18C8"/>
    <w:rsid w:val="000B1B8A"/>
    <w:rsid w:val="000B1C46"/>
    <w:rsid w:val="000B2126"/>
    <w:rsid w:val="000B21B1"/>
    <w:rsid w:val="000B2268"/>
    <w:rsid w:val="000B255C"/>
    <w:rsid w:val="000B266C"/>
    <w:rsid w:val="000B2925"/>
    <w:rsid w:val="000B2AF0"/>
    <w:rsid w:val="000B2CFE"/>
    <w:rsid w:val="000B2D40"/>
    <w:rsid w:val="000B2E80"/>
    <w:rsid w:val="000B367D"/>
    <w:rsid w:val="000B376A"/>
    <w:rsid w:val="000B3A0C"/>
    <w:rsid w:val="000B3B08"/>
    <w:rsid w:val="000B3C30"/>
    <w:rsid w:val="000B4081"/>
    <w:rsid w:val="000B4374"/>
    <w:rsid w:val="000B4532"/>
    <w:rsid w:val="000B4787"/>
    <w:rsid w:val="000B479E"/>
    <w:rsid w:val="000B487E"/>
    <w:rsid w:val="000B4894"/>
    <w:rsid w:val="000B4A56"/>
    <w:rsid w:val="000B4C0E"/>
    <w:rsid w:val="000B4D43"/>
    <w:rsid w:val="000B4D5A"/>
    <w:rsid w:val="000B4E3B"/>
    <w:rsid w:val="000B4EAB"/>
    <w:rsid w:val="000B4F36"/>
    <w:rsid w:val="000B4FF9"/>
    <w:rsid w:val="000B5093"/>
    <w:rsid w:val="000B51D8"/>
    <w:rsid w:val="000B53AA"/>
    <w:rsid w:val="000B56AF"/>
    <w:rsid w:val="000B57F8"/>
    <w:rsid w:val="000B59CD"/>
    <w:rsid w:val="000B5D40"/>
    <w:rsid w:val="000B5E87"/>
    <w:rsid w:val="000B5F1D"/>
    <w:rsid w:val="000B6119"/>
    <w:rsid w:val="000B6895"/>
    <w:rsid w:val="000B6F61"/>
    <w:rsid w:val="000B73C9"/>
    <w:rsid w:val="000B7546"/>
    <w:rsid w:val="000B7B09"/>
    <w:rsid w:val="000B7D07"/>
    <w:rsid w:val="000C02CB"/>
    <w:rsid w:val="000C02EB"/>
    <w:rsid w:val="000C03EB"/>
    <w:rsid w:val="000C06F0"/>
    <w:rsid w:val="000C0830"/>
    <w:rsid w:val="000C0A47"/>
    <w:rsid w:val="000C0C2C"/>
    <w:rsid w:val="000C0D14"/>
    <w:rsid w:val="000C0FA1"/>
    <w:rsid w:val="000C1103"/>
    <w:rsid w:val="000C17A1"/>
    <w:rsid w:val="000C1982"/>
    <w:rsid w:val="000C1CE4"/>
    <w:rsid w:val="000C2000"/>
    <w:rsid w:val="000C22DC"/>
    <w:rsid w:val="000C22EC"/>
    <w:rsid w:val="000C2558"/>
    <w:rsid w:val="000C255D"/>
    <w:rsid w:val="000C25E2"/>
    <w:rsid w:val="000C2773"/>
    <w:rsid w:val="000C2919"/>
    <w:rsid w:val="000C2A33"/>
    <w:rsid w:val="000C2D74"/>
    <w:rsid w:val="000C2D7C"/>
    <w:rsid w:val="000C2F86"/>
    <w:rsid w:val="000C2FDD"/>
    <w:rsid w:val="000C3307"/>
    <w:rsid w:val="000C36BC"/>
    <w:rsid w:val="000C38B1"/>
    <w:rsid w:val="000C3DC6"/>
    <w:rsid w:val="000C3E1D"/>
    <w:rsid w:val="000C42B2"/>
    <w:rsid w:val="000C4398"/>
    <w:rsid w:val="000C454E"/>
    <w:rsid w:val="000C4B44"/>
    <w:rsid w:val="000C4C96"/>
    <w:rsid w:val="000C4D13"/>
    <w:rsid w:val="000C4E17"/>
    <w:rsid w:val="000C4F90"/>
    <w:rsid w:val="000C5141"/>
    <w:rsid w:val="000C525A"/>
    <w:rsid w:val="000C555E"/>
    <w:rsid w:val="000C56C6"/>
    <w:rsid w:val="000C5C34"/>
    <w:rsid w:val="000C5C38"/>
    <w:rsid w:val="000C5F42"/>
    <w:rsid w:val="000C6095"/>
    <w:rsid w:val="000C6198"/>
    <w:rsid w:val="000C6356"/>
    <w:rsid w:val="000C666B"/>
    <w:rsid w:val="000C6A68"/>
    <w:rsid w:val="000C6B59"/>
    <w:rsid w:val="000C6D0D"/>
    <w:rsid w:val="000C6F26"/>
    <w:rsid w:val="000C73D8"/>
    <w:rsid w:val="000C769A"/>
    <w:rsid w:val="000C76C9"/>
    <w:rsid w:val="000C789B"/>
    <w:rsid w:val="000C7E98"/>
    <w:rsid w:val="000C7F25"/>
    <w:rsid w:val="000D019F"/>
    <w:rsid w:val="000D01B2"/>
    <w:rsid w:val="000D0428"/>
    <w:rsid w:val="000D04C9"/>
    <w:rsid w:val="000D077E"/>
    <w:rsid w:val="000D086C"/>
    <w:rsid w:val="000D08EF"/>
    <w:rsid w:val="000D0AFC"/>
    <w:rsid w:val="000D0CB3"/>
    <w:rsid w:val="000D0FCA"/>
    <w:rsid w:val="000D1288"/>
    <w:rsid w:val="000D19F3"/>
    <w:rsid w:val="000D1A43"/>
    <w:rsid w:val="000D1BE0"/>
    <w:rsid w:val="000D1E43"/>
    <w:rsid w:val="000D1FA4"/>
    <w:rsid w:val="000D21F9"/>
    <w:rsid w:val="000D288A"/>
    <w:rsid w:val="000D2926"/>
    <w:rsid w:val="000D2A96"/>
    <w:rsid w:val="000D2B6B"/>
    <w:rsid w:val="000D2E6D"/>
    <w:rsid w:val="000D2F99"/>
    <w:rsid w:val="000D30A1"/>
    <w:rsid w:val="000D3427"/>
    <w:rsid w:val="000D3650"/>
    <w:rsid w:val="000D3891"/>
    <w:rsid w:val="000D3D3C"/>
    <w:rsid w:val="000D4036"/>
    <w:rsid w:val="000D40D9"/>
    <w:rsid w:val="000D41D4"/>
    <w:rsid w:val="000D4469"/>
    <w:rsid w:val="000D446B"/>
    <w:rsid w:val="000D4787"/>
    <w:rsid w:val="000D4AFD"/>
    <w:rsid w:val="000D4BFA"/>
    <w:rsid w:val="000D4F03"/>
    <w:rsid w:val="000D50F4"/>
    <w:rsid w:val="000D51E5"/>
    <w:rsid w:val="000D546A"/>
    <w:rsid w:val="000D54E3"/>
    <w:rsid w:val="000D56CA"/>
    <w:rsid w:val="000D56CE"/>
    <w:rsid w:val="000D5A3C"/>
    <w:rsid w:val="000D5BBF"/>
    <w:rsid w:val="000D5D55"/>
    <w:rsid w:val="000D5E46"/>
    <w:rsid w:val="000D5FE5"/>
    <w:rsid w:val="000D6831"/>
    <w:rsid w:val="000D689A"/>
    <w:rsid w:val="000D68FA"/>
    <w:rsid w:val="000D6AE1"/>
    <w:rsid w:val="000D6B87"/>
    <w:rsid w:val="000D6D4F"/>
    <w:rsid w:val="000D70D8"/>
    <w:rsid w:val="000D7254"/>
    <w:rsid w:val="000D725A"/>
    <w:rsid w:val="000D7353"/>
    <w:rsid w:val="000D73AC"/>
    <w:rsid w:val="000D765B"/>
    <w:rsid w:val="000D787D"/>
    <w:rsid w:val="000D79CD"/>
    <w:rsid w:val="000D7C22"/>
    <w:rsid w:val="000D7D92"/>
    <w:rsid w:val="000D7F2E"/>
    <w:rsid w:val="000E030B"/>
    <w:rsid w:val="000E0619"/>
    <w:rsid w:val="000E0839"/>
    <w:rsid w:val="000E0F46"/>
    <w:rsid w:val="000E122B"/>
    <w:rsid w:val="000E198B"/>
    <w:rsid w:val="000E19D6"/>
    <w:rsid w:val="000E1A06"/>
    <w:rsid w:val="000E1A2C"/>
    <w:rsid w:val="000E1CC2"/>
    <w:rsid w:val="000E1F2A"/>
    <w:rsid w:val="000E21FE"/>
    <w:rsid w:val="000E2257"/>
    <w:rsid w:val="000E276F"/>
    <w:rsid w:val="000E27BA"/>
    <w:rsid w:val="000E28A2"/>
    <w:rsid w:val="000E293B"/>
    <w:rsid w:val="000E2AFB"/>
    <w:rsid w:val="000E2EE7"/>
    <w:rsid w:val="000E34DC"/>
    <w:rsid w:val="000E37C2"/>
    <w:rsid w:val="000E3955"/>
    <w:rsid w:val="000E3A36"/>
    <w:rsid w:val="000E3BF4"/>
    <w:rsid w:val="000E3C9B"/>
    <w:rsid w:val="000E3CB4"/>
    <w:rsid w:val="000E3DB8"/>
    <w:rsid w:val="000E4046"/>
    <w:rsid w:val="000E4159"/>
    <w:rsid w:val="000E42AE"/>
    <w:rsid w:val="000E43DC"/>
    <w:rsid w:val="000E45B6"/>
    <w:rsid w:val="000E4610"/>
    <w:rsid w:val="000E478F"/>
    <w:rsid w:val="000E4893"/>
    <w:rsid w:val="000E4A2C"/>
    <w:rsid w:val="000E4A85"/>
    <w:rsid w:val="000E4D6D"/>
    <w:rsid w:val="000E4DEC"/>
    <w:rsid w:val="000E4E21"/>
    <w:rsid w:val="000E5050"/>
    <w:rsid w:val="000E52B3"/>
    <w:rsid w:val="000E5421"/>
    <w:rsid w:val="000E57E0"/>
    <w:rsid w:val="000E5C85"/>
    <w:rsid w:val="000E5D57"/>
    <w:rsid w:val="000E66C3"/>
    <w:rsid w:val="000E68DD"/>
    <w:rsid w:val="000E692B"/>
    <w:rsid w:val="000E69F1"/>
    <w:rsid w:val="000E6D77"/>
    <w:rsid w:val="000E6D95"/>
    <w:rsid w:val="000E6F23"/>
    <w:rsid w:val="000E74CC"/>
    <w:rsid w:val="000E7657"/>
    <w:rsid w:val="000E7912"/>
    <w:rsid w:val="000E7D58"/>
    <w:rsid w:val="000E7EEA"/>
    <w:rsid w:val="000E7F2C"/>
    <w:rsid w:val="000E7F37"/>
    <w:rsid w:val="000F024E"/>
    <w:rsid w:val="000F03D2"/>
    <w:rsid w:val="000F0418"/>
    <w:rsid w:val="000F049A"/>
    <w:rsid w:val="000F04B3"/>
    <w:rsid w:val="000F0522"/>
    <w:rsid w:val="000F10B5"/>
    <w:rsid w:val="000F1487"/>
    <w:rsid w:val="000F15D0"/>
    <w:rsid w:val="000F16A1"/>
    <w:rsid w:val="000F258A"/>
    <w:rsid w:val="000F287E"/>
    <w:rsid w:val="000F2C54"/>
    <w:rsid w:val="000F2F09"/>
    <w:rsid w:val="000F2F9D"/>
    <w:rsid w:val="000F3472"/>
    <w:rsid w:val="000F347D"/>
    <w:rsid w:val="000F37B4"/>
    <w:rsid w:val="000F38E1"/>
    <w:rsid w:val="000F3BAD"/>
    <w:rsid w:val="000F402B"/>
    <w:rsid w:val="000F4560"/>
    <w:rsid w:val="000F4691"/>
    <w:rsid w:val="000F4796"/>
    <w:rsid w:val="000F4A62"/>
    <w:rsid w:val="000F505B"/>
    <w:rsid w:val="000F509B"/>
    <w:rsid w:val="000F526A"/>
    <w:rsid w:val="000F566B"/>
    <w:rsid w:val="000F56AB"/>
    <w:rsid w:val="000F56C4"/>
    <w:rsid w:val="000F57C1"/>
    <w:rsid w:val="000F58E6"/>
    <w:rsid w:val="000F5ABA"/>
    <w:rsid w:val="000F5B73"/>
    <w:rsid w:val="000F5CDF"/>
    <w:rsid w:val="000F5DD3"/>
    <w:rsid w:val="000F5F0B"/>
    <w:rsid w:val="000F6194"/>
    <w:rsid w:val="000F633F"/>
    <w:rsid w:val="000F653C"/>
    <w:rsid w:val="000F6569"/>
    <w:rsid w:val="000F6D84"/>
    <w:rsid w:val="000F6F3B"/>
    <w:rsid w:val="000F7433"/>
    <w:rsid w:val="000F7B79"/>
    <w:rsid w:val="000F7C1E"/>
    <w:rsid w:val="000F7CBC"/>
    <w:rsid w:val="000F7D47"/>
    <w:rsid w:val="000F7E15"/>
    <w:rsid w:val="000F7F54"/>
    <w:rsid w:val="000F7F5B"/>
    <w:rsid w:val="0010018F"/>
    <w:rsid w:val="00100373"/>
    <w:rsid w:val="00100422"/>
    <w:rsid w:val="001005F8"/>
    <w:rsid w:val="001009C7"/>
    <w:rsid w:val="00101164"/>
    <w:rsid w:val="00101535"/>
    <w:rsid w:val="001015E8"/>
    <w:rsid w:val="001015FA"/>
    <w:rsid w:val="00101604"/>
    <w:rsid w:val="0010184B"/>
    <w:rsid w:val="00101984"/>
    <w:rsid w:val="00101987"/>
    <w:rsid w:val="00101D8A"/>
    <w:rsid w:val="00101E91"/>
    <w:rsid w:val="0010201D"/>
    <w:rsid w:val="00102354"/>
    <w:rsid w:val="001024AC"/>
    <w:rsid w:val="001025C4"/>
    <w:rsid w:val="001025FF"/>
    <w:rsid w:val="001026BB"/>
    <w:rsid w:val="00102D43"/>
    <w:rsid w:val="00102D8E"/>
    <w:rsid w:val="00102E8A"/>
    <w:rsid w:val="0010315A"/>
    <w:rsid w:val="001034AC"/>
    <w:rsid w:val="00103964"/>
    <w:rsid w:val="00103B18"/>
    <w:rsid w:val="00103DF9"/>
    <w:rsid w:val="00104060"/>
    <w:rsid w:val="00104346"/>
    <w:rsid w:val="0010450D"/>
    <w:rsid w:val="00104595"/>
    <w:rsid w:val="001045E3"/>
    <w:rsid w:val="0010464A"/>
    <w:rsid w:val="001048F3"/>
    <w:rsid w:val="00104A61"/>
    <w:rsid w:val="00104A68"/>
    <w:rsid w:val="00104B01"/>
    <w:rsid w:val="00104C15"/>
    <w:rsid w:val="00104E8F"/>
    <w:rsid w:val="001053A8"/>
    <w:rsid w:val="00105566"/>
    <w:rsid w:val="001058D5"/>
    <w:rsid w:val="00105A1A"/>
    <w:rsid w:val="00105C4C"/>
    <w:rsid w:val="00105EDE"/>
    <w:rsid w:val="001060FD"/>
    <w:rsid w:val="00106115"/>
    <w:rsid w:val="001062D4"/>
    <w:rsid w:val="001063B9"/>
    <w:rsid w:val="00106502"/>
    <w:rsid w:val="001065D9"/>
    <w:rsid w:val="00106777"/>
    <w:rsid w:val="001069A6"/>
    <w:rsid w:val="001072B3"/>
    <w:rsid w:val="0010781D"/>
    <w:rsid w:val="00107CB4"/>
    <w:rsid w:val="00107F50"/>
    <w:rsid w:val="00107F87"/>
    <w:rsid w:val="00107F96"/>
    <w:rsid w:val="00107F99"/>
    <w:rsid w:val="00110158"/>
    <w:rsid w:val="00110205"/>
    <w:rsid w:val="00110315"/>
    <w:rsid w:val="001103B6"/>
    <w:rsid w:val="00110622"/>
    <w:rsid w:val="0011063E"/>
    <w:rsid w:val="0011075B"/>
    <w:rsid w:val="00110809"/>
    <w:rsid w:val="001108E9"/>
    <w:rsid w:val="00110927"/>
    <w:rsid w:val="001109B4"/>
    <w:rsid w:val="00110A37"/>
    <w:rsid w:val="00110A7C"/>
    <w:rsid w:val="00110E72"/>
    <w:rsid w:val="00110FAB"/>
    <w:rsid w:val="0011126C"/>
    <w:rsid w:val="001113F0"/>
    <w:rsid w:val="0011142C"/>
    <w:rsid w:val="00111BE1"/>
    <w:rsid w:val="00111CB6"/>
    <w:rsid w:val="00111CE6"/>
    <w:rsid w:val="00111E41"/>
    <w:rsid w:val="00111ED5"/>
    <w:rsid w:val="00111FC6"/>
    <w:rsid w:val="00112254"/>
    <w:rsid w:val="00112298"/>
    <w:rsid w:val="00112358"/>
    <w:rsid w:val="00112441"/>
    <w:rsid w:val="0011247D"/>
    <w:rsid w:val="001124BE"/>
    <w:rsid w:val="001124E1"/>
    <w:rsid w:val="0011261F"/>
    <w:rsid w:val="001128EA"/>
    <w:rsid w:val="00112ADE"/>
    <w:rsid w:val="00112B69"/>
    <w:rsid w:val="00112D16"/>
    <w:rsid w:val="00112E56"/>
    <w:rsid w:val="00112F22"/>
    <w:rsid w:val="00113628"/>
    <w:rsid w:val="00113B82"/>
    <w:rsid w:val="00113CC8"/>
    <w:rsid w:val="00113E6A"/>
    <w:rsid w:val="001140B2"/>
    <w:rsid w:val="00114227"/>
    <w:rsid w:val="00114315"/>
    <w:rsid w:val="00114738"/>
    <w:rsid w:val="0011473B"/>
    <w:rsid w:val="00114744"/>
    <w:rsid w:val="00114806"/>
    <w:rsid w:val="00114853"/>
    <w:rsid w:val="001149F0"/>
    <w:rsid w:val="001154C4"/>
    <w:rsid w:val="00115CD6"/>
    <w:rsid w:val="00115D3C"/>
    <w:rsid w:val="00116307"/>
    <w:rsid w:val="00116475"/>
    <w:rsid w:val="0011695A"/>
    <w:rsid w:val="00116A50"/>
    <w:rsid w:val="00116CCB"/>
    <w:rsid w:val="00116FF4"/>
    <w:rsid w:val="00117031"/>
    <w:rsid w:val="001172DB"/>
    <w:rsid w:val="001176FE"/>
    <w:rsid w:val="00117789"/>
    <w:rsid w:val="00117B92"/>
    <w:rsid w:val="00117DDB"/>
    <w:rsid w:val="00117FCA"/>
    <w:rsid w:val="00120141"/>
    <w:rsid w:val="00120238"/>
    <w:rsid w:val="0012049F"/>
    <w:rsid w:val="001208C6"/>
    <w:rsid w:val="00120C34"/>
    <w:rsid w:val="00120C97"/>
    <w:rsid w:val="00120E31"/>
    <w:rsid w:val="00120ECF"/>
    <w:rsid w:val="00121011"/>
    <w:rsid w:val="001212EA"/>
    <w:rsid w:val="00121469"/>
    <w:rsid w:val="00121478"/>
    <w:rsid w:val="00121543"/>
    <w:rsid w:val="001217A4"/>
    <w:rsid w:val="00121A29"/>
    <w:rsid w:val="00121E3C"/>
    <w:rsid w:val="00121F39"/>
    <w:rsid w:val="001220A1"/>
    <w:rsid w:val="001220AE"/>
    <w:rsid w:val="001220D9"/>
    <w:rsid w:val="00122106"/>
    <w:rsid w:val="001221AA"/>
    <w:rsid w:val="0012237B"/>
    <w:rsid w:val="001223B0"/>
    <w:rsid w:val="00122607"/>
    <w:rsid w:val="0012274C"/>
    <w:rsid w:val="00122AD3"/>
    <w:rsid w:val="0012307E"/>
    <w:rsid w:val="001230A8"/>
    <w:rsid w:val="00123350"/>
    <w:rsid w:val="00123416"/>
    <w:rsid w:val="00123469"/>
    <w:rsid w:val="001238B1"/>
    <w:rsid w:val="001239CB"/>
    <w:rsid w:val="00123BAA"/>
    <w:rsid w:val="00123BDB"/>
    <w:rsid w:val="00123C50"/>
    <w:rsid w:val="00123F11"/>
    <w:rsid w:val="00124408"/>
    <w:rsid w:val="00124546"/>
    <w:rsid w:val="001245E0"/>
    <w:rsid w:val="0012463C"/>
    <w:rsid w:val="00124F12"/>
    <w:rsid w:val="00125001"/>
    <w:rsid w:val="00125063"/>
    <w:rsid w:val="001251CE"/>
    <w:rsid w:val="0012537A"/>
    <w:rsid w:val="001253D6"/>
    <w:rsid w:val="001253E6"/>
    <w:rsid w:val="00125A87"/>
    <w:rsid w:val="00125B63"/>
    <w:rsid w:val="00125C02"/>
    <w:rsid w:val="00125F8C"/>
    <w:rsid w:val="001261F0"/>
    <w:rsid w:val="001264A1"/>
    <w:rsid w:val="00126573"/>
    <w:rsid w:val="00126656"/>
    <w:rsid w:val="00126812"/>
    <w:rsid w:val="00126AA2"/>
    <w:rsid w:val="00126BD8"/>
    <w:rsid w:val="00126D1D"/>
    <w:rsid w:val="0012746F"/>
    <w:rsid w:val="001274D1"/>
    <w:rsid w:val="00127514"/>
    <w:rsid w:val="00127696"/>
    <w:rsid w:val="00127781"/>
    <w:rsid w:val="001277E2"/>
    <w:rsid w:val="00127885"/>
    <w:rsid w:val="00127A43"/>
    <w:rsid w:val="00127B28"/>
    <w:rsid w:val="00127C7D"/>
    <w:rsid w:val="00127DBE"/>
    <w:rsid w:val="00130319"/>
    <w:rsid w:val="0013033A"/>
    <w:rsid w:val="00130368"/>
    <w:rsid w:val="0013041C"/>
    <w:rsid w:val="00130433"/>
    <w:rsid w:val="0013049D"/>
    <w:rsid w:val="0013051E"/>
    <w:rsid w:val="00130931"/>
    <w:rsid w:val="00131633"/>
    <w:rsid w:val="001317DE"/>
    <w:rsid w:val="001319DB"/>
    <w:rsid w:val="00131C79"/>
    <w:rsid w:val="00131E6C"/>
    <w:rsid w:val="00132056"/>
    <w:rsid w:val="00132237"/>
    <w:rsid w:val="00132400"/>
    <w:rsid w:val="0013262B"/>
    <w:rsid w:val="0013296C"/>
    <w:rsid w:val="00133305"/>
    <w:rsid w:val="0013378B"/>
    <w:rsid w:val="001337BD"/>
    <w:rsid w:val="00133AC6"/>
    <w:rsid w:val="00133BFF"/>
    <w:rsid w:val="00133FFE"/>
    <w:rsid w:val="001343DC"/>
    <w:rsid w:val="00134646"/>
    <w:rsid w:val="00134BA0"/>
    <w:rsid w:val="00134F19"/>
    <w:rsid w:val="00134FCE"/>
    <w:rsid w:val="00134FFB"/>
    <w:rsid w:val="001353BE"/>
    <w:rsid w:val="00135761"/>
    <w:rsid w:val="00135EF8"/>
    <w:rsid w:val="001361BE"/>
    <w:rsid w:val="0013688D"/>
    <w:rsid w:val="00136B02"/>
    <w:rsid w:val="00136B04"/>
    <w:rsid w:val="00136BFB"/>
    <w:rsid w:val="00136C3E"/>
    <w:rsid w:val="00136D27"/>
    <w:rsid w:val="00136DA2"/>
    <w:rsid w:val="001373D3"/>
    <w:rsid w:val="0013754D"/>
    <w:rsid w:val="001375AD"/>
    <w:rsid w:val="0013767A"/>
    <w:rsid w:val="001377DF"/>
    <w:rsid w:val="00137AF3"/>
    <w:rsid w:val="0014014A"/>
    <w:rsid w:val="00140576"/>
    <w:rsid w:val="0014070C"/>
    <w:rsid w:val="00140AB2"/>
    <w:rsid w:val="00140AC3"/>
    <w:rsid w:val="00140EF9"/>
    <w:rsid w:val="00141130"/>
    <w:rsid w:val="00141256"/>
    <w:rsid w:val="001414C2"/>
    <w:rsid w:val="00141595"/>
    <w:rsid w:val="001415AF"/>
    <w:rsid w:val="00141B46"/>
    <w:rsid w:val="00141C6D"/>
    <w:rsid w:val="00141D52"/>
    <w:rsid w:val="0014212D"/>
    <w:rsid w:val="001423E1"/>
    <w:rsid w:val="001427B6"/>
    <w:rsid w:val="00142962"/>
    <w:rsid w:val="00142A59"/>
    <w:rsid w:val="00142B58"/>
    <w:rsid w:val="001432E5"/>
    <w:rsid w:val="00143379"/>
    <w:rsid w:val="001434E3"/>
    <w:rsid w:val="001435F3"/>
    <w:rsid w:val="00143865"/>
    <w:rsid w:val="00143924"/>
    <w:rsid w:val="00143A88"/>
    <w:rsid w:val="00143C5E"/>
    <w:rsid w:val="00143F19"/>
    <w:rsid w:val="00144494"/>
    <w:rsid w:val="00144503"/>
    <w:rsid w:val="001445C9"/>
    <w:rsid w:val="00144606"/>
    <w:rsid w:val="0014474F"/>
    <w:rsid w:val="00144782"/>
    <w:rsid w:val="001447CA"/>
    <w:rsid w:val="0014480E"/>
    <w:rsid w:val="00144B54"/>
    <w:rsid w:val="00144E06"/>
    <w:rsid w:val="00144E33"/>
    <w:rsid w:val="00145218"/>
    <w:rsid w:val="0014549A"/>
    <w:rsid w:val="00145502"/>
    <w:rsid w:val="00145CC3"/>
    <w:rsid w:val="00146006"/>
    <w:rsid w:val="00146254"/>
    <w:rsid w:val="00146342"/>
    <w:rsid w:val="0014634D"/>
    <w:rsid w:val="00146354"/>
    <w:rsid w:val="00146A97"/>
    <w:rsid w:val="00146FEB"/>
    <w:rsid w:val="001472F6"/>
    <w:rsid w:val="0014775E"/>
    <w:rsid w:val="00147B98"/>
    <w:rsid w:val="00147FEC"/>
    <w:rsid w:val="0015016A"/>
    <w:rsid w:val="0015018F"/>
    <w:rsid w:val="0015059C"/>
    <w:rsid w:val="00150740"/>
    <w:rsid w:val="00150796"/>
    <w:rsid w:val="001508CB"/>
    <w:rsid w:val="00150CDE"/>
    <w:rsid w:val="0015101B"/>
    <w:rsid w:val="001511D0"/>
    <w:rsid w:val="0015120A"/>
    <w:rsid w:val="001512C6"/>
    <w:rsid w:val="00151447"/>
    <w:rsid w:val="001514CF"/>
    <w:rsid w:val="0015182E"/>
    <w:rsid w:val="00151916"/>
    <w:rsid w:val="00151993"/>
    <w:rsid w:val="00151CBC"/>
    <w:rsid w:val="00151EE4"/>
    <w:rsid w:val="001520E8"/>
    <w:rsid w:val="001521D2"/>
    <w:rsid w:val="001521E9"/>
    <w:rsid w:val="0015258D"/>
    <w:rsid w:val="001525DC"/>
    <w:rsid w:val="0015265E"/>
    <w:rsid w:val="0015294B"/>
    <w:rsid w:val="001529BC"/>
    <w:rsid w:val="001529EE"/>
    <w:rsid w:val="001529FA"/>
    <w:rsid w:val="00152DCC"/>
    <w:rsid w:val="00152F78"/>
    <w:rsid w:val="001530C3"/>
    <w:rsid w:val="00153102"/>
    <w:rsid w:val="0015377E"/>
    <w:rsid w:val="0015392F"/>
    <w:rsid w:val="0015393B"/>
    <w:rsid w:val="00153C3B"/>
    <w:rsid w:val="00153C43"/>
    <w:rsid w:val="00153CA6"/>
    <w:rsid w:val="001542B8"/>
    <w:rsid w:val="001543DD"/>
    <w:rsid w:val="00154672"/>
    <w:rsid w:val="0015467A"/>
    <w:rsid w:val="001547B9"/>
    <w:rsid w:val="00154851"/>
    <w:rsid w:val="00154880"/>
    <w:rsid w:val="00154A62"/>
    <w:rsid w:val="00154D13"/>
    <w:rsid w:val="00154D80"/>
    <w:rsid w:val="00154DEF"/>
    <w:rsid w:val="00155364"/>
    <w:rsid w:val="00155377"/>
    <w:rsid w:val="001553E0"/>
    <w:rsid w:val="0015544D"/>
    <w:rsid w:val="0015555E"/>
    <w:rsid w:val="001555AB"/>
    <w:rsid w:val="00155774"/>
    <w:rsid w:val="0015588E"/>
    <w:rsid w:val="00155934"/>
    <w:rsid w:val="00155C02"/>
    <w:rsid w:val="00155C4B"/>
    <w:rsid w:val="00155F58"/>
    <w:rsid w:val="0015620C"/>
    <w:rsid w:val="001567CC"/>
    <w:rsid w:val="001567F6"/>
    <w:rsid w:val="001568BD"/>
    <w:rsid w:val="00156C34"/>
    <w:rsid w:val="00156D3F"/>
    <w:rsid w:val="00156D5E"/>
    <w:rsid w:val="00156E44"/>
    <w:rsid w:val="00156E4B"/>
    <w:rsid w:val="00156F10"/>
    <w:rsid w:val="00157091"/>
    <w:rsid w:val="00157353"/>
    <w:rsid w:val="0015780B"/>
    <w:rsid w:val="001578D7"/>
    <w:rsid w:val="00157ADB"/>
    <w:rsid w:val="00157D73"/>
    <w:rsid w:val="00157D9C"/>
    <w:rsid w:val="001603F1"/>
    <w:rsid w:val="00160757"/>
    <w:rsid w:val="001607B7"/>
    <w:rsid w:val="001608E4"/>
    <w:rsid w:val="00160BB7"/>
    <w:rsid w:val="00160E62"/>
    <w:rsid w:val="0016103D"/>
    <w:rsid w:val="001610FA"/>
    <w:rsid w:val="00161187"/>
    <w:rsid w:val="0016121C"/>
    <w:rsid w:val="001613AE"/>
    <w:rsid w:val="00161451"/>
    <w:rsid w:val="00161A60"/>
    <w:rsid w:val="00161BEE"/>
    <w:rsid w:val="00161F8C"/>
    <w:rsid w:val="0016221C"/>
    <w:rsid w:val="00162262"/>
    <w:rsid w:val="001623CA"/>
    <w:rsid w:val="0016241E"/>
    <w:rsid w:val="0016254A"/>
    <w:rsid w:val="00162729"/>
    <w:rsid w:val="00162781"/>
    <w:rsid w:val="00162838"/>
    <w:rsid w:val="00162A8C"/>
    <w:rsid w:val="00162AB1"/>
    <w:rsid w:val="00162F5F"/>
    <w:rsid w:val="0016300B"/>
    <w:rsid w:val="00163048"/>
    <w:rsid w:val="001631EE"/>
    <w:rsid w:val="00163324"/>
    <w:rsid w:val="0016378F"/>
    <w:rsid w:val="001639AD"/>
    <w:rsid w:val="001639B3"/>
    <w:rsid w:val="00163EA0"/>
    <w:rsid w:val="00163FD1"/>
    <w:rsid w:val="0016415B"/>
    <w:rsid w:val="00164220"/>
    <w:rsid w:val="001644FA"/>
    <w:rsid w:val="001645AB"/>
    <w:rsid w:val="001646F8"/>
    <w:rsid w:val="001648AB"/>
    <w:rsid w:val="001648AD"/>
    <w:rsid w:val="0016494F"/>
    <w:rsid w:val="001649C5"/>
    <w:rsid w:val="00164A60"/>
    <w:rsid w:val="00164B62"/>
    <w:rsid w:val="00164C85"/>
    <w:rsid w:val="00164E55"/>
    <w:rsid w:val="00164E82"/>
    <w:rsid w:val="0016525B"/>
    <w:rsid w:val="00165261"/>
    <w:rsid w:val="00165481"/>
    <w:rsid w:val="001658BC"/>
    <w:rsid w:val="00165A77"/>
    <w:rsid w:val="00165D06"/>
    <w:rsid w:val="00165DEE"/>
    <w:rsid w:val="00165E11"/>
    <w:rsid w:val="00165ECA"/>
    <w:rsid w:val="00165F63"/>
    <w:rsid w:val="00166124"/>
    <w:rsid w:val="00166293"/>
    <w:rsid w:val="0016635E"/>
    <w:rsid w:val="00166642"/>
    <w:rsid w:val="00166785"/>
    <w:rsid w:val="00166A69"/>
    <w:rsid w:val="00166B61"/>
    <w:rsid w:val="00166BCC"/>
    <w:rsid w:val="00166CD3"/>
    <w:rsid w:val="0016718D"/>
    <w:rsid w:val="00167732"/>
    <w:rsid w:val="0016786E"/>
    <w:rsid w:val="00167899"/>
    <w:rsid w:val="0016797B"/>
    <w:rsid w:val="00167A8A"/>
    <w:rsid w:val="0017012D"/>
    <w:rsid w:val="001702F1"/>
    <w:rsid w:val="0017049A"/>
    <w:rsid w:val="001706E5"/>
    <w:rsid w:val="00170731"/>
    <w:rsid w:val="00170878"/>
    <w:rsid w:val="001709F9"/>
    <w:rsid w:val="00170E0E"/>
    <w:rsid w:val="00170F60"/>
    <w:rsid w:val="00170F87"/>
    <w:rsid w:val="0017101B"/>
    <w:rsid w:val="001712A3"/>
    <w:rsid w:val="00171414"/>
    <w:rsid w:val="00171876"/>
    <w:rsid w:val="00171B68"/>
    <w:rsid w:val="0017211E"/>
    <w:rsid w:val="00172187"/>
    <w:rsid w:val="0017221A"/>
    <w:rsid w:val="001726C8"/>
    <w:rsid w:val="00173001"/>
    <w:rsid w:val="001731A8"/>
    <w:rsid w:val="0017334B"/>
    <w:rsid w:val="00173443"/>
    <w:rsid w:val="001734AD"/>
    <w:rsid w:val="001736D4"/>
    <w:rsid w:val="00173A52"/>
    <w:rsid w:val="00173D7E"/>
    <w:rsid w:val="00173E63"/>
    <w:rsid w:val="001740AD"/>
    <w:rsid w:val="001741CF"/>
    <w:rsid w:val="00174247"/>
    <w:rsid w:val="00174527"/>
    <w:rsid w:val="00174745"/>
    <w:rsid w:val="00174AC2"/>
    <w:rsid w:val="00174F0F"/>
    <w:rsid w:val="00175512"/>
    <w:rsid w:val="001756C9"/>
    <w:rsid w:val="00175818"/>
    <w:rsid w:val="00175932"/>
    <w:rsid w:val="00175B81"/>
    <w:rsid w:val="00175F45"/>
    <w:rsid w:val="001761E1"/>
    <w:rsid w:val="001764EC"/>
    <w:rsid w:val="001765E6"/>
    <w:rsid w:val="00176610"/>
    <w:rsid w:val="0017667C"/>
    <w:rsid w:val="001766CA"/>
    <w:rsid w:val="00176A22"/>
    <w:rsid w:val="00176BBE"/>
    <w:rsid w:val="00176CB9"/>
    <w:rsid w:val="00176CEB"/>
    <w:rsid w:val="00176E15"/>
    <w:rsid w:val="00176F02"/>
    <w:rsid w:val="001771CD"/>
    <w:rsid w:val="00177559"/>
    <w:rsid w:val="00177610"/>
    <w:rsid w:val="00177744"/>
    <w:rsid w:val="00177C70"/>
    <w:rsid w:val="00177E75"/>
    <w:rsid w:val="0018049A"/>
    <w:rsid w:val="0018098D"/>
    <w:rsid w:val="001809A1"/>
    <w:rsid w:val="001809DA"/>
    <w:rsid w:val="00180A62"/>
    <w:rsid w:val="00180D5C"/>
    <w:rsid w:val="00181062"/>
    <w:rsid w:val="00181194"/>
    <w:rsid w:val="0018163C"/>
    <w:rsid w:val="0018178C"/>
    <w:rsid w:val="001817FC"/>
    <w:rsid w:val="00181982"/>
    <w:rsid w:val="001819DC"/>
    <w:rsid w:val="00181B11"/>
    <w:rsid w:val="00181C5B"/>
    <w:rsid w:val="00181D5F"/>
    <w:rsid w:val="00182133"/>
    <w:rsid w:val="00182435"/>
    <w:rsid w:val="00182BD0"/>
    <w:rsid w:val="00182D1A"/>
    <w:rsid w:val="00182E57"/>
    <w:rsid w:val="00183363"/>
    <w:rsid w:val="00183377"/>
    <w:rsid w:val="0018356E"/>
    <w:rsid w:val="00183938"/>
    <w:rsid w:val="00183A20"/>
    <w:rsid w:val="00183CE8"/>
    <w:rsid w:val="00183D9F"/>
    <w:rsid w:val="00183E55"/>
    <w:rsid w:val="00183F14"/>
    <w:rsid w:val="001842A5"/>
    <w:rsid w:val="00184475"/>
    <w:rsid w:val="0018468B"/>
    <w:rsid w:val="001846AD"/>
    <w:rsid w:val="001847C4"/>
    <w:rsid w:val="0018490C"/>
    <w:rsid w:val="00184EB6"/>
    <w:rsid w:val="00184F64"/>
    <w:rsid w:val="0018503A"/>
    <w:rsid w:val="00185574"/>
    <w:rsid w:val="0018582E"/>
    <w:rsid w:val="00185930"/>
    <w:rsid w:val="00185AEA"/>
    <w:rsid w:val="00185B5B"/>
    <w:rsid w:val="00185B9B"/>
    <w:rsid w:val="00185C75"/>
    <w:rsid w:val="00185E37"/>
    <w:rsid w:val="00185F85"/>
    <w:rsid w:val="00185FEF"/>
    <w:rsid w:val="0018647B"/>
    <w:rsid w:val="001866D2"/>
    <w:rsid w:val="001869D5"/>
    <w:rsid w:val="00186BC3"/>
    <w:rsid w:val="001871B1"/>
    <w:rsid w:val="00187216"/>
    <w:rsid w:val="001872F0"/>
    <w:rsid w:val="001878D5"/>
    <w:rsid w:val="00187CBB"/>
    <w:rsid w:val="00187CD4"/>
    <w:rsid w:val="00187F85"/>
    <w:rsid w:val="00187FF3"/>
    <w:rsid w:val="00190020"/>
    <w:rsid w:val="001900A6"/>
    <w:rsid w:val="00190200"/>
    <w:rsid w:val="001903C7"/>
    <w:rsid w:val="001908F1"/>
    <w:rsid w:val="001909A3"/>
    <w:rsid w:val="00190A51"/>
    <w:rsid w:val="00190B39"/>
    <w:rsid w:val="00190CD3"/>
    <w:rsid w:val="00191426"/>
    <w:rsid w:val="00191824"/>
    <w:rsid w:val="00191949"/>
    <w:rsid w:val="00191CDB"/>
    <w:rsid w:val="001922D6"/>
    <w:rsid w:val="0019244A"/>
    <w:rsid w:val="00192948"/>
    <w:rsid w:val="00192D2E"/>
    <w:rsid w:val="00193265"/>
    <w:rsid w:val="00193570"/>
    <w:rsid w:val="001935CC"/>
    <w:rsid w:val="00193619"/>
    <w:rsid w:val="00193759"/>
    <w:rsid w:val="001937F2"/>
    <w:rsid w:val="00193912"/>
    <w:rsid w:val="00193A75"/>
    <w:rsid w:val="00193B6D"/>
    <w:rsid w:val="00193BFA"/>
    <w:rsid w:val="001940D5"/>
    <w:rsid w:val="00194247"/>
    <w:rsid w:val="00194443"/>
    <w:rsid w:val="00194676"/>
    <w:rsid w:val="001949CF"/>
    <w:rsid w:val="00194C46"/>
    <w:rsid w:val="00194DB4"/>
    <w:rsid w:val="00194EEF"/>
    <w:rsid w:val="001950CE"/>
    <w:rsid w:val="00195436"/>
    <w:rsid w:val="00195511"/>
    <w:rsid w:val="001958AE"/>
    <w:rsid w:val="00195C2B"/>
    <w:rsid w:val="00195C40"/>
    <w:rsid w:val="00196086"/>
    <w:rsid w:val="00196310"/>
    <w:rsid w:val="001964A6"/>
    <w:rsid w:val="00196523"/>
    <w:rsid w:val="00196583"/>
    <w:rsid w:val="00196694"/>
    <w:rsid w:val="0019692C"/>
    <w:rsid w:val="00196A63"/>
    <w:rsid w:val="00196D7C"/>
    <w:rsid w:val="00196DAF"/>
    <w:rsid w:val="00196DB2"/>
    <w:rsid w:val="00196E00"/>
    <w:rsid w:val="0019738F"/>
    <w:rsid w:val="00197747"/>
    <w:rsid w:val="00197B85"/>
    <w:rsid w:val="00197DFA"/>
    <w:rsid w:val="00197ECF"/>
    <w:rsid w:val="00197F81"/>
    <w:rsid w:val="001A0310"/>
    <w:rsid w:val="001A0384"/>
    <w:rsid w:val="001A03D8"/>
    <w:rsid w:val="001A048B"/>
    <w:rsid w:val="001A04AC"/>
    <w:rsid w:val="001A0708"/>
    <w:rsid w:val="001A0712"/>
    <w:rsid w:val="001A0734"/>
    <w:rsid w:val="001A0834"/>
    <w:rsid w:val="001A0D08"/>
    <w:rsid w:val="001A0EBD"/>
    <w:rsid w:val="001A1076"/>
    <w:rsid w:val="001A1270"/>
    <w:rsid w:val="001A13FA"/>
    <w:rsid w:val="001A16C4"/>
    <w:rsid w:val="001A16FF"/>
    <w:rsid w:val="001A1810"/>
    <w:rsid w:val="001A1DB4"/>
    <w:rsid w:val="001A1DCA"/>
    <w:rsid w:val="001A1FC8"/>
    <w:rsid w:val="001A209F"/>
    <w:rsid w:val="001A22AC"/>
    <w:rsid w:val="001A2AD5"/>
    <w:rsid w:val="001A2F5E"/>
    <w:rsid w:val="001A3089"/>
    <w:rsid w:val="001A335B"/>
    <w:rsid w:val="001A33D4"/>
    <w:rsid w:val="001A34F2"/>
    <w:rsid w:val="001A3C06"/>
    <w:rsid w:val="001A3E86"/>
    <w:rsid w:val="001A3EA7"/>
    <w:rsid w:val="001A41B9"/>
    <w:rsid w:val="001A4257"/>
    <w:rsid w:val="001A42FE"/>
    <w:rsid w:val="001A4514"/>
    <w:rsid w:val="001A4519"/>
    <w:rsid w:val="001A489F"/>
    <w:rsid w:val="001A490E"/>
    <w:rsid w:val="001A4AEA"/>
    <w:rsid w:val="001A4DA8"/>
    <w:rsid w:val="001A4E43"/>
    <w:rsid w:val="001A4FE8"/>
    <w:rsid w:val="001A52F6"/>
    <w:rsid w:val="001A5408"/>
    <w:rsid w:val="001A54B7"/>
    <w:rsid w:val="001A55A9"/>
    <w:rsid w:val="001A55EC"/>
    <w:rsid w:val="001A56AB"/>
    <w:rsid w:val="001A5A9F"/>
    <w:rsid w:val="001A5ACA"/>
    <w:rsid w:val="001A5AEC"/>
    <w:rsid w:val="001A5E37"/>
    <w:rsid w:val="001A5F11"/>
    <w:rsid w:val="001A61CB"/>
    <w:rsid w:val="001A6242"/>
    <w:rsid w:val="001A64B5"/>
    <w:rsid w:val="001A6681"/>
    <w:rsid w:val="001A66DB"/>
    <w:rsid w:val="001A6988"/>
    <w:rsid w:val="001A6A57"/>
    <w:rsid w:val="001A6ABE"/>
    <w:rsid w:val="001A6AF8"/>
    <w:rsid w:val="001A6E68"/>
    <w:rsid w:val="001A6E9B"/>
    <w:rsid w:val="001A6EBB"/>
    <w:rsid w:val="001A75F6"/>
    <w:rsid w:val="001A7845"/>
    <w:rsid w:val="001A7F85"/>
    <w:rsid w:val="001B022A"/>
    <w:rsid w:val="001B03EE"/>
    <w:rsid w:val="001B04FF"/>
    <w:rsid w:val="001B05CE"/>
    <w:rsid w:val="001B080D"/>
    <w:rsid w:val="001B085D"/>
    <w:rsid w:val="001B0AA7"/>
    <w:rsid w:val="001B0B04"/>
    <w:rsid w:val="001B0C12"/>
    <w:rsid w:val="001B0C4A"/>
    <w:rsid w:val="001B0D9F"/>
    <w:rsid w:val="001B10C2"/>
    <w:rsid w:val="001B120F"/>
    <w:rsid w:val="001B14AD"/>
    <w:rsid w:val="001B1848"/>
    <w:rsid w:val="001B1868"/>
    <w:rsid w:val="001B1AC8"/>
    <w:rsid w:val="001B1E72"/>
    <w:rsid w:val="001B1EB4"/>
    <w:rsid w:val="001B2048"/>
    <w:rsid w:val="001B207C"/>
    <w:rsid w:val="001B23AC"/>
    <w:rsid w:val="001B255B"/>
    <w:rsid w:val="001B2D6F"/>
    <w:rsid w:val="001B3033"/>
    <w:rsid w:val="001B3255"/>
    <w:rsid w:val="001B3443"/>
    <w:rsid w:val="001B34CA"/>
    <w:rsid w:val="001B3504"/>
    <w:rsid w:val="001B35E6"/>
    <w:rsid w:val="001B35E9"/>
    <w:rsid w:val="001B3F81"/>
    <w:rsid w:val="001B3FE2"/>
    <w:rsid w:val="001B451E"/>
    <w:rsid w:val="001B4A85"/>
    <w:rsid w:val="001B4B42"/>
    <w:rsid w:val="001B4BB6"/>
    <w:rsid w:val="001B4BD5"/>
    <w:rsid w:val="001B4D53"/>
    <w:rsid w:val="001B4FEB"/>
    <w:rsid w:val="001B593A"/>
    <w:rsid w:val="001B5962"/>
    <w:rsid w:val="001B5A5D"/>
    <w:rsid w:val="001B5DB8"/>
    <w:rsid w:val="001B5E50"/>
    <w:rsid w:val="001B5F20"/>
    <w:rsid w:val="001B5FF6"/>
    <w:rsid w:val="001B63C1"/>
    <w:rsid w:val="001B6869"/>
    <w:rsid w:val="001B6B20"/>
    <w:rsid w:val="001B794A"/>
    <w:rsid w:val="001B7AF4"/>
    <w:rsid w:val="001B7E8E"/>
    <w:rsid w:val="001C07EE"/>
    <w:rsid w:val="001C0AB0"/>
    <w:rsid w:val="001C0B49"/>
    <w:rsid w:val="001C0C0E"/>
    <w:rsid w:val="001C0DFA"/>
    <w:rsid w:val="001C15A5"/>
    <w:rsid w:val="001C15F4"/>
    <w:rsid w:val="001C1816"/>
    <w:rsid w:val="001C186D"/>
    <w:rsid w:val="001C18F8"/>
    <w:rsid w:val="001C1DC3"/>
    <w:rsid w:val="001C2460"/>
    <w:rsid w:val="001C2528"/>
    <w:rsid w:val="001C265F"/>
    <w:rsid w:val="001C2A5C"/>
    <w:rsid w:val="001C2A78"/>
    <w:rsid w:val="001C2ABE"/>
    <w:rsid w:val="001C2B02"/>
    <w:rsid w:val="001C2CB6"/>
    <w:rsid w:val="001C3069"/>
    <w:rsid w:val="001C30E3"/>
    <w:rsid w:val="001C3510"/>
    <w:rsid w:val="001C3632"/>
    <w:rsid w:val="001C36C9"/>
    <w:rsid w:val="001C3C38"/>
    <w:rsid w:val="001C3C75"/>
    <w:rsid w:val="001C3D38"/>
    <w:rsid w:val="001C3D8B"/>
    <w:rsid w:val="001C41C7"/>
    <w:rsid w:val="001C43A4"/>
    <w:rsid w:val="001C4429"/>
    <w:rsid w:val="001C4628"/>
    <w:rsid w:val="001C466F"/>
    <w:rsid w:val="001C4673"/>
    <w:rsid w:val="001C4A21"/>
    <w:rsid w:val="001C4AFB"/>
    <w:rsid w:val="001C4B3B"/>
    <w:rsid w:val="001C4BE3"/>
    <w:rsid w:val="001C4FAB"/>
    <w:rsid w:val="001C50DE"/>
    <w:rsid w:val="001C5624"/>
    <w:rsid w:val="001C5C40"/>
    <w:rsid w:val="001C5C65"/>
    <w:rsid w:val="001C5E60"/>
    <w:rsid w:val="001C614F"/>
    <w:rsid w:val="001C6247"/>
    <w:rsid w:val="001C6A20"/>
    <w:rsid w:val="001C6C57"/>
    <w:rsid w:val="001C6C9B"/>
    <w:rsid w:val="001C6E89"/>
    <w:rsid w:val="001C71F7"/>
    <w:rsid w:val="001C77E8"/>
    <w:rsid w:val="001C7A32"/>
    <w:rsid w:val="001C7A5A"/>
    <w:rsid w:val="001C7B92"/>
    <w:rsid w:val="001D000F"/>
    <w:rsid w:val="001D01ED"/>
    <w:rsid w:val="001D0862"/>
    <w:rsid w:val="001D0D3B"/>
    <w:rsid w:val="001D0D69"/>
    <w:rsid w:val="001D0DE1"/>
    <w:rsid w:val="001D119A"/>
    <w:rsid w:val="001D1219"/>
    <w:rsid w:val="001D1913"/>
    <w:rsid w:val="001D1971"/>
    <w:rsid w:val="001D2350"/>
    <w:rsid w:val="001D2626"/>
    <w:rsid w:val="001D265B"/>
    <w:rsid w:val="001D267B"/>
    <w:rsid w:val="001D2835"/>
    <w:rsid w:val="001D2C0F"/>
    <w:rsid w:val="001D31EA"/>
    <w:rsid w:val="001D340F"/>
    <w:rsid w:val="001D357F"/>
    <w:rsid w:val="001D35B3"/>
    <w:rsid w:val="001D370F"/>
    <w:rsid w:val="001D37D5"/>
    <w:rsid w:val="001D3F06"/>
    <w:rsid w:val="001D40A1"/>
    <w:rsid w:val="001D477C"/>
    <w:rsid w:val="001D485D"/>
    <w:rsid w:val="001D48C4"/>
    <w:rsid w:val="001D4900"/>
    <w:rsid w:val="001D50DB"/>
    <w:rsid w:val="001D53E7"/>
    <w:rsid w:val="001D56D9"/>
    <w:rsid w:val="001D59E3"/>
    <w:rsid w:val="001D5B3F"/>
    <w:rsid w:val="001D5CE7"/>
    <w:rsid w:val="001D605F"/>
    <w:rsid w:val="001D629A"/>
    <w:rsid w:val="001D68D4"/>
    <w:rsid w:val="001D6DB9"/>
    <w:rsid w:val="001D6F05"/>
    <w:rsid w:val="001D7435"/>
    <w:rsid w:val="001D771C"/>
    <w:rsid w:val="001D777C"/>
    <w:rsid w:val="001D7A9F"/>
    <w:rsid w:val="001D7E6C"/>
    <w:rsid w:val="001D7F86"/>
    <w:rsid w:val="001E0177"/>
    <w:rsid w:val="001E0186"/>
    <w:rsid w:val="001E0274"/>
    <w:rsid w:val="001E031D"/>
    <w:rsid w:val="001E038A"/>
    <w:rsid w:val="001E042B"/>
    <w:rsid w:val="001E05E5"/>
    <w:rsid w:val="001E09B4"/>
    <w:rsid w:val="001E0CD6"/>
    <w:rsid w:val="001E0D77"/>
    <w:rsid w:val="001E0E6E"/>
    <w:rsid w:val="001E0EAE"/>
    <w:rsid w:val="001E1221"/>
    <w:rsid w:val="001E1C27"/>
    <w:rsid w:val="001E1D9C"/>
    <w:rsid w:val="001E1EE8"/>
    <w:rsid w:val="001E26FA"/>
    <w:rsid w:val="001E28DB"/>
    <w:rsid w:val="001E2DB7"/>
    <w:rsid w:val="001E2F5B"/>
    <w:rsid w:val="001E30C8"/>
    <w:rsid w:val="001E3373"/>
    <w:rsid w:val="001E3506"/>
    <w:rsid w:val="001E387E"/>
    <w:rsid w:val="001E3FBE"/>
    <w:rsid w:val="001E3FD9"/>
    <w:rsid w:val="001E408B"/>
    <w:rsid w:val="001E4531"/>
    <w:rsid w:val="001E472F"/>
    <w:rsid w:val="001E49A2"/>
    <w:rsid w:val="001E49F1"/>
    <w:rsid w:val="001E4DA1"/>
    <w:rsid w:val="001E4DAC"/>
    <w:rsid w:val="001E5361"/>
    <w:rsid w:val="001E5555"/>
    <w:rsid w:val="001E594E"/>
    <w:rsid w:val="001E5B06"/>
    <w:rsid w:val="001E6411"/>
    <w:rsid w:val="001E6E3F"/>
    <w:rsid w:val="001E7205"/>
    <w:rsid w:val="001E726D"/>
    <w:rsid w:val="001E732F"/>
    <w:rsid w:val="001E7C8F"/>
    <w:rsid w:val="001E7CC1"/>
    <w:rsid w:val="001E7D76"/>
    <w:rsid w:val="001E7D8F"/>
    <w:rsid w:val="001E7ECA"/>
    <w:rsid w:val="001E7FFC"/>
    <w:rsid w:val="001F008A"/>
    <w:rsid w:val="001F00ED"/>
    <w:rsid w:val="001F04A0"/>
    <w:rsid w:val="001F0B17"/>
    <w:rsid w:val="001F0CFB"/>
    <w:rsid w:val="001F0F11"/>
    <w:rsid w:val="001F0FAA"/>
    <w:rsid w:val="001F0FEC"/>
    <w:rsid w:val="001F12F6"/>
    <w:rsid w:val="001F1367"/>
    <w:rsid w:val="001F1A5E"/>
    <w:rsid w:val="001F1BC2"/>
    <w:rsid w:val="001F1C5E"/>
    <w:rsid w:val="001F1C86"/>
    <w:rsid w:val="001F1CA4"/>
    <w:rsid w:val="001F1CE1"/>
    <w:rsid w:val="001F1DE2"/>
    <w:rsid w:val="001F1F94"/>
    <w:rsid w:val="001F2154"/>
    <w:rsid w:val="001F21A1"/>
    <w:rsid w:val="001F233D"/>
    <w:rsid w:val="001F2434"/>
    <w:rsid w:val="001F243D"/>
    <w:rsid w:val="001F27AA"/>
    <w:rsid w:val="001F27AB"/>
    <w:rsid w:val="001F2962"/>
    <w:rsid w:val="001F2A30"/>
    <w:rsid w:val="001F2A69"/>
    <w:rsid w:val="001F2A6F"/>
    <w:rsid w:val="001F2C94"/>
    <w:rsid w:val="001F3041"/>
    <w:rsid w:val="001F3183"/>
    <w:rsid w:val="001F324B"/>
    <w:rsid w:val="001F3284"/>
    <w:rsid w:val="001F332E"/>
    <w:rsid w:val="001F364B"/>
    <w:rsid w:val="001F3967"/>
    <w:rsid w:val="001F3ACC"/>
    <w:rsid w:val="001F3D70"/>
    <w:rsid w:val="001F3FA2"/>
    <w:rsid w:val="001F41E7"/>
    <w:rsid w:val="001F4221"/>
    <w:rsid w:val="001F43A9"/>
    <w:rsid w:val="001F467D"/>
    <w:rsid w:val="001F477A"/>
    <w:rsid w:val="001F4A93"/>
    <w:rsid w:val="001F4CCA"/>
    <w:rsid w:val="001F4D76"/>
    <w:rsid w:val="001F5320"/>
    <w:rsid w:val="001F553E"/>
    <w:rsid w:val="001F55F9"/>
    <w:rsid w:val="001F560D"/>
    <w:rsid w:val="001F585B"/>
    <w:rsid w:val="001F63DD"/>
    <w:rsid w:val="001F656D"/>
    <w:rsid w:val="001F679F"/>
    <w:rsid w:val="001F6D48"/>
    <w:rsid w:val="001F6F38"/>
    <w:rsid w:val="001F6F9B"/>
    <w:rsid w:val="001F7124"/>
    <w:rsid w:val="001F7204"/>
    <w:rsid w:val="001F73AC"/>
    <w:rsid w:val="001F7419"/>
    <w:rsid w:val="001F75D0"/>
    <w:rsid w:val="001F767B"/>
    <w:rsid w:val="001F7900"/>
    <w:rsid w:val="001F7996"/>
    <w:rsid w:val="001F7B5D"/>
    <w:rsid w:val="001F7C82"/>
    <w:rsid w:val="002001F1"/>
    <w:rsid w:val="002005DF"/>
    <w:rsid w:val="002005F6"/>
    <w:rsid w:val="00200735"/>
    <w:rsid w:val="002008D3"/>
    <w:rsid w:val="00200966"/>
    <w:rsid w:val="002009F2"/>
    <w:rsid w:val="00200B2A"/>
    <w:rsid w:val="00200B4C"/>
    <w:rsid w:val="0020119E"/>
    <w:rsid w:val="00201668"/>
    <w:rsid w:val="002016A6"/>
    <w:rsid w:val="00201C6A"/>
    <w:rsid w:val="00201D34"/>
    <w:rsid w:val="00201F1B"/>
    <w:rsid w:val="00201F93"/>
    <w:rsid w:val="00202685"/>
    <w:rsid w:val="00202917"/>
    <w:rsid w:val="00202AF6"/>
    <w:rsid w:val="00202BAB"/>
    <w:rsid w:val="0020313B"/>
    <w:rsid w:val="00203273"/>
    <w:rsid w:val="00203370"/>
    <w:rsid w:val="002034EA"/>
    <w:rsid w:val="0020380D"/>
    <w:rsid w:val="002038C6"/>
    <w:rsid w:val="00203989"/>
    <w:rsid w:val="002039B7"/>
    <w:rsid w:val="00203D33"/>
    <w:rsid w:val="00203DFC"/>
    <w:rsid w:val="0020420F"/>
    <w:rsid w:val="002048BA"/>
    <w:rsid w:val="00205224"/>
    <w:rsid w:val="002054DC"/>
    <w:rsid w:val="00205798"/>
    <w:rsid w:val="00205CF9"/>
    <w:rsid w:val="00205E1A"/>
    <w:rsid w:val="00205E75"/>
    <w:rsid w:val="00205F2D"/>
    <w:rsid w:val="0020601F"/>
    <w:rsid w:val="002063DE"/>
    <w:rsid w:val="00206570"/>
    <w:rsid w:val="002066B4"/>
    <w:rsid w:val="00206D4F"/>
    <w:rsid w:val="00206E6A"/>
    <w:rsid w:val="002070BB"/>
    <w:rsid w:val="002070F6"/>
    <w:rsid w:val="00207102"/>
    <w:rsid w:val="00207117"/>
    <w:rsid w:val="002071CC"/>
    <w:rsid w:val="00207358"/>
    <w:rsid w:val="0020753F"/>
    <w:rsid w:val="00207876"/>
    <w:rsid w:val="0020794C"/>
    <w:rsid w:val="00207BDB"/>
    <w:rsid w:val="002107F6"/>
    <w:rsid w:val="00210892"/>
    <w:rsid w:val="00210C48"/>
    <w:rsid w:val="00210C55"/>
    <w:rsid w:val="00210EF8"/>
    <w:rsid w:val="002111BA"/>
    <w:rsid w:val="00211535"/>
    <w:rsid w:val="002116FA"/>
    <w:rsid w:val="0021170D"/>
    <w:rsid w:val="002117FF"/>
    <w:rsid w:val="0021194A"/>
    <w:rsid w:val="00211A19"/>
    <w:rsid w:val="00211C25"/>
    <w:rsid w:val="00211C7A"/>
    <w:rsid w:val="00211CA2"/>
    <w:rsid w:val="00211CD2"/>
    <w:rsid w:val="00211E3A"/>
    <w:rsid w:val="00211F57"/>
    <w:rsid w:val="002120FA"/>
    <w:rsid w:val="0021211F"/>
    <w:rsid w:val="00212759"/>
    <w:rsid w:val="0021293D"/>
    <w:rsid w:val="00212AA7"/>
    <w:rsid w:val="00212AB4"/>
    <w:rsid w:val="00212AFF"/>
    <w:rsid w:val="00212D1E"/>
    <w:rsid w:val="00212ED2"/>
    <w:rsid w:val="00212FD3"/>
    <w:rsid w:val="002130E1"/>
    <w:rsid w:val="002138CF"/>
    <w:rsid w:val="002139A9"/>
    <w:rsid w:val="00213A3C"/>
    <w:rsid w:val="00213BAF"/>
    <w:rsid w:val="00213C3A"/>
    <w:rsid w:val="002141ED"/>
    <w:rsid w:val="0021425A"/>
    <w:rsid w:val="002142C5"/>
    <w:rsid w:val="002146DE"/>
    <w:rsid w:val="00214775"/>
    <w:rsid w:val="002147F3"/>
    <w:rsid w:val="00214816"/>
    <w:rsid w:val="002149EB"/>
    <w:rsid w:val="00214B42"/>
    <w:rsid w:val="00214FA2"/>
    <w:rsid w:val="00215397"/>
    <w:rsid w:val="002153FD"/>
    <w:rsid w:val="00215B46"/>
    <w:rsid w:val="00215D58"/>
    <w:rsid w:val="00215FC5"/>
    <w:rsid w:val="0021633A"/>
    <w:rsid w:val="00216A1E"/>
    <w:rsid w:val="00216D29"/>
    <w:rsid w:val="00216DFC"/>
    <w:rsid w:val="00216F7A"/>
    <w:rsid w:val="00216F99"/>
    <w:rsid w:val="002170F9"/>
    <w:rsid w:val="002171E0"/>
    <w:rsid w:val="0021767A"/>
    <w:rsid w:val="00217697"/>
    <w:rsid w:val="002176A6"/>
    <w:rsid w:val="002178A1"/>
    <w:rsid w:val="00217B81"/>
    <w:rsid w:val="00217F55"/>
    <w:rsid w:val="00217FF6"/>
    <w:rsid w:val="002200A8"/>
    <w:rsid w:val="002204CE"/>
    <w:rsid w:val="00220791"/>
    <w:rsid w:val="00220AB1"/>
    <w:rsid w:val="00220C06"/>
    <w:rsid w:val="00220C49"/>
    <w:rsid w:val="0022105C"/>
    <w:rsid w:val="00221105"/>
    <w:rsid w:val="0022113D"/>
    <w:rsid w:val="00221206"/>
    <w:rsid w:val="00221246"/>
    <w:rsid w:val="00221275"/>
    <w:rsid w:val="00221402"/>
    <w:rsid w:val="00221452"/>
    <w:rsid w:val="00221B3D"/>
    <w:rsid w:val="00221B8E"/>
    <w:rsid w:val="00221D92"/>
    <w:rsid w:val="00221DB6"/>
    <w:rsid w:val="00221E6B"/>
    <w:rsid w:val="00222135"/>
    <w:rsid w:val="00222203"/>
    <w:rsid w:val="0022244F"/>
    <w:rsid w:val="00222632"/>
    <w:rsid w:val="002228AF"/>
    <w:rsid w:val="00222CFA"/>
    <w:rsid w:val="00222E60"/>
    <w:rsid w:val="00222EB4"/>
    <w:rsid w:val="00223019"/>
    <w:rsid w:val="00223084"/>
    <w:rsid w:val="00223163"/>
    <w:rsid w:val="002231A6"/>
    <w:rsid w:val="0022338A"/>
    <w:rsid w:val="002233E2"/>
    <w:rsid w:val="00223424"/>
    <w:rsid w:val="0022375C"/>
    <w:rsid w:val="002238EE"/>
    <w:rsid w:val="00223D2D"/>
    <w:rsid w:val="00223E73"/>
    <w:rsid w:val="00223EE7"/>
    <w:rsid w:val="00224984"/>
    <w:rsid w:val="00225047"/>
    <w:rsid w:val="002250F3"/>
    <w:rsid w:val="00225362"/>
    <w:rsid w:val="002254D9"/>
    <w:rsid w:val="002259F6"/>
    <w:rsid w:val="00225BDF"/>
    <w:rsid w:val="00225C3D"/>
    <w:rsid w:val="00225E15"/>
    <w:rsid w:val="00225E4A"/>
    <w:rsid w:val="00226004"/>
    <w:rsid w:val="0022666F"/>
    <w:rsid w:val="00226B69"/>
    <w:rsid w:val="00226CC6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038"/>
    <w:rsid w:val="00231322"/>
    <w:rsid w:val="002313EA"/>
    <w:rsid w:val="002316B6"/>
    <w:rsid w:val="002316C8"/>
    <w:rsid w:val="002316D0"/>
    <w:rsid w:val="00231D23"/>
    <w:rsid w:val="00231D42"/>
    <w:rsid w:val="00231DB5"/>
    <w:rsid w:val="002321A1"/>
    <w:rsid w:val="002324F7"/>
    <w:rsid w:val="00232533"/>
    <w:rsid w:val="00232CE2"/>
    <w:rsid w:val="00232D01"/>
    <w:rsid w:val="00232E01"/>
    <w:rsid w:val="00232E23"/>
    <w:rsid w:val="00232E72"/>
    <w:rsid w:val="00232E80"/>
    <w:rsid w:val="00232F14"/>
    <w:rsid w:val="00233004"/>
    <w:rsid w:val="0023309D"/>
    <w:rsid w:val="0023312E"/>
    <w:rsid w:val="0023352A"/>
    <w:rsid w:val="00233773"/>
    <w:rsid w:val="0023386D"/>
    <w:rsid w:val="00233902"/>
    <w:rsid w:val="00233B89"/>
    <w:rsid w:val="00233D5E"/>
    <w:rsid w:val="00233F9B"/>
    <w:rsid w:val="00233FC2"/>
    <w:rsid w:val="00234191"/>
    <w:rsid w:val="002342FB"/>
    <w:rsid w:val="002343BE"/>
    <w:rsid w:val="00234591"/>
    <w:rsid w:val="002345C0"/>
    <w:rsid w:val="002348C9"/>
    <w:rsid w:val="002348F6"/>
    <w:rsid w:val="00234B19"/>
    <w:rsid w:val="00234EA5"/>
    <w:rsid w:val="00235301"/>
    <w:rsid w:val="00235516"/>
    <w:rsid w:val="00235730"/>
    <w:rsid w:val="00235A3D"/>
    <w:rsid w:val="00235D24"/>
    <w:rsid w:val="00235ED3"/>
    <w:rsid w:val="00235F87"/>
    <w:rsid w:val="00235FAF"/>
    <w:rsid w:val="0023603F"/>
    <w:rsid w:val="002365C6"/>
    <w:rsid w:val="00236698"/>
    <w:rsid w:val="00236D85"/>
    <w:rsid w:val="00236F68"/>
    <w:rsid w:val="00237252"/>
    <w:rsid w:val="002378B9"/>
    <w:rsid w:val="002379B0"/>
    <w:rsid w:val="002379CD"/>
    <w:rsid w:val="00237A92"/>
    <w:rsid w:val="00237B99"/>
    <w:rsid w:val="00237FF9"/>
    <w:rsid w:val="00240228"/>
    <w:rsid w:val="00240633"/>
    <w:rsid w:val="00240800"/>
    <w:rsid w:val="00240889"/>
    <w:rsid w:val="00240895"/>
    <w:rsid w:val="00240A20"/>
    <w:rsid w:val="00240A86"/>
    <w:rsid w:val="00240D08"/>
    <w:rsid w:val="00240DB9"/>
    <w:rsid w:val="00240FF9"/>
    <w:rsid w:val="00241024"/>
    <w:rsid w:val="002410B3"/>
    <w:rsid w:val="00241306"/>
    <w:rsid w:val="0024146B"/>
    <w:rsid w:val="00241BF1"/>
    <w:rsid w:val="00241DF8"/>
    <w:rsid w:val="00241E5B"/>
    <w:rsid w:val="00241F1B"/>
    <w:rsid w:val="0024247D"/>
    <w:rsid w:val="00242989"/>
    <w:rsid w:val="00242BD9"/>
    <w:rsid w:val="002431E9"/>
    <w:rsid w:val="00243341"/>
    <w:rsid w:val="0024335B"/>
    <w:rsid w:val="002435A3"/>
    <w:rsid w:val="00243DB5"/>
    <w:rsid w:val="0024412C"/>
    <w:rsid w:val="00244277"/>
    <w:rsid w:val="002443F8"/>
    <w:rsid w:val="0024440C"/>
    <w:rsid w:val="00244578"/>
    <w:rsid w:val="00244704"/>
    <w:rsid w:val="00244730"/>
    <w:rsid w:val="0024476B"/>
    <w:rsid w:val="00244928"/>
    <w:rsid w:val="002449AD"/>
    <w:rsid w:val="00244A4F"/>
    <w:rsid w:val="00244AF6"/>
    <w:rsid w:val="00244C4A"/>
    <w:rsid w:val="00244E24"/>
    <w:rsid w:val="00244E80"/>
    <w:rsid w:val="0024510C"/>
    <w:rsid w:val="00245979"/>
    <w:rsid w:val="00245BF5"/>
    <w:rsid w:val="00245D99"/>
    <w:rsid w:val="00245E06"/>
    <w:rsid w:val="00245FC6"/>
    <w:rsid w:val="002461D3"/>
    <w:rsid w:val="002464D6"/>
    <w:rsid w:val="0024656E"/>
    <w:rsid w:val="002465EE"/>
    <w:rsid w:val="002467B5"/>
    <w:rsid w:val="00246847"/>
    <w:rsid w:val="0024690A"/>
    <w:rsid w:val="00246A9E"/>
    <w:rsid w:val="00246F56"/>
    <w:rsid w:val="00246F6D"/>
    <w:rsid w:val="00246FF3"/>
    <w:rsid w:val="00247069"/>
    <w:rsid w:val="00247114"/>
    <w:rsid w:val="00247163"/>
    <w:rsid w:val="00247317"/>
    <w:rsid w:val="00247425"/>
    <w:rsid w:val="00247552"/>
    <w:rsid w:val="002475C4"/>
    <w:rsid w:val="0024799A"/>
    <w:rsid w:val="00247B70"/>
    <w:rsid w:val="00247B84"/>
    <w:rsid w:val="00247F55"/>
    <w:rsid w:val="00250238"/>
    <w:rsid w:val="00250934"/>
    <w:rsid w:val="00250D79"/>
    <w:rsid w:val="00250E0B"/>
    <w:rsid w:val="00250E23"/>
    <w:rsid w:val="00251064"/>
    <w:rsid w:val="00251233"/>
    <w:rsid w:val="00251292"/>
    <w:rsid w:val="002518DE"/>
    <w:rsid w:val="0025194A"/>
    <w:rsid w:val="00251A5E"/>
    <w:rsid w:val="00251AE8"/>
    <w:rsid w:val="00251AFD"/>
    <w:rsid w:val="00251BF1"/>
    <w:rsid w:val="002529C0"/>
    <w:rsid w:val="00252CFB"/>
    <w:rsid w:val="0025301E"/>
    <w:rsid w:val="00253155"/>
    <w:rsid w:val="00253203"/>
    <w:rsid w:val="00253214"/>
    <w:rsid w:val="002532B6"/>
    <w:rsid w:val="002532D8"/>
    <w:rsid w:val="002534BD"/>
    <w:rsid w:val="002534D4"/>
    <w:rsid w:val="0025361A"/>
    <w:rsid w:val="00253661"/>
    <w:rsid w:val="00253834"/>
    <w:rsid w:val="00253949"/>
    <w:rsid w:val="002539D7"/>
    <w:rsid w:val="00253A4A"/>
    <w:rsid w:val="00253AB7"/>
    <w:rsid w:val="00253BFD"/>
    <w:rsid w:val="00253E10"/>
    <w:rsid w:val="00254374"/>
    <w:rsid w:val="002544D4"/>
    <w:rsid w:val="00254669"/>
    <w:rsid w:val="002549ED"/>
    <w:rsid w:val="00254AE0"/>
    <w:rsid w:val="002551E7"/>
    <w:rsid w:val="002552F5"/>
    <w:rsid w:val="00255423"/>
    <w:rsid w:val="0025553F"/>
    <w:rsid w:val="00255732"/>
    <w:rsid w:val="00255A6C"/>
    <w:rsid w:val="00255D65"/>
    <w:rsid w:val="00255EF3"/>
    <w:rsid w:val="00255F2F"/>
    <w:rsid w:val="00255F77"/>
    <w:rsid w:val="002561A5"/>
    <w:rsid w:val="002565E5"/>
    <w:rsid w:val="002566F5"/>
    <w:rsid w:val="00256B40"/>
    <w:rsid w:val="00256E3E"/>
    <w:rsid w:val="00257086"/>
    <w:rsid w:val="00257834"/>
    <w:rsid w:val="0025794B"/>
    <w:rsid w:val="002579EE"/>
    <w:rsid w:val="00257ABD"/>
    <w:rsid w:val="00257EB9"/>
    <w:rsid w:val="00260334"/>
    <w:rsid w:val="002605EB"/>
    <w:rsid w:val="0026070E"/>
    <w:rsid w:val="002608B2"/>
    <w:rsid w:val="00260C54"/>
    <w:rsid w:val="00260DB2"/>
    <w:rsid w:val="00260F51"/>
    <w:rsid w:val="0026107D"/>
    <w:rsid w:val="002611A7"/>
    <w:rsid w:val="00261311"/>
    <w:rsid w:val="0026190F"/>
    <w:rsid w:val="002619F0"/>
    <w:rsid w:val="0026220E"/>
    <w:rsid w:val="002624CF"/>
    <w:rsid w:val="0026255E"/>
    <w:rsid w:val="002625C8"/>
    <w:rsid w:val="00262913"/>
    <w:rsid w:val="00262A76"/>
    <w:rsid w:val="00262C78"/>
    <w:rsid w:val="00262D0C"/>
    <w:rsid w:val="00263031"/>
    <w:rsid w:val="00263127"/>
    <w:rsid w:val="002632F2"/>
    <w:rsid w:val="002639BD"/>
    <w:rsid w:val="00263A72"/>
    <w:rsid w:val="00263DA6"/>
    <w:rsid w:val="00263F3A"/>
    <w:rsid w:val="00263FDE"/>
    <w:rsid w:val="002641A0"/>
    <w:rsid w:val="002644F1"/>
    <w:rsid w:val="00264642"/>
    <w:rsid w:val="002649AD"/>
    <w:rsid w:val="00264ADD"/>
    <w:rsid w:val="00264C5E"/>
    <w:rsid w:val="00264DF3"/>
    <w:rsid w:val="00264E6E"/>
    <w:rsid w:val="00264E77"/>
    <w:rsid w:val="00264F68"/>
    <w:rsid w:val="00264F6F"/>
    <w:rsid w:val="0026501C"/>
    <w:rsid w:val="002651F9"/>
    <w:rsid w:val="002655DB"/>
    <w:rsid w:val="002655F9"/>
    <w:rsid w:val="0026564D"/>
    <w:rsid w:val="002656D1"/>
    <w:rsid w:val="00265797"/>
    <w:rsid w:val="002658BC"/>
    <w:rsid w:val="00265A1A"/>
    <w:rsid w:val="00265CBF"/>
    <w:rsid w:val="00265EFC"/>
    <w:rsid w:val="00265F82"/>
    <w:rsid w:val="0026600B"/>
    <w:rsid w:val="002662B2"/>
    <w:rsid w:val="002662FC"/>
    <w:rsid w:val="00266624"/>
    <w:rsid w:val="00266668"/>
    <w:rsid w:val="0026709E"/>
    <w:rsid w:val="00267138"/>
    <w:rsid w:val="00267516"/>
    <w:rsid w:val="00267548"/>
    <w:rsid w:val="002677F1"/>
    <w:rsid w:val="002679E6"/>
    <w:rsid w:val="00267AE9"/>
    <w:rsid w:val="00267AED"/>
    <w:rsid w:val="00267E20"/>
    <w:rsid w:val="00270055"/>
    <w:rsid w:val="002701FC"/>
    <w:rsid w:val="00270556"/>
    <w:rsid w:val="00270AC3"/>
    <w:rsid w:val="00270E86"/>
    <w:rsid w:val="00271032"/>
    <w:rsid w:val="00271280"/>
    <w:rsid w:val="002717FC"/>
    <w:rsid w:val="0027195A"/>
    <w:rsid w:val="00271C73"/>
    <w:rsid w:val="00271E38"/>
    <w:rsid w:val="00271F32"/>
    <w:rsid w:val="00271FE8"/>
    <w:rsid w:val="00272894"/>
    <w:rsid w:val="00272D85"/>
    <w:rsid w:val="00272FD9"/>
    <w:rsid w:val="00273145"/>
    <w:rsid w:val="00273780"/>
    <w:rsid w:val="00273911"/>
    <w:rsid w:val="00273A51"/>
    <w:rsid w:val="00273F66"/>
    <w:rsid w:val="00273FCA"/>
    <w:rsid w:val="002742AA"/>
    <w:rsid w:val="002745DD"/>
    <w:rsid w:val="00274707"/>
    <w:rsid w:val="00274C4D"/>
    <w:rsid w:val="00275115"/>
    <w:rsid w:val="002753B4"/>
    <w:rsid w:val="0027557C"/>
    <w:rsid w:val="0027568C"/>
    <w:rsid w:val="002756C8"/>
    <w:rsid w:val="002756E2"/>
    <w:rsid w:val="002758BE"/>
    <w:rsid w:val="002758C0"/>
    <w:rsid w:val="00275C05"/>
    <w:rsid w:val="00275CBF"/>
    <w:rsid w:val="00276022"/>
    <w:rsid w:val="002764C0"/>
    <w:rsid w:val="00276699"/>
    <w:rsid w:val="002767F0"/>
    <w:rsid w:val="00276F18"/>
    <w:rsid w:val="00277142"/>
    <w:rsid w:val="0027736A"/>
    <w:rsid w:val="002777FA"/>
    <w:rsid w:val="00277A9C"/>
    <w:rsid w:val="00277AA8"/>
    <w:rsid w:val="00277B59"/>
    <w:rsid w:val="00277EF3"/>
    <w:rsid w:val="002800E9"/>
    <w:rsid w:val="00280165"/>
    <w:rsid w:val="00280181"/>
    <w:rsid w:val="002806E4"/>
    <w:rsid w:val="0028071E"/>
    <w:rsid w:val="00280985"/>
    <w:rsid w:val="002809E2"/>
    <w:rsid w:val="002809F6"/>
    <w:rsid w:val="00280DBB"/>
    <w:rsid w:val="00280F28"/>
    <w:rsid w:val="0028101C"/>
    <w:rsid w:val="00281041"/>
    <w:rsid w:val="002814F8"/>
    <w:rsid w:val="002814F9"/>
    <w:rsid w:val="00281509"/>
    <w:rsid w:val="002815F3"/>
    <w:rsid w:val="002816F2"/>
    <w:rsid w:val="002818AB"/>
    <w:rsid w:val="002818DB"/>
    <w:rsid w:val="00281FB4"/>
    <w:rsid w:val="00282087"/>
    <w:rsid w:val="002820C0"/>
    <w:rsid w:val="00282144"/>
    <w:rsid w:val="0028224C"/>
    <w:rsid w:val="002822DA"/>
    <w:rsid w:val="0028230E"/>
    <w:rsid w:val="0028244D"/>
    <w:rsid w:val="00282C25"/>
    <w:rsid w:val="00282D54"/>
    <w:rsid w:val="00283013"/>
    <w:rsid w:val="002830E0"/>
    <w:rsid w:val="00283271"/>
    <w:rsid w:val="00283635"/>
    <w:rsid w:val="00283947"/>
    <w:rsid w:val="0028398E"/>
    <w:rsid w:val="00283B78"/>
    <w:rsid w:val="00283C72"/>
    <w:rsid w:val="00283CBF"/>
    <w:rsid w:val="00283D39"/>
    <w:rsid w:val="0028419E"/>
    <w:rsid w:val="00284336"/>
    <w:rsid w:val="0028464D"/>
    <w:rsid w:val="0028487B"/>
    <w:rsid w:val="0028489D"/>
    <w:rsid w:val="00284CD6"/>
    <w:rsid w:val="00284D32"/>
    <w:rsid w:val="002850B9"/>
    <w:rsid w:val="002856DA"/>
    <w:rsid w:val="002859DB"/>
    <w:rsid w:val="00285A95"/>
    <w:rsid w:val="00285DF8"/>
    <w:rsid w:val="00285E29"/>
    <w:rsid w:val="002860A5"/>
    <w:rsid w:val="00286317"/>
    <w:rsid w:val="00286561"/>
    <w:rsid w:val="0028661B"/>
    <w:rsid w:val="00286B4B"/>
    <w:rsid w:val="00286B86"/>
    <w:rsid w:val="00286C50"/>
    <w:rsid w:val="00286FF8"/>
    <w:rsid w:val="00287119"/>
    <w:rsid w:val="002875AA"/>
    <w:rsid w:val="00287C8A"/>
    <w:rsid w:val="00287C8C"/>
    <w:rsid w:val="00287E6D"/>
    <w:rsid w:val="00290139"/>
    <w:rsid w:val="00290155"/>
    <w:rsid w:val="0029016B"/>
    <w:rsid w:val="002901D4"/>
    <w:rsid w:val="00290244"/>
    <w:rsid w:val="0029027B"/>
    <w:rsid w:val="00290356"/>
    <w:rsid w:val="0029035E"/>
    <w:rsid w:val="00290470"/>
    <w:rsid w:val="0029098B"/>
    <w:rsid w:val="00290AD7"/>
    <w:rsid w:val="00290F1C"/>
    <w:rsid w:val="00291131"/>
    <w:rsid w:val="002913D2"/>
    <w:rsid w:val="002917A0"/>
    <w:rsid w:val="0029191E"/>
    <w:rsid w:val="00291A53"/>
    <w:rsid w:val="00291AE8"/>
    <w:rsid w:val="00291FBB"/>
    <w:rsid w:val="00292ADD"/>
    <w:rsid w:val="00292AEC"/>
    <w:rsid w:val="0029317C"/>
    <w:rsid w:val="00293255"/>
    <w:rsid w:val="00293320"/>
    <w:rsid w:val="00293357"/>
    <w:rsid w:val="002934AF"/>
    <w:rsid w:val="00293738"/>
    <w:rsid w:val="0029384D"/>
    <w:rsid w:val="00293D72"/>
    <w:rsid w:val="00293D9E"/>
    <w:rsid w:val="0029400A"/>
    <w:rsid w:val="00294240"/>
    <w:rsid w:val="00294537"/>
    <w:rsid w:val="0029489A"/>
    <w:rsid w:val="002949E4"/>
    <w:rsid w:val="00294A2E"/>
    <w:rsid w:val="00294C94"/>
    <w:rsid w:val="00294ED1"/>
    <w:rsid w:val="00294F10"/>
    <w:rsid w:val="002950F5"/>
    <w:rsid w:val="00295189"/>
    <w:rsid w:val="002951E0"/>
    <w:rsid w:val="002951EE"/>
    <w:rsid w:val="0029543D"/>
    <w:rsid w:val="00295488"/>
    <w:rsid w:val="002956DB"/>
    <w:rsid w:val="0029570F"/>
    <w:rsid w:val="0029578D"/>
    <w:rsid w:val="00295A88"/>
    <w:rsid w:val="00295AE1"/>
    <w:rsid w:val="00295C12"/>
    <w:rsid w:val="00295CE5"/>
    <w:rsid w:val="00296192"/>
    <w:rsid w:val="002962AF"/>
    <w:rsid w:val="002963BD"/>
    <w:rsid w:val="002965BD"/>
    <w:rsid w:val="00296B85"/>
    <w:rsid w:val="00296F05"/>
    <w:rsid w:val="00297012"/>
    <w:rsid w:val="00297191"/>
    <w:rsid w:val="00297942"/>
    <w:rsid w:val="0029799B"/>
    <w:rsid w:val="00297F47"/>
    <w:rsid w:val="002A05BF"/>
    <w:rsid w:val="002A064A"/>
    <w:rsid w:val="002A0677"/>
    <w:rsid w:val="002A0E5C"/>
    <w:rsid w:val="002A0EBC"/>
    <w:rsid w:val="002A0F8F"/>
    <w:rsid w:val="002A1035"/>
    <w:rsid w:val="002A105E"/>
    <w:rsid w:val="002A11E8"/>
    <w:rsid w:val="002A14CB"/>
    <w:rsid w:val="002A195A"/>
    <w:rsid w:val="002A1ABA"/>
    <w:rsid w:val="002A1E1F"/>
    <w:rsid w:val="002A1E49"/>
    <w:rsid w:val="002A1EB6"/>
    <w:rsid w:val="002A1FFC"/>
    <w:rsid w:val="002A23DA"/>
    <w:rsid w:val="002A26AE"/>
    <w:rsid w:val="002A26F6"/>
    <w:rsid w:val="002A2867"/>
    <w:rsid w:val="002A2A2E"/>
    <w:rsid w:val="002A2A4D"/>
    <w:rsid w:val="002A2CA2"/>
    <w:rsid w:val="002A2CBB"/>
    <w:rsid w:val="002A2F17"/>
    <w:rsid w:val="002A2FC7"/>
    <w:rsid w:val="002A3127"/>
    <w:rsid w:val="002A3143"/>
    <w:rsid w:val="002A31A0"/>
    <w:rsid w:val="002A3225"/>
    <w:rsid w:val="002A32E6"/>
    <w:rsid w:val="002A33DD"/>
    <w:rsid w:val="002A344E"/>
    <w:rsid w:val="002A36B6"/>
    <w:rsid w:val="002A3A4A"/>
    <w:rsid w:val="002A4381"/>
    <w:rsid w:val="002A43FA"/>
    <w:rsid w:val="002A4632"/>
    <w:rsid w:val="002A463B"/>
    <w:rsid w:val="002A46B0"/>
    <w:rsid w:val="002A46CB"/>
    <w:rsid w:val="002A48B0"/>
    <w:rsid w:val="002A48FE"/>
    <w:rsid w:val="002A4AFE"/>
    <w:rsid w:val="002A4C46"/>
    <w:rsid w:val="002A4E2C"/>
    <w:rsid w:val="002A4E49"/>
    <w:rsid w:val="002A4FF4"/>
    <w:rsid w:val="002A5213"/>
    <w:rsid w:val="002A52BD"/>
    <w:rsid w:val="002A5B77"/>
    <w:rsid w:val="002A5CEC"/>
    <w:rsid w:val="002A601C"/>
    <w:rsid w:val="002A63B4"/>
    <w:rsid w:val="002A63C1"/>
    <w:rsid w:val="002A72B7"/>
    <w:rsid w:val="002A7325"/>
    <w:rsid w:val="002A733C"/>
    <w:rsid w:val="002A73BD"/>
    <w:rsid w:val="002A77D8"/>
    <w:rsid w:val="002A7A0D"/>
    <w:rsid w:val="002A7B14"/>
    <w:rsid w:val="002B01F5"/>
    <w:rsid w:val="002B02FE"/>
    <w:rsid w:val="002B034E"/>
    <w:rsid w:val="002B0505"/>
    <w:rsid w:val="002B06B2"/>
    <w:rsid w:val="002B07B4"/>
    <w:rsid w:val="002B0E2D"/>
    <w:rsid w:val="002B146F"/>
    <w:rsid w:val="002B1660"/>
    <w:rsid w:val="002B1941"/>
    <w:rsid w:val="002B1B78"/>
    <w:rsid w:val="002B1E81"/>
    <w:rsid w:val="002B1FFB"/>
    <w:rsid w:val="002B21E5"/>
    <w:rsid w:val="002B2330"/>
    <w:rsid w:val="002B23A6"/>
    <w:rsid w:val="002B24C8"/>
    <w:rsid w:val="002B2875"/>
    <w:rsid w:val="002B29C8"/>
    <w:rsid w:val="002B2BCF"/>
    <w:rsid w:val="002B311D"/>
    <w:rsid w:val="002B3206"/>
    <w:rsid w:val="002B32CE"/>
    <w:rsid w:val="002B3428"/>
    <w:rsid w:val="002B3432"/>
    <w:rsid w:val="002B3570"/>
    <w:rsid w:val="002B3593"/>
    <w:rsid w:val="002B373B"/>
    <w:rsid w:val="002B37DA"/>
    <w:rsid w:val="002B3847"/>
    <w:rsid w:val="002B3A50"/>
    <w:rsid w:val="002B3B1C"/>
    <w:rsid w:val="002B3F1A"/>
    <w:rsid w:val="002B3F9B"/>
    <w:rsid w:val="002B43E3"/>
    <w:rsid w:val="002B43F4"/>
    <w:rsid w:val="002B4637"/>
    <w:rsid w:val="002B4F03"/>
    <w:rsid w:val="002B515C"/>
    <w:rsid w:val="002B5725"/>
    <w:rsid w:val="002B58ED"/>
    <w:rsid w:val="002B5925"/>
    <w:rsid w:val="002B594D"/>
    <w:rsid w:val="002B5D1B"/>
    <w:rsid w:val="002B5D28"/>
    <w:rsid w:val="002B5F60"/>
    <w:rsid w:val="002B5FE5"/>
    <w:rsid w:val="002B6062"/>
    <w:rsid w:val="002B6182"/>
    <w:rsid w:val="002B65DB"/>
    <w:rsid w:val="002B667C"/>
    <w:rsid w:val="002B6946"/>
    <w:rsid w:val="002B6AE0"/>
    <w:rsid w:val="002B6D69"/>
    <w:rsid w:val="002B6F8C"/>
    <w:rsid w:val="002B7057"/>
    <w:rsid w:val="002B73BE"/>
    <w:rsid w:val="002B7596"/>
    <w:rsid w:val="002B7A8D"/>
    <w:rsid w:val="002B7B5E"/>
    <w:rsid w:val="002B7D1D"/>
    <w:rsid w:val="002B7F02"/>
    <w:rsid w:val="002B7FB9"/>
    <w:rsid w:val="002C00C9"/>
    <w:rsid w:val="002C00DB"/>
    <w:rsid w:val="002C01EA"/>
    <w:rsid w:val="002C02EE"/>
    <w:rsid w:val="002C086A"/>
    <w:rsid w:val="002C08A9"/>
    <w:rsid w:val="002C090C"/>
    <w:rsid w:val="002C0910"/>
    <w:rsid w:val="002C0DE4"/>
    <w:rsid w:val="002C10A6"/>
    <w:rsid w:val="002C1191"/>
    <w:rsid w:val="002C175F"/>
    <w:rsid w:val="002C181E"/>
    <w:rsid w:val="002C1985"/>
    <w:rsid w:val="002C203F"/>
    <w:rsid w:val="002C211D"/>
    <w:rsid w:val="002C2593"/>
    <w:rsid w:val="002C269C"/>
    <w:rsid w:val="002C273C"/>
    <w:rsid w:val="002C2C87"/>
    <w:rsid w:val="002C2E3F"/>
    <w:rsid w:val="002C2E46"/>
    <w:rsid w:val="002C2FD1"/>
    <w:rsid w:val="002C2FDC"/>
    <w:rsid w:val="002C35EB"/>
    <w:rsid w:val="002C381F"/>
    <w:rsid w:val="002C3899"/>
    <w:rsid w:val="002C3B33"/>
    <w:rsid w:val="002C3C78"/>
    <w:rsid w:val="002C3E04"/>
    <w:rsid w:val="002C40D2"/>
    <w:rsid w:val="002C412D"/>
    <w:rsid w:val="002C43CB"/>
    <w:rsid w:val="002C43D0"/>
    <w:rsid w:val="002C459C"/>
    <w:rsid w:val="002C466A"/>
    <w:rsid w:val="002C479E"/>
    <w:rsid w:val="002C4955"/>
    <w:rsid w:val="002C4A42"/>
    <w:rsid w:val="002C4C0F"/>
    <w:rsid w:val="002C4F1A"/>
    <w:rsid w:val="002C506A"/>
    <w:rsid w:val="002C50E9"/>
    <w:rsid w:val="002C51D4"/>
    <w:rsid w:val="002C52D1"/>
    <w:rsid w:val="002C5353"/>
    <w:rsid w:val="002C53AA"/>
    <w:rsid w:val="002C5460"/>
    <w:rsid w:val="002C56BA"/>
    <w:rsid w:val="002C59A9"/>
    <w:rsid w:val="002C5A6D"/>
    <w:rsid w:val="002C5CE4"/>
    <w:rsid w:val="002C60D4"/>
    <w:rsid w:val="002C617D"/>
    <w:rsid w:val="002C646D"/>
    <w:rsid w:val="002C6974"/>
    <w:rsid w:val="002C6AEA"/>
    <w:rsid w:val="002C6B63"/>
    <w:rsid w:val="002C6DDA"/>
    <w:rsid w:val="002C7219"/>
    <w:rsid w:val="002C72F9"/>
    <w:rsid w:val="002C74A8"/>
    <w:rsid w:val="002C7566"/>
    <w:rsid w:val="002C7A37"/>
    <w:rsid w:val="002C7B45"/>
    <w:rsid w:val="002C7FA4"/>
    <w:rsid w:val="002D03E3"/>
    <w:rsid w:val="002D0402"/>
    <w:rsid w:val="002D05FD"/>
    <w:rsid w:val="002D0623"/>
    <w:rsid w:val="002D0988"/>
    <w:rsid w:val="002D0B3F"/>
    <w:rsid w:val="002D0C12"/>
    <w:rsid w:val="002D0F2C"/>
    <w:rsid w:val="002D15D4"/>
    <w:rsid w:val="002D17B7"/>
    <w:rsid w:val="002D188C"/>
    <w:rsid w:val="002D1BF8"/>
    <w:rsid w:val="002D2356"/>
    <w:rsid w:val="002D250C"/>
    <w:rsid w:val="002D2594"/>
    <w:rsid w:val="002D264A"/>
    <w:rsid w:val="002D297B"/>
    <w:rsid w:val="002D2AE3"/>
    <w:rsid w:val="002D2B65"/>
    <w:rsid w:val="002D2C0D"/>
    <w:rsid w:val="002D3262"/>
    <w:rsid w:val="002D3507"/>
    <w:rsid w:val="002D37A2"/>
    <w:rsid w:val="002D38D9"/>
    <w:rsid w:val="002D3AB6"/>
    <w:rsid w:val="002D40BB"/>
    <w:rsid w:val="002D4182"/>
    <w:rsid w:val="002D4223"/>
    <w:rsid w:val="002D424A"/>
    <w:rsid w:val="002D42C7"/>
    <w:rsid w:val="002D4327"/>
    <w:rsid w:val="002D455F"/>
    <w:rsid w:val="002D4A6D"/>
    <w:rsid w:val="002D4B7A"/>
    <w:rsid w:val="002D4C8C"/>
    <w:rsid w:val="002D4E25"/>
    <w:rsid w:val="002D4E78"/>
    <w:rsid w:val="002D5354"/>
    <w:rsid w:val="002D5C9B"/>
    <w:rsid w:val="002D5EBA"/>
    <w:rsid w:val="002D5FD5"/>
    <w:rsid w:val="002D6281"/>
    <w:rsid w:val="002D62DD"/>
    <w:rsid w:val="002D6311"/>
    <w:rsid w:val="002D6A48"/>
    <w:rsid w:val="002D6A5F"/>
    <w:rsid w:val="002D6B16"/>
    <w:rsid w:val="002D6C53"/>
    <w:rsid w:val="002D6C5A"/>
    <w:rsid w:val="002D6E37"/>
    <w:rsid w:val="002D6EC8"/>
    <w:rsid w:val="002D70CA"/>
    <w:rsid w:val="002D71C8"/>
    <w:rsid w:val="002D7681"/>
    <w:rsid w:val="002D7A91"/>
    <w:rsid w:val="002D7ADD"/>
    <w:rsid w:val="002D7CCE"/>
    <w:rsid w:val="002E008F"/>
    <w:rsid w:val="002E0352"/>
    <w:rsid w:val="002E0388"/>
    <w:rsid w:val="002E046E"/>
    <w:rsid w:val="002E05F2"/>
    <w:rsid w:val="002E0652"/>
    <w:rsid w:val="002E078F"/>
    <w:rsid w:val="002E0852"/>
    <w:rsid w:val="002E0F12"/>
    <w:rsid w:val="002E0F92"/>
    <w:rsid w:val="002E12FD"/>
    <w:rsid w:val="002E1303"/>
    <w:rsid w:val="002E134B"/>
    <w:rsid w:val="002E139D"/>
    <w:rsid w:val="002E13E9"/>
    <w:rsid w:val="002E14E0"/>
    <w:rsid w:val="002E15A2"/>
    <w:rsid w:val="002E16EC"/>
    <w:rsid w:val="002E17D9"/>
    <w:rsid w:val="002E1AF6"/>
    <w:rsid w:val="002E1B74"/>
    <w:rsid w:val="002E1D15"/>
    <w:rsid w:val="002E1EFC"/>
    <w:rsid w:val="002E2199"/>
    <w:rsid w:val="002E238E"/>
    <w:rsid w:val="002E2582"/>
    <w:rsid w:val="002E2719"/>
    <w:rsid w:val="002E2885"/>
    <w:rsid w:val="002E2BA7"/>
    <w:rsid w:val="002E2D88"/>
    <w:rsid w:val="002E30C8"/>
    <w:rsid w:val="002E3330"/>
    <w:rsid w:val="002E3647"/>
    <w:rsid w:val="002E38B7"/>
    <w:rsid w:val="002E3A9E"/>
    <w:rsid w:val="002E3B75"/>
    <w:rsid w:val="002E3BFD"/>
    <w:rsid w:val="002E3CCC"/>
    <w:rsid w:val="002E3DF3"/>
    <w:rsid w:val="002E3EA2"/>
    <w:rsid w:val="002E3F86"/>
    <w:rsid w:val="002E40AB"/>
    <w:rsid w:val="002E45AE"/>
    <w:rsid w:val="002E47AA"/>
    <w:rsid w:val="002E481F"/>
    <w:rsid w:val="002E4820"/>
    <w:rsid w:val="002E4910"/>
    <w:rsid w:val="002E4D90"/>
    <w:rsid w:val="002E4F97"/>
    <w:rsid w:val="002E5008"/>
    <w:rsid w:val="002E54C0"/>
    <w:rsid w:val="002E5656"/>
    <w:rsid w:val="002E5867"/>
    <w:rsid w:val="002E58A4"/>
    <w:rsid w:val="002E5C94"/>
    <w:rsid w:val="002E5D9D"/>
    <w:rsid w:val="002E5F04"/>
    <w:rsid w:val="002E6123"/>
    <w:rsid w:val="002E69D5"/>
    <w:rsid w:val="002E6AF6"/>
    <w:rsid w:val="002E6C6F"/>
    <w:rsid w:val="002E6ED6"/>
    <w:rsid w:val="002E6F16"/>
    <w:rsid w:val="002E7294"/>
    <w:rsid w:val="002E77B3"/>
    <w:rsid w:val="002E79A8"/>
    <w:rsid w:val="002E7A2C"/>
    <w:rsid w:val="002E7B23"/>
    <w:rsid w:val="002E7FAC"/>
    <w:rsid w:val="002E7FDD"/>
    <w:rsid w:val="002F035F"/>
    <w:rsid w:val="002F0468"/>
    <w:rsid w:val="002F051C"/>
    <w:rsid w:val="002F0666"/>
    <w:rsid w:val="002F0C2F"/>
    <w:rsid w:val="002F0CCB"/>
    <w:rsid w:val="002F0F5A"/>
    <w:rsid w:val="002F14A2"/>
    <w:rsid w:val="002F1658"/>
    <w:rsid w:val="002F16B7"/>
    <w:rsid w:val="002F186A"/>
    <w:rsid w:val="002F188B"/>
    <w:rsid w:val="002F1B2E"/>
    <w:rsid w:val="002F1C2A"/>
    <w:rsid w:val="002F1DD3"/>
    <w:rsid w:val="002F1ECD"/>
    <w:rsid w:val="002F1F5D"/>
    <w:rsid w:val="002F206F"/>
    <w:rsid w:val="002F2CBB"/>
    <w:rsid w:val="002F2D86"/>
    <w:rsid w:val="002F2D9F"/>
    <w:rsid w:val="002F32EA"/>
    <w:rsid w:val="002F3682"/>
    <w:rsid w:val="002F3749"/>
    <w:rsid w:val="002F38C5"/>
    <w:rsid w:val="002F3CF6"/>
    <w:rsid w:val="002F3E5E"/>
    <w:rsid w:val="002F3FDD"/>
    <w:rsid w:val="002F43EA"/>
    <w:rsid w:val="002F455D"/>
    <w:rsid w:val="002F492E"/>
    <w:rsid w:val="002F4DC7"/>
    <w:rsid w:val="002F4E20"/>
    <w:rsid w:val="002F4E68"/>
    <w:rsid w:val="002F50A2"/>
    <w:rsid w:val="002F50D9"/>
    <w:rsid w:val="002F523E"/>
    <w:rsid w:val="002F5BD5"/>
    <w:rsid w:val="002F6405"/>
    <w:rsid w:val="002F67F5"/>
    <w:rsid w:val="002F6A0F"/>
    <w:rsid w:val="002F6CFF"/>
    <w:rsid w:val="002F6FFC"/>
    <w:rsid w:val="002F707B"/>
    <w:rsid w:val="002F7297"/>
    <w:rsid w:val="002F72F8"/>
    <w:rsid w:val="002F756E"/>
    <w:rsid w:val="002F759B"/>
    <w:rsid w:val="002F77C3"/>
    <w:rsid w:val="002F782A"/>
    <w:rsid w:val="002F784B"/>
    <w:rsid w:val="002F78FA"/>
    <w:rsid w:val="002F7C72"/>
    <w:rsid w:val="002F7C88"/>
    <w:rsid w:val="002F7D96"/>
    <w:rsid w:val="00300531"/>
    <w:rsid w:val="00300AAD"/>
    <w:rsid w:val="00300B81"/>
    <w:rsid w:val="00300D80"/>
    <w:rsid w:val="0030117B"/>
    <w:rsid w:val="0030118C"/>
    <w:rsid w:val="003018BF"/>
    <w:rsid w:val="003018EE"/>
    <w:rsid w:val="00301A81"/>
    <w:rsid w:val="00301B44"/>
    <w:rsid w:val="00301BC7"/>
    <w:rsid w:val="00301C24"/>
    <w:rsid w:val="00301D9C"/>
    <w:rsid w:val="00302387"/>
    <w:rsid w:val="00302602"/>
    <w:rsid w:val="0030270D"/>
    <w:rsid w:val="00302D0D"/>
    <w:rsid w:val="00302E1A"/>
    <w:rsid w:val="00302EA1"/>
    <w:rsid w:val="00302FD3"/>
    <w:rsid w:val="003032B5"/>
    <w:rsid w:val="00303423"/>
    <w:rsid w:val="003034EA"/>
    <w:rsid w:val="003035EC"/>
    <w:rsid w:val="0030370C"/>
    <w:rsid w:val="0030381C"/>
    <w:rsid w:val="003039EF"/>
    <w:rsid w:val="00303E37"/>
    <w:rsid w:val="00303E83"/>
    <w:rsid w:val="00304113"/>
    <w:rsid w:val="00304195"/>
    <w:rsid w:val="003041E9"/>
    <w:rsid w:val="003050BA"/>
    <w:rsid w:val="003050E2"/>
    <w:rsid w:val="003051A3"/>
    <w:rsid w:val="003051C5"/>
    <w:rsid w:val="003058A9"/>
    <w:rsid w:val="003058D9"/>
    <w:rsid w:val="003058F3"/>
    <w:rsid w:val="003059A8"/>
    <w:rsid w:val="00305A74"/>
    <w:rsid w:val="00305C3C"/>
    <w:rsid w:val="00305F35"/>
    <w:rsid w:val="0030632D"/>
    <w:rsid w:val="00306386"/>
    <w:rsid w:val="00306395"/>
    <w:rsid w:val="00306762"/>
    <w:rsid w:val="00306C25"/>
    <w:rsid w:val="00306C5A"/>
    <w:rsid w:val="00306C9C"/>
    <w:rsid w:val="00306D09"/>
    <w:rsid w:val="00306D45"/>
    <w:rsid w:val="00306DF3"/>
    <w:rsid w:val="00306E3A"/>
    <w:rsid w:val="00306E60"/>
    <w:rsid w:val="00306E66"/>
    <w:rsid w:val="0030759B"/>
    <w:rsid w:val="00307682"/>
    <w:rsid w:val="00307869"/>
    <w:rsid w:val="00307F67"/>
    <w:rsid w:val="00310207"/>
    <w:rsid w:val="0031034B"/>
    <w:rsid w:val="0031058C"/>
    <w:rsid w:val="00310840"/>
    <w:rsid w:val="003109BB"/>
    <w:rsid w:val="003109E2"/>
    <w:rsid w:val="00310B25"/>
    <w:rsid w:val="00310B71"/>
    <w:rsid w:val="00310E10"/>
    <w:rsid w:val="003111D1"/>
    <w:rsid w:val="003112C6"/>
    <w:rsid w:val="00311540"/>
    <w:rsid w:val="00311B00"/>
    <w:rsid w:val="00311CE6"/>
    <w:rsid w:val="00311CFC"/>
    <w:rsid w:val="00311F2E"/>
    <w:rsid w:val="00312244"/>
    <w:rsid w:val="00312803"/>
    <w:rsid w:val="0031283D"/>
    <w:rsid w:val="00312850"/>
    <w:rsid w:val="003128DC"/>
    <w:rsid w:val="00312E50"/>
    <w:rsid w:val="003133AF"/>
    <w:rsid w:val="0031353E"/>
    <w:rsid w:val="003137FE"/>
    <w:rsid w:val="0031383F"/>
    <w:rsid w:val="003139BB"/>
    <w:rsid w:val="00313BAE"/>
    <w:rsid w:val="00314064"/>
    <w:rsid w:val="003141E2"/>
    <w:rsid w:val="00314298"/>
    <w:rsid w:val="00314314"/>
    <w:rsid w:val="00314359"/>
    <w:rsid w:val="003144FA"/>
    <w:rsid w:val="00314F44"/>
    <w:rsid w:val="00314F9B"/>
    <w:rsid w:val="0031504E"/>
    <w:rsid w:val="00315150"/>
    <w:rsid w:val="003152B7"/>
    <w:rsid w:val="003154D9"/>
    <w:rsid w:val="00315879"/>
    <w:rsid w:val="00315B34"/>
    <w:rsid w:val="00315D6C"/>
    <w:rsid w:val="00315EBB"/>
    <w:rsid w:val="00315F98"/>
    <w:rsid w:val="00316007"/>
    <w:rsid w:val="003164B0"/>
    <w:rsid w:val="0031693F"/>
    <w:rsid w:val="003169B5"/>
    <w:rsid w:val="00316EAE"/>
    <w:rsid w:val="003170D1"/>
    <w:rsid w:val="0031730B"/>
    <w:rsid w:val="00317421"/>
    <w:rsid w:val="003177F4"/>
    <w:rsid w:val="00317BE8"/>
    <w:rsid w:val="00317DA6"/>
    <w:rsid w:val="00317DF1"/>
    <w:rsid w:val="00320265"/>
    <w:rsid w:val="00320445"/>
    <w:rsid w:val="00320C3B"/>
    <w:rsid w:val="00320C89"/>
    <w:rsid w:val="00320CEB"/>
    <w:rsid w:val="0032103C"/>
    <w:rsid w:val="003210C2"/>
    <w:rsid w:val="003212E6"/>
    <w:rsid w:val="00321365"/>
    <w:rsid w:val="0032144B"/>
    <w:rsid w:val="00321569"/>
    <w:rsid w:val="0032172C"/>
    <w:rsid w:val="003219E2"/>
    <w:rsid w:val="003219E8"/>
    <w:rsid w:val="00321ADB"/>
    <w:rsid w:val="00321C17"/>
    <w:rsid w:val="00321D27"/>
    <w:rsid w:val="00322021"/>
    <w:rsid w:val="003224BE"/>
    <w:rsid w:val="00322565"/>
    <w:rsid w:val="00322869"/>
    <w:rsid w:val="003229CF"/>
    <w:rsid w:val="00322A66"/>
    <w:rsid w:val="00322A7E"/>
    <w:rsid w:val="00322ADA"/>
    <w:rsid w:val="00322CE2"/>
    <w:rsid w:val="00322DFC"/>
    <w:rsid w:val="00322F7E"/>
    <w:rsid w:val="003230B0"/>
    <w:rsid w:val="003231AB"/>
    <w:rsid w:val="003234B2"/>
    <w:rsid w:val="0032372D"/>
    <w:rsid w:val="003239F5"/>
    <w:rsid w:val="00323EF4"/>
    <w:rsid w:val="0032413E"/>
    <w:rsid w:val="00324768"/>
    <w:rsid w:val="003247E1"/>
    <w:rsid w:val="00324825"/>
    <w:rsid w:val="00324A6D"/>
    <w:rsid w:val="00324BCA"/>
    <w:rsid w:val="00324F77"/>
    <w:rsid w:val="003253BC"/>
    <w:rsid w:val="00325A8A"/>
    <w:rsid w:val="00325D07"/>
    <w:rsid w:val="00325F30"/>
    <w:rsid w:val="003262C6"/>
    <w:rsid w:val="00326395"/>
    <w:rsid w:val="003263E2"/>
    <w:rsid w:val="003265E0"/>
    <w:rsid w:val="0032666B"/>
    <w:rsid w:val="00326AF9"/>
    <w:rsid w:val="00326B19"/>
    <w:rsid w:val="00326D74"/>
    <w:rsid w:val="00326E9B"/>
    <w:rsid w:val="00327019"/>
    <w:rsid w:val="00327088"/>
    <w:rsid w:val="0032708D"/>
    <w:rsid w:val="003270EF"/>
    <w:rsid w:val="003271DA"/>
    <w:rsid w:val="003272C2"/>
    <w:rsid w:val="00327D48"/>
    <w:rsid w:val="00327EAE"/>
    <w:rsid w:val="00327EE6"/>
    <w:rsid w:val="00327FE6"/>
    <w:rsid w:val="00330320"/>
    <w:rsid w:val="003303D7"/>
    <w:rsid w:val="00330B78"/>
    <w:rsid w:val="00330B7D"/>
    <w:rsid w:val="00330D9F"/>
    <w:rsid w:val="00330F41"/>
    <w:rsid w:val="003312CC"/>
    <w:rsid w:val="0033183B"/>
    <w:rsid w:val="00331A85"/>
    <w:rsid w:val="00331B67"/>
    <w:rsid w:val="00331E0C"/>
    <w:rsid w:val="00331EB2"/>
    <w:rsid w:val="00331F63"/>
    <w:rsid w:val="00332113"/>
    <w:rsid w:val="003322A1"/>
    <w:rsid w:val="0033234A"/>
    <w:rsid w:val="003327E6"/>
    <w:rsid w:val="00332AEF"/>
    <w:rsid w:val="00332CFC"/>
    <w:rsid w:val="00332D69"/>
    <w:rsid w:val="00333420"/>
    <w:rsid w:val="00333479"/>
    <w:rsid w:val="0033367F"/>
    <w:rsid w:val="00333692"/>
    <w:rsid w:val="00333C80"/>
    <w:rsid w:val="003342D1"/>
    <w:rsid w:val="003343EE"/>
    <w:rsid w:val="00334429"/>
    <w:rsid w:val="003349EA"/>
    <w:rsid w:val="00334A1C"/>
    <w:rsid w:val="00334DA9"/>
    <w:rsid w:val="00334EB4"/>
    <w:rsid w:val="003351DE"/>
    <w:rsid w:val="00335246"/>
    <w:rsid w:val="0033538C"/>
    <w:rsid w:val="003355D1"/>
    <w:rsid w:val="003358C0"/>
    <w:rsid w:val="003358CE"/>
    <w:rsid w:val="00335969"/>
    <w:rsid w:val="00336134"/>
    <w:rsid w:val="0033635C"/>
    <w:rsid w:val="00336439"/>
    <w:rsid w:val="003364B5"/>
    <w:rsid w:val="0033669A"/>
    <w:rsid w:val="003367E4"/>
    <w:rsid w:val="00336A54"/>
    <w:rsid w:val="00336B29"/>
    <w:rsid w:val="00336BB4"/>
    <w:rsid w:val="00336C41"/>
    <w:rsid w:val="00336D00"/>
    <w:rsid w:val="00336D8A"/>
    <w:rsid w:val="00336D9E"/>
    <w:rsid w:val="00336F07"/>
    <w:rsid w:val="00336FAE"/>
    <w:rsid w:val="0033730B"/>
    <w:rsid w:val="003377F9"/>
    <w:rsid w:val="0033782B"/>
    <w:rsid w:val="00337BE8"/>
    <w:rsid w:val="00337C31"/>
    <w:rsid w:val="00337D03"/>
    <w:rsid w:val="00337F00"/>
    <w:rsid w:val="00337F22"/>
    <w:rsid w:val="0034001A"/>
    <w:rsid w:val="003402C5"/>
    <w:rsid w:val="00340311"/>
    <w:rsid w:val="003405AC"/>
    <w:rsid w:val="003405B3"/>
    <w:rsid w:val="003406C8"/>
    <w:rsid w:val="00340BBB"/>
    <w:rsid w:val="00340E78"/>
    <w:rsid w:val="00340FF4"/>
    <w:rsid w:val="00341502"/>
    <w:rsid w:val="00341A12"/>
    <w:rsid w:val="00341C60"/>
    <w:rsid w:val="00341CBD"/>
    <w:rsid w:val="00341E8C"/>
    <w:rsid w:val="00342211"/>
    <w:rsid w:val="003424EE"/>
    <w:rsid w:val="00342627"/>
    <w:rsid w:val="003426C3"/>
    <w:rsid w:val="00342C90"/>
    <w:rsid w:val="00342CCE"/>
    <w:rsid w:val="0034328A"/>
    <w:rsid w:val="003434E6"/>
    <w:rsid w:val="003436CC"/>
    <w:rsid w:val="00343970"/>
    <w:rsid w:val="00343B7C"/>
    <w:rsid w:val="00343B9B"/>
    <w:rsid w:val="00343F0E"/>
    <w:rsid w:val="0034452A"/>
    <w:rsid w:val="003445DB"/>
    <w:rsid w:val="0034464D"/>
    <w:rsid w:val="00344BCD"/>
    <w:rsid w:val="00344EFE"/>
    <w:rsid w:val="00344F51"/>
    <w:rsid w:val="00344FF8"/>
    <w:rsid w:val="00345031"/>
    <w:rsid w:val="0034508B"/>
    <w:rsid w:val="0034518D"/>
    <w:rsid w:val="0034521A"/>
    <w:rsid w:val="0034569F"/>
    <w:rsid w:val="00345730"/>
    <w:rsid w:val="00345A30"/>
    <w:rsid w:val="00345FFB"/>
    <w:rsid w:val="003460C5"/>
    <w:rsid w:val="0034610D"/>
    <w:rsid w:val="00346143"/>
    <w:rsid w:val="00346700"/>
    <w:rsid w:val="00346A7C"/>
    <w:rsid w:val="00346AE9"/>
    <w:rsid w:val="00346BA0"/>
    <w:rsid w:val="0034712D"/>
    <w:rsid w:val="0034726E"/>
    <w:rsid w:val="00347502"/>
    <w:rsid w:val="00347E1F"/>
    <w:rsid w:val="00347E8C"/>
    <w:rsid w:val="00347FE1"/>
    <w:rsid w:val="00350194"/>
    <w:rsid w:val="0035034F"/>
    <w:rsid w:val="00350539"/>
    <w:rsid w:val="0035059A"/>
    <w:rsid w:val="0035074B"/>
    <w:rsid w:val="00350840"/>
    <w:rsid w:val="003508CA"/>
    <w:rsid w:val="00350992"/>
    <w:rsid w:val="00350B1E"/>
    <w:rsid w:val="00350BB2"/>
    <w:rsid w:val="00350BED"/>
    <w:rsid w:val="00350FEF"/>
    <w:rsid w:val="00351526"/>
    <w:rsid w:val="00351798"/>
    <w:rsid w:val="00351799"/>
    <w:rsid w:val="003517D3"/>
    <w:rsid w:val="003519E9"/>
    <w:rsid w:val="00351B83"/>
    <w:rsid w:val="00351BA8"/>
    <w:rsid w:val="00351DBC"/>
    <w:rsid w:val="003523ED"/>
    <w:rsid w:val="003525C0"/>
    <w:rsid w:val="00352602"/>
    <w:rsid w:val="003526CD"/>
    <w:rsid w:val="003527BA"/>
    <w:rsid w:val="00352AEF"/>
    <w:rsid w:val="00352B64"/>
    <w:rsid w:val="00352DFA"/>
    <w:rsid w:val="00353337"/>
    <w:rsid w:val="0035339A"/>
    <w:rsid w:val="00353625"/>
    <w:rsid w:val="003539D7"/>
    <w:rsid w:val="00353D89"/>
    <w:rsid w:val="0035457C"/>
    <w:rsid w:val="00354760"/>
    <w:rsid w:val="003549CB"/>
    <w:rsid w:val="00354C21"/>
    <w:rsid w:val="00354C46"/>
    <w:rsid w:val="00354CC6"/>
    <w:rsid w:val="00354DC1"/>
    <w:rsid w:val="00354E68"/>
    <w:rsid w:val="00354FA9"/>
    <w:rsid w:val="00355053"/>
    <w:rsid w:val="00355480"/>
    <w:rsid w:val="0035550C"/>
    <w:rsid w:val="00355612"/>
    <w:rsid w:val="00355B32"/>
    <w:rsid w:val="00355C2C"/>
    <w:rsid w:val="0035604A"/>
    <w:rsid w:val="003567BE"/>
    <w:rsid w:val="003569A2"/>
    <w:rsid w:val="00356D14"/>
    <w:rsid w:val="0035709A"/>
    <w:rsid w:val="0035713F"/>
    <w:rsid w:val="0035729F"/>
    <w:rsid w:val="00357567"/>
    <w:rsid w:val="00357B98"/>
    <w:rsid w:val="00357CA8"/>
    <w:rsid w:val="00360035"/>
    <w:rsid w:val="00360173"/>
    <w:rsid w:val="00360225"/>
    <w:rsid w:val="003603DD"/>
    <w:rsid w:val="003604BF"/>
    <w:rsid w:val="003604EC"/>
    <w:rsid w:val="00360F6F"/>
    <w:rsid w:val="0036179F"/>
    <w:rsid w:val="003617CD"/>
    <w:rsid w:val="00361D21"/>
    <w:rsid w:val="00361F94"/>
    <w:rsid w:val="003621B2"/>
    <w:rsid w:val="00362565"/>
    <w:rsid w:val="003625BE"/>
    <w:rsid w:val="003625C3"/>
    <w:rsid w:val="00362925"/>
    <w:rsid w:val="00362A2E"/>
    <w:rsid w:val="00362A43"/>
    <w:rsid w:val="00363058"/>
    <w:rsid w:val="003631BC"/>
    <w:rsid w:val="003631E4"/>
    <w:rsid w:val="003637E2"/>
    <w:rsid w:val="00363AB7"/>
    <w:rsid w:val="00363F84"/>
    <w:rsid w:val="00363F87"/>
    <w:rsid w:val="00363FEF"/>
    <w:rsid w:val="0036403E"/>
    <w:rsid w:val="0036413F"/>
    <w:rsid w:val="00364163"/>
    <w:rsid w:val="00364253"/>
    <w:rsid w:val="003644AE"/>
    <w:rsid w:val="00364752"/>
    <w:rsid w:val="00364781"/>
    <w:rsid w:val="00364C15"/>
    <w:rsid w:val="00364ED4"/>
    <w:rsid w:val="00364EEE"/>
    <w:rsid w:val="003650DC"/>
    <w:rsid w:val="003658F7"/>
    <w:rsid w:val="0036595B"/>
    <w:rsid w:val="00365DB8"/>
    <w:rsid w:val="00365E86"/>
    <w:rsid w:val="00365FA2"/>
    <w:rsid w:val="00365FFF"/>
    <w:rsid w:val="00366010"/>
    <w:rsid w:val="0036638A"/>
    <w:rsid w:val="0036644F"/>
    <w:rsid w:val="0036649A"/>
    <w:rsid w:val="003666F4"/>
    <w:rsid w:val="003669F8"/>
    <w:rsid w:val="00366A7B"/>
    <w:rsid w:val="00366EBC"/>
    <w:rsid w:val="00366F51"/>
    <w:rsid w:val="00366F59"/>
    <w:rsid w:val="00366FC2"/>
    <w:rsid w:val="00367135"/>
    <w:rsid w:val="00367394"/>
    <w:rsid w:val="0036759C"/>
    <w:rsid w:val="003677C3"/>
    <w:rsid w:val="00367FDD"/>
    <w:rsid w:val="00370959"/>
    <w:rsid w:val="0037099E"/>
    <w:rsid w:val="00370A76"/>
    <w:rsid w:val="00370F6B"/>
    <w:rsid w:val="0037114F"/>
    <w:rsid w:val="003715B9"/>
    <w:rsid w:val="00371740"/>
    <w:rsid w:val="003719A5"/>
    <w:rsid w:val="00371A9A"/>
    <w:rsid w:val="00371B0C"/>
    <w:rsid w:val="00371C46"/>
    <w:rsid w:val="00371D6F"/>
    <w:rsid w:val="00371F71"/>
    <w:rsid w:val="003721DB"/>
    <w:rsid w:val="00372453"/>
    <w:rsid w:val="00372651"/>
    <w:rsid w:val="0037268C"/>
    <w:rsid w:val="003727D8"/>
    <w:rsid w:val="0037280E"/>
    <w:rsid w:val="0037292D"/>
    <w:rsid w:val="00372AA4"/>
    <w:rsid w:val="00372B3C"/>
    <w:rsid w:val="00372CA4"/>
    <w:rsid w:val="00372EA3"/>
    <w:rsid w:val="0037307F"/>
    <w:rsid w:val="003737E9"/>
    <w:rsid w:val="00373860"/>
    <w:rsid w:val="003739ED"/>
    <w:rsid w:val="00373C87"/>
    <w:rsid w:val="0037466A"/>
    <w:rsid w:val="00374770"/>
    <w:rsid w:val="00374916"/>
    <w:rsid w:val="00374EAC"/>
    <w:rsid w:val="00374EDE"/>
    <w:rsid w:val="00374F12"/>
    <w:rsid w:val="00374FF1"/>
    <w:rsid w:val="003754E5"/>
    <w:rsid w:val="003755CA"/>
    <w:rsid w:val="00375658"/>
    <w:rsid w:val="00375839"/>
    <w:rsid w:val="00375862"/>
    <w:rsid w:val="00375E21"/>
    <w:rsid w:val="0037611A"/>
    <w:rsid w:val="0037689F"/>
    <w:rsid w:val="00376CD0"/>
    <w:rsid w:val="003774E5"/>
    <w:rsid w:val="003775CD"/>
    <w:rsid w:val="0037762D"/>
    <w:rsid w:val="003777DB"/>
    <w:rsid w:val="00377B1F"/>
    <w:rsid w:val="00377B45"/>
    <w:rsid w:val="00377B9D"/>
    <w:rsid w:val="00377BB5"/>
    <w:rsid w:val="00377C70"/>
    <w:rsid w:val="00377CDD"/>
    <w:rsid w:val="00377CED"/>
    <w:rsid w:val="00380044"/>
    <w:rsid w:val="00380305"/>
    <w:rsid w:val="003804E4"/>
    <w:rsid w:val="00380541"/>
    <w:rsid w:val="00380744"/>
    <w:rsid w:val="00380A26"/>
    <w:rsid w:val="00380B28"/>
    <w:rsid w:val="0038123E"/>
    <w:rsid w:val="003813B1"/>
    <w:rsid w:val="0038152C"/>
    <w:rsid w:val="0038193E"/>
    <w:rsid w:val="00381CF6"/>
    <w:rsid w:val="00382193"/>
    <w:rsid w:val="00382473"/>
    <w:rsid w:val="003824B4"/>
    <w:rsid w:val="003825DA"/>
    <w:rsid w:val="003829EC"/>
    <w:rsid w:val="00382B49"/>
    <w:rsid w:val="00382D05"/>
    <w:rsid w:val="00382EBA"/>
    <w:rsid w:val="00382EBD"/>
    <w:rsid w:val="00382F16"/>
    <w:rsid w:val="00382FB0"/>
    <w:rsid w:val="003830B7"/>
    <w:rsid w:val="00383171"/>
    <w:rsid w:val="003834BE"/>
    <w:rsid w:val="0038369C"/>
    <w:rsid w:val="003839A0"/>
    <w:rsid w:val="00383B0A"/>
    <w:rsid w:val="00383C50"/>
    <w:rsid w:val="00383C6C"/>
    <w:rsid w:val="00383DA2"/>
    <w:rsid w:val="00383ED9"/>
    <w:rsid w:val="00384446"/>
    <w:rsid w:val="00384478"/>
    <w:rsid w:val="00384808"/>
    <w:rsid w:val="00384C77"/>
    <w:rsid w:val="00384F0C"/>
    <w:rsid w:val="00384F6F"/>
    <w:rsid w:val="003851B5"/>
    <w:rsid w:val="003852EC"/>
    <w:rsid w:val="00385485"/>
    <w:rsid w:val="003856AF"/>
    <w:rsid w:val="003856F3"/>
    <w:rsid w:val="00385D3A"/>
    <w:rsid w:val="00385E05"/>
    <w:rsid w:val="00386049"/>
    <w:rsid w:val="00386528"/>
    <w:rsid w:val="0038652D"/>
    <w:rsid w:val="0038664F"/>
    <w:rsid w:val="00386760"/>
    <w:rsid w:val="003867B9"/>
    <w:rsid w:val="00386A5C"/>
    <w:rsid w:val="00386B07"/>
    <w:rsid w:val="00386C4C"/>
    <w:rsid w:val="00386E86"/>
    <w:rsid w:val="00386F0F"/>
    <w:rsid w:val="00387310"/>
    <w:rsid w:val="0038748D"/>
    <w:rsid w:val="003875EF"/>
    <w:rsid w:val="00387665"/>
    <w:rsid w:val="00387A87"/>
    <w:rsid w:val="00387CDD"/>
    <w:rsid w:val="00387D31"/>
    <w:rsid w:val="00387FEB"/>
    <w:rsid w:val="00390485"/>
    <w:rsid w:val="00390A01"/>
    <w:rsid w:val="00390A0B"/>
    <w:rsid w:val="00390E78"/>
    <w:rsid w:val="00390EEF"/>
    <w:rsid w:val="00390F7F"/>
    <w:rsid w:val="0039101B"/>
    <w:rsid w:val="003913F0"/>
    <w:rsid w:val="00391648"/>
    <w:rsid w:val="00391775"/>
    <w:rsid w:val="00391896"/>
    <w:rsid w:val="00391C32"/>
    <w:rsid w:val="00391C91"/>
    <w:rsid w:val="00391D4A"/>
    <w:rsid w:val="003920AB"/>
    <w:rsid w:val="00392151"/>
    <w:rsid w:val="00392269"/>
    <w:rsid w:val="0039241E"/>
    <w:rsid w:val="00392424"/>
    <w:rsid w:val="003924B1"/>
    <w:rsid w:val="003929EF"/>
    <w:rsid w:val="00392B83"/>
    <w:rsid w:val="00392E5C"/>
    <w:rsid w:val="003931BE"/>
    <w:rsid w:val="0039345C"/>
    <w:rsid w:val="0039348E"/>
    <w:rsid w:val="003934D8"/>
    <w:rsid w:val="00393E48"/>
    <w:rsid w:val="00393E5F"/>
    <w:rsid w:val="00393E8F"/>
    <w:rsid w:val="003941E7"/>
    <w:rsid w:val="003942E7"/>
    <w:rsid w:val="0039433E"/>
    <w:rsid w:val="0039446C"/>
    <w:rsid w:val="00394592"/>
    <w:rsid w:val="003945EA"/>
    <w:rsid w:val="003948D1"/>
    <w:rsid w:val="00394D33"/>
    <w:rsid w:val="00394E7E"/>
    <w:rsid w:val="00395153"/>
    <w:rsid w:val="003955D1"/>
    <w:rsid w:val="00395A8B"/>
    <w:rsid w:val="00395A95"/>
    <w:rsid w:val="00395D58"/>
    <w:rsid w:val="00395FA1"/>
    <w:rsid w:val="00395FAF"/>
    <w:rsid w:val="003961E6"/>
    <w:rsid w:val="0039626F"/>
    <w:rsid w:val="0039628A"/>
    <w:rsid w:val="00396356"/>
    <w:rsid w:val="00396449"/>
    <w:rsid w:val="003966F6"/>
    <w:rsid w:val="003968DE"/>
    <w:rsid w:val="00396B0A"/>
    <w:rsid w:val="00396B12"/>
    <w:rsid w:val="00396B71"/>
    <w:rsid w:val="00396D2D"/>
    <w:rsid w:val="00396E6D"/>
    <w:rsid w:val="00396F12"/>
    <w:rsid w:val="0039744D"/>
    <w:rsid w:val="00397590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06E1"/>
    <w:rsid w:val="003A0776"/>
    <w:rsid w:val="003A08B0"/>
    <w:rsid w:val="003A0999"/>
    <w:rsid w:val="003A102B"/>
    <w:rsid w:val="003A121A"/>
    <w:rsid w:val="003A1323"/>
    <w:rsid w:val="003A1473"/>
    <w:rsid w:val="003A1614"/>
    <w:rsid w:val="003A17AF"/>
    <w:rsid w:val="003A18C1"/>
    <w:rsid w:val="003A1E45"/>
    <w:rsid w:val="003A230F"/>
    <w:rsid w:val="003A2417"/>
    <w:rsid w:val="003A2683"/>
    <w:rsid w:val="003A28FE"/>
    <w:rsid w:val="003A2974"/>
    <w:rsid w:val="003A2978"/>
    <w:rsid w:val="003A2C0E"/>
    <w:rsid w:val="003A2DC1"/>
    <w:rsid w:val="003A31EB"/>
    <w:rsid w:val="003A3269"/>
    <w:rsid w:val="003A32C8"/>
    <w:rsid w:val="003A3374"/>
    <w:rsid w:val="003A360D"/>
    <w:rsid w:val="003A3637"/>
    <w:rsid w:val="003A376B"/>
    <w:rsid w:val="003A3829"/>
    <w:rsid w:val="003A3A78"/>
    <w:rsid w:val="003A3AA8"/>
    <w:rsid w:val="003A3BE1"/>
    <w:rsid w:val="003A3C61"/>
    <w:rsid w:val="003A3D7B"/>
    <w:rsid w:val="003A47DA"/>
    <w:rsid w:val="003A4997"/>
    <w:rsid w:val="003A4B20"/>
    <w:rsid w:val="003A4C08"/>
    <w:rsid w:val="003A4C54"/>
    <w:rsid w:val="003A4C84"/>
    <w:rsid w:val="003A4F6B"/>
    <w:rsid w:val="003A507D"/>
    <w:rsid w:val="003A5164"/>
    <w:rsid w:val="003A5685"/>
    <w:rsid w:val="003A5889"/>
    <w:rsid w:val="003A5CCC"/>
    <w:rsid w:val="003A5F81"/>
    <w:rsid w:val="003A6009"/>
    <w:rsid w:val="003A6163"/>
    <w:rsid w:val="003A61DC"/>
    <w:rsid w:val="003A66D7"/>
    <w:rsid w:val="003A6C1B"/>
    <w:rsid w:val="003A6D76"/>
    <w:rsid w:val="003A6E0C"/>
    <w:rsid w:val="003A6F77"/>
    <w:rsid w:val="003A74D3"/>
    <w:rsid w:val="003A7808"/>
    <w:rsid w:val="003A7F4C"/>
    <w:rsid w:val="003B0023"/>
    <w:rsid w:val="003B0071"/>
    <w:rsid w:val="003B0074"/>
    <w:rsid w:val="003B02BA"/>
    <w:rsid w:val="003B036E"/>
    <w:rsid w:val="003B03E0"/>
    <w:rsid w:val="003B0831"/>
    <w:rsid w:val="003B092E"/>
    <w:rsid w:val="003B0A81"/>
    <w:rsid w:val="003B0CFF"/>
    <w:rsid w:val="003B0D2D"/>
    <w:rsid w:val="003B14D8"/>
    <w:rsid w:val="003B170D"/>
    <w:rsid w:val="003B1A55"/>
    <w:rsid w:val="003B1B00"/>
    <w:rsid w:val="003B1CBE"/>
    <w:rsid w:val="003B1F84"/>
    <w:rsid w:val="003B20DE"/>
    <w:rsid w:val="003B22AF"/>
    <w:rsid w:val="003B2390"/>
    <w:rsid w:val="003B2865"/>
    <w:rsid w:val="003B2A84"/>
    <w:rsid w:val="003B2EC3"/>
    <w:rsid w:val="003B3123"/>
    <w:rsid w:val="003B34BE"/>
    <w:rsid w:val="003B35C1"/>
    <w:rsid w:val="003B369E"/>
    <w:rsid w:val="003B397F"/>
    <w:rsid w:val="003B39BE"/>
    <w:rsid w:val="003B3A0E"/>
    <w:rsid w:val="003B3DB3"/>
    <w:rsid w:val="003B3EAD"/>
    <w:rsid w:val="003B40AA"/>
    <w:rsid w:val="003B40C5"/>
    <w:rsid w:val="003B4230"/>
    <w:rsid w:val="003B45BF"/>
    <w:rsid w:val="003B4771"/>
    <w:rsid w:val="003B4A71"/>
    <w:rsid w:val="003B4E4E"/>
    <w:rsid w:val="003B4FAF"/>
    <w:rsid w:val="003B511B"/>
    <w:rsid w:val="003B5552"/>
    <w:rsid w:val="003B56BB"/>
    <w:rsid w:val="003B5A0A"/>
    <w:rsid w:val="003B5B55"/>
    <w:rsid w:val="003B5E28"/>
    <w:rsid w:val="003B60D0"/>
    <w:rsid w:val="003B611E"/>
    <w:rsid w:val="003B61DD"/>
    <w:rsid w:val="003B6398"/>
    <w:rsid w:val="003B64C7"/>
    <w:rsid w:val="003B65C6"/>
    <w:rsid w:val="003B663D"/>
    <w:rsid w:val="003B6683"/>
    <w:rsid w:val="003B67EE"/>
    <w:rsid w:val="003B6846"/>
    <w:rsid w:val="003B6A7A"/>
    <w:rsid w:val="003B6E4E"/>
    <w:rsid w:val="003B7061"/>
    <w:rsid w:val="003B708B"/>
    <w:rsid w:val="003B7214"/>
    <w:rsid w:val="003B73BA"/>
    <w:rsid w:val="003B76EF"/>
    <w:rsid w:val="003B7A5E"/>
    <w:rsid w:val="003B7B4B"/>
    <w:rsid w:val="003B7BE7"/>
    <w:rsid w:val="003B7DEE"/>
    <w:rsid w:val="003B7ECD"/>
    <w:rsid w:val="003B7F3F"/>
    <w:rsid w:val="003B7F8D"/>
    <w:rsid w:val="003C02F1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43F"/>
    <w:rsid w:val="003C15FA"/>
    <w:rsid w:val="003C18D6"/>
    <w:rsid w:val="003C1AA1"/>
    <w:rsid w:val="003C1AAD"/>
    <w:rsid w:val="003C1CF0"/>
    <w:rsid w:val="003C1CF9"/>
    <w:rsid w:val="003C1D04"/>
    <w:rsid w:val="003C1D6F"/>
    <w:rsid w:val="003C1E34"/>
    <w:rsid w:val="003C1EA1"/>
    <w:rsid w:val="003C1F27"/>
    <w:rsid w:val="003C22E6"/>
    <w:rsid w:val="003C2734"/>
    <w:rsid w:val="003C287F"/>
    <w:rsid w:val="003C29A7"/>
    <w:rsid w:val="003C2C08"/>
    <w:rsid w:val="003C30E5"/>
    <w:rsid w:val="003C334C"/>
    <w:rsid w:val="003C335E"/>
    <w:rsid w:val="003C33E8"/>
    <w:rsid w:val="003C3518"/>
    <w:rsid w:val="003C3712"/>
    <w:rsid w:val="003C3B4D"/>
    <w:rsid w:val="003C3B51"/>
    <w:rsid w:val="003C3B63"/>
    <w:rsid w:val="003C3D0A"/>
    <w:rsid w:val="003C3EE8"/>
    <w:rsid w:val="003C403D"/>
    <w:rsid w:val="003C4157"/>
    <w:rsid w:val="003C4864"/>
    <w:rsid w:val="003C49CE"/>
    <w:rsid w:val="003C535C"/>
    <w:rsid w:val="003C555E"/>
    <w:rsid w:val="003C57FD"/>
    <w:rsid w:val="003C59D0"/>
    <w:rsid w:val="003C5A4C"/>
    <w:rsid w:val="003C5F27"/>
    <w:rsid w:val="003C6034"/>
    <w:rsid w:val="003C6200"/>
    <w:rsid w:val="003C623A"/>
    <w:rsid w:val="003C646E"/>
    <w:rsid w:val="003C65DA"/>
    <w:rsid w:val="003C67C7"/>
    <w:rsid w:val="003C681F"/>
    <w:rsid w:val="003C6C8E"/>
    <w:rsid w:val="003C6DF9"/>
    <w:rsid w:val="003C7241"/>
    <w:rsid w:val="003C7705"/>
    <w:rsid w:val="003C79FC"/>
    <w:rsid w:val="003C7BC8"/>
    <w:rsid w:val="003C7C8C"/>
    <w:rsid w:val="003C7CE6"/>
    <w:rsid w:val="003C7E34"/>
    <w:rsid w:val="003D0048"/>
    <w:rsid w:val="003D00FA"/>
    <w:rsid w:val="003D018A"/>
    <w:rsid w:val="003D0423"/>
    <w:rsid w:val="003D0884"/>
    <w:rsid w:val="003D0E7F"/>
    <w:rsid w:val="003D0F59"/>
    <w:rsid w:val="003D0F80"/>
    <w:rsid w:val="003D1381"/>
    <w:rsid w:val="003D169D"/>
    <w:rsid w:val="003D1A8C"/>
    <w:rsid w:val="003D1BF2"/>
    <w:rsid w:val="003D22F0"/>
    <w:rsid w:val="003D2340"/>
    <w:rsid w:val="003D24E0"/>
    <w:rsid w:val="003D2884"/>
    <w:rsid w:val="003D29E7"/>
    <w:rsid w:val="003D2A54"/>
    <w:rsid w:val="003D2B29"/>
    <w:rsid w:val="003D2C38"/>
    <w:rsid w:val="003D2D4B"/>
    <w:rsid w:val="003D2E01"/>
    <w:rsid w:val="003D2E76"/>
    <w:rsid w:val="003D3161"/>
    <w:rsid w:val="003D318E"/>
    <w:rsid w:val="003D362D"/>
    <w:rsid w:val="003D3688"/>
    <w:rsid w:val="003D372E"/>
    <w:rsid w:val="003D40F6"/>
    <w:rsid w:val="003D41B7"/>
    <w:rsid w:val="003D41D5"/>
    <w:rsid w:val="003D41F7"/>
    <w:rsid w:val="003D471A"/>
    <w:rsid w:val="003D49A4"/>
    <w:rsid w:val="003D4BC1"/>
    <w:rsid w:val="003D4D5D"/>
    <w:rsid w:val="003D4D96"/>
    <w:rsid w:val="003D5148"/>
    <w:rsid w:val="003D54E2"/>
    <w:rsid w:val="003D5628"/>
    <w:rsid w:val="003D5641"/>
    <w:rsid w:val="003D56D2"/>
    <w:rsid w:val="003D56D6"/>
    <w:rsid w:val="003D5801"/>
    <w:rsid w:val="003D5A47"/>
    <w:rsid w:val="003D5BB5"/>
    <w:rsid w:val="003D5D77"/>
    <w:rsid w:val="003D5E47"/>
    <w:rsid w:val="003D5E53"/>
    <w:rsid w:val="003D5EED"/>
    <w:rsid w:val="003D6028"/>
    <w:rsid w:val="003D6395"/>
    <w:rsid w:val="003D63DE"/>
    <w:rsid w:val="003D6512"/>
    <w:rsid w:val="003D680F"/>
    <w:rsid w:val="003D6AAD"/>
    <w:rsid w:val="003D6B8C"/>
    <w:rsid w:val="003D6BDD"/>
    <w:rsid w:val="003D6E3C"/>
    <w:rsid w:val="003D6F8E"/>
    <w:rsid w:val="003D7497"/>
    <w:rsid w:val="003D766C"/>
    <w:rsid w:val="003D7DB8"/>
    <w:rsid w:val="003D7E3A"/>
    <w:rsid w:val="003D7F29"/>
    <w:rsid w:val="003E0050"/>
    <w:rsid w:val="003E0241"/>
    <w:rsid w:val="003E08D6"/>
    <w:rsid w:val="003E0E5B"/>
    <w:rsid w:val="003E0E5F"/>
    <w:rsid w:val="003E11AF"/>
    <w:rsid w:val="003E1223"/>
    <w:rsid w:val="003E12E4"/>
    <w:rsid w:val="003E1328"/>
    <w:rsid w:val="003E13A9"/>
    <w:rsid w:val="003E1849"/>
    <w:rsid w:val="003E19AB"/>
    <w:rsid w:val="003E1FEB"/>
    <w:rsid w:val="003E21A1"/>
    <w:rsid w:val="003E2311"/>
    <w:rsid w:val="003E2697"/>
    <w:rsid w:val="003E27BA"/>
    <w:rsid w:val="003E292F"/>
    <w:rsid w:val="003E2953"/>
    <w:rsid w:val="003E2F57"/>
    <w:rsid w:val="003E309E"/>
    <w:rsid w:val="003E30A8"/>
    <w:rsid w:val="003E3153"/>
    <w:rsid w:val="003E3284"/>
    <w:rsid w:val="003E3551"/>
    <w:rsid w:val="003E365A"/>
    <w:rsid w:val="003E36E9"/>
    <w:rsid w:val="003E3753"/>
    <w:rsid w:val="003E39A6"/>
    <w:rsid w:val="003E3D5E"/>
    <w:rsid w:val="003E44B6"/>
    <w:rsid w:val="003E4883"/>
    <w:rsid w:val="003E490E"/>
    <w:rsid w:val="003E4A0F"/>
    <w:rsid w:val="003E4BC7"/>
    <w:rsid w:val="003E4F54"/>
    <w:rsid w:val="003E501F"/>
    <w:rsid w:val="003E5022"/>
    <w:rsid w:val="003E519F"/>
    <w:rsid w:val="003E51B9"/>
    <w:rsid w:val="003E54F9"/>
    <w:rsid w:val="003E550E"/>
    <w:rsid w:val="003E553E"/>
    <w:rsid w:val="003E572B"/>
    <w:rsid w:val="003E58E2"/>
    <w:rsid w:val="003E5990"/>
    <w:rsid w:val="003E5B4A"/>
    <w:rsid w:val="003E5C07"/>
    <w:rsid w:val="003E5CA2"/>
    <w:rsid w:val="003E5F44"/>
    <w:rsid w:val="003E6510"/>
    <w:rsid w:val="003E6740"/>
    <w:rsid w:val="003E6B09"/>
    <w:rsid w:val="003E6B3C"/>
    <w:rsid w:val="003E6E51"/>
    <w:rsid w:val="003E6EA6"/>
    <w:rsid w:val="003E6F73"/>
    <w:rsid w:val="003E7167"/>
    <w:rsid w:val="003E751E"/>
    <w:rsid w:val="003E7575"/>
    <w:rsid w:val="003E7647"/>
    <w:rsid w:val="003E7652"/>
    <w:rsid w:val="003E76CF"/>
    <w:rsid w:val="003E78A4"/>
    <w:rsid w:val="003E79B1"/>
    <w:rsid w:val="003E7A1E"/>
    <w:rsid w:val="003E7BDE"/>
    <w:rsid w:val="003F013F"/>
    <w:rsid w:val="003F0146"/>
    <w:rsid w:val="003F0204"/>
    <w:rsid w:val="003F03B6"/>
    <w:rsid w:val="003F0401"/>
    <w:rsid w:val="003F06AB"/>
    <w:rsid w:val="003F0DA1"/>
    <w:rsid w:val="003F0E34"/>
    <w:rsid w:val="003F0F71"/>
    <w:rsid w:val="003F1570"/>
    <w:rsid w:val="003F1987"/>
    <w:rsid w:val="003F1AD4"/>
    <w:rsid w:val="003F1DB9"/>
    <w:rsid w:val="003F2266"/>
    <w:rsid w:val="003F25E0"/>
    <w:rsid w:val="003F267A"/>
    <w:rsid w:val="003F275A"/>
    <w:rsid w:val="003F2773"/>
    <w:rsid w:val="003F2A8F"/>
    <w:rsid w:val="003F2B6F"/>
    <w:rsid w:val="003F2BDA"/>
    <w:rsid w:val="003F2C6F"/>
    <w:rsid w:val="003F2FA9"/>
    <w:rsid w:val="003F31D0"/>
    <w:rsid w:val="003F3323"/>
    <w:rsid w:val="003F338C"/>
    <w:rsid w:val="003F33F6"/>
    <w:rsid w:val="003F3586"/>
    <w:rsid w:val="003F38EC"/>
    <w:rsid w:val="003F38ED"/>
    <w:rsid w:val="003F3B4C"/>
    <w:rsid w:val="003F3F55"/>
    <w:rsid w:val="003F401C"/>
    <w:rsid w:val="003F4022"/>
    <w:rsid w:val="003F4115"/>
    <w:rsid w:val="003F41F0"/>
    <w:rsid w:val="003F46C7"/>
    <w:rsid w:val="003F4876"/>
    <w:rsid w:val="003F4AAF"/>
    <w:rsid w:val="003F4B16"/>
    <w:rsid w:val="003F4CF5"/>
    <w:rsid w:val="003F4D27"/>
    <w:rsid w:val="003F51E8"/>
    <w:rsid w:val="003F5579"/>
    <w:rsid w:val="003F594F"/>
    <w:rsid w:val="003F5978"/>
    <w:rsid w:val="003F5CA2"/>
    <w:rsid w:val="003F5CEB"/>
    <w:rsid w:val="003F5ED7"/>
    <w:rsid w:val="003F5F1C"/>
    <w:rsid w:val="003F6033"/>
    <w:rsid w:val="003F60D0"/>
    <w:rsid w:val="003F61C8"/>
    <w:rsid w:val="003F66D1"/>
    <w:rsid w:val="003F69D6"/>
    <w:rsid w:val="003F6C4D"/>
    <w:rsid w:val="003F7451"/>
    <w:rsid w:val="003F76E4"/>
    <w:rsid w:val="003F787A"/>
    <w:rsid w:val="003F79D7"/>
    <w:rsid w:val="0040009B"/>
    <w:rsid w:val="0040048C"/>
    <w:rsid w:val="00400503"/>
    <w:rsid w:val="00400964"/>
    <w:rsid w:val="00400B26"/>
    <w:rsid w:val="00400EE2"/>
    <w:rsid w:val="00400F97"/>
    <w:rsid w:val="00401323"/>
    <w:rsid w:val="0040159A"/>
    <w:rsid w:val="004015AE"/>
    <w:rsid w:val="00401738"/>
    <w:rsid w:val="004019DC"/>
    <w:rsid w:val="00401B9F"/>
    <w:rsid w:val="00401C0A"/>
    <w:rsid w:val="00401D83"/>
    <w:rsid w:val="004020B5"/>
    <w:rsid w:val="0040246B"/>
    <w:rsid w:val="00402864"/>
    <w:rsid w:val="00402BE5"/>
    <w:rsid w:val="00402CBC"/>
    <w:rsid w:val="00403348"/>
    <w:rsid w:val="00403526"/>
    <w:rsid w:val="00403561"/>
    <w:rsid w:val="0040376B"/>
    <w:rsid w:val="0040398A"/>
    <w:rsid w:val="00403BFA"/>
    <w:rsid w:val="00404086"/>
    <w:rsid w:val="00404524"/>
    <w:rsid w:val="004049B8"/>
    <w:rsid w:val="00404B44"/>
    <w:rsid w:val="004051B4"/>
    <w:rsid w:val="004054D7"/>
    <w:rsid w:val="0040568D"/>
    <w:rsid w:val="00405921"/>
    <w:rsid w:val="00405A34"/>
    <w:rsid w:val="00405B42"/>
    <w:rsid w:val="00405CCD"/>
    <w:rsid w:val="00405D4E"/>
    <w:rsid w:val="004062A0"/>
    <w:rsid w:val="00406441"/>
    <w:rsid w:val="004065A1"/>
    <w:rsid w:val="00406749"/>
    <w:rsid w:val="004069A8"/>
    <w:rsid w:val="00406D03"/>
    <w:rsid w:val="00406DB7"/>
    <w:rsid w:val="00406F67"/>
    <w:rsid w:val="004070FD"/>
    <w:rsid w:val="0040727F"/>
    <w:rsid w:val="0040787E"/>
    <w:rsid w:val="00407DBF"/>
    <w:rsid w:val="00407FB2"/>
    <w:rsid w:val="004100E8"/>
    <w:rsid w:val="00410115"/>
    <w:rsid w:val="004104FF"/>
    <w:rsid w:val="00410523"/>
    <w:rsid w:val="004108BC"/>
    <w:rsid w:val="00410C8D"/>
    <w:rsid w:val="00410E09"/>
    <w:rsid w:val="00410FF3"/>
    <w:rsid w:val="00411643"/>
    <w:rsid w:val="00411AED"/>
    <w:rsid w:val="004120BB"/>
    <w:rsid w:val="00412255"/>
    <w:rsid w:val="004123B7"/>
    <w:rsid w:val="004123E1"/>
    <w:rsid w:val="004123FE"/>
    <w:rsid w:val="004125DA"/>
    <w:rsid w:val="00412726"/>
    <w:rsid w:val="00412C81"/>
    <w:rsid w:val="00413202"/>
    <w:rsid w:val="00413652"/>
    <w:rsid w:val="00413A26"/>
    <w:rsid w:val="00413A84"/>
    <w:rsid w:val="00413C7D"/>
    <w:rsid w:val="00413F06"/>
    <w:rsid w:val="00413F37"/>
    <w:rsid w:val="0041423D"/>
    <w:rsid w:val="004145A9"/>
    <w:rsid w:val="00414851"/>
    <w:rsid w:val="00414ACC"/>
    <w:rsid w:val="00414C5A"/>
    <w:rsid w:val="00414CAB"/>
    <w:rsid w:val="0041551E"/>
    <w:rsid w:val="00415BD8"/>
    <w:rsid w:val="00415E5B"/>
    <w:rsid w:val="00416070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0EF"/>
    <w:rsid w:val="004202B9"/>
    <w:rsid w:val="00420B4B"/>
    <w:rsid w:val="00420BA4"/>
    <w:rsid w:val="00420CA8"/>
    <w:rsid w:val="00420EBF"/>
    <w:rsid w:val="00420F28"/>
    <w:rsid w:val="0042113E"/>
    <w:rsid w:val="00421445"/>
    <w:rsid w:val="0042166C"/>
    <w:rsid w:val="004216DD"/>
    <w:rsid w:val="0042196B"/>
    <w:rsid w:val="00421C95"/>
    <w:rsid w:val="00421D92"/>
    <w:rsid w:val="00422157"/>
    <w:rsid w:val="00422158"/>
    <w:rsid w:val="0042233B"/>
    <w:rsid w:val="004223BE"/>
    <w:rsid w:val="004223D3"/>
    <w:rsid w:val="0042265E"/>
    <w:rsid w:val="00422666"/>
    <w:rsid w:val="004227B9"/>
    <w:rsid w:val="0042299F"/>
    <w:rsid w:val="0042334E"/>
    <w:rsid w:val="004233E3"/>
    <w:rsid w:val="00423630"/>
    <w:rsid w:val="00423BEF"/>
    <w:rsid w:val="00423CD0"/>
    <w:rsid w:val="00423DB1"/>
    <w:rsid w:val="00423E63"/>
    <w:rsid w:val="0042411A"/>
    <w:rsid w:val="004241D1"/>
    <w:rsid w:val="00424719"/>
    <w:rsid w:val="004248B5"/>
    <w:rsid w:val="00424DBA"/>
    <w:rsid w:val="00424E4E"/>
    <w:rsid w:val="00424F13"/>
    <w:rsid w:val="00424F5C"/>
    <w:rsid w:val="00425158"/>
    <w:rsid w:val="0042559C"/>
    <w:rsid w:val="004255EF"/>
    <w:rsid w:val="0042567E"/>
    <w:rsid w:val="00425844"/>
    <w:rsid w:val="00425A5B"/>
    <w:rsid w:val="00425CEB"/>
    <w:rsid w:val="00425CF6"/>
    <w:rsid w:val="00425DAE"/>
    <w:rsid w:val="00426053"/>
    <w:rsid w:val="00426214"/>
    <w:rsid w:val="004264EE"/>
    <w:rsid w:val="0042696E"/>
    <w:rsid w:val="00426C7D"/>
    <w:rsid w:val="00426D6B"/>
    <w:rsid w:val="00426DC3"/>
    <w:rsid w:val="00426E41"/>
    <w:rsid w:val="004271B0"/>
    <w:rsid w:val="0042721B"/>
    <w:rsid w:val="00427537"/>
    <w:rsid w:val="00427B2F"/>
    <w:rsid w:val="00427BA7"/>
    <w:rsid w:val="00427BB7"/>
    <w:rsid w:val="00427CE5"/>
    <w:rsid w:val="00427D84"/>
    <w:rsid w:val="00427EA2"/>
    <w:rsid w:val="00430326"/>
    <w:rsid w:val="00430464"/>
    <w:rsid w:val="0043046C"/>
    <w:rsid w:val="0043062D"/>
    <w:rsid w:val="004308CC"/>
    <w:rsid w:val="00430CA0"/>
    <w:rsid w:val="00430D1A"/>
    <w:rsid w:val="00430DFE"/>
    <w:rsid w:val="00430E12"/>
    <w:rsid w:val="00430E87"/>
    <w:rsid w:val="0043162D"/>
    <w:rsid w:val="00431695"/>
    <w:rsid w:val="0043173F"/>
    <w:rsid w:val="0043177D"/>
    <w:rsid w:val="004318A6"/>
    <w:rsid w:val="0043191E"/>
    <w:rsid w:val="004319B3"/>
    <w:rsid w:val="00431A75"/>
    <w:rsid w:val="00431A9F"/>
    <w:rsid w:val="00432153"/>
    <w:rsid w:val="00432178"/>
    <w:rsid w:val="00432623"/>
    <w:rsid w:val="004326DA"/>
    <w:rsid w:val="00432A86"/>
    <w:rsid w:val="00432C34"/>
    <w:rsid w:val="00432C95"/>
    <w:rsid w:val="00432DCF"/>
    <w:rsid w:val="00432FCB"/>
    <w:rsid w:val="004330F2"/>
    <w:rsid w:val="00433237"/>
    <w:rsid w:val="0043329D"/>
    <w:rsid w:val="004332A8"/>
    <w:rsid w:val="0043332E"/>
    <w:rsid w:val="00433462"/>
    <w:rsid w:val="0043376D"/>
    <w:rsid w:val="004338E9"/>
    <w:rsid w:val="00433B44"/>
    <w:rsid w:val="00433D70"/>
    <w:rsid w:val="00433D80"/>
    <w:rsid w:val="00433E2D"/>
    <w:rsid w:val="00433F23"/>
    <w:rsid w:val="00434479"/>
    <w:rsid w:val="004344E9"/>
    <w:rsid w:val="0043460A"/>
    <w:rsid w:val="00434627"/>
    <w:rsid w:val="00434C77"/>
    <w:rsid w:val="00434CE3"/>
    <w:rsid w:val="004353E2"/>
    <w:rsid w:val="004354CC"/>
    <w:rsid w:val="004358F5"/>
    <w:rsid w:val="004359D9"/>
    <w:rsid w:val="00435A4D"/>
    <w:rsid w:val="00435D79"/>
    <w:rsid w:val="00435DB6"/>
    <w:rsid w:val="00436019"/>
    <w:rsid w:val="0043607F"/>
    <w:rsid w:val="00436139"/>
    <w:rsid w:val="00436185"/>
    <w:rsid w:val="00436296"/>
    <w:rsid w:val="004363C6"/>
    <w:rsid w:val="00436601"/>
    <w:rsid w:val="004367F1"/>
    <w:rsid w:val="00436828"/>
    <w:rsid w:val="00436A98"/>
    <w:rsid w:val="00436D27"/>
    <w:rsid w:val="00436D93"/>
    <w:rsid w:val="00436ED0"/>
    <w:rsid w:val="00436F4F"/>
    <w:rsid w:val="00436F85"/>
    <w:rsid w:val="004371B6"/>
    <w:rsid w:val="00437314"/>
    <w:rsid w:val="0043745B"/>
    <w:rsid w:val="0043762B"/>
    <w:rsid w:val="004376AC"/>
    <w:rsid w:val="004376B4"/>
    <w:rsid w:val="004376CC"/>
    <w:rsid w:val="004377CB"/>
    <w:rsid w:val="00440290"/>
    <w:rsid w:val="00440391"/>
    <w:rsid w:val="004403F8"/>
    <w:rsid w:val="0044071B"/>
    <w:rsid w:val="00440912"/>
    <w:rsid w:val="004409EB"/>
    <w:rsid w:val="00440B3B"/>
    <w:rsid w:val="00440CD6"/>
    <w:rsid w:val="00441063"/>
    <w:rsid w:val="004413E6"/>
    <w:rsid w:val="00441402"/>
    <w:rsid w:val="0044142E"/>
    <w:rsid w:val="00441785"/>
    <w:rsid w:val="004419E6"/>
    <w:rsid w:val="004419F8"/>
    <w:rsid w:val="00441A4E"/>
    <w:rsid w:val="00441B33"/>
    <w:rsid w:val="00441B4E"/>
    <w:rsid w:val="004421AA"/>
    <w:rsid w:val="00442259"/>
    <w:rsid w:val="004423C4"/>
    <w:rsid w:val="0044272E"/>
    <w:rsid w:val="0044304A"/>
    <w:rsid w:val="0044306F"/>
    <w:rsid w:val="00443951"/>
    <w:rsid w:val="00443DB8"/>
    <w:rsid w:val="00443E14"/>
    <w:rsid w:val="00444170"/>
    <w:rsid w:val="004442B0"/>
    <w:rsid w:val="00444381"/>
    <w:rsid w:val="004443C8"/>
    <w:rsid w:val="0044454C"/>
    <w:rsid w:val="00444592"/>
    <w:rsid w:val="004449A7"/>
    <w:rsid w:val="00444A7B"/>
    <w:rsid w:val="00444AEC"/>
    <w:rsid w:val="00444D6A"/>
    <w:rsid w:val="00445118"/>
    <w:rsid w:val="0044521F"/>
    <w:rsid w:val="00445980"/>
    <w:rsid w:val="00445A08"/>
    <w:rsid w:val="004463CB"/>
    <w:rsid w:val="00446483"/>
    <w:rsid w:val="004465EA"/>
    <w:rsid w:val="00446620"/>
    <w:rsid w:val="00446693"/>
    <w:rsid w:val="004466D1"/>
    <w:rsid w:val="00446792"/>
    <w:rsid w:val="004468A1"/>
    <w:rsid w:val="00447195"/>
    <w:rsid w:val="00447394"/>
    <w:rsid w:val="00447588"/>
    <w:rsid w:val="00447694"/>
    <w:rsid w:val="00447814"/>
    <w:rsid w:val="004479BC"/>
    <w:rsid w:val="00447A31"/>
    <w:rsid w:val="00447B38"/>
    <w:rsid w:val="00447B62"/>
    <w:rsid w:val="00447CF5"/>
    <w:rsid w:val="00447D68"/>
    <w:rsid w:val="00447D6E"/>
    <w:rsid w:val="00447DD7"/>
    <w:rsid w:val="00447E4F"/>
    <w:rsid w:val="00447E51"/>
    <w:rsid w:val="0045020C"/>
    <w:rsid w:val="00450314"/>
    <w:rsid w:val="00450755"/>
    <w:rsid w:val="0045085F"/>
    <w:rsid w:val="00450BB4"/>
    <w:rsid w:val="0045134D"/>
    <w:rsid w:val="004515C5"/>
    <w:rsid w:val="004515E1"/>
    <w:rsid w:val="00451609"/>
    <w:rsid w:val="00451B09"/>
    <w:rsid w:val="00451D4C"/>
    <w:rsid w:val="00451F31"/>
    <w:rsid w:val="00451F64"/>
    <w:rsid w:val="00452458"/>
    <w:rsid w:val="0045253F"/>
    <w:rsid w:val="00452574"/>
    <w:rsid w:val="0045269E"/>
    <w:rsid w:val="004526AB"/>
    <w:rsid w:val="004527C1"/>
    <w:rsid w:val="00452829"/>
    <w:rsid w:val="004528E3"/>
    <w:rsid w:val="00452A74"/>
    <w:rsid w:val="00452B91"/>
    <w:rsid w:val="00452E82"/>
    <w:rsid w:val="00453065"/>
    <w:rsid w:val="0045321E"/>
    <w:rsid w:val="0045343E"/>
    <w:rsid w:val="00453719"/>
    <w:rsid w:val="004537FD"/>
    <w:rsid w:val="00453C71"/>
    <w:rsid w:val="00453CC7"/>
    <w:rsid w:val="00453DEB"/>
    <w:rsid w:val="004541F6"/>
    <w:rsid w:val="004542AE"/>
    <w:rsid w:val="004545E0"/>
    <w:rsid w:val="00454A1C"/>
    <w:rsid w:val="00454C3C"/>
    <w:rsid w:val="00454D71"/>
    <w:rsid w:val="00454E58"/>
    <w:rsid w:val="00454F49"/>
    <w:rsid w:val="00455008"/>
    <w:rsid w:val="004550D4"/>
    <w:rsid w:val="0045510D"/>
    <w:rsid w:val="00455275"/>
    <w:rsid w:val="004552A5"/>
    <w:rsid w:val="0045545C"/>
    <w:rsid w:val="0045570D"/>
    <w:rsid w:val="00455743"/>
    <w:rsid w:val="00455B04"/>
    <w:rsid w:val="00455E85"/>
    <w:rsid w:val="00455F89"/>
    <w:rsid w:val="00456174"/>
    <w:rsid w:val="0045618A"/>
    <w:rsid w:val="004561AA"/>
    <w:rsid w:val="004562F9"/>
    <w:rsid w:val="00456686"/>
    <w:rsid w:val="00456879"/>
    <w:rsid w:val="00456A33"/>
    <w:rsid w:val="00456D4E"/>
    <w:rsid w:val="00456F57"/>
    <w:rsid w:val="004575FB"/>
    <w:rsid w:val="00457695"/>
    <w:rsid w:val="00457853"/>
    <w:rsid w:val="004578B6"/>
    <w:rsid w:val="004600ED"/>
    <w:rsid w:val="0046015E"/>
    <w:rsid w:val="00460270"/>
    <w:rsid w:val="004606F1"/>
    <w:rsid w:val="004607AA"/>
    <w:rsid w:val="00460802"/>
    <w:rsid w:val="00460BF3"/>
    <w:rsid w:val="00460F69"/>
    <w:rsid w:val="004611DD"/>
    <w:rsid w:val="004612E3"/>
    <w:rsid w:val="004614E9"/>
    <w:rsid w:val="0046156D"/>
    <w:rsid w:val="004615C0"/>
    <w:rsid w:val="0046166D"/>
    <w:rsid w:val="004617F7"/>
    <w:rsid w:val="00461BA2"/>
    <w:rsid w:val="00462157"/>
    <w:rsid w:val="004626D8"/>
    <w:rsid w:val="004627A0"/>
    <w:rsid w:val="00462C9E"/>
    <w:rsid w:val="00462E73"/>
    <w:rsid w:val="00462EC5"/>
    <w:rsid w:val="00462F14"/>
    <w:rsid w:val="00462FE9"/>
    <w:rsid w:val="004630A6"/>
    <w:rsid w:val="00463119"/>
    <w:rsid w:val="00463162"/>
    <w:rsid w:val="00463494"/>
    <w:rsid w:val="004635B8"/>
    <w:rsid w:val="00463974"/>
    <w:rsid w:val="004639AB"/>
    <w:rsid w:val="00463D10"/>
    <w:rsid w:val="0046412A"/>
    <w:rsid w:val="0046448E"/>
    <w:rsid w:val="00464576"/>
    <w:rsid w:val="00464607"/>
    <w:rsid w:val="00464DCE"/>
    <w:rsid w:val="00464DF0"/>
    <w:rsid w:val="00464E34"/>
    <w:rsid w:val="00464FE8"/>
    <w:rsid w:val="004651AE"/>
    <w:rsid w:val="0046574F"/>
    <w:rsid w:val="004657A6"/>
    <w:rsid w:val="004658E9"/>
    <w:rsid w:val="00465B90"/>
    <w:rsid w:val="00465C17"/>
    <w:rsid w:val="00465C54"/>
    <w:rsid w:val="00465F01"/>
    <w:rsid w:val="00466297"/>
    <w:rsid w:val="0046662D"/>
    <w:rsid w:val="00466712"/>
    <w:rsid w:val="0046673B"/>
    <w:rsid w:val="00466824"/>
    <w:rsid w:val="00466850"/>
    <w:rsid w:val="004669BB"/>
    <w:rsid w:val="00466B67"/>
    <w:rsid w:val="00466E56"/>
    <w:rsid w:val="00467039"/>
    <w:rsid w:val="00467133"/>
    <w:rsid w:val="004672AF"/>
    <w:rsid w:val="004674DF"/>
    <w:rsid w:val="0046779F"/>
    <w:rsid w:val="00467829"/>
    <w:rsid w:val="004679F6"/>
    <w:rsid w:val="00467A2A"/>
    <w:rsid w:val="00467A85"/>
    <w:rsid w:val="00467B3E"/>
    <w:rsid w:val="00467D86"/>
    <w:rsid w:val="00467E0A"/>
    <w:rsid w:val="00467E0E"/>
    <w:rsid w:val="00467FED"/>
    <w:rsid w:val="00470031"/>
    <w:rsid w:val="004701E8"/>
    <w:rsid w:val="0047030E"/>
    <w:rsid w:val="004706DF"/>
    <w:rsid w:val="00470BDB"/>
    <w:rsid w:val="00470BEA"/>
    <w:rsid w:val="00470C1A"/>
    <w:rsid w:val="00470D8F"/>
    <w:rsid w:val="00470DE3"/>
    <w:rsid w:val="00470FAF"/>
    <w:rsid w:val="00470FBE"/>
    <w:rsid w:val="00471350"/>
    <w:rsid w:val="00471736"/>
    <w:rsid w:val="004718FB"/>
    <w:rsid w:val="004718FF"/>
    <w:rsid w:val="00471B0F"/>
    <w:rsid w:val="00471BAF"/>
    <w:rsid w:val="00471FC1"/>
    <w:rsid w:val="004720BD"/>
    <w:rsid w:val="004723D2"/>
    <w:rsid w:val="004728EC"/>
    <w:rsid w:val="00472BE2"/>
    <w:rsid w:val="00472E4D"/>
    <w:rsid w:val="004730DC"/>
    <w:rsid w:val="00473407"/>
    <w:rsid w:val="004736E8"/>
    <w:rsid w:val="004737A1"/>
    <w:rsid w:val="004737B3"/>
    <w:rsid w:val="00473A87"/>
    <w:rsid w:val="00473B39"/>
    <w:rsid w:val="00473D27"/>
    <w:rsid w:val="00473D4D"/>
    <w:rsid w:val="00473D8A"/>
    <w:rsid w:val="00473DE5"/>
    <w:rsid w:val="00473FF6"/>
    <w:rsid w:val="00474415"/>
    <w:rsid w:val="0047484C"/>
    <w:rsid w:val="00474C12"/>
    <w:rsid w:val="00474CCC"/>
    <w:rsid w:val="00474D0C"/>
    <w:rsid w:val="00474E6F"/>
    <w:rsid w:val="00474E76"/>
    <w:rsid w:val="00474F53"/>
    <w:rsid w:val="00475447"/>
    <w:rsid w:val="004754FA"/>
    <w:rsid w:val="00475B0B"/>
    <w:rsid w:val="00475B0F"/>
    <w:rsid w:val="00475C38"/>
    <w:rsid w:val="00475CAD"/>
    <w:rsid w:val="00475EC6"/>
    <w:rsid w:val="00475F31"/>
    <w:rsid w:val="00475FFA"/>
    <w:rsid w:val="004763A4"/>
    <w:rsid w:val="004764A2"/>
    <w:rsid w:val="004766CC"/>
    <w:rsid w:val="004768C1"/>
    <w:rsid w:val="00476EBC"/>
    <w:rsid w:val="00476F15"/>
    <w:rsid w:val="004770FC"/>
    <w:rsid w:val="00477106"/>
    <w:rsid w:val="0047735A"/>
    <w:rsid w:val="00477403"/>
    <w:rsid w:val="004775E0"/>
    <w:rsid w:val="004776D4"/>
    <w:rsid w:val="004776D6"/>
    <w:rsid w:val="004777B4"/>
    <w:rsid w:val="004778E2"/>
    <w:rsid w:val="0047790B"/>
    <w:rsid w:val="00477A59"/>
    <w:rsid w:val="00477DA4"/>
    <w:rsid w:val="00477DBC"/>
    <w:rsid w:val="00480098"/>
    <w:rsid w:val="00480367"/>
    <w:rsid w:val="00480AC8"/>
    <w:rsid w:val="00480D2A"/>
    <w:rsid w:val="00480D54"/>
    <w:rsid w:val="00480DAA"/>
    <w:rsid w:val="00480DC6"/>
    <w:rsid w:val="00480E67"/>
    <w:rsid w:val="00481357"/>
    <w:rsid w:val="00481370"/>
    <w:rsid w:val="00481390"/>
    <w:rsid w:val="0048141F"/>
    <w:rsid w:val="004817A7"/>
    <w:rsid w:val="00481BA6"/>
    <w:rsid w:val="00481ED1"/>
    <w:rsid w:val="00482088"/>
    <w:rsid w:val="004822BE"/>
    <w:rsid w:val="00482619"/>
    <w:rsid w:val="004826C6"/>
    <w:rsid w:val="00482865"/>
    <w:rsid w:val="004829F2"/>
    <w:rsid w:val="00482FF7"/>
    <w:rsid w:val="004834B5"/>
    <w:rsid w:val="004834F8"/>
    <w:rsid w:val="00483511"/>
    <w:rsid w:val="00483CF7"/>
    <w:rsid w:val="00483DFB"/>
    <w:rsid w:val="00484112"/>
    <w:rsid w:val="004844AF"/>
    <w:rsid w:val="00484C9D"/>
    <w:rsid w:val="00484CA9"/>
    <w:rsid w:val="004851A3"/>
    <w:rsid w:val="0048535D"/>
    <w:rsid w:val="0048547F"/>
    <w:rsid w:val="004855A7"/>
    <w:rsid w:val="00485757"/>
    <w:rsid w:val="00485CC7"/>
    <w:rsid w:val="00485D80"/>
    <w:rsid w:val="0048642F"/>
    <w:rsid w:val="004864B1"/>
    <w:rsid w:val="004864D0"/>
    <w:rsid w:val="00486889"/>
    <w:rsid w:val="00486A71"/>
    <w:rsid w:val="00486B75"/>
    <w:rsid w:val="00486D39"/>
    <w:rsid w:val="00486DAE"/>
    <w:rsid w:val="00486E2C"/>
    <w:rsid w:val="0048706C"/>
    <w:rsid w:val="0048708B"/>
    <w:rsid w:val="0048715A"/>
    <w:rsid w:val="004871BB"/>
    <w:rsid w:val="004873E3"/>
    <w:rsid w:val="0048742E"/>
    <w:rsid w:val="00487665"/>
    <w:rsid w:val="004877D0"/>
    <w:rsid w:val="00487815"/>
    <w:rsid w:val="00487C4D"/>
    <w:rsid w:val="0049008C"/>
    <w:rsid w:val="00490364"/>
    <w:rsid w:val="004903A6"/>
    <w:rsid w:val="00490493"/>
    <w:rsid w:val="004906E2"/>
    <w:rsid w:val="004907C7"/>
    <w:rsid w:val="00490847"/>
    <w:rsid w:val="0049091F"/>
    <w:rsid w:val="004909B7"/>
    <w:rsid w:val="00490A46"/>
    <w:rsid w:val="00490D7C"/>
    <w:rsid w:val="00490DE4"/>
    <w:rsid w:val="004910B0"/>
    <w:rsid w:val="00491419"/>
    <w:rsid w:val="00491576"/>
    <w:rsid w:val="00491E26"/>
    <w:rsid w:val="00492018"/>
    <w:rsid w:val="004920A1"/>
    <w:rsid w:val="004921A4"/>
    <w:rsid w:val="00492288"/>
    <w:rsid w:val="00492362"/>
    <w:rsid w:val="0049246F"/>
    <w:rsid w:val="0049256E"/>
    <w:rsid w:val="00492619"/>
    <w:rsid w:val="00492B41"/>
    <w:rsid w:val="00492DBF"/>
    <w:rsid w:val="00492E23"/>
    <w:rsid w:val="00492E7A"/>
    <w:rsid w:val="00492FAC"/>
    <w:rsid w:val="0049315D"/>
    <w:rsid w:val="0049349E"/>
    <w:rsid w:val="00493529"/>
    <w:rsid w:val="00493576"/>
    <w:rsid w:val="00493C09"/>
    <w:rsid w:val="00493D41"/>
    <w:rsid w:val="00493FAA"/>
    <w:rsid w:val="00494078"/>
    <w:rsid w:val="0049411E"/>
    <w:rsid w:val="00494359"/>
    <w:rsid w:val="004946DA"/>
    <w:rsid w:val="00494D47"/>
    <w:rsid w:val="00494FB0"/>
    <w:rsid w:val="0049508F"/>
    <w:rsid w:val="0049540C"/>
    <w:rsid w:val="00495796"/>
    <w:rsid w:val="0049583F"/>
    <w:rsid w:val="00495A42"/>
    <w:rsid w:val="00495D93"/>
    <w:rsid w:val="00495E85"/>
    <w:rsid w:val="00495F98"/>
    <w:rsid w:val="00496076"/>
    <w:rsid w:val="00496201"/>
    <w:rsid w:val="00496353"/>
    <w:rsid w:val="004965FA"/>
    <w:rsid w:val="004966E9"/>
    <w:rsid w:val="00496715"/>
    <w:rsid w:val="00496839"/>
    <w:rsid w:val="004968F6"/>
    <w:rsid w:val="004969AE"/>
    <w:rsid w:val="00496B99"/>
    <w:rsid w:val="00496D04"/>
    <w:rsid w:val="00496D61"/>
    <w:rsid w:val="004970EB"/>
    <w:rsid w:val="00497117"/>
    <w:rsid w:val="0049737B"/>
    <w:rsid w:val="00497635"/>
    <w:rsid w:val="00497A35"/>
    <w:rsid w:val="00497A54"/>
    <w:rsid w:val="00497AE1"/>
    <w:rsid w:val="00497C07"/>
    <w:rsid w:val="00497CC8"/>
    <w:rsid w:val="00497D61"/>
    <w:rsid w:val="004A0361"/>
    <w:rsid w:val="004A0785"/>
    <w:rsid w:val="004A0796"/>
    <w:rsid w:val="004A0CA9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E"/>
    <w:rsid w:val="004A24CF"/>
    <w:rsid w:val="004A25E5"/>
    <w:rsid w:val="004A2BA2"/>
    <w:rsid w:val="004A2F54"/>
    <w:rsid w:val="004A328D"/>
    <w:rsid w:val="004A32E9"/>
    <w:rsid w:val="004A3482"/>
    <w:rsid w:val="004A34AA"/>
    <w:rsid w:val="004A3614"/>
    <w:rsid w:val="004A39C0"/>
    <w:rsid w:val="004A3A08"/>
    <w:rsid w:val="004A3D0E"/>
    <w:rsid w:val="004A3DAF"/>
    <w:rsid w:val="004A3FEA"/>
    <w:rsid w:val="004A4334"/>
    <w:rsid w:val="004A4414"/>
    <w:rsid w:val="004A445B"/>
    <w:rsid w:val="004A45D7"/>
    <w:rsid w:val="004A46C0"/>
    <w:rsid w:val="004A4BC4"/>
    <w:rsid w:val="004A4C01"/>
    <w:rsid w:val="004A4C77"/>
    <w:rsid w:val="004A4E0E"/>
    <w:rsid w:val="004A4E69"/>
    <w:rsid w:val="004A5211"/>
    <w:rsid w:val="004A52F4"/>
    <w:rsid w:val="004A5348"/>
    <w:rsid w:val="004A5B30"/>
    <w:rsid w:val="004A5F18"/>
    <w:rsid w:val="004A5FAD"/>
    <w:rsid w:val="004A62E3"/>
    <w:rsid w:val="004A657E"/>
    <w:rsid w:val="004A65A8"/>
    <w:rsid w:val="004A6636"/>
    <w:rsid w:val="004A6958"/>
    <w:rsid w:val="004A6998"/>
    <w:rsid w:val="004A6D2F"/>
    <w:rsid w:val="004A6DF7"/>
    <w:rsid w:val="004A6ED5"/>
    <w:rsid w:val="004A6F59"/>
    <w:rsid w:val="004A71A9"/>
    <w:rsid w:val="004A721D"/>
    <w:rsid w:val="004A723C"/>
    <w:rsid w:val="004A7668"/>
    <w:rsid w:val="004A7692"/>
    <w:rsid w:val="004A7758"/>
    <w:rsid w:val="004A7861"/>
    <w:rsid w:val="004A7D5B"/>
    <w:rsid w:val="004A7E12"/>
    <w:rsid w:val="004A7FDD"/>
    <w:rsid w:val="004B022A"/>
    <w:rsid w:val="004B04E9"/>
    <w:rsid w:val="004B04FC"/>
    <w:rsid w:val="004B0517"/>
    <w:rsid w:val="004B0519"/>
    <w:rsid w:val="004B092A"/>
    <w:rsid w:val="004B09A9"/>
    <w:rsid w:val="004B09EF"/>
    <w:rsid w:val="004B0A80"/>
    <w:rsid w:val="004B0A9B"/>
    <w:rsid w:val="004B0CFF"/>
    <w:rsid w:val="004B0D0B"/>
    <w:rsid w:val="004B110F"/>
    <w:rsid w:val="004B1165"/>
    <w:rsid w:val="004B154B"/>
    <w:rsid w:val="004B1746"/>
    <w:rsid w:val="004B1793"/>
    <w:rsid w:val="004B1A6C"/>
    <w:rsid w:val="004B1AEE"/>
    <w:rsid w:val="004B1DAD"/>
    <w:rsid w:val="004B21B0"/>
    <w:rsid w:val="004B2202"/>
    <w:rsid w:val="004B223F"/>
    <w:rsid w:val="004B243F"/>
    <w:rsid w:val="004B25D8"/>
    <w:rsid w:val="004B28A9"/>
    <w:rsid w:val="004B29C6"/>
    <w:rsid w:val="004B2C92"/>
    <w:rsid w:val="004B2ECA"/>
    <w:rsid w:val="004B2F0B"/>
    <w:rsid w:val="004B30FA"/>
    <w:rsid w:val="004B31B3"/>
    <w:rsid w:val="004B345C"/>
    <w:rsid w:val="004B35BC"/>
    <w:rsid w:val="004B374F"/>
    <w:rsid w:val="004B3838"/>
    <w:rsid w:val="004B38F4"/>
    <w:rsid w:val="004B3AC5"/>
    <w:rsid w:val="004B3E0D"/>
    <w:rsid w:val="004B3F54"/>
    <w:rsid w:val="004B4034"/>
    <w:rsid w:val="004B4081"/>
    <w:rsid w:val="004B412A"/>
    <w:rsid w:val="004B414D"/>
    <w:rsid w:val="004B4173"/>
    <w:rsid w:val="004B4686"/>
    <w:rsid w:val="004B476A"/>
    <w:rsid w:val="004B4978"/>
    <w:rsid w:val="004B49FE"/>
    <w:rsid w:val="004B4BE0"/>
    <w:rsid w:val="004B4D32"/>
    <w:rsid w:val="004B4D6F"/>
    <w:rsid w:val="004B4EF1"/>
    <w:rsid w:val="004B4EF5"/>
    <w:rsid w:val="004B4FA7"/>
    <w:rsid w:val="004B520B"/>
    <w:rsid w:val="004B553D"/>
    <w:rsid w:val="004B585D"/>
    <w:rsid w:val="004B5B28"/>
    <w:rsid w:val="004B5BC9"/>
    <w:rsid w:val="004B5D28"/>
    <w:rsid w:val="004B5F95"/>
    <w:rsid w:val="004B6307"/>
    <w:rsid w:val="004B6383"/>
    <w:rsid w:val="004B646F"/>
    <w:rsid w:val="004B6863"/>
    <w:rsid w:val="004B6B1E"/>
    <w:rsid w:val="004B6C80"/>
    <w:rsid w:val="004B7178"/>
    <w:rsid w:val="004B729F"/>
    <w:rsid w:val="004B72D4"/>
    <w:rsid w:val="004B7332"/>
    <w:rsid w:val="004B751E"/>
    <w:rsid w:val="004B76AE"/>
    <w:rsid w:val="004B78DC"/>
    <w:rsid w:val="004B79D4"/>
    <w:rsid w:val="004B7D2B"/>
    <w:rsid w:val="004B7D93"/>
    <w:rsid w:val="004B7FD5"/>
    <w:rsid w:val="004C0063"/>
    <w:rsid w:val="004C03E3"/>
    <w:rsid w:val="004C03F5"/>
    <w:rsid w:val="004C0506"/>
    <w:rsid w:val="004C0515"/>
    <w:rsid w:val="004C09D5"/>
    <w:rsid w:val="004C0B87"/>
    <w:rsid w:val="004C1035"/>
    <w:rsid w:val="004C10D2"/>
    <w:rsid w:val="004C10D8"/>
    <w:rsid w:val="004C158F"/>
    <w:rsid w:val="004C15DB"/>
    <w:rsid w:val="004C1950"/>
    <w:rsid w:val="004C1E65"/>
    <w:rsid w:val="004C2292"/>
    <w:rsid w:val="004C22F1"/>
    <w:rsid w:val="004C242E"/>
    <w:rsid w:val="004C2575"/>
    <w:rsid w:val="004C2627"/>
    <w:rsid w:val="004C2735"/>
    <w:rsid w:val="004C28DF"/>
    <w:rsid w:val="004C355A"/>
    <w:rsid w:val="004C3677"/>
    <w:rsid w:val="004C3CBE"/>
    <w:rsid w:val="004C3F95"/>
    <w:rsid w:val="004C406E"/>
    <w:rsid w:val="004C4334"/>
    <w:rsid w:val="004C44C2"/>
    <w:rsid w:val="004C4672"/>
    <w:rsid w:val="004C467E"/>
    <w:rsid w:val="004C4CC1"/>
    <w:rsid w:val="004C4E8F"/>
    <w:rsid w:val="004C4EAA"/>
    <w:rsid w:val="004C505F"/>
    <w:rsid w:val="004C50D1"/>
    <w:rsid w:val="004C523F"/>
    <w:rsid w:val="004C5631"/>
    <w:rsid w:val="004C56CF"/>
    <w:rsid w:val="004C5B27"/>
    <w:rsid w:val="004C5E20"/>
    <w:rsid w:val="004C5FEC"/>
    <w:rsid w:val="004C6472"/>
    <w:rsid w:val="004C668D"/>
    <w:rsid w:val="004C68B2"/>
    <w:rsid w:val="004C69E0"/>
    <w:rsid w:val="004C6BFF"/>
    <w:rsid w:val="004C6D19"/>
    <w:rsid w:val="004C71B6"/>
    <w:rsid w:val="004C7240"/>
    <w:rsid w:val="004C73C3"/>
    <w:rsid w:val="004C7484"/>
    <w:rsid w:val="004C74CF"/>
    <w:rsid w:val="004C76F1"/>
    <w:rsid w:val="004C7805"/>
    <w:rsid w:val="004C78AE"/>
    <w:rsid w:val="004C7B9D"/>
    <w:rsid w:val="004C7C24"/>
    <w:rsid w:val="004C7C3B"/>
    <w:rsid w:val="004C7D71"/>
    <w:rsid w:val="004C7E8D"/>
    <w:rsid w:val="004C7F17"/>
    <w:rsid w:val="004C7F6D"/>
    <w:rsid w:val="004D001C"/>
    <w:rsid w:val="004D007B"/>
    <w:rsid w:val="004D02D0"/>
    <w:rsid w:val="004D03D4"/>
    <w:rsid w:val="004D045B"/>
    <w:rsid w:val="004D093C"/>
    <w:rsid w:val="004D0B28"/>
    <w:rsid w:val="004D0C61"/>
    <w:rsid w:val="004D0CC8"/>
    <w:rsid w:val="004D0E46"/>
    <w:rsid w:val="004D1137"/>
    <w:rsid w:val="004D11E6"/>
    <w:rsid w:val="004D13B6"/>
    <w:rsid w:val="004D14CD"/>
    <w:rsid w:val="004D153E"/>
    <w:rsid w:val="004D1639"/>
    <w:rsid w:val="004D16C4"/>
    <w:rsid w:val="004D180A"/>
    <w:rsid w:val="004D18FC"/>
    <w:rsid w:val="004D1D7A"/>
    <w:rsid w:val="004D22CD"/>
    <w:rsid w:val="004D2305"/>
    <w:rsid w:val="004D23CF"/>
    <w:rsid w:val="004D2414"/>
    <w:rsid w:val="004D272C"/>
    <w:rsid w:val="004D283D"/>
    <w:rsid w:val="004D286D"/>
    <w:rsid w:val="004D2A89"/>
    <w:rsid w:val="004D2ADF"/>
    <w:rsid w:val="004D2B0F"/>
    <w:rsid w:val="004D2B6A"/>
    <w:rsid w:val="004D2BD1"/>
    <w:rsid w:val="004D2E3A"/>
    <w:rsid w:val="004D2FA8"/>
    <w:rsid w:val="004D303F"/>
    <w:rsid w:val="004D30BA"/>
    <w:rsid w:val="004D320F"/>
    <w:rsid w:val="004D35B1"/>
    <w:rsid w:val="004D35EE"/>
    <w:rsid w:val="004D3806"/>
    <w:rsid w:val="004D395E"/>
    <w:rsid w:val="004D39C4"/>
    <w:rsid w:val="004D3A47"/>
    <w:rsid w:val="004D3B60"/>
    <w:rsid w:val="004D3D2C"/>
    <w:rsid w:val="004D3F15"/>
    <w:rsid w:val="004D3F4A"/>
    <w:rsid w:val="004D40BF"/>
    <w:rsid w:val="004D4160"/>
    <w:rsid w:val="004D41A9"/>
    <w:rsid w:val="004D459D"/>
    <w:rsid w:val="004D4D2F"/>
    <w:rsid w:val="004D4F96"/>
    <w:rsid w:val="004D502D"/>
    <w:rsid w:val="004D508A"/>
    <w:rsid w:val="004D5190"/>
    <w:rsid w:val="004D522D"/>
    <w:rsid w:val="004D5574"/>
    <w:rsid w:val="004D5728"/>
    <w:rsid w:val="004D5764"/>
    <w:rsid w:val="004D576B"/>
    <w:rsid w:val="004D5BFE"/>
    <w:rsid w:val="004D5C0D"/>
    <w:rsid w:val="004D600A"/>
    <w:rsid w:val="004D65E2"/>
    <w:rsid w:val="004D663E"/>
    <w:rsid w:val="004D6792"/>
    <w:rsid w:val="004D6A25"/>
    <w:rsid w:val="004D6A94"/>
    <w:rsid w:val="004D7026"/>
    <w:rsid w:val="004D71EF"/>
    <w:rsid w:val="004D7269"/>
    <w:rsid w:val="004D77AD"/>
    <w:rsid w:val="004D794F"/>
    <w:rsid w:val="004D79B7"/>
    <w:rsid w:val="004D7BBA"/>
    <w:rsid w:val="004D7FC1"/>
    <w:rsid w:val="004E0090"/>
    <w:rsid w:val="004E0128"/>
    <w:rsid w:val="004E0AB3"/>
    <w:rsid w:val="004E0D4A"/>
    <w:rsid w:val="004E0E01"/>
    <w:rsid w:val="004E0F2B"/>
    <w:rsid w:val="004E1047"/>
    <w:rsid w:val="004E10CD"/>
    <w:rsid w:val="004E1624"/>
    <w:rsid w:val="004E1718"/>
    <w:rsid w:val="004E19F8"/>
    <w:rsid w:val="004E1C8B"/>
    <w:rsid w:val="004E2415"/>
    <w:rsid w:val="004E25D3"/>
    <w:rsid w:val="004E2967"/>
    <w:rsid w:val="004E2D21"/>
    <w:rsid w:val="004E2D62"/>
    <w:rsid w:val="004E2D76"/>
    <w:rsid w:val="004E2F7B"/>
    <w:rsid w:val="004E3174"/>
    <w:rsid w:val="004E343E"/>
    <w:rsid w:val="004E387C"/>
    <w:rsid w:val="004E3A1E"/>
    <w:rsid w:val="004E3A59"/>
    <w:rsid w:val="004E3BEA"/>
    <w:rsid w:val="004E3DE8"/>
    <w:rsid w:val="004E419D"/>
    <w:rsid w:val="004E4234"/>
    <w:rsid w:val="004E466F"/>
    <w:rsid w:val="004E4A10"/>
    <w:rsid w:val="004E4E32"/>
    <w:rsid w:val="004E4F86"/>
    <w:rsid w:val="004E4FE0"/>
    <w:rsid w:val="004E5145"/>
    <w:rsid w:val="004E5292"/>
    <w:rsid w:val="004E52D8"/>
    <w:rsid w:val="004E539A"/>
    <w:rsid w:val="004E53A6"/>
    <w:rsid w:val="004E55F4"/>
    <w:rsid w:val="004E5C06"/>
    <w:rsid w:val="004E5EF2"/>
    <w:rsid w:val="004E6074"/>
    <w:rsid w:val="004E6283"/>
    <w:rsid w:val="004E6817"/>
    <w:rsid w:val="004E73D0"/>
    <w:rsid w:val="004E73D9"/>
    <w:rsid w:val="004E7523"/>
    <w:rsid w:val="004E7567"/>
    <w:rsid w:val="004E7582"/>
    <w:rsid w:val="004E77D7"/>
    <w:rsid w:val="004E78A6"/>
    <w:rsid w:val="004E7921"/>
    <w:rsid w:val="004E7966"/>
    <w:rsid w:val="004E7B94"/>
    <w:rsid w:val="004E7E11"/>
    <w:rsid w:val="004E7E24"/>
    <w:rsid w:val="004E7F47"/>
    <w:rsid w:val="004E7FEF"/>
    <w:rsid w:val="004F0039"/>
    <w:rsid w:val="004F00F9"/>
    <w:rsid w:val="004F01AA"/>
    <w:rsid w:val="004F02BE"/>
    <w:rsid w:val="004F0325"/>
    <w:rsid w:val="004F03DE"/>
    <w:rsid w:val="004F05A5"/>
    <w:rsid w:val="004F0749"/>
    <w:rsid w:val="004F0994"/>
    <w:rsid w:val="004F09FF"/>
    <w:rsid w:val="004F0A54"/>
    <w:rsid w:val="004F0F1D"/>
    <w:rsid w:val="004F0F3D"/>
    <w:rsid w:val="004F1039"/>
    <w:rsid w:val="004F10A9"/>
    <w:rsid w:val="004F10D3"/>
    <w:rsid w:val="004F12C3"/>
    <w:rsid w:val="004F1A35"/>
    <w:rsid w:val="004F20EE"/>
    <w:rsid w:val="004F2410"/>
    <w:rsid w:val="004F2534"/>
    <w:rsid w:val="004F2583"/>
    <w:rsid w:val="004F25D5"/>
    <w:rsid w:val="004F2636"/>
    <w:rsid w:val="004F29D9"/>
    <w:rsid w:val="004F2AB6"/>
    <w:rsid w:val="004F2AE6"/>
    <w:rsid w:val="004F2C62"/>
    <w:rsid w:val="004F2D5D"/>
    <w:rsid w:val="004F2DEC"/>
    <w:rsid w:val="004F3338"/>
    <w:rsid w:val="004F334E"/>
    <w:rsid w:val="004F355E"/>
    <w:rsid w:val="004F359B"/>
    <w:rsid w:val="004F37F9"/>
    <w:rsid w:val="004F385B"/>
    <w:rsid w:val="004F3A6B"/>
    <w:rsid w:val="004F3AA8"/>
    <w:rsid w:val="004F3EFF"/>
    <w:rsid w:val="004F4252"/>
    <w:rsid w:val="004F44A8"/>
    <w:rsid w:val="004F4664"/>
    <w:rsid w:val="004F4687"/>
    <w:rsid w:val="004F48AD"/>
    <w:rsid w:val="004F4B97"/>
    <w:rsid w:val="004F4C5B"/>
    <w:rsid w:val="004F4DAF"/>
    <w:rsid w:val="004F4E3F"/>
    <w:rsid w:val="004F5111"/>
    <w:rsid w:val="004F536B"/>
    <w:rsid w:val="004F5B74"/>
    <w:rsid w:val="004F5ECF"/>
    <w:rsid w:val="004F605C"/>
    <w:rsid w:val="004F6076"/>
    <w:rsid w:val="004F619E"/>
    <w:rsid w:val="004F6262"/>
    <w:rsid w:val="004F6383"/>
    <w:rsid w:val="004F6459"/>
    <w:rsid w:val="004F67A0"/>
    <w:rsid w:val="004F6DFB"/>
    <w:rsid w:val="004F77BC"/>
    <w:rsid w:val="004F77CB"/>
    <w:rsid w:val="004F79FF"/>
    <w:rsid w:val="004F7C35"/>
    <w:rsid w:val="004F7C70"/>
    <w:rsid w:val="004F7ED5"/>
    <w:rsid w:val="0050009A"/>
    <w:rsid w:val="0050071A"/>
    <w:rsid w:val="00500911"/>
    <w:rsid w:val="00500B00"/>
    <w:rsid w:val="00500C91"/>
    <w:rsid w:val="00500F88"/>
    <w:rsid w:val="005010DB"/>
    <w:rsid w:val="00501184"/>
    <w:rsid w:val="0050118B"/>
    <w:rsid w:val="005011BB"/>
    <w:rsid w:val="005013DE"/>
    <w:rsid w:val="005014B4"/>
    <w:rsid w:val="00501545"/>
    <w:rsid w:val="00501549"/>
    <w:rsid w:val="005018F1"/>
    <w:rsid w:val="00501B42"/>
    <w:rsid w:val="00501BAB"/>
    <w:rsid w:val="00501F66"/>
    <w:rsid w:val="00502067"/>
    <w:rsid w:val="005021E9"/>
    <w:rsid w:val="00502847"/>
    <w:rsid w:val="00502B29"/>
    <w:rsid w:val="00502E08"/>
    <w:rsid w:val="00502EEB"/>
    <w:rsid w:val="00503334"/>
    <w:rsid w:val="00503D9B"/>
    <w:rsid w:val="00503DDB"/>
    <w:rsid w:val="00503F33"/>
    <w:rsid w:val="00503FBA"/>
    <w:rsid w:val="0050416E"/>
    <w:rsid w:val="005043A5"/>
    <w:rsid w:val="005045A6"/>
    <w:rsid w:val="00504837"/>
    <w:rsid w:val="00504E57"/>
    <w:rsid w:val="00504F50"/>
    <w:rsid w:val="0050513C"/>
    <w:rsid w:val="00505624"/>
    <w:rsid w:val="005057A3"/>
    <w:rsid w:val="00505875"/>
    <w:rsid w:val="00505AA1"/>
    <w:rsid w:val="00505E0A"/>
    <w:rsid w:val="00505FD5"/>
    <w:rsid w:val="0050608F"/>
    <w:rsid w:val="005062CE"/>
    <w:rsid w:val="00506436"/>
    <w:rsid w:val="005064F9"/>
    <w:rsid w:val="00506594"/>
    <w:rsid w:val="005068CA"/>
    <w:rsid w:val="005069FF"/>
    <w:rsid w:val="00506AEC"/>
    <w:rsid w:val="00506DC5"/>
    <w:rsid w:val="00506DF5"/>
    <w:rsid w:val="00506E9C"/>
    <w:rsid w:val="00506EC3"/>
    <w:rsid w:val="00506FAA"/>
    <w:rsid w:val="0050700C"/>
    <w:rsid w:val="005072AA"/>
    <w:rsid w:val="00507481"/>
    <w:rsid w:val="00507742"/>
    <w:rsid w:val="00507FB1"/>
    <w:rsid w:val="005100F2"/>
    <w:rsid w:val="005103E8"/>
    <w:rsid w:val="0051048C"/>
    <w:rsid w:val="0051062B"/>
    <w:rsid w:val="0051086D"/>
    <w:rsid w:val="00511309"/>
    <w:rsid w:val="00511362"/>
    <w:rsid w:val="0051179A"/>
    <w:rsid w:val="00511A83"/>
    <w:rsid w:val="00511B2C"/>
    <w:rsid w:val="00511B6E"/>
    <w:rsid w:val="00511B94"/>
    <w:rsid w:val="00511DEE"/>
    <w:rsid w:val="00511E0E"/>
    <w:rsid w:val="00511E67"/>
    <w:rsid w:val="00511F75"/>
    <w:rsid w:val="00512B53"/>
    <w:rsid w:val="00512D7F"/>
    <w:rsid w:val="00512D95"/>
    <w:rsid w:val="00512EA4"/>
    <w:rsid w:val="005133B7"/>
    <w:rsid w:val="0051372C"/>
    <w:rsid w:val="00513852"/>
    <w:rsid w:val="00513BC8"/>
    <w:rsid w:val="00513CE0"/>
    <w:rsid w:val="005140BB"/>
    <w:rsid w:val="005140E7"/>
    <w:rsid w:val="0051415B"/>
    <w:rsid w:val="00514431"/>
    <w:rsid w:val="005144E1"/>
    <w:rsid w:val="005149C6"/>
    <w:rsid w:val="00514A9C"/>
    <w:rsid w:val="00514D5F"/>
    <w:rsid w:val="00514E49"/>
    <w:rsid w:val="00515093"/>
    <w:rsid w:val="0051518E"/>
    <w:rsid w:val="00515630"/>
    <w:rsid w:val="00515819"/>
    <w:rsid w:val="00515C0E"/>
    <w:rsid w:val="00515C19"/>
    <w:rsid w:val="00515C4E"/>
    <w:rsid w:val="00515D61"/>
    <w:rsid w:val="005162D4"/>
    <w:rsid w:val="005163FA"/>
    <w:rsid w:val="0051651A"/>
    <w:rsid w:val="005167D6"/>
    <w:rsid w:val="0051685E"/>
    <w:rsid w:val="00516A6E"/>
    <w:rsid w:val="00516A8E"/>
    <w:rsid w:val="00516BC8"/>
    <w:rsid w:val="00516C8A"/>
    <w:rsid w:val="00517152"/>
    <w:rsid w:val="0051720C"/>
    <w:rsid w:val="00517273"/>
    <w:rsid w:val="00517984"/>
    <w:rsid w:val="00517BB4"/>
    <w:rsid w:val="00517D44"/>
    <w:rsid w:val="00517E1C"/>
    <w:rsid w:val="005203CA"/>
    <w:rsid w:val="00520410"/>
    <w:rsid w:val="005209E1"/>
    <w:rsid w:val="00520D20"/>
    <w:rsid w:val="00520D77"/>
    <w:rsid w:val="00520F32"/>
    <w:rsid w:val="005210F4"/>
    <w:rsid w:val="00521489"/>
    <w:rsid w:val="005219EE"/>
    <w:rsid w:val="005219F2"/>
    <w:rsid w:val="00521BCF"/>
    <w:rsid w:val="00521C00"/>
    <w:rsid w:val="00521DC2"/>
    <w:rsid w:val="00521E42"/>
    <w:rsid w:val="005222C5"/>
    <w:rsid w:val="00522303"/>
    <w:rsid w:val="0052248A"/>
    <w:rsid w:val="005226CA"/>
    <w:rsid w:val="005227A8"/>
    <w:rsid w:val="0052299A"/>
    <w:rsid w:val="00522B06"/>
    <w:rsid w:val="00522BF8"/>
    <w:rsid w:val="00522DEF"/>
    <w:rsid w:val="00523349"/>
    <w:rsid w:val="0052342A"/>
    <w:rsid w:val="00523638"/>
    <w:rsid w:val="005236F7"/>
    <w:rsid w:val="00523985"/>
    <w:rsid w:val="00523A97"/>
    <w:rsid w:val="00523D27"/>
    <w:rsid w:val="00523ED7"/>
    <w:rsid w:val="00524294"/>
    <w:rsid w:val="005242E0"/>
    <w:rsid w:val="0052445E"/>
    <w:rsid w:val="0052457A"/>
    <w:rsid w:val="00524635"/>
    <w:rsid w:val="0052474B"/>
    <w:rsid w:val="00524C07"/>
    <w:rsid w:val="005251D2"/>
    <w:rsid w:val="005251D7"/>
    <w:rsid w:val="005251E7"/>
    <w:rsid w:val="005252F7"/>
    <w:rsid w:val="005255E6"/>
    <w:rsid w:val="0052572D"/>
    <w:rsid w:val="00525775"/>
    <w:rsid w:val="005257DF"/>
    <w:rsid w:val="0052580C"/>
    <w:rsid w:val="00525CC7"/>
    <w:rsid w:val="00525E9D"/>
    <w:rsid w:val="00525FC6"/>
    <w:rsid w:val="00526759"/>
    <w:rsid w:val="005268BD"/>
    <w:rsid w:val="00526982"/>
    <w:rsid w:val="00526ACB"/>
    <w:rsid w:val="00526DAF"/>
    <w:rsid w:val="00526E81"/>
    <w:rsid w:val="005270DD"/>
    <w:rsid w:val="00527170"/>
    <w:rsid w:val="00527C3B"/>
    <w:rsid w:val="00527C7B"/>
    <w:rsid w:val="00527EF9"/>
    <w:rsid w:val="0053066F"/>
    <w:rsid w:val="00530924"/>
    <w:rsid w:val="00530A9C"/>
    <w:rsid w:val="00530C0C"/>
    <w:rsid w:val="00530D01"/>
    <w:rsid w:val="00530E22"/>
    <w:rsid w:val="005310C3"/>
    <w:rsid w:val="005310E7"/>
    <w:rsid w:val="0053120C"/>
    <w:rsid w:val="0053144B"/>
    <w:rsid w:val="00531577"/>
    <w:rsid w:val="0053185C"/>
    <w:rsid w:val="00531E13"/>
    <w:rsid w:val="00531E8F"/>
    <w:rsid w:val="005320ED"/>
    <w:rsid w:val="00532311"/>
    <w:rsid w:val="00532563"/>
    <w:rsid w:val="0053284F"/>
    <w:rsid w:val="00532872"/>
    <w:rsid w:val="00532C66"/>
    <w:rsid w:val="00533093"/>
    <w:rsid w:val="005331BF"/>
    <w:rsid w:val="005333C7"/>
    <w:rsid w:val="005338C5"/>
    <w:rsid w:val="005338F3"/>
    <w:rsid w:val="00533AB4"/>
    <w:rsid w:val="00533F13"/>
    <w:rsid w:val="00534201"/>
    <w:rsid w:val="00534487"/>
    <w:rsid w:val="005344F6"/>
    <w:rsid w:val="005344FD"/>
    <w:rsid w:val="00534590"/>
    <w:rsid w:val="00534848"/>
    <w:rsid w:val="00534B26"/>
    <w:rsid w:val="00534BC3"/>
    <w:rsid w:val="00534DFA"/>
    <w:rsid w:val="00534E78"/>
    <w:rsid w:val="00534EEF"/>
    <w:rsid w:val="00535E74"/>
    <w:rsid w:val="0053629B"/>
    <w:rsid w:val="00536358"/>
    <w:rsid w:val="005364AA"/>
    <w:rsid w:val="00536668"/>
    <w:rsid w:val="005368AB"/>
    <w:rsid w:val="005368E4"/>
    <w:rsid w:val="00536948"/>
    <w:rsid w:val="00536A9F"/>
    <w:rsid w:val="00536B88"/>
    <w:rsid w:val="00536C48"/>
    <w:rsid w:val="00536E3C"/>
    <w:rsid w:val="00536EC1"/>
    <w:rsid w:val="0053780B"/>
    <w:rsid w:val="005378A9"/>
    <w:rsid w:val="00537B97"/>
    <w:rsid w:val="00537E7C"/>
    <w:rsid w:val="0054025C"/>
    <w:rsid w:val="005406E6"/>
    <w:rsid w:val="00540929"/>
    <w:rsid w:val="00540BCC"/>
    <w:rsid w:val="00540E2E"/>
    <w:rsid w:val="00541039"/>
    <w:rsid w:val="00541157"/>
    <w:rsid w:val="00541256"/>
    <w:rsid w:val="0054137D"/>
    <w:rsid w:val="005417AC"/>
    <w:rsid w:val="005417EA"/>
    <w:rsid w:val="00541897"/>
    <w:rsid w:val="005419CF"/>
    <w:rsid w:val="00541A68"/>
    <w:rsid w:val="00541B04"/>
    <w:rsid w:val="00541F4B"/>
    <w:rsid w:val="00541F84"/>
    <w:rsid w:val="00542064"/>
    <w:rsid w:val="005421C5"/>
    <w:rsid w:val="0054228A"/>
    <w:rsid w:val="00542582"/>
    <w:rsid w:val="00542AE5"/>
    <w:rsid w:val="00542D65"/>
    <w:rsid w:val="00542E12"/>
    <w:rsid w:val="00542EDC"/>
    <w:rsid w:val="0054314D"/>
    <w:rsid w:val="005431EF"/>
    <w:rsid w:val="00543488"/>
    <w:rsid w:val="00543547"/>
    <w:rsid w:val="0054356E"/>
    <w:rsid w:val="005435D5"/>
    <w:rsid w:val="0054383B"/>
    <w:rsid w:val="0054389C"/>
    <w:rsid w:val="005439E5"/>
    <w:rsid w:val="005439F8"/>
    <w:rsid w:val="00543AD5"/>
    <w:rsid w:val="00543ADD"/>
    <w:rsid w:val="00543AEE"/>
    <w:rsid w:val="00543C5D"/>
    <w:rsid w:val="00543D5F"/>
    <w:rsid w:val="00543E61"/>
    <w:rsid w:val="00544235"/>
    <w:rsid w:val="005443A5"/>
    <w:rsid w:val="0054458A"/>
    <w:rsid w:val="00544971"/>
    <w:rsid w:val="00544A38"/>
    <w:rsid w:val="00544DAB"/>
    <w:rsid w:val="00544EDB"/>
    <w:rsid w:val="00544F05"/>
    <w:rsid w:val="005450F9"/>
    <w:rsid w:val="00545637"/>
    <w:rsid w:val="005459D9"/>
    <w:rsid w:val="00545A11"/>
    <w:rsid w:val="00545A6D"/>
    <w:rsid w:val="00545B5C"/>
    <w:rsid w:val="00545C59"/>
    <w:rsid w:val="00545CA6"/>
    <w:rsid w:val="00545E00"/>
    <w:rsid w:val="0054608C"/>
    <w:rsid w:val="005461EC"/>
    <w:rsid w:val="005462A8"/>
    <w:rsid w:val="0054638D"/>
    <w:rsid w:val="00546839"/>
    <w:rsid w:val="00546C92"/>
    <w:rsid w:val="00546CAE"/>
    <w:rsid w:val="00546CDE"/>
    <w:rsid w:val="00546F8D"/>
    <w:rsid w:val="00547BCB"/>
    <w:rsid w:val="00547C0B"/>
    <w:rsid w:val="00547C33"/>
    <w:rsid w:val="00550030"/>
    <w:rsid w:val="00550989"/>
    <w:rsid w:val="00550B74"/>
    <w:rsid w:val="005511AD"/>
    <w:rsid w:val="00551277"/>
    <w:rsid w:val="005518F3"/>
    <w:rsid w:val="00551B7F"/>
    <w:rsid w:val="00551B9B"/>
    <w:rsid w:val="00551EFD"/>
    <w:rsid w:val="005520D9"/>
    <w:rsid w:val="005524F8"/>
    <w:rsid w:val="00552592"/>
    <w:rsid w:val="0055271F"/>
    <w:rsid w:val="00552A25"/>
    <w:rsid w:val="00552A5E"/>
    <w:rsid w:val="00552A67"/>
    <w:rsid w:val="00552A9F"/>
    <w:rsid w:val="00552BCB"/>
    <w:rsid w:val="00552DA9"/>
    <w:rsid w:val="0055305B"/>
    <w:rsid w:val="0055310C"/>
    <w:rsid w:val="00553138"/>
    <w:rsid w:val="00553170"/>
    <w:rsid w:val="005531AD"/>
    <w:rsid w:val="005531B7"/>
    <w:rsid w:val="005531EE"/>
    <w:rsid w:val="00553523"/>
    <w:rsid w:val="00553584"/>
    <w:rsid w:val="005535C6"/>
    <w:rsid w:val="005537D8"/>
    <w:rsid w:val="00553B45"/>
    <w:rsid w:val="00553B64"/>
    <w:rsid w:val="00553B67"/>
    <w:rsid w:val="00553BBF"/>
    <w:rsid w:val="00553EB4"/>
    <w:rsid w:val="00553F3C"/>
    <w:rsid w:val="00553F53"/>
    <w:rsid w:val="0055472B"/>
    <w:rsid w:val="00554747"/>
    <w:rsid w:val="00554AE6"/>
    <w:rsid w:val="00554EFC"/>
    <w:rsid w:val="00555116"/>
    <w:rsid w:val="005553C4"/>
    <w:rsid w:val="00555406"/>
    <w:rsid w:val="0055544C"/>
    <w:rsid w:val="0055556F"/>
    <w:rsid w:val="005555A1"/>
    <w:rsid w:val="0055561A"/>
    <w:rsid w:val="005558EF"/>
    <w:rsid w:val="0055591A"/>
    <w:rsid w:val="00555A4B"/>
    <w:rsid w:val="00555C9B"/>
    <w:rsid w:val="00555D9B"/>
    <w:rsid w:val="005562C6"/>
    <w:rsid w:val="005563E0"/>
    <w:rsid w:val="0055647F"/>
    <w:rsid w:val="00556766"/>
    <w:rsid w:val="0055684F"/>
    <w:rsid w:val="00556932"/>
    <w:rsid w:val="0055699C"/>
    <w:rsid w:val="00556A41"/>
    <w:rsid w:val="0055706F"/>
    <w:rsid w:val="00557236"/>
    <w:rsid w:val="0055745A"/>
    <w:rsid w:val="005574B7"/>
    <w:rsid w:val="005574D4"/>
    <w:rsid w:val="005574FF"/>
    <w:rsid w:val="005575C1"/>
    <w:rsid w:val="00557CCF"/>
    <w:rsid w:val="00557E7F"/>
    <w:rsid w:val="005600C9"/>
    <w:rsid w:val="00560410"/>
    <w:rsid w:val="005604CF"/>
    <w:rsid w:val="005604D0"/>
    <w:rsid w:val="00560684"/>
    <w:rsid w:val="00560942"/>
    <w:rsid w:val="00560B21"/>
    <w:rsid w:val="00560B2D"/>
    <w:rsid w:val="00560C45"/>
    <w:rsid w:val="00560CAA"/>
    <w:rsid w:val="00560D03"/>
    <w:rsid w:val="00560D3F"/>
    <w:rsid w:val="00560E0A"/>
    <w:rsid w:val="00561BC0"/>
    <w:rsid w:val="00561C35"/>
    <w:rsid w:val="00561CE0"/>
    <w:rsid w:val="00561F3A"/>
    <w:rsid w:val="0056230E"/>
    <w:rsid w:val="00562373"/>
    <w:rsid w:val="0056287B"/>
    <w:rsid w:val="005629A5"/>
    <w:rsid w:val="00562B4D"/>
    <w:rsid w:val="00562B68"/>
    <w:rsid w:val="00562E2C"/>
    <w:rsid w:val="00562E91"/>
    <w:rsid w:val="0056358C"/>
    <w:rsid w:val="005635F6"/>
    <w:rsid w:val="0056361D"/>
    <w:rsid w:val="005639ED"/>
    <w:rsid w:val="00563A01"/>
    <w:rsid w:val="00563EDA"/>
    <w:rsid w:val="00563F3E"/>
    <w:rsid w:val="00564224"/>
    <w:rsid w:val="00564459"/>
    <w:rsid w:val="00564637"/>
    <w:rsid w:val="00564715"/>
    <w:rsid w:val="00564D03"/>
    <w:rsid w:val="00564EC4"/>
    <w:rsid w:val="00564FA9"/>
    <w:rsid w:val="005650C5"/>
    <w:rsid w:val="00565114"/>
    <w:rsid w:val="00565339"/>
    <w:rsid w:val="00565AE7"/>
    <w:rsid w:val="00565B2E"/>
    <w:rsid w:val="00565B69"/>
    <w:rsid w:val="00565D99"/>
    <w:rsid w:val="00566079"/>
    <w:rsid w:val="0056611E"/>
    <w:rsid w:val="00566312"/>
    <w:rsid w:val="00566658"/>
    <w:rsid w:val="0056687F"/>
    <w:rsid w:val="005669CB"/>
    <w:rsid w:val="00566D8D"/>
    <w:rsid w:val="00566E09"/>
    <w:rsid w:val="00566EAC"/>
    <w:rsid w:val="00566EBE"/>
    <w:rsid w:val="00566FC0"/>
    <w:rsid w:val="00566FEE"/>
    <w:rsid w:val="005671FF"/>
    <w:rsid w:val="0056733D"/>
    <w:rsid w:val="00567A83"/>
    <w:rsid w:val="00567D43"/>
    <w:rsid w:val="0057004F"/>
    <w:rsid w:val="00570305"/>
    <w:rsid w:val="0057091E"/>
    <w:rsid w:val="00570ADF"/>
    <w:rsid w:val="00570BC4"/>
    <w:rsid w:val="00570F7E"/>
    <w:rsid w:val="00571252"/>
    <w:rsid w:val="0057126C"/>
    <w:rsid w:val="00571278"/>
    <w:rsid w:val="005714E8"/>
    <w:rsid w:val="005715FD"/>
    <w:rsid w:val="00571676"/>
    <w:rsid w:val="005718B2"/>
    <w:rsid w:val="00571B35"/>
    <w:rsid w:val="00571D3C"/>
    <w:rsid w:val="00571DB1"/>
    <w:rsid w:val="00571E0D"/>
    <w:rsid w:val="00571FB7"/>
    <w:rsid w:val="00572147"/>
    <w:rsid w:val="00572400"/>
    <w:rsid w:val="0057242F"/>
    <w:rsid w:val="00572847"/>
    <w:rsid w:val="00572E7E"/>
    <w:rsid w:val="0057342C"/>
    <w:rsid w:val="00573542"/>
    <w:rsid w:val="0057356D"/>
    <w:rsid w:val="00573765"/>
    <w:rsid w:val="005737C4"/>
    <w:rsid w:val="00573B3F"/>
    <w:rsid w:val="00573C4A"/>
    <w:rsid w:val="00573C4D"/>
    <w:rsid w:val="00573D8A"/>
    <w:rsid w:val="00573FCB"/>
    <w:rsid w:val="005743BB"/>
    <w:rsid w:val="00574482"/>
    <w:rsid w:val="0057479C"/>
    <w:rsid w:val="00574CB6"/>
    <w:rsid w:val="0057521C"/>
    <w:rsid w:val="005755AD"/>
    <w:rsid w:val="005755DE"/>
    <w:rsid w:val="00575655"/>
    <w:rsid w:val="00575889"/>
    <w:rsid w:val="00575A66"/>
    <w:rsid w:val="00575B3D"/>
    <w:rsid w:val="00575BF9"/>
    <w:rsid w:val="00575F5E"/>
    <w:rsid w:val="00575F7B"/>
    <w:rsid w:val="0057652C"/>
    <w:rsid w:val="00576549"/>
    <w:rsid w:val="00576700"/>
    <w:rsid w:val="00576785"/>
    <w:rsid w:val="005767F2"/>
    <w:rsid w:val="00576E9A"/>
    <w:rsid w:val="005771CE"/>
    <w:rsid w:val="005771FB"/>
    <w:rsid w:val="0057740A"/>
    <w:rsid w:val="00577AD3"/>
    <w:rsid w:val="00577B5F"/>
    <w:rsid w:val="00577C91"/>
    <w:rsid w:val="00577EA3"/>
    <w:rsid w:val="0058019E"/>
    <w:rsid w:val="00580817"/>
    <w:rsid w:val="00580974"/>
    <w:rsid w:val="00580BAE"/>
    <w:rsid w:val="00580BE1"/>
    <w:rsid w:val="00580CA0"/>
    <w:rsid w:val="00580E3B"/>
    <w:rsid w:val="0058104D"/>
    <w:rsid w:val="005810C4"/>
    <w:rsid w:val="005811A1"/>
    <w:rsid w:val="005814E3"/>
    <w:rsid w:val="00581A53"/>
    <w:rsid w:val="00581B6A"/>
    <w:rsid w:val="00582073"/>
    <w:rsid w:val="005821C2"/>
    <w:rsid w:val="00582648"/>
    <w:rsid w:val="005832A6"/>
    <w:rsid w:val="00583384"/>
    <w:rsid w:val="00583805"/>
    <w:rsid w:val="00583E1A"/>
    <w:rsid w:val="0058421F"/>
    <w:rsid w:val="0058425C"/>
    <w:rsid w:val="005844A0"/>
    <w:rsid w:val="00584652"/>
    <w:rsid w:val="005846CC"/>
    <w:rsid w:val="005847FD"/>
    <w:rsid w:val="00584A2F"/>
    <w:rsid w:val="00584E1C"/>
    <w:rsid w:val="00584EB2"/>
    <w:rsid w:val="00584F19"/>
    <w:rsid w:val="00585189"/>
    <w:rsid w:val="00585603"/>
    <w:rsid w:val="0058568F"/>
    <w:rsid w:val="0058599D"/>
    <w:rsid w:val="005859ED"/>
    <w:rsid w:val="00585AA0"/>
    <w:rsid w:val="00585D08"/>
    <w:rsid w:val="00585DC6"/>
    <w:rsid w:val="00585F0F"/>
    <w:rsid w:val="00585F59"/>
    <w:rsid w:val="00585FCB"/>
    <w:rsid w:val="0058604F"/>
    <w:rsid w:val="00586155"/>
    <w:rsid w:val="005861B6"/>
    <w:rsid w:val="005864AD"/>
    <w:rsid w:val="00586769"/>
    <w:rsid w:val="00586877"/>
    <w:rsid w:val="0058691F"/>
    <w:rsid w:val="00586A81"/>
    <w:rsid w:val="00587051"/>
    <w:rsid w:val="005872F4"/>
    <w:rsid w:val="00587407"/>
    <w:rsid w:val="00587954"/>
    <w:rsid w:val="00587B34"/>
    <w:rsid w:val="00587EC6"/>
    <w:rsid w:val="0059002C"/>
    <w:rsid w:val="005900B5"/>
    <w:rsid w:val="005901FA"/>
    <w:rsid w:val="005902F0"/>
    <w:rsid w:val="005904B5"/>
    <w:rsid w:val="00590670"/>
    <w:rsid w:val="00590723"/>
    <w:rsid w:val="00590852"/>
    <w:rsid w:val="0059097B"/>
    <w:rsid w:val="005909A1"/>
    <w:rsid w:val="00590B3C"/>
    <w:rsid w:val="00590E10"/>
    <w:rsid w:val="00591100"/>
    <w:rsid w:val="005912E9"/>
    <w:rsid w:val="005913B9"/>
    <w:rsid w:val="005916F0"/>
    <w:rsid w:val="005918A5"/>
    <w:rsid w:val="00591A86"/>
    <w:rsid w:val="00591ACA"/>
    <w:rsid w:val="005920AA"/>
    <w:rsid w:val="005921EF"/>
    <w:rsid w:val="0059220E"/>
    <w:rsid w:val="005922E6"/>
    <w:rsid w:val="0059240D"/>
    <w:rsid w:val="005926BD"/>
    <w:rsid w:val="00592861"/>
    <w:rsid w:val="00592887"/>
    <w:rsid w:val="00592B99"/>
    <w:rsid w:val="00592F99"/>
    <w:rsid w:val="0059309F"/>
    <w:rsid w:val="005933DC"/>
    <w:rsid w:val="005933DF"/>
    <w:rsid w:val="00593CED"/>
    <w:rsid w:val="00593D9D"/>
    <w:rsid w:val="00593EFF"/>
    <w:rsid w:val="00593F10"/>
    <w:rsid w:val="005941F7"/>
    <w:rsid w:val="005944B3"/>
    <w:rsid w:val="00594556"/>
    <w:rsid w:val="005945C2"/>
    <w:rsid w:val="0059461C"/>
    <w:rsid w:val="00594F36"/>
    <w:rsid w:val="00595361"/>
    <w:rsid w:val="005954B6"/>
    <w:rsid w:val="00595579"/>
    <w:rsid w:val="0059564B"/>
    <w:rsid w:val="00595951"/>
    <w:rsid w:val="00595AFF"/>
    <w:rsid w:val="00595C6E"/>
    <w:rsid w:val="00595D27"/>
    <w:rsid w:val="00595FC5"/>
    <w:rsid w:val="00595FE4"/>
    <w:rsid w:val="00596161"/>
    <w:rsid w:val="00596240"/>
    <w:rsid w:val="0059625A"/>
    <w:rsid w:val="005964AF"/>
    <w:rsid w:val="005966D7"/>
    <w:rsid w:val="005966E7"/>
    <w:rsid w:val="005967BB"/>
    <w:rsid w:val="005968EA"/>
    <w:rsid w:val="00596B29"/>
    <w:rsid w:val="00596C14"/>
    <w:rsid w:val="00596C20"/>
    <w:rsid w:val="00596F0D"/>
    <w:rsid w:val="00596FBC"/>
    <w:rsid w:val="00596FD2"/>
    <w:rsid w:val="00597CE1"/>
    <w:rsid w:val="00597E0E"/>
    <w:rsid w:val="005A02D6"/>
    <w:rsid w:val="005A03B4"/>
    <w:rsid w:val="005A08B1"/>
    <w:rsid w:val="005A097E"/>
    <w:rsid w:val="005A0988"/>
    <w:rsid w:val="005A0B42"/>
    <w:rsid w:val="005A0D04"/>
    <w:rsid w:val="005A111B"/>
    <w:rsid w:val="005A119F"/>
    <w:rsid w:val="005A1271"/>
    <w:rsid w:val="005A12FC"/>
    <w:rsid w:val="005A179B"/>
    <w:rsid w:val="005A1805"/>
    <w:rsid w:val="005A18AC"/>
    <w:rsid w:val="005A19DE"/>
    <w:rsid w:val="005A1AFA"/>
    <w:rsid w:val="005A1C8B"/>
    <w:rsid w:val="005A1EB4"/>
    <w:rsid w:val="005A1F1A"/>
    <w:rsid w:val="005A20D5"/>
    <w:rsid w:val="005A21BC"/>
    <w:rsid w:val="005A2311"/>
    <w:rsid w:val="005A23E0"/>
    <w:rsid w:val="005A2437"/>
    <w:rsid w:val="005A245D"/>
    <w:rsid w:val="005A2537"/>
    <w:rsid w:val="005A280B"/>
    <w:rsid w:val="005A2D3F"/>
    <w:rsid w:val="005A2E4C"/>
    <w:rsid w:val="005A2EF9"/>
    <w:rsid w:val="005A30A6"/>
    <w:rsid w:val="005A3138"/>
    <w:rsid w:val="005A31B5"/>
    <w:rsid w:val="005A3337"/>
    <w:rsid w:val="005A3380"/>
    <w:rsid w:val="005A33AB"/>
    <w:rsid w:val="005A3581"/>
    <w:rsid w:val="005A362F"/>
    <w:rsid w:val="005A38E7"/>
    <w:rsid w:val="005A3A27"/>
    <w:rsid w:val="005A3C79"/>
    <w:rsid w:val="005A3FFF"/>
    <w:rsid w:val="005A43AC"/>
    <w:rsid w:val="005A53ED"/>
    <w:rsid w:val="005A56A7"/>
    <w:rsid w:val="005A5A85"/>
    <w:rsid w:val="005A65DF"/>
    <w:rsid w:val="005A6646"/>
    <w:rsid w:val="005A672E"/>
    <w:rsid w:val="005A6814"/>
    <w:rsid w:val="005A6890"/>
    <w:rsid w:val="005A6C33"/>
    <w:rsid w:val="005A7027"/>
    <w:rsid w:val="005A74DD"/>
    <w:rsid w:val="005A771A"/>
    <w:rsid w:val="005A7810"/>
    <w:rsid w:val="005A782E"/>
    <w:rsid w:val="005A785F"/>
    <w:rsid w:val="005A791C"/>
    <w:rsid w:val="005A7C45"/>
    <w:rsid w:val="005A7C83"/>
    <w:rsid w:val="005A7C9F"/>
    <w:rsid w:val="005B02EA"/>
    <w:rsid w:val="005B035C"/>
    <w:rsid w:val="005B0ECC"/>
    <w:rsid w:val="005B0F31"/>
    <w:rsid w:val="005B1385"/>
    <w:rsid w:val="005B1423"/>
    <w:rsid w:val="005B1703"/>
    <w:rsid w:val="005B17CB"/>
    <w:rsid w:val="005B1884"/>
    <w:rsid w:val="005B1981"/>
    <w:rsid w:val="005B1C89"/>
    <w:rsid w:val="005B1F98"/>
    <w:rsid w:val="005B20A8"/>
    <w:rsid w:val="005B22A4"/>
    <w:rsid w:val="005B22F0"/>
    <w:rsid w:val="005B266E"/>
    <w:rsid w:val="005B26BB"/>
    <w:rsid w:val="005B2707"/>
    <w:rsid w:val="005B3251"/>
    <w:rsid w:val="005B32E1"/>
    <w:rsid w:val="005B3480"/>
    <w:rsid w:val="005B3696"/>
    <w:rsid w:val="005B3B43"/>
    <w:rsid w:val="005B3C5B"/>
    <w:rsid w:val="005B3DFD"/>
    <w:rsid w:val="005B409F"/>
    <w:rsid w:val="005B42BB"/>
    <w:rsid w:val="005B4745"/>
    <w:rsid w:val="005B4950"/>
    <w:rsid w:val="005B4974"/>
    <w:rsid w:val="005B4D2E"/>
    <w:rsid w:val="005B4E55"/>
    <w:rsid w:val="005B52D9"/>
    <w:rsid w:val="005B5741"/>
    <w:rsid w:val="005B5B2D"/>
    <w:rsid w:val="005B5F48"/>
    <w:rsid w:val="005B6200"/>
    <w:rsid w:val="005B653D"/>
    <w:rsid w:val="005B6670"/>
    <w:rsid w:val="005B680C"/>
    <w:rsid w:val="005B6828"/>
    <w:rsid w:val="005B6997"/>
    <w:rsid w:val="005B6ACD"/>
    <w:rsid w:val="005B735A"/>
    <w:rsid w:val="005B7739"/>
    <w:rsid w:val="005B77D7"/>
    <w:rsid w:val="005B787A"/>
    <w:rsid w:val="005B78FE"/>
    <w:rsid w:val="005B7A45"/>
    <w:rsid w:val="005B7A9A"/>
    <w:rsid w:val="005B7BCB"/>
    <w:rsid w:val="005B7CD6"/>
    <w:rsid w:val="005B7DE7"/>
    <w:rsid w:val="005B7F6A"/>
    <w:rsid w:val="005B7FD2"/>
    <w:rsid w:val="005C007B"/>
    <w:rsid w:val="005C051D"/>
    <w:rsid w:val="005C08F6"/>
    <w:rsid w:val="005C0BC7"/>
    <w:rsid w:val="005C0CA3"/>
    <w:rsid w:val="005C0D61"/>
    <w:rsid w:val="005C0DE7"/>
    <w:rsid w:val="005C0EF9"/>
    <w:rsid w:val="005C1178"/>
    <w:rsid w:val="005C11DF"/>
    <w:rsid w:val="005C17B7"/>
    <w:rsid w:val="005C1B81"/>
    <w:rsid w:val="005C1D96"/>
    <w:rsid w:val="005C1EB3"/>
    <w:rsid w:val="005C2108"/>
    <w:rsid w:val="005C2180"/>
    <w:rsid w:val="005C24E3"/>
    <w:rsid w:val="005C2861"/>
    <w:rsid w:val="005C29FA"/>
    <w:rsid w:val="005C2F7C"/>
    <w:rsid w:val="005C30F4"/>
    <w:rsid w:val="005C30F9"/>
    <w:rsid w:val="005C32A8"/>
    <w:rsid w:val="005C37F2"/>
    <w:rsid w:val="005C38E4"/>
    <w:rsid w:val="005C3B3C"/>
    <w:rsid w:val="005C3C87"/>
    <w:rsid w:val="005C3CC8"/>
    <w:rsid w:val="005C3F44"/>
    <w:rsid w:val="005C42A6"/>
    <w:rsid w:val="005C44FF"/>
    <w:rsid w:val="005C4BE4"/>
    <w:rsid w:val="005C4FB0"/>
    <w:rsid w:val="005C55EB"/>
    <w:rsid w:val="005C5651"/>
    <w:rsid w:val="005C57D3"/>
    <w:rsid w:val="005C587F"/>
    <w:rsid w:val="005C599E"/>
    <w:rsid w:val="005C5B8F"/>
    <w:rsid w:val="005C5EB6"/>
    <w:rsid w:val="005C611D"/>
    <w:rsid w:val="005C63F7"/>
    <w:rsid w:val="005C66CE"/>
    <w:rsid w:val="005C6833"/>
    <w:rsid w:val="005C692D"/>
    <w:rsid w:val="005C6A37"/>
    <w:rsid w:val="005C6A46"/>
    <w:rsid w:val="005C6AD6"/>
    <w:rsid w:val="005C6B9E"/>
    <w:rsid w:val="005C6C5A"/>
    <w:rsid w:val="005C6CB3"/>
    <w:rsid w:val="005C6DE1"/>
    <w:rsid w:val="005C7067"/>
    <w:rsid w:val="005C717A"/>
    <w:rsid w:val="005C72BD"/>
    <w:rsid w:val="005C7589"/>
    <w:rsid w:val="005C75B4"/>
    <w:rsid w:val="005C789A"/>
    <w:rsid w:val="005C7E61"/>
    <w:rsid w:val="005C7F16"/>
    <w:rsid w:val="005C7F2F"/>
    <w:rsid w:val="005D0033"/>
    <w:rsid w:val="005D004D"/>
    <w:rsid w:val="005D0316"/>
    <w:rsid w:val="005D041C"/>
    <w:rsid w:val="005D05ED"/>
    <w:rsid w:val="005D06B9"/>
    <w:rsid w:val="005D0777"/>
    <w:rsid w:val="005D079A"/>
    <w:rsid w:val="005D0A13"/>
    <w:rsid w:val="005D0A8F"/>
    <w:rsid w:val="005D0E15"/>
    <w:rsid w:val="005D0E80"/>
    <w:rsid w:val="005D0F48"/>
    <w:rsid w:val="005D1305"/>
    <w:rsid w:val="005D134B"/>
    <w:rsid w:val="005D1C1A"/>
    <w:rsid w:val="005D21C5"/>
    <w:rsid w:val="005D22D0"/>
    <w:rsid w:val="005D2315"/>
    <w:rsid w:val="005D25F0"/>
    <w:rsid w:val="005D266C"/>
    <w:rsid w:val="005D26A0"/>
    <w:rsid w:val="005D2888"/>
    <w:rsid w:val="005D2A16"/>
    <w:rsid w:val="005D2B3B"/>
    <w:rsid w:val="005D2BAF"/>
    <w:rsid w:val="005D30D4"/>
    <w:rsid w:val="005D335C"/>
    <w:rsid w:val="005D33A8"/>
    <w:rsid w:val="005D35A6"/>
    <w:rsid w:val="005D364F"/>
    <w:rsid w:val="005D3707"/>
    <w:rsid w:val="005D395D"/>
    <w:rsid w:val="005D398B"/>
    <w:rsid w:val="005D3DFC"/>
    <w:rsid w:val="005D3E00"/>
    <w:rsid w:val="005D3ED7"/>
    <w:rsid w:val="005D404F"/>
    <w:rsid w:val="005D43AC"/>
    <w:rsid w:val="005D4443"/>
    <w:rsid w:val="005D444E"/>
    <w:rsid w:val="005D4814"/>
    <w:rsid w:val="005D4ACF"/>
    <w:rsid w:val="005D4B64"/>
    <w:rsid w:val="005D4C9E"/>
    <w:rsid w:val="005D4DF4"/>
    <w:rsid w:val="005D4E23"/>
    <w:rsid w:val="005D4FCC"/>
    <w:rsid w:val="005D5067"/>
    <w:rsid w:val="005D511E"/>
    <w:rsid w:val="005D5236"/>
    <w:rsid w:val="005D52F9"/>
    <w:rsid w:val="005D554F"/>
    <w:rsid w:val="005D5608"/>
    <w:rsid w:val="005D5D26"/>
    <w:rsid w:val="005D5D74"/>
    <w:rsid w:val="005D5F62"/>
    <w:rsid w:val="005D5FB6"/>
    <w:rsid w:val="005D5FED"/>
    <w:rsid w:val="005D6004"/>
    <w:rsid w:val="005D6132"/>
    <w:rsid w:val="005D6225"/>
    <w:rsid w:val="005D63A1"/>
    <w:rsid w:val="005D6609"/>
    <w:rsid w:val="005D6CE0"/>
    <w:rsid w:val="005D6EA3"/>
    <w:rsid w:val="005D70BE"/>
    <w:rsid w:val="005D710D"/>
    <w:rsid w:val="005D72F3"/>
    <w:rsid w:val="005D779F"/>
    <w:rsid w:val="005D7812"/>
    <w:rsid w:val="005D7B5F"/>
    <w:rsid w:val="005D7BE4"/>
    <w:rsid w:val="005D7FD3"/>
    <w:rsid w:val="005E0489"/>
    <w:rsid w:val="005E049D"/>
    <w:rsid w:val="005E06B2"/>
    <w:rsid w:val="005E093C"/>
    <w:rsid w:val="005E0B6A"/>
    <w:rsid w:val="005E0EC9"/>
    <w:rsid w:val="005E1B37"/>
    <w:rsid w:val="005E2206"/>
    <w:rsid w:val="005E221A"/>
    <w:rsid w:val="005E221E"/>
    <w:rsid w:val="005E223A"/>
    <w:rsid w:val="005E2496"/>
    <w:rsid w:val="005E2745"/>
    <w:rsid w:val="005E2919"/>
    <w:rsid w:val="005E29C3"/>
    <w:rsid w:val="005E2F75"/>
    <w:rsid w:val="005E32E3"/>
    <w:rsid w:val="005E32EA"/>
    <w:rsid w:val="005E39B3"/>
    <w:rsid w:val="005E3AF4"/>
    <w:rsid w:val="005E4323"/>
    <w:rsid w:val="005E4434"/>
    <w:rsid w:val="005E4477"/>
    <w:rsid w:val="005E463C"/>
    <w:rsid w:val="005E4992"/>
    <w:rsid w:val="005E5362"/>
    <w:rsid w:val="005E5468"/>
    <w:rsid w:val="005E5A68"/>
    <w:rsid w:val="005E5B74"/>
    <w:rsid w:val="005E5F62"/>
    <w:rsid w:val="005E5F63"/>
    <w:rsid w:val="005E6152"/>
    <w:rsid w:val="005E622E"/>
    <w:rsid w:val="005E63FA"/>
    <w:rsid w:val="005E63FB"/>
    <w:rsid w:val="005E6627"/>
    <w:rsid w:val="005E685A"/>
    <w:rsid w:val="005E6C3A"/>
    <w:rsid w:val="005E6CCC"/>
    <w:rsid w:val="005E6ED8"/>
    <w:rsid w:val="005E6FC0"/>
    <w:rsid w:val="005E72CC"/>
    <w:rsid w:val="005E7732"/>
    <w:rsid w:val="005E79A2"/>
    <w:rsid w:val="005E7BFF"/>
    <w:rsid w:val="005E7EFD"/>
    <w:rsid w:val="005F003B"/>
    <w:rsid w:val="005F00A6"/>
    <w:rsid w:val="005F0144"/>
    <w:rsid w:val="005F016B"/>
    <w:rsid w:val="005F033D"/>
    <w:rsid w:val="005F0355"/>
    <w:rsid w:val="005F05E5"/>
    <w:rsid w:val="005F0729"/>
    <w:rsid w:val="005F0772"/>
    <w:rsid w:val="005F0783"/>
    <w:rsid w:val="005F080E"/>
    <w:rsid w:val="005F0A47"/>
    <w:rsid w:val="005F0CB4"/>
    <w:rsid w:val="005F0FFE"/>
    <w:rsid w:val="005F111B"/>
    <w:rsid w:val="005F135C"/>
    <w:rsid w:val="005F1666"/>
    <w:rsid w:val="005F1B4F"/>
    <w:rsid w:val="005F1B72"/>
    <w:rsid w:val="005F1D5C"/>
    <w:rsid w:val="005F25D4"/>
    <w:rsid w:val="005F2723"/>
    <w:rsid w:val="005F2831"/>
    <w:rsid w:val="005F2B31"/>
    <w:rsid w:val="005F2C09"/>
    <w:rsid w:val="005F2FDF"/>
    <w:rsid w:val="005F3825"/>
    <w:rsid w:val="005F3A48"/>
    <w:rsid w:val="005F3A66"/>
    <w:rsid w:val="005F3AE7"/>
    <w:rsid w:val="005F3B77"/>
    <w:rsid w:val="005F3EB0"/>
    <w:rsid w:val="005F4425"/>
    <w:rsid w:val="005F44EF"/>
    <w:rsid w:val="005F4661"/>
    <w:rsid w:val="005F4665"/>
    <w:rsid w:val="005F4F08"/>
    <w:rsid w:val="005F4F50"/>
    <w:rsid w:val="005F5321"/>
    <w:rsid w:val="005F5468"/>
    <w:rsid w:val="005F5500"/>
    <w:rsid w:val="005F577C"/>
    <w:rsid w:val="005F5858"/>
    <w:rsid w:val="005F5A73"/>
    <w:rsid w:val="005F5B2A"/>
    <w:rsid w:val="005F5B77"/>
    <w:rsid w:val="005F5BCC"/>
    <w:rsid w:val="005F65EC"/>
    <w:rsid w:val="005F6761"/>
    <w:rsid w:val="005F67A3"/>
    <w:rsid w:val="005F687A"/>
    <w:rsid w:val="005F68BF"/>
    <w:rsid w:val="005F6AC4"/>
    <w:rsid w:val="005F6CD7"/>
    <w:rsid w:val="005F6E56"/>
    <w:rsid w:val="005F6E7F"/>
    <w:rsid w:val="005F6F03"/>
    <w:rsid w:val="005F709D"/>
    <w:rsid w:val="005F78A1"/>
    <w:rsid w:val="005F7D8C"/>
    <w:rsid w:val="005F7E80"/>
    <w:rsid w:val="005F7EB8"/>
    <w:rsid w:val="00600387"/>
    <w:rsid w:val="0060090C"/>
    <w:rsid w:val="00600A51"/>
    <w:rsid w:val="00600F36"/>
    <w:rsid w:val="00601045"/>
    <w:rsid w:val="00601061"/>
    <w:rsid w:val="006011E8"/>
    <w:rsid w:val="00601217"/>
    <w:rsid w:val="0060122B"/>
    <w:rsid w:val="00601A56"/>
    <w:rsid w:val="00601F9E"/>
    <w:rsid w:val="00602013"/>
    <w:rsid w:val="006022BF"/>
    <w:rsid w:val="006026FE"/>
    <w:rsid w:val="00602850"/>
    <w:rsid w:val="0060297E"/>
    <w:rsid w:val="00602BE7"/>
    <w:rsid w:val="00602F7B"/>
    <w:rsid w:val="006030B9"/>
    <w:rsid w:val="006030F0"/>
    <w:rsid w:val="00603144"/>
    <w:rsid w:val="006032BD"/>
    <w:rsid w:val="006038B1"/>
    <w:rsid w:val="00603C2B"/>
    <w:rsid w:val="00603E0B"/>
    <w:rsid w:val="0060451B"/>
    <w:rsid w:val="0060456A"/>
    <w:rsid w:val="006045B2"/>
    <w:rsid w:val="006045D1"/>
    <w:rsid w:val="006045D4"/>
    <w:rsid w:val="00604731"/>
    <w:rsid w:val="00604917"/>
    <w:rsid w:val="00604C49"/>
    <w:rsid w:val="00604CE6"/>
    <w:rsid w:val="00604D81"/>
    <w:rsid w:val="00605111"/>
    <w:rsid w:val="00605274"/>
    <w:rsid w:val="006052CE"/>
    <w:rsid w:val="006056B9"/>
    <w:rsid w:val="006059CA"/>
    <w:rsid w:val="00605AC7"/>
    <w:rsid w:val="00605BD6"/>
    <w:rsid w:val="00605C4B"/>
    <w:rsid w:val="00605DD9"/>
    <w:rsid w:val="00605ED7"/>
    <w:rsid w:val="00606122"/>
    <w:rsid w:val="006061C0"/>
    <w:rsid w:val="006062CD"/>
    <w:rsid w:val="006063BC"/>
    <w:rsid w:val="00606828"/>
    <w:rsid w:val="00606A62"/>
    <w:rsid w:val="00606ADE"/>
    <w:rsid w:val="00606BA9"/>
    <w:rsid w:val="00606FB8"/>
    <w:rsid w:val="00607113"/>
    <w:rsid w:val="00607476"/>
    <w:rsid w:val="0060750B"/>
    <w:rsid w:val="006076F9"/>
    <w:rsid w:val="006077CA"/>
    <w:rsid w:val="006077CB"/>
    <w:rsid w:val="0060780C"/>
    <w:rsid w:val="00607C07"/>
    <w:rsid w:val="00607E3F"/>
    <w:rsid w:val="00610283"/>
    <w:rsid w:val="00610507"/>
    <w:rsid w:val="006106AC"/>
    <w:rsid w:val="006108C3"/>
    <w:rsid w:val="0061095E"/>
    <w:rsid w:val="00610C13"/>
    <w:rsid w:val="006110FB"/>
    <w:rsid w:val="006111DF"/>
    <w:rsid w:val="0061150E"/>
    <w:rsid w:val="006115A5"/>
    <w:rsid w:val="0061166A"/>
    <w:rsid w:val="00611771"/>
    <w:rsid w:val="00611A2C"/>
    <w:rsid w:val="00611A84"/>
    <w:rsid w:val="00611B9F"/>
    <w:rsid w:val="00611D47"/>
    <w:rsid w:val="00611E19"/>
    <w:rsid w:val="006127DD"/>
    <w:rsid w:val="00612820"/>
    <w:rsid w:val="006129D3"/>
    <w:rsid w:val="00612A57"/>
    <w:rsid w:val="00612A89"/>
    <w:rsid w:val="00612BE7"/>
    <w:rsid w:val="00612BF7"/>
    <w:rsid w:val="00612C84"/>
    <w:rsid w:val="00612FD5"/>
    <w:rsid w:val="0061335A"/>
    <w:rsid w:val="00613505"/>
    <w:rsid w:val="006136C8"/>
    <w:rsid w:val="006136E5"/>
    <w:rsid w:val="00613A39"/>
    <w:rsid w:val="00613E05"/>
    <w:rsid w:val="006140FA"/>
    <w:rsid w:val="0061413B"/>
    <w:rsid w:val="00614179"/>
    <w:rsid w:val="006143E2"/>
    <w:rsid w:val="006144C8"/>
    <w:rsid w:val="006146A2"/>
    <w:rsid w:val="00614867"/>
    <w:rsid w:val="006148A9"/>
    <w:rsid w:val="00614989"/>
    <w:rsid w:val="006149EC"/>
    <w:rsid w:val="00614DCD"/>
    <w:rsid w:val="00614E3B"/>
    <w:rsid w:val="00614F4C"/>
    <w:rsid w:val="0061523D"/>
    <w:rsid w:val="0061534E"/>
    <w:rsid w:val="006153C0"/>
    <w:rsid w:val="00615456"/>
    <w:rsid w:val="00615520"/>
    <w:rsid w:val="006157BE"/>
    <w:rsid w:val="006159A2"/>
    <w:rsid w:val="00615D01"/>
    <w:rsid w:val="00615D7D"/>
    <w:rsid w:val="00615D95"/>
    <w:rsid w:val="00615EF6"/>
    <w:rsid w:val="00616223"/>
    <w:rsid w:val="006165EC"/>
    <w:rsid w:val="00616710"/>
    <w:rsid w:val="0061679E"/>
    <w:rsid w:val="00616B57"/>
    <w:rsid w:val="00617024"/>
    <w:rsid w:val="0061736C"/>
    <w:rsid w:val="00617659"/>
    <w:rsid w:val="0061766C"/>
    <w:rsid w:val="00617769"/>
    <w:rsid w:val="00617792"/>
    <w:rsid w:val="006177F7"/>
    <w:rsid w:val="00617941"/>
    <w:rsid w:val="00617B69"/>
    <w:rsid w:val="00617E3F"/>
    <w:rsid w:val="00617EDE"/>
    <w:rsid w:val="0062006E"/>
    <w:rsid w:val="00620109"/>
    <w:rsid w:val="00620291"/>
    <w:rsid w:val="0062043B"/>
    <w:rsid w:val="0062097D"/>
    <w:rsid w:val="00620C78"/>
    <w:rsid w:val="00620D53"/>
    <w:rsid w:val="00620E03"/>
    <w:rsid w:val="00620F1F"/>
    <w:rsid w:val="00621365"/>
    <w:rsid w:val="006213D3"/>
    <w:rsid w:val="006213FE"/>
    <w:rsid w:val="006214B2"/>
    <w:rsid w:val="0062159B"/>
    <w:rsid w:val="0062189D"/>
    <w:rsid w:val="00621BB5"/>
    <w:rsid w:val="00621E11"/>
    <w:rsid w:val="00621E78"/>
    <w:rsid w:val="0062227E"/>
    <w:rsid w:val="00622280"/>
    <w:rsid w:val="00622595"/>
    <w:rsid w:val="00622709"/>
    <w:rsid w:val="0062276B"/>
    <w:rsid w:val="00622961"/>
    <w:rsid w:val="00622BAC"/>
    <w:rsid w:val="00622F51"/>
    <w:rsid w:val="00622FE8"/>
    <w:rsid w:val="006230D6"/>
    <w:rsid w:val="00623665"/>
    <w:rsid w:val="00623752"/>
    <w:rsid w:val="00623793"/>
    <w:rsid w:val="006237F1"/>
    <w:rsid w:val="006238C0"/>
    <w:rsid w:val="00623BD0"/>
    <w:rsid w:val="00623C1D"/>
    <w:rsid w:val="00623C61"/>
    <w:rsid w:val="00623EE2"/>
    <w:rsid w:val="006242B7"/>
    <w:rsid w:val="00624783"/>
    <w:rsid w:val="006247B3"/>
    <w:rsid w:val="00624A93"/>
    <w:rsid w:val="00624CFA"/>
    <w:rsid w:val="00625174"/>
    <w:rsid w:val="00625265"/>
    <w:rsid w:val="0062528D"/>
    <w:rsid w:val="00625465"/>
    <w:rsid w:val="00625B90"/>
    <w:rsid w:val="00625FC5"/>
    <w:rsid w:val="00626113"/>
    <w:rsid w:val="0062612A"/>
    <w:rsid w:val="00626173"/>
    <w:rsid w:val="00626404"/>
    <w:rsid w:val="006264B2"/>
    <w:rsid w:val="0062670B"/>
    <w:rsid w:val="006267A0"/>
    <w:rsid w:val="006269AB"/>
    <w:rsid w:val="00626C7A"/>
    <w:rsid w:val="00627102"/>
    <w:rsid w:val="00627170"/>
    <w:rsid w:val="00627195"/>
    <w:rsid w:val="0062724A"/>
    <w:rsid w:val="0062736B"/>
    <w:rsid w:val="0062750C"/>
    <w:rsid w:val="006275CF"/>
    <w:rsid w:val="0062770A"/>
    <w:rsid w:val="00627967"/>
    <w:rsid w:val="006279E0"/>
    <w:rsid w:val="00627A8B"/>
    <w:rsid w:val="00627E21"/>
    <w:rsid w:val="00627EFF"/>
    <w:rsid w:val="00630121"/>
    <w:rsid w:val="0063038C"/>
    <w:rsid w:val="00630748"/>
    <w:rsid w:val="0063085B"/>
    <w:rsid w:val="0063096B"/>
    <w:rsid w:val="006309A4"/>
    <w:rsid w:val="00630C28"/>
    <w:rsid w:val="00630C5C"/>
    <w:rsid w:val="00630C7F"/>
    <w:rsid w:val="00631013"/>
    <w:rsid w:val="006313EC"/>
    <w:rsid w:val="00631531"/>
    <w:rsid w:val="0063165E"/>
    <w:rsid w:val="006317B7"/>
    <w:rsid w:val="00631B4D"/>
    <w:rsid w:val="00631B72"/>
    <w:rsid w:val="00631C83"/>
    <w:rsid w:val="00631EF9"/>
    <w:rsid w:val="00631F3E"/>
    <w:rsid w:val="00631F7B"/>
    <w:rsid w:val="00631FB6"/>
    <w:rsid w:val="00631FFA"/>
    <w:rsid w:val="00632664"/>
    <w:rsid w:val="006328DF"/>
    <w:rsid w:val="00632BCE"/>
    <w:rsid w:val="00632BD5"/>
    <w:rsid w:val="00632C79"/>
    <w:rsid w:val="00632CE3"/>
    <w:rsid w:val="00633621"/>
    <w:rsid w:val="00633662"/>
    <w:rsid w:val="006336AB"/>
    <w:rsid w:val="0063377B"/>
    <w:rsid w:val="00633829"/>
    <w:rsid w:val="00633C7E"/>
    <w:rsid w:val="00633F36"/>
    <w:rsid w:val="0063424B"/>
    <w:rsid w:val="00634791"/>
    <w:rsid w:val="0063495D"/>
    <w:rsid w:val="00634AE3"/>
    <w:rsid w:val="00634B39"/>
    <w:rsid w:val="00634EE4"/>
    <w:rsid w:val="00635005"/>
    <w:rsid w:val="0063524D"/>
    <w:rsid w:val="006353EE"/>
    <w:rsid w:val="006354A8"/>
    <w:rsid w:val="00635B4F"/>
    <w:rsid w:val="00635D68"/>
    <w:rsid w:val="00636061"/>
    <w:rsid w:val="00636241"/>
    <w:rsid w:val="006362BB"/>
    <w:rsid w:val="00636524"/>
    <w:rsid w:val="0063658A"/>
    <w:rsid w:val="006367F4"/>
    <w:rsid w:val="00636926"/>
    <w:rsid w:val="006369BB"/>
    <w:rsid w:val="00636A96"/>
    <w:rsid w:val="00636BA6"/>
    <w:rsid w:val="00636D9D"/>
    <w:rsid w:val="00636F5D"/>
    <w:rsid w:val="00637026"/>
    <w:rsid w:val="00637128"/>
    <w:rsid w:val="006371BB"/>
    <w:rsid w:val="006374F8"/>
    <w:rsid w:val="006379FE"/>
    <w:rsid w:val="00637AC1"/>
    <w:rsid w:val="00637C04"/>
    <w:rsid w:val="00637E90"/>
    <w:rsid w:val="00637ED4"/>
    <w:rsid w:val="00640358"/>
    <w:rsid w:val="00640390"/>
    <w:rsid w:val="00640404"/>
    <w:rsid w:val="006404F7"/>
    <w:rsid w:val="00640814"/>
    <w:rsid w:val="00640A5B"/>
    <w:rsid w:val="00640A97"/>
    <w:rsid w:val="00640A99"/>
    <w:rsid w:val="00640FB8"/>
    <w:rsid w:val="00641004"/>
    <w:rsid w:val="00641BF6"/>
    <w:rsid w:val="00641C3B"/>
    <w:rsid w:val="00641D61"/>
    <w:rsid w:val="00641EB1"/>
    <w:rsid w:val="00641F0C"/>
    <w:rsid w:val="006423C1"/>
    <w:rsid w:val="0064249F"/>
    <w:rsid w:val="006424AD"/>
    <w:rsid w:val="006425F5"/>
    <w:rsid w:val="006427F3"/>
    <w:rsid w:val="006427FB"/>
    <w:rsid w:val="006428C2"/>
    <w:rsid w:val="00642D08"/>
    <w:rsid w:val="00642D93"/>
    <w:rsid w:val="00642E0B"/>
    <w:rsid w:val="00643002"/>
    <w:rsid w:val="00643259"/>
    <w:rsid w:val="006432B3"/>
    <w:rsid w:val="00643388"/>
    <w:rsid w:val="006436BA"/>
    <w:rsid w:val="0064379A"/>
    <w:rsid w:val="006439E8"/>
    <w:rsid w:val="00643C69"/>
    <w:rsid w:val="00643CBB"/>
    <w:rsid w:val="006441B2"/>
    <w:rsid w:val="00644201"/>
    <w:rsid w:val="006442D7"/>
    <w:rsid w:val="00644A49"/>
    <w:rsid w:val="00644B2F"/>
    <w:rsid w:val="00644CA3"/>
    <w:rsid w:val="00644D4B"/>
    <w:rsid w:val="00644FB3"/>
    <w:rsid w:val="0064545B"/>
    <w:rsid w:val="0064567F"/>
    <w:rsid w:val="0064574E"/>
    <w:rsid w:val="0064581A"/>
    <w:rsid w:val="0064584F"/>
    <w:rsid w:val="00645A83"/>
    <w:rsid w:val="00645CA3"/>
    <w:rsid w:val="00645ED4"/>
    <w:rsid w:val="00645F99"/>
    <w:rsid w:val="0064616D"/>
    <w:rsid w:val="0064628A"/>
    <w:rsid w:val="00646291"/>
    <w:rsid w:val="006463F9"/>
    <w:rsid w:val="0064654B"/>
    <w:rsid w:val="00646720"/>
    <w:rsid w:val="00646943"/>
    <w:rsid w:val="00646E06"/>
    <w:rsid w:val="00646EAA"/>
    <w:rsid w:val="00646FEE"/>
    <w:rsid w:val="006472B4"/>
    <w:rsid w:val="0064765D"/>
    <w:rsid w:val="0064770A"/>
    <w:rsid w:val="006477CE"/>
    <w:rsid w:val="00647824"/>
    <w:rsid w:val="006479C5"/>
    <w:rsid w:val="006479DD"/>
    <w:rsid w:val="00647A72"/>
    <w:rsid w:val="00647B78"/>
    <w:rsid w:val="00647D09"/>
    <w:rsid w:val="00647F88"/>
    <w:rsid w:val="0065015E"/>
    <w:rsid w:val="006501DB"/>
    <w:rsid w:val="00650262"/>
    <w:rsid w:val="006508E9"/>
    <w:rsid w:val="0065091F"/>
    <w:rsid w:val="00650A2A"/>
    <w:rsid w:val="00650A34"/>
    <w:rsid w:val="00650C97"/>
    <w:rsid w:val="00650EE6"/>
    <w:rsid w:val="0065113A"/>
    <w:rsid w:val="006512EF"/>
    <w:rsid w:val="006513A5"/>
    <w:rsid w:val="0065157E"/>
    <w:rsid w:val="00651696"/>
    <w:rsid w:val="006516FE"/>
    <w:rsid w:val="00651A39"/>
    <w:rsid w:val="00651AAB"/>
    <w:rsid w:val="00651E20"/>
    <w:rsid w:val="00651FA8"/>
    <w:rsid w:val="006521AB"/>
    <w:rsid w:val="00652C9C"/>
    <w:rsid w:val="00652CF4"/>
    <w:rsid w:val="00652DEC"/>
    <w:rsid w:val="006532D4"/>
    <w:rsid w:val="00653391"/>
    <w:rsid w:val="00653446"/>
    <w:rsid w:val="0065354F"/>
    <w:rsid w:val="0065358F"/>
    <w:rsid w:val="0065398C"/>
    <w:rsid w:val="00653ABF"/>
    <w:rsid w:val="00653BB2"/>
    <w:rsid w:val="00653D96"/>
    <w:rsid w:val="00653F30"/>
    <w:rsid w:val="0065414E"/>
    <w:rsid w:val="00654186"/>
    <w:rsid w:val="0065434A"/>
    <w:rsid w:val="00654382"/>
    <w:rsid w:val="00654623"/>
    <w:rsid w:val="006546AB"/>
    <w:rsid w:val="006547D2"/>
    <w:rsid w:val="00654849"/>
    <w:rsid w:val="00654AC7"/>
    <w:rsid w:val="00654B53"/>
    <w:rsid w:val="00654CF5"/>
    <w:rsid w:val="00655155"/>
    <w:rsid w:val="0065521D"/>
    <w:rsid w:val="0065526A"/>
    <w:rsid w:val="0065528E"/>
    <w:rsid w:val="00655634"/>
    <w:rsid w:val="006557F5"/>
    <w:rsid w:val="00655826"/>
    <w:rsid w:val="00655AE5"/>
    <w:rsid w:val="00655BED"/>
    <w:rsid w:val="00655E1C"/>
    <w:rsid w:val="00655F09"/>
    <w:rsid w:val="00655FE0"/>
    <w:rsid w:val="00655FF2"/>
    <w:rsid w:val="0065620D"/>
    <w:rsid w:val="0065634A"/>
    <w:rsid w:val="0065648B"/>
    <w:rsid w:val="00656601"/>
    <w:rsid w:val="006566CC"/>
    <w:rsid w:val="0065672D"/>
    <w:rsid w:val="006568F8"/>
    <w:rsid w:val="00656C6B"/>
    <w:rsid w:val="00656DBB"/>
    <w:rsid w:val="00657112"/>
    <w:rsid w:val="006573A6"/>
    <w:rsid w:val="0065743C"/>
    <w:rsid w:val="00657695"/>
    <w:rsid w:val="0065790E"/>
    <w:rsid w:val="00657944"/>
    <w:rsid w:val="00657AD9"/>
    <w:rsid w:val="00657DDB"/>
    <w:rsid w:val="0066033A"/>
    <w:rsid w:val="006606A3"/>
    <w:rsid w:val="006607A9"/>
    <w:rsid w:val="00660940"/>
    <w:rsid w:val="00660C31"/>
    <w:rsid w:val="00661318"/>
    <w:rsid w:val="006616D1"/>
    <w:rsid w:val="00661768"/>
    <w:rsid w:val="00661859"/>
    <w:rsid w:val="00661FC1"/>
    <w:rsid w:val="006626C5"/>
    <w:rsid w:val="00662795"/>
    <w:rsid w:val="00662BD4"/>
    <w:rsid w:val="006630F8"/>
    <w:rsid w:val="0066335B"/>
    <w:rsid w:val="006633F1"/>
    <w:rsid w:val="00663479"/>
    <w:rsid w:val="006635D2"/>
    <w:rsid w:val="0066371E"/>
    <w:rsid w:val="006638C4"/>
    <w:rsid w:val="00663BD1"/>
    <w:rsid w:val="00663C16"/>
    <w:rsid w:val="00663C71"/>
    <w:rsid w:val="00663F76"/>
    <w:rsid w:val="00664340"/>
    <w:rsid w:val="0066441E"/>
    <w:rsid w:val="00664431"/>
    <w:rsid w:val="0066466C"/>
    <w:rsid w:val="006646CE"/>
    <w:rsid w:val="0066473D"/>
    <w:rsid w:val="00664996"/>
    <w:rsid w:val="006649DF"/>
    <w:rsid w:val="00664AB2"/>
    <w:rsid w:val="006654BB"/>
    <w:rsid w:val="00665ACF"/>
    <w:rsid w:val="00665B29"/>
    <w:rsid w:val="00665CB7"/>
    <w:rsid w:val="0066632F"/>
    <w:rsid w:val="006666FA"/>
    <w:rsid w:val="00666899"/>
    <w:rsid w:val="00666B52"/>
    <w:rsid w:val="00666F0E"/>
    <w:rsid w:val="00666FB9"/>
    <w:rsid w:val="00667206"/>
    <w:rsid w:val="006675BC"/>
    <w:rsid w:val="0066774B"/>
    <w:rsid w:val="006677B4"/>
    <w:rsid w:val="006678EB"/>
    <w:rsid w:val="00667C69"/>
    <w:rsid w:val="00670073"/>
    <w:rsid w:val="006700D0"/>
    <w:rsid w:val="00670140"/>
    <w:rsid w:val="00670189"/>
    <w:rsid w:val="006701A9"/>
    <w:rsid w:val="006701F4"/>
    <w:rsid w:val="0067021A"/>
    <w:rsid w:val="0067022D"/>
    <w:rsid w:val="00670360"/>
    <w:rsid w:val="0067051A"/>
    <w:rsid w:val="0067070C"/>
    <w:rsid w:val="006709E9"/>
    <w:rsid w:val="00670CB2"/>
    <w:rsid w:val="00670DAA"/>
    <w:rsid w:val="00670FD1"/>
    <w:rsid w:val="006711EC"/>
    <w:rsid w:val="00671703"/>
    <w:rsid w:val="0067185A"/>
    <w:rsid w:val="00671A23"/>
    <w:rsid w:val="00671B80"/>
    <w:rsid w:val="00671CB7"/>
    <w:rsid w:val="00671D71"/>
    <w:rsid w:val="00671DCB"/>
    <w:rsid w:val="00671F5E"/>
    <w:rsid w:val="0067206A"/>
    <w:rsid w:val="00672997"/>
    <w:rsid w:val="00672D16"/>
    <w:rsid w:val="00672D2C"/>
    <w:rsid w:val="006733BF"/>
    <w:rsid w:val="006734C6"/>
    <w:rsid w:val="006736A6"/>
    <w:rsid w:val="00673787"/>
    <w:rsid w:val="00673834"/>
    <w:rsid w:val="006738D9"/>
    <w:rsid w:val="00673A18"/>
    <w:rsid w:val="00673A36"/>
    <w:rsid w:val="00673B70"/>
    <w:rsid w:val="00673CC3"/>
    <w:rsid w:val="00673DF1"/>
    <w:rsid w:val="00673E8E"/>
    <w:rsid w:val="006741AA"/>
    <w:rsid w:val="00674606"/>
    <w:rsid w:val="00674689"/>
    <w:rsid w:val="00674696"/>
    <w:rsid w:val="006747B5"/>
    <w:rsid w:val="006747BC"/>
    <w:rsid w:val="00674D59"/>
    <w:rsid w:val="00674EAF"/>
    <w:rsid w:val="00674F7F"/>
    <w:rsid w:val="006750C6"/>
    <w:rsid w:val="00675407"/>
    <w:rsid w:val="006756A6"/>
    <w:rsid w:val="006757DB"/>
    <w:rsid w:val="00675BE0"/>
    <w:rsid w:val="00675C04"/>
    <w:rsid w:val="00675F1E"/>
    <w:rsid w:val="00675F3A"/>
    <w:rsid w:val="00675F83"/>
    <w:rsid w:val="00676059"/>
    <w:rsid w:val="006761A9"/>
    <w:rsid w:val="00676372"/>
    <w:rsid w:val="006763B1"/>
    <w:rsid w:val="0067699E"/>
    <w:rsid w:val="00676A97"/>
    <w:rsid w:val="00676CFC"/>
    <w:rsid w:val="00676D57"/>
    <w:rsid w:val="00676DB8"/>
    <w:rsid w:val="00676E42"/>
    <w:rsid w:val="00676F6C"/>
    <w:rsid w:val="0067718C"/>
    <w:rsid w:val="006771BC"/>
    <w:rsid w:val="0067742F"/>
    <w:rsid w:val="00677584"/>
    <w:rsid w:val="006775B6"/>
    <w:rsid w:val="0067762D"/>
    <w:rsid w:val="00677766"/>
    <w:rsid w:val="006777D7"/>
    <w:rsid w:val="00677892"/>
    <w:rsid w:val="00680105"/>
    <w:rsid w:val="00680C54"/>
    <w:rsid w:val="00680C6B"/>
    <w:rsid w:val="00680EBB"/>
    <w:rsid w:val="00681580"/>
    <w:rsid w:val="00681584"/>
    <w:rsid w:val="006815F8"/>
    <w:rsid w:val="00681689"/>
    <w:rsid w:val="006817A9"/>
    <w:rsid w:val="00681A18"/>
    <w:rsid w:val="00681E59"/>
    <w:rsid w:val="00681E7C"/>
    <w:rsid w:val="00682038"/>
    <w:rsid w:val="00682107"/>
    <w:rsid w:val="006821A6"/>
    <w:rsid w:val="00682506"/>
    <w:rsid w:val="006825D0"/>
    <w:rsid w:val="006827A6"/>
    <w:rsid w:val="00682B8C"/>
    <w:rsid w:val="00682CCB"/>
    <w:rsid w:val="00683412"/>
    <w:rsid w:val="00683445"/>
    <w:rsid w:val="006834C1"/>
    <w:rsid w:val="00683873"/>
    <w:rsid w:val="00683B60"/>
    <w:rsid w:val="00683C01"/>
    <w:rsid w:val="00683C27"/>
    <w:rsid w:val="00683D82"/>
    <w:rsid w:val="00683D92"/>
    <w:rsid w:val="00683D97"/>
    <w:rsid w:val="00684074"/>
    <w:rsid w:val="00684464"/>
    <w:rsid w:val="00684567"/>
    <w:rsid w:val="00684598"/>
    <w:rsid w:val="00684765"/>
    <w:rsid w:val="0068478E"/>
    <w:rsid w:val="006848F3"/>
    <w:rsid w:val="006849B6"/>
    <w:rsid w:val="006849B9"/>
    <w:rsid w:val="00684A1C"/>
    <w:rsid w:val="00684B6E"/>
    <w:rsid w:val="00684D46"/>
    <w:rsid w:val="0068531A"/>
    <w:rsid w:val="006853A4"/>
    <w:rsid w:val="006857D0"/>
    <w:rsid w:val="00685896"/>
    <w:rsid w:val="00685A45"/>
    <w:rsid w:val="00685CD1"/>
    <w:rsid w:val="00686131"/>
    <w:rsid w:val="00686405"/>
    <w:rsid w:val="00686943"/>
    <w:rsid w:val="006869E8"/>
    <w:rsid w:val="00686C11"/>
    <w:rsid w:val="00686CCA"/>
    <w:rsid w:val="006871A7"/>
    <w:rsid w:val="00687386"/>
    <w:rsid w:val="00687631"/>
    <w:rsid w:val="006877DD"/>
    <w:rsid w:val="00687A39"/>
    <w:rsid w:val="00687A91"/>
    <w:rsid w:val="00687C82"/>
    <w:rsid w:val="00687D25"/>
    <w:rsid w:val="00687EAE"/>
    <w:rsid w:val="0069004E"/>
    <w:rsid w:val="00690171"/>
    <w:rsid w:val="00690807"/>
    <w:rsid w:val="006908C9"/>
    <w:rsid w:val="00690C10"/>
    <w:rsid w:val="006912D6"/>
    <w:rsid w:val="006913AB"/>
    <w:rsid w:val="006914AB"/>
    <w:rsid w:val="00691555"/>
    <w:rsid w:val="00691577"/>
    <w:rsid w:val="006915D8"/>
    <w:rsid w:val="0069161B"/>
    <w:rsid w:val="00691704"/>
    <w:rsid w:val="0069183C"/>
    <w:rsid w:val="00691A63"/>
    <w:rsid w:val="00691BA4"/>
    <w:rsid w:val="00691CAB"/>
    <w:rsid w:val="00691E6E"/>
    <w:rsid w:val="00691F71"/>
    <w:rsid w:val="0069202E"/>
    <w:rsid w:val="00692032"/>
    <w:rsid w:val="006923BD"/>
    <w:rsid w:val="0069245A"/>
    <w:rsid w:val="006925EF"/>
    <w:rsid w:val="00692707"/>
    <w:rsid w:val="00692871"/>
    <w:rsid w:val="00692A8D"/>
    <w:rsid w:val="00692B4F"/>
    <w:rsid w:val="00692C57"/>
    <w:rsid w:val="00692C62"/>
    <w:rsid w:val="00692D5C"/>
    <w:rsid w:val="0069309A"/>
    <w:rsid w:val="006934DA"/>
    <w:rsid w:val="006936CF"/>
    <w:rsid w:val="00693A01"/>
    <w:rsid w:val="00693AEC"/>
    <w:rsid w:val="00693CED"/>
    <w:rsid w:val="00693D39"/>
    <w:rsid w:val="00693F1F"/>
    <w:rsid w:val="0069400F"/>
    <w:rsid w:val="00694162"/>
    <w:rsid w:val="006941A0"/>
    <w:rsid w:val="00694223"/>
    <w:rsid w:val="00694306"/>
    <w:rsid w:val="0069432A"/>
    <w:rsid w:val="00694361"/>
    <w:rsid w:val="006943DD"/>
    <w:rsid w:val="006945C0"/>
    <w:rsid w:val="006946CE"/>
    <w:rsid w:val="00694C2C"/>
    <w:rsid w:val="00695501"/>
    <w:rsid w:val="0069558F"/>
    <w:rsid w:val="0069565A"/>
    <w:rsid w:val="006961A9"/>
    <w:rsid w:val="0069668E"/>
    <w:rsid w:val="006966B6"/>
    <w:rsid w:val="006967C6"/>
    <w:rsid w:val="00696E3E"/>
    <w:rsid w:val="00696E51"/>
    <w:rsid w:val="00696FA7"/>
    <w:rsid w:val="006971AF"/>
    <w:rsid w:val="006973D1"/>
    <w:rsid w:val="00697427"/>
    <w:rsid w:val="00697819"/>
    <w:rsid w:val="00697937"/>
    <w:rsid w:val="006979A2"/>
    <w:rsid w:val="00697DB3"/>
    <w:rsid w:val="00697E69"/>
    <w:rsid w:val="00697FE1"/>
    <w:rsid w:val="006A0159"/>
    <w:rsid w:val="006A01A3"/>
    <w:rsid w:val="006A01E0"/>
    <w:rsid w:val="006A03AC"/>
    <w:rsid w:val="006A086A"/>
    <w:rsid w:val="006A08A1"/>
    <w:rsid w:val="006A094B"/>
    <w:rsid w:val="006A0989"/>
    <w:rsid w:val="006A0B84"/>
    <w:rsid w:val="006A0EF0"/>
    <w:rsid w:val="006A0F81"/>
    <w:rsid w:val="006A10A1"/>
    <w:rsid w:val="006A1285"/>
    <w:rsid w:val="006A1322"/>
    <w:rsid w:val="006A132C"/>
    <w:rsid w:val="006A139A"/>
    <w:rsid w:val="006A149C"/>
    <w:rsid w:val="006A18FC"/>
    <w:rsid w:val="006A1AB2"/>
    <w:rsid w:val="006A1E6A"/>
    <w:rsid w:val="006A1EC3"/>
    <w:rsid w:val="006A21E2"/>
    <w:rsid w:val="006A2350"/>
    <w:rsid w:val="006A294E"/>
    <w:rsid w:val="006A2C62"/>
    <w:rsid w:val="006A2FB2"/>
    <w:rsid w:val="006A3340"/>
    <w:rsid w:val="006A34FA"/>
    <w:rsid w:val="006A3E1A"/>
    <w:rsid w:val="006A3FF3"/>
    <w:rsid w:val="006A422A"/>
    <w:rsid w:val="006A427F"/>
    <w:rsid w:val="006A4D06"/>
    <w:rsid w:val="006A4FCC"/>
    <w:rsid w:val="006A5178"/>
    <w:rsid w:val="006A5665"/>
    <w:rsid w:val="006A5706"/>
    <w:rsid w:val="006A5716"/>
    <w:rsid w:val="006A5814"/>
    <w:rsid w:val="006A58DD"/>
    <w:rsid w:val="006A5989"/>
    <w:rsid w:val="006A5A64"/>
    <w:rsid w:val="006A5B00"/>
    <w:rsid w:val="006A5D1E"/>
    <w:rsid w:val="006A5DB2"/>
    <w:rsid w:val="006A5DC9"/>
    <w:rsid w:val="006A5E03"/>
    <w:rsid w:val="006A5E3D"/>
    <w:rsid w:val="006A5EFC"/>
    <w:rsid w:val="006A5F21"/>
    <w:rsid w:val="006A61C4"/>
    <w:rsid w:val="006A6292"/>
    <w:rsid w:val="006A64C6"/>
    <w:rsid w:val="006A6C2F"/>
    <w:rsid w:val="006A6F55"/>
    <w:rsid w:val="006A7127"/>
    <w:rsid w:val="006A71B2"/>
    <w:rsid w:val="006A723A"/>
    <w:rsid w:val="006A7814"/>
    <w:rsid w:val="006A78BC"/>
    <w:rsid w:val="006A7912"/>
    <w:rsid w:val="006B044A"/>
    <w:rsid w:val="006B04FE"/>
    <w:rsid w:val="006B068A"/>
    <w:rsid w:val="006B06F7"/>
    <w:rsid w:val="006B0A54"/>
    <w:rsid w:val="006B0B4F"/>
    <w:rsid w:val="006B0B52"/>
    <w:rsid w:val="006B0D1C"/>
    <w:rsid w:val="006B0DF2"/>
    <w:rsid w:val="006B0F1C"/>
    <w:rsid w:val="006B1093"/>
    <w:rsid w:val="006B118B"/>
    <w:rsid w:val="006B1576"/>
    <w:rsid w:val="006B1706"/>
    <w:rsid w:val="006B1880"/>
    <w:rsid w:val="006B1C25"/>
    <w:rsid w:val="006B1CD5"/>
    <w:rsid w:val="006B1EFB"/>
    <w:rsid w:val="006B2005"/>
    <w:rsid w:val="006B22FA"/>
    <w:rsid w:val="006B23A5"/>
    <w:rsid w:val="006B28AF"/>
    <w:rsid w:val="006B2D8B"/>
    <w:rsid w:val="006B2EF1"/>
    <w:rsid w:val="006B31CA"/>
    <w:rsid w:val="006B32A3"/>
    <w:rsid w:val="006B334F"/>
    <w:rsid w:val="006B3351"/>
    <w:rsid w:val="006B3400"/>
    <w:rsid w:val="006B39DF"/>
    <w:rsid w:val="006B39FA"/>
    <w:rsid w:val="006B3A8C"/>
    <w:rsid w:val="006B3AAC"/>
    <w:rsid w:val="006B3C4E"/>
    <w:rsid w:val="006B3D5E"/>
    <w:rsid w:val="006B42F8"/>
    <w:rsid w:val="006B4310"/>
    <w:rsid w:val="006B4454"/>
    <w:rsid w:val="006B467B"/>
    <w:rsid w:val="006B492A"/>
    <w:rsid w:val="006B4AA8"/>
    <w:rsid w:val="006B4BEF"/>
    <w:rsid w:val="006B4E06"/>
    <w:rsid w:val="006B4F68"/>
    <w:rsid w:val="006B546E"/>
    <w:rsid w:val="006B54C4"/>
    <w:rsid w:val="006B5568"/>
    <w:rsid w:val="006B5880"/>
    <w:rsid w:val="006B58E4"/>
    <w:rsid w:val="006B5D0D"/>
    <w:rsid w:val="006B61BE"/>
    <w:rsid w:val="006B627B"/>
    <w:rsid w:val="006B6956"/>
    <w:rsid w:val="006B7000"/>
    <w:rsid w:val="006B71EA"/>
    <w:rsid w:val="006B737E"/>
    <w:rsid w:val="006B73A5"/>
    <w:rsid w:val="006B7934"/>
    <w:rsid w:val="006B79CF"/>
    <w:rsid w:val="006B7A5E"/>
    <w:rsid w:val="006B7C89"/>
    <w:rsid w:val="006C0028"/>
    <w:rsid w:val="006C009A"/>
    <w:rsid w:val="006C023B"/>
    <w:rsid w:val="006C0A19"/>
    <w:rsid w:val="006C0C77"/>
    <w:rsid w:val="006C0DA3"/>
    <w:rsid w:val="006C0DFB"/>
    <w:rsid w:val="006C1043"/>
    <w:rsid w:val="006C1239"/>
    <w:rsid w:val="006C13FA"/>
    <w:rsid w:val="006C1467"/>
    <w:rsid w:val="006C1AC5"/>
    <w:rsid w:val="006C1BFF"/>
    <w:rsid w:val="006C1DBB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16"/>
    <w:rsid w:val="006C2A5D"/>
    <w:rsid w:val="006C2A7A"/>
    <w:rsid w:val="006C2BF0"/>
    <w:rsid w:val="006C3021"/>
    <w:rsid w:val="006C3216"/>
    <w:rsid w:val="006C3343"/>
    <w:rsid w:val="006C34A7"/>
    <w:rsid w:val="006C35AA"/>
    <w:rsid w:val="006C385D"/>
    <w:rsid w:val="006C38D4"/>
    <w:rsid w:val="006C3FAF"/>
    <w:rsid w:val="006C402A"/>
    <w:rsid w:val="006C4203"/>
    <w:rsid w:val="006C4356"/>
    <w:rsid w:val="006C4941"/>
    <w:rsid w:val="006C50B5"/>
    <w:rsid w:val="006C5621"/>
    <w:rsid w:val="006C5668"/>
    <w:rsid w:val="006C58B7"/>
    <w:rsid w:val="006C5E1D"/>
    <w:rsid w:val="006C5E22"/>
    <w:rsid w:val="006C5E63"/>
    <w:rsid w:val="006C5F12"/>
    <w:rsid w:val="006C61F1"/>
    <w:rsid w:val="006C6491"/>
    <w:rsid w:val="006C64FB"/>
    <w:rsid w:val="006C667E"/>
    <w:rsid w:val="006C698C"/>
    <w:rsid w:val="006C69B5"/>
    <w:rsid w:val="006C6C10"/>
    <w:rsid w:val="006C6D05"/>
    <w:rsid w:val="006C7044"/>
    <w:rsid w:val="006C7059"/>
    <w:rsid w:val="006D01F5"/>
    <w:rsid w:val="006D0810"/>
    <w:rsid w:val="006D0B7F"/>
    <w:rsid w:val="006D0BF6"/>
    <w:rsid w:val="006D0DEF"/>
    <w:rsid w:val="006D0E2F"/>
    <w:rsid w:val="006D0EA4"/>
    <w:rsid w:val="006D0ECE"/>
    <w:rsid w:val="006D0F00"/>
    <w:rsid w:val="006D17C0"/>
    <w:rsid w:val="006D1C01"/>
    <w:rsid w:val="006D1C09"/>
    <w:rsid w:val="006D1F1B"/>
    <w:rsid w:val="006D2002"/>
    <w:rsid w:val="006D211C"/>
    <w:rsid w:val="006D214A"/>
    <w:rsid w:val="006D2676"/>
    <w:rsid w:val="006D26C9"/>
    <w:rsid w:val="006D2AC6"/>
    <w:rsid w:val="006D2C4B"/>
    <w:rsid w:val="006D2E62"/>
    <w:rsid w:val="006D2EA6"/>
    <w:rsid w:val="006D2F4B"/>
    <w:rsid w:val="006D30A1"/>
    <w:rsid w:val="006D31F6"/>
    <w:rsid w:val="006D3580"/>
    <w:rsid w:val="006D375C"/>
    <w:rsid w:val="006D376C"/>
    <w:rsid w:val="006D39CE"/>
    <w:rsid w:val="006D3F15"/>
    <w:rsid w:val="006D3F26"/>
    <w:rsid w:val="006D4235"/>
    <w:rsid w:val="006D429A"/>
    <w:rsid w:val="006D436A"/>
    <w:rsid w:val="006D4655"/>
    <w:rsid w:val="006D4746"/>
    <w:rsid w:val="006D47E3"/>
    <w:rsid w:val="006D4BB2"/>
    <w:rsid w:val="006D4CFB"/>
    <w:rsid w:val="006D503E"/>
    <w:rsid w:val="006D56FB"/>
    <w:rsid w:val="006D578B"/>
    <w:rsid w:val="006D5A26"/>
    <w:rsid w:val="006D5D89"/>
    <w:rsid w:val="006D6485"/>
    <w:rsid w:val="006D657A"/>
    <w:rsid w:val="006D67F3"/>
    <w:rsid w:val="006D6A44"/>
    <w:rsid w:val="006D6C43"/>
    <w:rsid w:val="006D6D77"/>
    <w:rsid w:val="006D6EFB"/>
    <w:rsid w:val="006D7063"/>
    <w:rsid w:val="006D71C3"/>
    <w:rsid w:val="006D7292"/>
    <w:rsid w:val="006D75ED"/>
    <w:rsid w:val="006D7BE3"/>
    <w:rsid w:val="006D7C36"/>
    <w:rsid w:val="006E0183"/>
    <w:rsid w:val="006E026A"/>
    <w:rsid w:val="006E03F5"/>
    <w:rsid w:val="006E0443"/>
    <w:rsid w:val="006E0570"/>
    <w:rsid w:val="006E05B8"/>
    <w:rsid w:val="006E06B6"/>
    <w:rsid w:val="006E07C2"/>
    <w:rsid w:val="006E0872"/>
    <w:rsid w:val="006E0AF7"/>
    <w:rsid w:val="006E0EDF"/>
    <w:rsid w:val="006E0F6D"/>
    <w:rsid w:val="006E1375"/>
    <w:rsid w:val="006E14BF"/>
    <w:rsid w:val="006E1662"/>
    <w:rsid w:val="006E16B7"/>
    <w:rsid w:val="006E1B03"/>
    <w:rsid w:val="006E1B36"/>
    <w:rsid w:val="006E1B77"/>
    <w:rsid w:val="006E1F0F"/>
    <w:rsid w:val="006E1F98"/>
    <w:rsid w:val="006E23B1"/>
    <w:rsid w:val="006E2771"/>
    <w:rsid w:val="006E2828"/>
    <w:rsid w:val="006E2AAA"/>
    <w:rsid w:val="006E33E2"/>
    <w:rsid w:val="006E352F"/>
    <w:rsid w:val="006E355D"/>
    <w:rsid w:val="006E356B"/>
    <w:rsid w:val="006E38B5"/>
    <w:rsid w:val="006E3954"/>
    <w:rsid w:val="006E3BD7"/>
    <w:rsid w:val="006E3E3D"/>
    <w:rsid w:val="006E3F98"/>
    <w:rsid w:val="006E3FE6"/>
    <w:rsid w:val="006E4142"/>
    <w:rsid w:val="006E48D6"/>
    <w:rsid w:val="006E4AD0"/>
    <w:rsid w:val="006E4B15"/>
    <w:rsid w:val="006E50D0"/>
    <w:rsid w:val="006E52D0"/>
    <w:rsid w:val="006E555D"/>
    <w:rsid w:val="006E55EB"/>
    <w:rsid w:val="006E56CF"/>
    <w:rsid w:val="006E5827"/>
    <w:rsid w:val="006E592A"/>
    <w:rsid w:val="006E5A19"/>
    <w:rsid w:val="006E5C0E"/>
    <w:rsid w:val="006E6270"/>
    <w:rsid w:val="006E68DC"/>
    <w:rsid w:val="006E732A"/>
    <w:rsid w:val="006E73B5"/>
    <w:rsid w:val="006E7475"/>
    <w:rsid w:val="006E764F"/>
    <w:rsid w:val="006E78CC"/>
    <w:rsid w:val="006E79AB"/>
    <w:rsid w:val="006E7B5E"/>
    <w:rsid w:val="006E7BED"/>
    <w:rsid w:val="006E7E71"/>
    <w:rsid w:val="006F00CA"/>
    <w:rsid w:val="006F0629"/>
    <w:rsid w:val="006F0893"/>
    <w:rsid w:val="006F0D19"/>
    <w:rsid w:val="006F0EB5"/>
    <w:rsid w:val="006F0FB1"/>
    <w:rsid w:val="006F1331"/>
    <w:rsid w:val="006F13ED"/>
    <w:rsid w:val="006F14ED"/>
    <w:rsid w:val="006F177D"/>
    <w:rsid w:val="006F1BB5"/>
    <w:rsid w:val="006F1C9A"/>
    <w:rsid w:val="006F1C9D"/>
    <w:rsid w:val="006F1E2D"/>
    <w:rsid w:val="006F20D7"/>
    <w:rsid w:val="006F2279"/>
    <w:rsid w:val="006F24BB"/>
    <w:rsid w:val="006F28FF"/>
    <w:rsid w:val="006F292D"/>
    <w:rsid w:val="006F2AC9"/>
    <w:rsid w:val="006F2BD5"/>
    <w:rsid w:val="006F2D50"/>
    <w:rsid w:val="006F35F8"/>
    <w:rsid w:val="006F3A93"/>
    <w:rsid w:val="006F3CAB"/>
    <w:rsid w:val="006F3E1E"/>
    <w:rsid w:val="006F3F01"/>
    <w:rsid w:val="006F3F0F"/>
    <w:rsid w:val="006F4182"/>
    <w:rsid w:val="006F4188"/>
    <w:rsid w:val="006F4647"/>
    <w:rsid w:val="006F46F3"/>
    <w:rsid w:val="006F47A5"/>
    <w:rsid w:val="006F47B1"/>
    <w:rsid w:val="006F48AC"/>
    <w:rsid w:val="006F4D3E"/>
    <w:rsid w:val="006F4EDE"/>
    <w:rsid w:val="006F5139"/>
    <w:rsid w:val="006F5285"/>
    <w:rsid w:val="006F54C5"/>
    <w:rsid w:val="006F5811"/>
    <w:rsid w:val="006F59F8"/>
    <w:rsid w:val="006F5A78"/>
    <w:rsid w:val="006F5D5A"/>
    <w:rsid w:val="006F5E75"/>
    <w:rsid w:val="006F6470"/>
    <w:rsid w:val="006F6719"/>
    <w:rsid w:val="006F671E"/>
    <w:rsid w:val="006F6B93"/>
    <w:rsid w:val="006F6D3D"/>
    <w:rsid w:val="006F6D49"/>
    <w:rsid w:val="006F6F3F"/>
    <w:rsid w:val="006F7052"/>
    <w:rsid w:val="006F7184"/>
    <w:rsid w:val="006F7304"/>
    <w:rsid w:val="006F7489"/>
    <w:rsid w:val="006F755F"/>
    <w:rsid w:val="006F793C"/>
    <w:rsid w:val="006F7E54"/>
    <w:rsid w:val="006F7FB3"/>
    <w:rsid w:val="0070010D"/>
    <w:rsid w:val="0070065D"/>
    <w:rsid w:val="007006E2"/>
    <w:rsid w:val="0070080C"/>
    <w:rsid w:val="00700AD7"/>
    <w:rsid w:val="00700F4E"/>
    <w:rsid w:val="00701226"/>
    <w:rsid w:val="007012C1"/>
    <w:rsid w:val="007014B9"/>
    <w:rsid w:val="0070164E"/>
    <w:rsid w:val="00701701"/>
    <w:rsid w:val="00701AB7"/>
    <w:rsid w:val="00701F1E"/>
    <w:rsid w:val="00701FAC"/>
    <w:rsid w:val="00702389"/>
    <w:rsid w:val="00702487"/>
    <w:rsid w:val="00702532"/>
    <w:rsid w:val="0070254A"/>
    <w:rsid w:val="00702716"/>
    <w:rsid w:val="00702A0C"/>
    <w:rsid w:val="00702AA8"/>
    <w:rsid w:val="00702CFC"/>
    <w:rsid w:val="00702E1C"/>
    <w:rsid w:val="00702E5C"/>
    <w:rsid w:val="00703216"/>
    <w:rsid w:val="00703340"/>
    <w:rsid w:val="0070360A"/>
    <w:rsid w:val="0070360F"/>
    <w:rsid w:val="007037B3"/>
    <w:rsid w:val="007037C1"/>
    <w:rsid w:val="00703C7C"/>
    <w:rsid w:val="00703CA8"/>
    <w:rsid w:val="00703DB2"/>
    <w:rsid w:val="00704018"/>
    <w:rsid w:val="00704424"/>
    <w:rsid w:val="00704495"/>
    <w:rsid w:val="00704549"/>
    <w:rsid w:val="007045A0"/>
    <w:rsid w:val="007045E0"/>
    <w:rsid w:val="00704D0E"/>
    <w:rsid w:val="00704F00"/>
    <w:rsid w:val="007051A5"/>
    <w:rsid w:val="007053E4"/>
    <w:rsid w:val="007053EC"/>
    <w:rsid w:val="00705770"/>
    <w:rsid w:val="0070581E"/>
    <w:rsid w:val="00705930"/>
    <w:rsid w:val="00705F38"/>
    <w:rsid w:val="00705FAA"/>
    <w:rsid w:val="007062C8"/>
    <w:rsid w:val="00706481"/>
    <w:rsid w:val="007065DC"/>
    <w:rsid w:val="0070667B"/>
    <w:rsid w:val="00706784"/>
    <w:rsid w:val="00706A29"/>
    <w:rsid w:val="00706D68"/>
    <w:rsid w:val="00707139"/>
    <w:rsid w:val="00707192"/>
    <w:rsid w:val="007073CC"/>
    <w:rsid w:val="00707419"/>
    <w:rsid w:val="00707618"/>
    <w:rsid w:val="007078C8"/>
    <w:rsid w:val="00710095"/>
    <w:rsid w:val="00710327"/>
    <w:rsid w:val="007103C0"/>
    <w:rsid w:val="007103F8"/>
    <w:rsid w:val="0071049B"/>
    <w:rsid w:val="007107EA"/>
    <w:rsid w:val="00710868"/>
    <w:rsid w:val="00710D49"/>
    <w:rsid w:val="00710DA4"/>
    <w:rsid w:val="00710E11"/>
    <w:rsid w:val="007111D3"/>
    <w:rsid w:val="00711300"/>
    <w:rsid w:val="007113E9"/>
    <w:rsid w:val="007114E3"/>
    <w:rsid w:val="0071157D"/>
    <w:rsid w:val="00711696"/>
    <w:rsid w:val="007116D8"/>
    <w:rsid w:val="00711756"/>
    <w:rsid w:val="0071186E"/>
    <w:rsid w:val="00711A3C"/>
    <w:rsid w:val="00711D0D"/>
    <w:rsid w:val="00711F77"/>
    <w:rsid w:val="0071270C"/>
    <w:rsid w:val="007128F4"/>
    <w:rsid w:val="00712A2E"/>
    <w:rsid w:val="00712A90"/>
    <w:rsid w:val="00712A91"/>
    <w:rsid w:val="00712A95"/>
    <w:rsid w:val="00712AA4"/>
    <w:rsid w:val="00712CCA"/>
    <w:rsid w:val="00713091"/>
    <w:rsid w:val="00713174"/>
    <w:rsid w:val="00713595"/>
    <w:rsid w:val="007136B9"/>
    <w:rsid w:val="0071399C"/>
    <w:rsid w:val="00713A79"/>
    <w:rsid w:val="00713B74"/>
    <w:rsid w:val="0071407C"/>
    <w:rsid w:val="00714477"/>
    <w:rsid w:val="007145BD"/>
    <w:rsid w:val="0071471B"/>
    <w:rsid w:val="007147F0"/>
    <w:rsid w:val="007147F9"/>
    <w:rsid w:val="0071487C"/>
    <w:rsid w:val="00714A25"/>
    <w:rsid w:val="00714D47"/>
    <w:rsid w:val="00715003"/>
    <w:rsid w:val="007153BB"/>
    <w:rsid w:val="0071541A"/>
    <w:rsid w:val="00715431"/>
    <w:rsid w:val="00715617"/>
    <w:rsid w:val="00715618"/>
    <w:rsid w:val="00715903"/>
    <w:rsid w:val="00715B4A"/>
    <w:rsid w:val="0071612D"/>
    <w:rsid w:val="00716231"/>
    <w:rsid w:val="007162F2"/>
    <w:rsid w:val="00716878"/>
    <w:rsid w:val="0071699E"/>
    <w:rsid w:val="00716C5D"/>
    <w:rsid w:val="00716D93"/>
    <w:rsid w:val="00716E13"/>
    <w:rsid w:val="0071708C"/>
    <w:rsid w:val="007176DC"/>
    <w:rsid w:val="00717DD8"/>
    <w:rsid w:val="00717E3A"/>
    <w:rsid w:val="00717FA3"/>
    <w:rsid w:val="007206A7"/>
    <w:rsid w:val="00720788"/>
    <w:rsid w:val="007207BB"/>
    <w:rsid w:val="0072083D"/>
    <w:rsid w:val="00720887"/>
    <w:rsid w:val="007208D8"/>
    <w:rsid w:val="00720A3F"/>
    <w:rsid w:val="00720B05"/>
    <w:rsid w:val="00720C60"/>
    <w:rsid w:val="00720DC7"/>
    <w:rsid w:val="0072113D"/>
    <w:rsid w:val="007216D9"/>
    <w:rsid w:val="0072180B"/>
    <w:rsid w:val="00721899"/>
    <w:rsid w:val="00721D69"/>
    <w:rsid w:val="00722295"/>
    <w:rsid w:val="007223DB"/>
    <w:rsid w:val="00722633"/>
    <w:rsid w:val="0072272A"/>
    <w:rsid w:val="007227D1"/>
    <w:rsid w:val="007228A3"/>
    <w:rsid w:val="00722B21"/>
    <w:rsid w:val="00722CFB"/>
    <w:rsid w:val="00723503"/>
    <w:rsid w:val="00723797"/>
    <w:rsid w:val="00723845"/>
    <w:rsid w:val="007239ED"/>
    <w:rsid w:val="00723ACE"/>
    <w:rsid w:val="00723CEB"/>
    <w:rsid w:val="00723CFE"/>
    <w:rsid w:val="00723DB6"/>
    <w:rsid w:val="00723FF8"/>
    <w:rsid w:val="0072410D"/>
    <w:rsid w:val="0072419D"/>
    <w:rsid w:val="007242FB"/>
    <w:rsid w:val="007244DD"/>
    <w:rsid w:val="007245B0"/>
    <w:rsid w:val="007245EE"/>
    <w:rsid w:val="0072468B"/>
    <w:rsid w:val="00724734"/>
    <w:rsid w:val="0072498A"/>
    <w:rsid w:val="00724CA1"/>
    <w:rsid w:val="00724ED6"/>
    <w:rsid w:val="0072500A"/>
    <w:rsid w:val="0072522C"/>
    <w:rsid w:val="00725349"/>
    <w:rsid w:val="007253CF"/>
    <w:rsid w:val="0072542C"/>
    <w:rsid w:val="00725449"/>
    <w:rsid w:val="00725641"/>
    <w:rsid w:val="0072594E"/>
    <w:rsid w:val="00725AEF"/>
    <w:rsid w:val="00725CD1"/>
    <w:rsid w:val="00725E89"/>
    <w:rsid w:val="00726247"/>
    <w:rsid w:val="0072631B"/>
    <w:rsid w:val="0072649C"/>
    <w:rsid w:val="007266F1"/>
    <w:rsid w:val="007268EA"/>
    <w:rsid w:val="00726DD7"/>
    <w:rsid w:val="00726E4D"/>
    <w:rsid w:val="007270DD"/>
    <w:rsid w:val="0072723C"/>
    <w:rsid w:val="00727461"/>
    <w:rsid w:val="00727835"/>
    <w:rsid w:val="0072786A"/>
    <w:rsid w:val="00727AD8"/>
    <w:rsid w:val="007301FC"/>
    <w:rsid w:val="0073020C"/>
    <w:rsid w:val="007302CF"/>
    <w:rsid w:val="00730552"/>
    <w:rsid w:val="007305FE"/>
    <w:rsid w:val="0073067E"/>
    <w:rsid w:val="007308CA"/>
    <w:rsid w:val="0073097E"/>
    <w:rsid w:val="00730BB6"/>
    <w:rsid w:val="00730C2A"/>
    <w:rsid w:val="00730EB0"/>
    <w:rsid w:val="0073117C"/>
    <w:rsid w:val="007313BD"/>
    <w:rsid w:val="00731A10"/>
    <w:rsid w:val="00731B2C"/>
    <w:rsid w:val="00731C81"/>
    <w:rsid w:val="00731CC5"/>
    <w:rsid w:val="00731F19"/>
    <w:rsid w:val="0073211F"/>
    <w:rsid w:val="00732BA5"/>
    <w:rsid w:val="00733062"/>
    <w:rsid w:val="007330BF"/>
    <w:rsid w:val="007330E4"/>
    <w:rsid w:val="00733137"/>
    <w:rsid w:val="00733276"/>
    <w:rsid w:val="00733311"/>
    <w:rsid w:val="0073339E"/>
    <w:rsid w:val="0073352F"/>
    <w:rsid w:val="007337A0"/>
    <w:rsid w:val="007337A2"/>
    <w:rsid w:val="007338B7"/>
    <w:rsid w:val="00733B08"/>
    <w:rsid w:val="00733C21"/>
    <w:rsid w:val="00733E57"/>
    <w:rsid w:val="0073448F"/>
    <w:rsid w:val="007346B9"/>
    <w:rsid w:val="007347DB"/>
    <w:rsid w:val="00734908"/>
    <w:rsid w:val="00734AEF"/>
    <w:rsid w:val="007357B5"/>
    <w:rsid w:val="0073592F"/>
    <w:rsid w:val="0073594F"/>
    <w:rsid w:val="00735998"/>
    <w:rsid w:val="00735A35"/>
    <w:rsid w:val="00735ADA"/>
    <w:rsid w:val="00735E72"/>
    <w:rsid w:val="00735F3E"/>
    <w:rsid w:val="00736013"/>
    <w:rsid w:val="00736082"/>
    <w:rsid w:val="0073634A"/>
    <w:rsid w:val="0073647A"/>
    <w:rsid w:val="00736677"/>
    <w:rsid w:val="0073667A"/>
    <w:rsid w:val="007369FC"/>
    <w:rsid w:val="00736A6E"/>
    <w:rsid w:val="00736C7C"/>
    <w:rsid w:val="00736C87"/>
    <w:rsid w:val="007370C8"/>
    <w:rsid w:val="007372F8"/>
    <w:rsid w:val="007373D1"/>
    <w:rsid w:val="00737847"/>
    <w:rsid w:val="00737CDC"/>
    <w:rsid w:val="00737E1E"/>
    <w:rsid w:val="00737E5F"/>
    <w:rsid w:val="00737EA8"/>
    <w:rsid w:val="00737EE2"/>
    <w:rsid w:val="0074014C"/>
    <w:rsid w:val="0074051F"/>
    <w:rsid w:val="0074054A"/>
    <w:rsid w:val="007405B4"/>
    <w:rsid w:val="00740869"/>
    <w:rsid w:val="00740906"/>
    <w:rsid w:val="007409DC"/>
    <w:rsid w:val="00740BA8"/>
    <w:rsid w:val="00740D2B"/>
    <w:rsid w:val="00740EB8"/>
    <w:rsid w:val="00740EBF"/>
    <w:rsid w:val="00740FEF"/>
    <w:rsid w:val="00741375"/>
    <w:rsid w:val="007414BC"/>
    <w:rsid w:val="00741598"/>
    <w:rsid w:val="007415CF"/>
    <w:rsid w:val="00741903"/>
    <w:rsid w:val="00741AEE"/>
    <w:rsid w:val="00741C36"/>
    <w:rsid w:val="00741C3C"/>
    <w:rsid w:val="00741FB8"/>
    <w:rsid w:val="0074202B"/>
    <w:rsid w:val="0074204A"/>
    <w:rsid w:val="0074228D"/>
    <w:rsid w:val="007422C6"/>
    <w:rsid w:val="00742349"/>
    <w:rsid w:val="00742784"/>
    <w:rsid w:val="00742A5A"/>
    <w:rsid w:val="00742C90"/>
    <w:rsid w:val="00742E02"/>
    <w:rsid w:val="0074304A"/>
    <w:rsid w:val="00743073"/>
    <w:rsid w:val="007431FC"/>
    <w:rsid w:val="007434A0"/>
    <w:rsid w:val="0074363B"/>
    <w:rsid w:val="00743A6B"/>
    <w:rsid w:val="00743C46"/>
    <w:rsid w:val="00743D74"/>
    <w:rsid w:val="00743EC6"/>
    <w:rsid w:val="00744142"/>
    <w:rsid w:val="0074414E"/>
    <w:rsid w:val="0074434E"/>
    <w:rsid w:val="007443A9"/>
    <w:rsid w:val="00744506"/>
    <w:rsid w:val="00744771"/>
    <w:rsid w:val="007448EB"/>
    <w:rsid w:val="00744A23"/>
    <w:rsid w:val="00744A4F"/>
    <w:rsid w:val="00744BE9"/>
    <w:rsid w:val="007450E2"/>
    <w:rsid w:val="0074568B"/>
    <w:rsid w:val="007456E2"/>
    <w:rsid w:val="00745FDA"/>
    <w:rsid w:val="007460B2"/>
    <w:rsid w:val="00746176"/>
    <w:rsid w:val="0074634A"/>
    <w:rsid w:val="007463CC"/>
    <w:rsid w:val="0074646B"/>
    <w:rsid w:val="007465E3"/>
    <w:rsid w:val="00746621"/>
    <w:rsid w:val="007468D2"/>
    <w:rsid w:val="0074694C"/>
    <w:rsid w:val="00746A66"/>
    <w:rsid w:val="00746C54"/>
    <w:rsid w:val="00747331"/>
    <w:rsid w:val="007474E0"/>
    <w:rsid w:val="00747767"/>
    <w:rsid w:val="00747846"/>
    <w:rsid w:val="007478C9"/>
    <w:rsid w:val="00747954"/>
    <w:rsid w:val="00747986"/>
    <w:rsid w:val="00750053"/>
    <w:rsid w:val="007504EC"/>
    <w:rsid w:val="007505AD"/>
    <w:rsid w:val="00750B5A"/>
    <w:rsid w:val="00751268"/>
    <w:rsid w:val="007514A1"/>
    <w:rsid w:val="007514B1"/>
    <w:rsid w:val="007516D3"/>
    <w:rsid w:val="00751DC7"/>
    <w:rsid w:val="00752562"/>
    <w:rsid w:val="00752964"/>
    <w:rsid w:val="00752B6E"/>
    <w:rsid w:val="00752DFF"/>
    <w:rsid w:val="0075306E"/>
    <w:rsid w:val="00753675"/>
    <w:rsid w:val="00753758"/>
    <w:rsid w:val="0075378E"/>
    <w:rsid w:val="007538F5"/>
    <w:rsid w:val="007539ED"/>
    <w:rsid w:val="00753AE7"/>
    <w:rsid w:val="00753D72"/>
    <w:rsid w:val="00753D82"/>
    <w:rsid w:val="00753F2B"/>
    <w:rsid w:val="007540DD"/>
    <w:rsid w:val="007543A6"/>
    <w:rsid w:val="007545E4"/>
    <w:rsid w:val="007546FE"/>
    <w:rsid w:val="0075475E"/>
    <w:rsid w:val="00754B0A"/>
    <w:rsid w:val="00754BA1"/>
    <w:rsid w:val="00754D8D"/>
    <w:rsid w:val="00754F77"/>
    <w:rsid w:val="0075506C"/>
    <w:rsid w:val="007552DD"/>
    <w:rsid w:val="00755363"/>
    <w:rsid w:val="007553F7"/>
    <w:rsid w:val="007555CF"/>
    <w:rsid w:val="00755651"/>
    <w:rsid w:val="00755895"/>
    <w:rsid w:val="00755DC5"/>
    <w:rsid w:val="007560CB"/>
    <w:rsid w:val="00756654"/>
    <w:rsid w:val="007566E4"/>
    <w:rsid w:val="007568E8"/>
    <w:rsid w:val="00756D1E"/>
    <w:rsid w:val="00756EF0"/>
    <w:rsid w:val="00757216"/>
    <w:rsid w:val="0075757A"/>
    <w:rsid w:val="0075791F"/>
    <w:rsid w:val="007579DE"/>
    <w:rsid w:val="00757B20"/>
    <w:rsid w:val="00757C2A"/>
    <w:rsid w:val="00757D2B"/>
    <w:rsid w:val="00757D68"/>
    <w:rsid w:val="00757E48"/>
    <w:rsid w:val="00757E50"/>
    <w:rsid w:val="00757F2B"/>
    <w:rsid w:val="007601FA"/>
    <w:rsid w:val="0076021C"/>
    <w:rsid w:val="0076038E"/>
    <w:rsid w:val="00760438"/>
    <w:rsid w:val="007605DB"/>
    <w:rsid w:val="00760CAD"/>
    <w:rsid w:val="007610C2"/>
    <w:rsid w:val="007613CE"/>
    <w:rsid w:val="007616CC"/>
    <w:rsid w:val="007616E8"/>
    <w:rsid w:val="007619B9"/>
    <w:rsid w:val="00761B53"/>
    <w:rsid w:val="00761CF2"/>
    <w:rsid w:val="00761D27"/>
    <w:rsid w:val="00762162"/>
    <w:rsid w:val="0076239F"/>
    <w:rsid w:val="00762590"/>
    <w:rsid w:val="007627A7"/>
    <w:rsid w:val="0076281A"/>
    <w:rsid w:val="00762823"/>
    <w:rsid w:val="00762906"/>
    <w:rsid w:val="00762D48"/>
    <w:rsid w:val="00762D7E"/>
    <w:rsid w:val="00762E35"/>
    <w:rsid w:val="00762FA6"/>
    <w:rsid w:val="007633A6"/>
    <w:rsid w:val="0076350D"/>
    <w:rsid w:val="007638D0"/>
    <w:rsid w:val="00763AED"/>
    <w:rsid w:val="00763D9A"/>
    <w:rsid w:val="00763E15"/>
    <w:rsid w:val="007641A3"/>
    <w:rsid w:val="0076434D"/>
    <w:rsid w:val="0076484B"/>
    <w:rsid w:val="00764C9D"/>
    <w:rsid w:val="00764D07"/>
    <w:rsid w:val="00764DF1"/>
    <w:rsid w:val="00764F67"/>
    <w:rsid w:val="007652B8"/>
    <w:rsid w:val="007656FC"/>
    <w:rsid w:val="00765790"/>
    <w:rsid w:val="0076590F"/>
    <w:rsid w:val="0076597E"/>
    <w:rsid w:val="00765A67"/>
    <w:rsid w:val="00765C45"/>
    <w:rsid w:val="00765D29"/>
    <w:rsid w:val="00765D71"/>
    <w:rsid w:val="0076610A"/>
    <w:rsid w:val="007663BC"/>
    <w:rsid w:val="00766420"/>
    <w:rsid w:val="00766800"/>
    <w:rsid w:val="00766FDA"/>
    <w:rsid w:val="0076703A"/>
    <w:rsid w:val="00767484"/>
    <w:rsid w:val="007676A5"/>
    <w:rsid w:val="0076784C"/>
    <w:rsid w:val="00767B58"/>
    <w:rsid w:val="00767F44"/>
    <w:rsid w:val="00770389"/>
    <w:rsid w:val="007708E7"/>
    <w:rsid w:val="0077098D"/>
    <w:rsid w:val="00770B60"/>
    <w:rsid w:val="00770CED"/>
    <w:rsid w:val="0077115F"/>
    <w:rsid w:val="0077128D"/>
    <w:rsid w:val="0077131D"/>
    <w:rsid w:val="00771675"/>
    <w:rsid w:val="00771759"/>
    <w:rsid w:val="00771A74"/>
    <w:rsid w:val="00771CD3"/>
    <w:rsid w:val="00771FF9"/>
    <w:rsid w:val="007721A0"/>
    <w:rsid w:val="007722FF"/>
    <w:rsid w:val="007723D7"/>
    <w:rsid w:val="007727DF"/>
    <w:rsid w:val="00772A09"/>
    <w:rsid w:val="00772A1B"/>
    <w:rsid w:val="00772BF1"/>
    <w:rsid w:val="00772E25"/>
    <w:rsid w:val="00772F06"/>
    <w:rsid w:val="0077307F"/>
    <w:rsid w:val="00773137"/>
    <w:rsid w:val="0077317C"/>
    <w:rsid w:val="00773371"/>
    <w:rsid w:val="0077381B"/>
    <w:rsid w:val="007738AE"/>
    <w:rsid w:val="007738EC"/>
    <w:rsid w:val="00773FF3"/>
    <w:rsid w:val="00774017"/>
    <w:rsid w:val="007741C0"/>
    <w:rsid w:val="007743E3"/>
    <w:rsid w:val="00774487"/>
    <w:rsid w:val="007745EF"/>
    <w:rsid w:val="00774627"/>
    <w:rsid w:val="00774638"/>
    <w:rsid w:val="00774880"/>
    <w:rsid w:val="007748A0"/>
    <w:rsid w:val="00774D44"/>
    <w:rsid w:val="00774DCD"/>
    <w:rsid w:val="00774EC3"/>
    <w:rsid w:val="00775000"/>
    <w:rsid w:val="007751D0"/>
    <w:rsid w:val="0077537F"/>
    <w:rsid w:val="00775712"/>
    <w:rsid w:val="0077573C"/>
    <w:rsid w:val="0077576C"/>
    <w:rsid w:val="0077589A"/>
    <w:rsid w:val="007759CF"/>
    <w:rsid w:val="00775ACB"/>
    <w:rsid w:val="00775BD4"/>
    <w:rsid w:val="00775BDE"/>
    <w:rsid w:val="00775C14"/>
    <w:rsid w:val="00775C3A"/>
    <w:rsid w:val="00775C9B"/>
    <w:rsid w:val="00775D46"/>
    <w:rsid w:val="00775EA4"/>
    <w:rsid w:val="00776110"/>
    <w:rsid w:val="0077618A"/>
    <w:rsid w:val="007763CF"/>
    <w:rsid w:val="0077662E"/>
    <w:rsid w:val="007769EA"/>
    <w:rsid w:val="00776B15"/>
    <w:rsid w:val="00776E40"/>
    <w:rsid w:val="007770AC"/>
    <w:rsid w:val="007770BA"/>
    <w:rsid w:val="007770CF"/>
    <w:rsid w:val="007773C2"/>
    <w:rsid w:val="00777415"/>
    <w:rsid w:val="00777A72"/>
    <w:rsid w:val="00777B1B"/>
    <w:rsid w:val="00777E38"/>
    <w:rsid w:val="00777FD5"/>
    <w:rsid w:val="007802C6"/>
    <w:rsid w:val="00780320"/>
    <w:rsid w:val="00780414"/>
    <w:rsid w:val="007806F9"/>
    <w:rsid w:val="00780C0C"/>
    <w:rsid w:val="00780D22"/>
    <w:rsid w:val="00780D4C"/>
    <w:rsid w:val="00780D5E"/>
    <w:rsid w:val="00780EEC"/>
    <w:rsid w:val="0078108F"/>
    <w:rsid w:val="00781436"/>
    <w:rsid w:val="00781588"/>
    <w:rsid w:val="007815AC"/>
    <w:rsid w:val="00781756"/>
    <w:rsid w:val="007818D6"/>
    <w:rsid w:val="00781AB7"/>
    <w:rsid w:val="00781AE9"/>
    <w:rsid w:val="00781AFB"/>
    <w:rsid w:val="00781C98"/>
    <w:rsid w:val="00781CFB"/>
    <w:rsid w:val="00781D6C"/>
    <w:rsid w:val="00781FED"/>
    <w:rsid w:val="00782007"/>
    <w:rsid w:val="007821BF"/>
    <w:rsid w:val="007822B1"/>
    <w:rsid w:val="007825D2"/>
    <w:rsid w:val="00782968"/>
    <w:rsid w:val="00782A4C"/>
    <w:rsid w:val="00782BE5"/>
    <w:rsid w:val="00782C71"/>
    <w:rsid w:val="00782D16"/>
    <w:rsid w:val="00783101"/>
    <w:rsid w:val="0078327D"/>
    <w:rsid w:val="00783334"/>
    <w:rsid w:val="007833B7"/>
    <w:rsid w:val="0078341C"/>
    <w:rsid w:val="007834BC"/>
    <w:rsid w:val="0078352F"/>
    <w:rsid w:val="007836FE"/>
    <w:rsid w:val="007837C2"/>
    <w:rsid w:val="00783A5D"/>
    <w:rsid w:val="00783D03"/>
    <w:rsid w:val="00783D48"/>
    <w:rsid w:val="00783D52"/>
    <w:rsid w:val="00783E35"/>
    <w:rsid w:val="00783EC8"/>
    <w:rsid w:val="00783F35"/>
    <w:rsid w:val="00784360"/>
    <w:rsid w:val="00784393"/>
    <w:rsid w:val="0078500C"/>
    <w:rsid w:val="007851CF"/>
    <w:rsid w:val="00785281"/>
    <w:rsid w:val="007853EE"/>
    <w:rsid w:val="0078551E"/>
    <w:rsid w:val="00785BC3"/>
    <w:rsid w:val="00785D8E"/>
    <w:rsid w:val="00785DA6"/>
    <w:rsid w:val="00785EFA"/>
    <w:rsid w:val="00786084"/>
    <w:rsid w:val="007864CC"/>
    <w:rsid w:val="00786908"/>
    <w:rsid w:val="00786AC8"/>
    <w:rsid w:val="00786C33"/>
    <w:rsid w:val="0078714A"/>
    <w:rsid w:val="00787217"/>
    <w:rsid w:val="00787324"/>
    <w:rsid w:val="007873A3"/>
    <w:rsid w:val="007873DC"/>
    <w:rsid w:val="00787620"/>
    <w:rsid w:val="007876E6"/>
    <w:rsid w:val="007878D6"/>
    <w:rsid w:val="007878FA"/>
    <w:rsid w:val="00787974"/>
    <w:rsid w:val="00787A4F"/>
    <w:rsid w:val="00787CCE"/>
    <w:rsid w:val="00787CD3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0F35"/>
    <w:rsid w:val="00791035"/>
    <w:rsid w:val="00791236"/>
    <w:rsid w:val="007913BF"/>
    <w:rsid w:val="00791545"/>
    <w:rsid w:val="00791569"/>
    <w:rsid w:val="0079198B"/>
    <w:rsid w:val="007919C4"/>
    <w:rsid w:val="00791E83"/>
    <w:rsid w:val="00792060"/>
    <w:rsid w:val="00792073"/>
    <w:rsid w:val="00792076"/>
    <w:rsid w:val="0079232D"/>
    <w:rsid w:val="00792B14"/>
    <w:rsid w:val="00792BC5"/>
    <w:rsid w:val="00792E6F"/>
    <w:rsid w:val="00792EAD"/>
    <w:rsid w:val="0079303A"/>
    <w:rsid w:val="00793509"/>
    <w:rsid w:val="0079351C"/>
    <w:rsid w:val="00793613"/>
    <w:rsid w:val="00793752"/>
    <w:rsid w:val="00793881"/>
    <w:rsid w:val="00793BD3"/>
    <w:rsid w:val="00793E21"/>
    <w:rsid w:val="007940A4"/>
    <w:rsid w:val="007942E2"/>
    <w:rsid w:val="00794731"/>
    <w:rsid w:val="00794883"/>
    <w:rsid w:val="007949A6"/>
    <w:rsid w:val="007949AC"/>
    <w:rsid w:val="007949B0"/>
    <w:rsid w:val="007949BC"/>
    <w:rsid w:val="00794C9A"/>
    <w:rsid w:val="00794DC6"/>
    <w:rsid w:val="00794FCE"/>
    <w:rsid w:val="00795506"/>
    <w:rsid w:val="007956EC"/>
    <w:rsid w:val="00795867"/>
    <w:rsid w:val="007959FC"/>
    <w:rsid w:val="00795DA1"/>
    <w:rsid w:val="00796162"/>
    <w:rsid w:val="00796172"/>
    <w:rsid w:val="00796312"/>
    <w:rsid w:val="00796400"/>
    <w:rsid w:val="0079658F"/>
    <w:rsid w:val="0079667D"/>
    <w:rsid w:val="007967F0"/>
    <w:rsid w:val="00796969"/>
    <w:rsid w:val="00796E46"/>
    <w:rsid w:val="00796EBB"/>
    <w:rsid w:val="007974F4"/>
    <w:rsid w:val="00797629"/>
    <w:rsid w:val="0079764E"/>
    <w:rsid w:val="007976FB"/>
    <w:rsid w:val="007979AA"/>
    <w:rsid w:val="007A00FF"/>
    <w:rsid w:val="007A03D9"/>
    <w:rsid w:val="007A0456"/>
    <w:rsid w:val="007A062A"/>
    <w:rsid w:val="007A064D"/>
    <w:rsid w:val="007A0AF6"/>
    <w:rsid w:val="007A0B39"/>
    <w:rsid w:val="007A0BA3"/>
    <w:rsid w:val="007A0BEF"/>
    <w:rsid w:val="007A102B"/>
    <w:rsid w:val="007A1626"/>
    <w:rsid w:val="007A1634"/>
    <w:rsid w:val="007A19B7"/>
    <w:rsid w:val="007A1D74"/>
    <w:rsid w:val="007A1E4D"/>
    <w:rsid w:val="007A2330"/>
    <w:rsid w:val="007A2426"/>
    <w:rsid w:val="007A2626"/>
    <w:rsid w:val="007A299C"/>
    <w:rsid w:val="007A2A9A"/>
    <w:rsid w:val="007A2C42"/>
    <w:rsid w:val="007A2DAA"/>
    <w:rsid w:val="007A2DC4"/>
    <w:rsid w:val="007A3221"/>
    <w:rsid w:val="007A3682"/>
    <w:rsid w:val="007A37E4"/>
    <w:rsid w:val="007A38AE"/>
    <w:rsid w:val="007A3A1F"/>
    <w:rsid w:val="007A3A42"/>
    <w:rsid w:val="007A3AB3"/>
    <w:rsid w:val="007A3CF3"/>
    <w:rsid w:val="007A3FF3"/>
    <w:rsid w:val="007A407A"/>
    <w:rsid w:val="007A41AC"/>
    <w:rsid w:val="007A4400"/>
    <w:rsid w:val="007A4D56"/>
    <w:rsid w:val="007A4EEF"/>
    <w:rsid w:val="007A5178"/>
    <w:rsid w:val="007A56D7"/>
    <w:rsid w:val="007A635F"/>
    <w:rsid w:val="007A63F9"/>
    <w:rsid w:val="007A6649"/>
    <w:rsid w:val="007A6743"/>
    <w:rsid w:val="007A6910"/>
    <w:rsid w:val="007A699D"/>
    <w:rsid w:val="007A6A83"/>
    <w:rsid w:val="007A6AE3"/>
    <w:rsid w:val="007A6B49"/>
    <w:rsid w:val="007A6BDC"/>
    <w:rsid w:val="007A7059"/>
    <w:rsid w:val="007A709F"/>
    <w:rsid w:val="007A70DA"/>
    <w:rsid w:val="007A7628"/>
    <w:rsid w:val="007A7A80"/>
    <w:rsid w:val="007A7CB7"/>
    <w:rsid w:val="007A7FD1"/>
    <w:rsid w:val="007B0037"/>
    <w:rsid w:val="007B02EF"/>
    <w:rsid w:val="007B0733"/>
    <w:rsid w:val="007B07DB"/>
    <w:rsid w:val="007B07F6"/>
    <w:rsid w:val="007B09A1"/>
    <w:rsid w:val="007B0B5A"/>
    <w:rsid w:val="007B0B95"/>
    <w:rsid w:val="007B0D68"/>
    <w:rsid w:val="007B1534"/>
    <w:rsid w:val="007B1A61"/>
    <w:rsid w:val="007B22DB"/>
    <w:rsid w:val="007B2682"/>
    <w:rsid w:val="007B285D"/>
    <w:rsid w:val="007B2DE8"/>
    <w:rsid w:val="007B31BC"/>
    <w:rsid w:val="007B344E"/>
    <w:rsid w:val="007B3A8D"/>
    <w:rsid w:val="007B3F27"/>
    <w:rsid w:val="007B429D"/>
    <w:rsid w:val="007B443F"/>
    <w:rsid w:val="007B4448"/>
    <w:rsid w:val="007B4593"/>
    <w:rsid w:val="007B4EEC"/>
    <w:rsid w:val="007B5068"/>
    <w:rsid w:val="007B51C0"/>
    <w:rsid w:val="007B5321"/>
    <w:rsid w:val="007B5646"/>
    <w:rsid w:val="007B5AF7"/>
    <w:rsid w:val="007B5DC0"/>
    <w:rsid w:val="007B5F6F"/>
    <w:rsid w:val="007B5F83"/>
    <w:rsid w:val="007B60A6"/>
    <w:rsid w:val="007B60D5"/>
    <w:rsid w:val="007B625B"/>
    <w:rsid w:val="007B62D1"/>
    <w:rsid w:val="007B62EA"/>
    <w:rsid w:val="007B6410"/>
    <w:rsid w:val="007B65B9"/>
    <w:rsid w:val="007B6A55"/>
    <w:rsid w:val="007B6A6A"/>
    <w:rsid w:val="007B6ABC"/>
    <w:rsid w:val="007B6AC1"/>
    <w:rsid w:val="007B6B59"/>
    <w:rsid w:val="007B6CD6"/>
    <w:rsid w:val="007B733C"/>
    <w:rsid w:val="007B73D1"/>
    <w:rsid w:val="007B7441"/>
    <w:rsid w:val="007B7DBE"/>
    <w:rsid w:val="007B7DCE"/>
    <w:rsid w:val="007B7FC1"/>
    <w:rsid w:val="007C06C3"/>
    <w:rsid w:val="007C0843"/>
    <w:rsid w:val="007C0AEC"/>
    <w:rsid w:val="007C0F99"/>
    <w:rsid w:val="007C12C3"/>
    <w:rsid w:val="007C1675"/>
    <w:rsid w:val="007C1A4F"/>
    <w:rsid w:val="007C1C54"/>
    <w:rsid w:val="007C1F8C"/>
    <w:rsid w:val="007C229B"/>
    <w:rsid w:val="007C25C5"/>
    <w:rsid w:val="007C28F7"/>
    <w:rsid w:val="007C2922"/>
    <w:rsid w:val="007C2C8D"/>
    <w:rsid w:val="007C2F4A"/>
    <w:rsid w:val="007C2FCA"/>
    <w:rsid w:val="007C3070"/>
    <w:rsid w:val="007C30CC"/>
    <w:rsid w:val="007C325B"/>
    <w:rsid w:val="007C3279"/>
    <w:rsid w:val="007C32F5"/>
    <w:rsid w:val="007C380D"/>
    <w:rsid w:val="007C3BF2"/>
    <w:rsid w:val="007C3D5A"/>
    <w:rsid w:val="007C3FFE"/>
    <w:rsid w:val="007C405A"/>
    <w:rsid w:val="007C4382"/>
    <w:rsid w:val="007C44B6"/>
    <w:rsid w:val="007C49C3"/>
    <w:rsid w:val="007C4AE8"/>
    <w:rsid w:val="007C4DA2"/>
    <w:rsid w:val="007C51D7"/>
    <w:rsid w:val="007C52DC"/>
    <w:rsid w:val="007C5585"/>
    <w:rsid w:val="007C56F0"/>
    <w:rsid w:val="007C58E8"/>
    <w:rsid w:val="007C5981"/>
    <w:rsid w:val="007C59B5"/>
    <w:rsid w:val="007C5A1E"/>
    <w:rsid w:val="007C5B4D"/>
    <w:rsid w:val="007C5D12"/>
    <w:rsid w:val="007C5E18"/>
    <w:rsid w:val="007C5FF9"/>
    <w:rsid w:val="007C662E"/>
    <w:rsid w:val="007C6A4E"/>
    <w:rsid w:val="007C6B0B"/>
    <w:rsid w:val="007C6B59"/>
    <w:rsid w:val="007C6BDA"/>
    <w:rsid w:val="007C6C61"/>
    <w:rsid w:val="007C6D62"/>
    <w:rsid w:val="007C6FB2"/>
    <w:rsid w:val="007C6FDB"/>
    <w:rsid w:val="007C7042"/>
    <w:rsid w:val="007C7304"/>
    <w:rsid w:val="007C76EB"/>
    <w:rsid w:val="007C78BC"/>
    <w:rsid w:val="007C79F6"/>
    <w:rsid w:val="007C7CCE"/>
    <w:rsid w:val="007C7DFF"/>
    <w:rsid w:val="007D05D0"/>
    <w:rsid w:val="007D06ED"/>
    <w:rsid w:val="007D0868"/>
    <w:rsid w:val="007D0E0F"/>
    <w:rsid w:val="007D0E4F"/>
    <w:rsid w:val="007D0EBB"/>
    <w:rsid w:val="007D1307"/>
    <w:rsid w:val="007D1455"/>
    <w:rsid w:val="007D1682"/>
    <w:rsid w:val="007D1BDE"/>
    <w:rsid w:val="007D1EDE"/>
    <w:rsid w:val="007D2185"/>
    <w:rsid w:val="007D23F0"/>
    <w:rsid w:val="007D2400"/>
    <w:rsid w:val="007D269E"/>
    <w:rsid w:val="007D29F2"/>
    <w:rsid w:val="007D2D14"/>
    <w:rsid w:val="007D3026"/>
    <w:rsid w:val="007D305C"/>
    <w:rsid w:val="007D3203"/>
    <w:rsid w:val="007D33CE"/>
    <w:rsid w:val="007D34EB"/>
    <w:rsid w:val="007D3643"/>
    <w:rsid w:val="007D365D"/>
    <w:rsid w:val="007D3763"/>
    <w:rsid w:val="007D3838"/>
    <w:rsid w:val="007D39B4"/>
    <w:rsid w:val="007D3AEA"/>
    <w:rsid w:val="007D3B1E"/>
    <w:rsid w:val="007D3E83"/>
    <w:rsid w:val="007D402F"/>
    <w:rsid w:val="007D43F9"/>
    <w:rsid w:val="007D45D3"/>
    <w:rsid w:val="007D460C"/>
    <w:rsid w:val="007D4675"/>
    <w:rsid w:val="007D48EB"/>
    <w:rsid w:val="007D4906"/>
    <w:rsid w:val="007D4B6C"/>
    <w:rsid w:val="007D4C57"/>
    <w:rsid w:val="007D4CE5"/>
    <w:rsid w:val="007D4E83"/>
    <w:rsid w:val="007D4F2D"/>
    <w:rsid w:val="007D51EB"/>
    <w:rsid w:val="007D5262"/>
    <w:rsid w:val="007D5528"/>
    <w:rsid w:val="007D5635"/>
    <w:rsid w:val="007D57CD"/>
    <w:rsid w:val="007D5B71"/>
    <w:rsid w:val="007D5B7F"/>
    <w:rsid w:val="007D5C42"/>
    <w:rsid w:val="007D5E11"/>
    <w:rsid w:val="007D5F6E"/>
    <w:rsid w:val="007D616B"/>
    <w:rsid w:val="007D648F"/>
    <w:rsid w:val="007D6605"/>
    <w:rsid w:val="007D6981"/>
    <w:rsid w:val="007D6C58"/>
    <w:rsid w:val="007D6C96"/>
    <w:rsid w:val="007D6E0C"/>
    <w:rsid w:val="007D6ED6"/>
    <w:rsid w:val="007D7574"/>
    <w:rsid w:val="007D7777"/>
    <w:rsid w:val="007D77FF"/>
    <w:rsid w:val="007D795C"/>
    <w:rsid w:val="007D7C1F"/>
    <w:rsid w:val="007D7C5F"/>
    <w:rsid w:val="007E0223"/>
    <w:rsid w:val="007E033E"/>
    <w:rsid w:val="007E0347"/>
    <w:rsid w:val="007E04A9"/>
    <w:rsid w:val="007E0509"/>
    <w:rsid w:val="007E062A"/>
    <w:rsid w:val="007E07E0"/>
    <w:rsid w:val="007E07E7"/>
    <w:rsid w:val="007E080A"/>
    <w:rsid w:val="007E0A85"/>
    <w:rsid w:val="007E0B67"/>
    <w:rsid w:val="007E0D59"/>
    <w:rsid w:val="007E0D60"/>
    <w:rsid w:val="007E0E45"/>
    <w:rsid w:val="007E12DD"/>
    <w:rsid w:val="007E1479"/>
    <w:rsid w:val="007E1969"/>
    <w:rsid w:val="007E19AE"/>
    <w:rsid w:val="007E1D78"/>
    <w:rsid w:val="007E2011"/>
    <w:rsid w:val="007E2055"/>
    <w:rsid w:val="007E215F"/>
    <w:rsid w:val="007E23BF"/>
    <w:rsid w:val="007E2423"/>
    <w:rsid w:val="007E248A"/>
    <w:rsid w:val="007E26D9"/>
    <w:rsid w:val="007E2874"/>
    <w:rsid w:val="007E2918"/>
    <w:rsid w:val="007E2919"/>
    <w:rsid w:val="007E2923"/>
    <w:rsid w:val="007E29C8"/>
    <w:rsid w:val="007E2CC0"/>
    <w:rsid w:val="007E2D00"/>
    <w:rsid w:val="007E2E57"/>
    <w:rsid w:val="007E30E4"/>
    <w:rsid w:val="007E33F6"/>
    <w:rsid w:val="007E34C1"/>
    <w:rsid w:val="007E36DB"/>
    <w:rsid w:val="007E37EF"/>
    <w:rsid w:val="007E3D18"/>
    <w:rsid w:val="007E3D73"/>
    <w:rsid w:val="007E3E14"/>
    <w:rsid w:val="007E4718"/>
    <w:rsid w:val="007E49B4"/>
    <w:rsid w:val="007E4B18"/>
    <w:rsid w:val="007E4CBD"/>
    <w:rsid w:val="007E4DF8"/>
    <w:rsid w:val="007E50D1"/>
    <w:rsid w:val="007E5452"/>
    <w:rsid w:val="007E55B3"/>
    <w:rsid w:val="007E55F8"/>
    <w:rsid w:val="007E57C9"/>
    <w:rsid w:val="007E5964"/>
    <w:rsid w:val="007E5F20"/>
    <w:rsid w:val="007E5F6C"/>
    <w:rsid w:val="007E6730"/>
    <w:rsid w:val="007E6DF0"/>
    <w:rsid w:val="007E6EA5"/>
    <w:rsid w:val="007E6F55"/>
    <w:rsid w:val="007E6F59"/>
    <w:rsid w:val="007E70D1"/>
    <w:rsid w:val="007E7548"/>
    <w:rsid w:val="007E7778"/>
    <w:rsid w:val="007E7C88"/>
    <w:rsid w:val="007E7D4C"/>
    <w:rsid w:val="007E7DEB"/>
    <w:rsid w:val="007E7FBA"/>
    <w:rsid w:val="007F0535"/>
    <w:rsid w:val="007F0657"/>
    <w:rsid w:val="007F071F"/>
    <w:rsid w:val="007F0C41"/>
    <w:rsid w:val="007F130A"/>
    <w:rsid w:val="007F1514"/>
    <w:rsid w:val="007F1531"/>
    <w:rsid w:val="007F15A0"/>
    <w:rsid w:val="007F1A23"/>
    <w:rsid w:val="007F1D19"/>
    <w:rsid w:val="007F20DF"/>
    <w:rsid w:val="007F212C"/>
    <w:rsid w:val="007F2315"/>
    <w:rsid w:val="007F2505"/>
    <w:rsid w:val="007F2620"/>
    <w:rsid w:val="007F26AC"/>
    <w:rsid w:val="007F2826"/>
    <w:rsid w:val="007F28A2"/>
    <w:rsid w:val="007F299A"/>
    <w:rsid w:val="007F2BE9"/>
    <w:rsid w:val="007F2C2B"/>
    <w:rsid w:val="007F2EFE"/>
    <w:rsid w:val="007F3167"/>
    <w:rsid w:val="007F3344"/>
    <w:rsid w:val="007F33C6"/>
    <w:rsid w:val="007F385D"/>
    <w:rsid w:val="007F386F"/>
    <w:rsid w:val="007F3A06"/>
    <w:rsid w:val="007F3CF5"/>
    <w:rsid w:val="007F3EAE"/>
    <w:rsid w:val="007F40E6"/>
    <w:rsid w:val="007F4183"/>
    <w:rsid w:val="007F42AA"/>
    <w:rsid w:val="007F4635"/>
    <w:rsid w:val="007F4796"/>
    <w:rsid w:val="007F47EF"/>
    <w:rsid w:val="007F4932"/>
    <w:rsid w:val="007F4989"/>
    <w:rsid w:val="007F4B28"/>
    <w:rsid w:val="007F4C65"/>
    <w:rsid w:val="007F4C7E"/>
    <w:rsid w:val="007F4CF6"/>
    <w:rsid w:val="007F4E57"/>
    <w:rsid w:val="007F4EF6"/>
    <w:rsid w:val="007F5183"/>
    <w:rsid w:val="007F53EF"/>
    <w:rsid w:val="007F54D9"/>
    <w:rsid w:val="007F580B"/>
    <w:rsid w:val="007F5866"/>
    <w:rsid w:val="007F5990"/>
    <w:rsid w:val="007F5B7D"/>
    <w:rsid w:val="007F5C7D"/>
    <w:rsid w:val="007F5D0F"/>
    <w:rsid w:val="007F5E71"/>
    <w:rsid w:val="007F61D1"/>
    <w:rsid w:val="007F6455"/>
    <w:rsid w:val="007F674D"/>
    <w:rsid w:val="007F68BB"/>
    <w:rsid w:val="007F6B25"/>
    <w:rsid w:val="007F6B79"/>
    <w:rsid w:val="007F6C88"/>
    <w:rsid w:val="007F6D8E"/>
    <w:rsid w:val="007F6F1C"/>
    <w:rsid w:val="007F6F6C"/>
    <w:rsid w:val="007F7349"/>
    <w:rsid w:val="007F73D6"/>
    <w:rsid w:val="007F753A"/>
    <w:rsid w:val="007F7833"/>
    <w:rsid w:val="007F7906"/>
    <w:rsid w:val="007F7E8D"/>
    <w:rsid w:val="008002FE"/>
    <w:rsid w:val="008003CC"/>
    <w:rsid w:val="0080082B"/>
    <w:rsid w:val="00800AC1"/>
    <w:rsid w:val="00800CBE"/>
    <w:rsid w:val="00800D30"/>
    <w:rsid w:val="00800D8E"/>
    <w:rsid w:val="00800DE6"/>
    <w:rsid w:val="00800E78"/>
    <w:rsid w:val="008015BA"/>
    <w:rsid w:val="00801602"/>
    <w:rsid w:val="008019D6"/>
    <w:rsid w:val="008019F4"/>
    <w:rsid w:val="00801B19"/>
    <w:rsid w:val="00801B35"/>
    <w:rsid w:val="00801C5A"/>
    <w:rsid w:val="008020EE"/>
    <w:rsid w:val="00802696"/>
    <w:rsid w:val="008026C7"/>
    <w:rsid w:val="00802840"/>
    <w:rsid w:val="00802AA3"/>
    <w:rsid w:val="00802B0F"/>
    <w:rsid w:val="00802E08"/>
    <w:rsid w:val="00802E9F"/>
    <w:rsid w:val="0080304B"/>
    <w:rsid w:val="00803340"/>
    <w:rsid w:val="00803618"/>
    <w:rsid w:val="0080373C"/>
    <w:rsid w:val="0080388C"/>
    <w:rsid w:val="00803A38"/>
    <w:rsid w:val="00803BD2"/>
    <w:rsid w:val="00803EBF"/>
    <w:rsid w:val="008043C0"/>
    <w:rsid w:val="00804532"/>
    <w:rsid w:val="00804546"/>
    <w:rsid w:val="0080470B"/>
    <w:rsid w:val="00804C51"/>
    <w:rsid w:val="00804D41"/>
    <w:rsid w:val="00804D8B"/>
    <w:rsid w:val="00804E7D"/>
    <w:rsid w:val="00804E95"/>
    <w:rsid w:val="008052C1"/>
    <w:rsid w:val="008052E2"/>
    <w:rsid w:val="00805375"/>
    <w:rsid w:val="008053E8"/>
    <w:rsid w:val="00805758"/>
    <w:rsid w:val="00805834"/>
    <w:rsid w:val="00805849"/>
    <w:rsid w:val="008058C9"/>
    <w:rsid w:val="00805A72"/>
    <w:rsid w:val="00805A7D"/>
    <w:rsid w:val="00805AD3"/>
    <w:rsid w:val="00805D52"/>
    <w:rsid w:val="00805D57"/>
    <w:rsid w:val="00805EEA"/>
    <w:rsid w:val="00805F3E"/>
    <w:rsid w:val="008062E4"/>
    <w:rsid w:val="008062EF"/>
    <w:rsid w:val="0080639F"/>
    <w:rsid w:val="008063FD"/>
    <w:rsid w:val="00806663"/>
    <w:rsid w:val="008067B5"/>
    <w:rsid w:val="00806910"/>
    <w:rsid w:val="008069A7"/>
    <w:rsid w:val="00806C82"/>
    <w:rsid w:val="00806FD7"/>
    <w:rsid w:val="008071DF"/>
    <w:rsid w:val="0080721D"/>
    <w:rsid w:val="00807649"/>
    <w:rsid w:val="0080789A"/>
    <w:rsid w:val="008078F7"/>
    <w:rsid w:val="00807A6B"/>
    <w:rsid w:val="00807BA0"/>
    <w:rsid w:val="00807D46"/>
    <w:rsid w:val="00807D67"/>
    <w:rsid w:val="00807E35"/>
    <w:rsid w:val="0081002E"/>
    <w:rsid w:val="00810131"/>
    <w:rsid w:val="008101EC"/>
    <w:rsid w:val="008102AE"/>
    <w:rsid w:val="00810305"/>
    <w:rsid w:val="008109B8"/>
    <w:rsid w:val="00810B2E"/>
    <w:rsid w:val="00810C2A"/>
    <w:rsid w:val="00810CBB"/>
    <w:rsid w:val="0081119D"/>
    <w:rsid w:val="008111A7"/>
    <w:rsid w:val="008113C0"/>
    <w:rsid w:val="008114A0"/>
    <w:rsid w:val="00811525"/>
    <w:rsid w:val="00811630"/>
    <w:rsid w:val="00811652"/>
    <w:rsid w:val="00811A6E"/>
    <w:rsid w:val="00811A6F"/>
    <w:rsid w:val="00811CDC"/>
    <w:rsid w:val="00811FA2"/>
    <w:rsid w:val="008125C9"/>
    <w:rsid w:val="00812833"/>
    <w:rsid w:val="00812B88"/>
    <w:rsid w:val="00812BA8"/>
    <w:rsid w:val="00812CED"/>
    <w:rsid w:val="00812E36"/>
    <w:rsid w:val="00813003"/>
    <w:rsid w:val="00813217"/>
    <w:rsid w:val="008132CF"/>
    <w:rsid w:val="00813375"/>
    <w:rsid w:val="0081345E"/>
    <w:rsid w:val="00813682"/>
    <w:rsid w:val="008136E1"/>
    <w:rsid w:val="00813713"/>
    <w:rsid w:val="00813979"/>
    <w:rsid w:val="00813AF8"/>
    <w:rsid w:val="00813B59"/>
    <w:rsid w:val="00813B6F"/>
    <w:rsid w:val="00813B8A"/>
    <w:rsid w:val="00813CDA"/>
    <w:rsid w:val="00813EF3"/>
    <w:rsid w:val="0081401C"/>
    <w:rsid w:val="00814046"/>
    <w:rsid w:val="008140A6"/>
    <w:rsid w:val="00814545"/>
    <w:rsid w:val="008146A8"/>
    <w:rsid w:val="00814704"/>
    <w:rsid w:val="008147C0"/>
    <w:rsid w:val="008148B5"/>
    <w:rsid w:val="0081493A"/>
    <w:rsid w:val="00814E59"/>
    <w:rsid w:val="008151C8"/>
    <w:rsid w:val="00815284"/>
    <w:rsid w:val="008152CE"/>
    <w:rsid w:val="0081536E"/>
    <w:rsid w:val="00815633"/>
    <w:rsid w:val="0081574D"/>
    <w:rsid w:val="00815784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962"/>
    <w:rsid w:val="00816A47"/>
    <w:rsid w:val="00816B1D"/>
    <w:rsid w:val="00816B1F"/>
    <w:rsid w:val="00816B6A"/>
    <w:rsid w:val="00817084"/>
    <w:rsid w:val="00817221"/>
    <w:rsid w:val="0081779C"/>
    <w:rsid w:val="00817814"/>
    <w:rsid w:val="00817A28"/>
    <w:rsid w:val="00817DC2"/>
    <w:rsid w:val="008201AF"/>
    <w:rsid w:val="00820504"/>
    <w:rsid w:val="00820600"/>
    <w:rsid w:val="0082069A"/>
    <w:rsid w:val="0082082E"/>
    <w:rsid w:val="008208F6"/>
    <w:rsid w:val="00820977"/>
    <w:rsid w:val="00820AB4"/>
    <w:rsid w:val="00820BA5"/>
    <w:rsid w:val="00820BB4"/>
    <w:rsid w:val="00820CC4"/>
    <w:rsid w:val="008211A6"/>
    <w:rsid w:val="0082136E"/>
    <w:rsid w:val="008219A9"/>
    <w:rsid w:val="00821D5D"/>
    <w:rsid w:val="00821DEA"/>
    <w:rsid w:val="00822317"/>
    <w:rsid w:val="0082234D"/>
    <w:rsid w:val="008228B6"/>
    <w:rsid w:val="00822DA9"/>
    <w:rsid w:val="00822E4F"/>
    <w:rsid w:val="008233BC"/>
    <w:rsid w:val="008235C7"/>
    <w:rsid w:val="008239DB"/>
    <w:rsid w:val="00823CFE"/>
    <w:rsid w:val="00823E61"/>
    <w:rsid w:val="0082441E"/>
    <w:rsid w:val="0082441F"/>
    <w:rsid w:val="008246B3"/>
    <w:rsid w:val="00824C15"/>
    <w:rsid w:val="00824E22"/>
    <w:rsid w:val="00825391"/>
    <w:rsid w:val="008255E7"/>
    <w:rsid w:val="0082568D"/>
    <w:rsid w:val="008258D4"/>
    <w:rsid w:val="008260A3"/>
    <w:rsid w:val="00826182"/>
    <w:rsid w:val="008261A9"/>
    <w:rsid w:val="008261C0"/>
    <w:rsid w:val="00826404"/>
    <w:rsid w:val="008264A6"/>
    <w:rsid w:val="00826673"/>
    <w:rsid w:val="008268D1"/>
    <w:rsid w:val="00826A58"/>
    <w:rsid w:val="00826D06"/>
    <w:rsid w:val="00826F17"/>
    <w:rsid w:val="0082753A"/>
    <w:rsid w:val="008277BC"/>
    <w:rsid w:val="00827832"/>
    <w:rsid w:val="00827BA5"/>
    <w:rsid w:val="008301F2"/>
    <w:rsid w:val="008304D5"/>
    <w:rsid w:val="00830573"/>
    <w:rsid w:val="008305CE"/>
    <w:rsid w:val="00830A29"/>
    <w:rsid w:val="00830B51"/>
    <w:rsid w:val="00830CA8"/>
    <w:rsid w:val="00830F9E"/>
    <w:rsid w:val="00830FD1"/>
    <w:rsid w:val="008312F1"/>
    <w:rsid w:val="008313B6"/>
    <w:rsid w:val="00831742"/>
    <w:rsid w:val="008317ED"/>
    <w:rsid w:val="0083192B"/>
    <w:rsid w:val="00831D7D"/>
    <w:rsid w:val="00831EBE"/>
    <w:rsid w:val="00832503"/>
    <w:rsid w:val="0083253D"/>
    <w:rsid w:val="008328E6"/>
    <w:rsid w:val="0083299F"/>
    <w:rsid w:val="00832DA7"/>
    <w:rsid w:val="00833115"/>
    <w:rsid w:val="00833210"/>
    <w:rsid w:val="00833508"/>
    <w:rsid w:val="008335F9"/>
    <w:rsid w:val="0083393F"/>
    <w:rsid w:val="00833947"/>
    <w:rsid w:val="0083398E"/>
    <w:rsid w:val="008339B1"/>
    <w:rsid w:val="008339B3"/>
    <w:rsid w:val="00833C8F"/>
    <w:rsid w:val="00833CEA"/>
    <w:rsid w:val="008340D5"/>
    <w:rsid w:val="008341FF"/>
    <w:rsid w:val="00834208"/>
    <w:rsid w:val="00834275"/>
    <w:rsid w:val="008343EE"/>
    <w:rsid w:val="00834441"/>
    <w:rsid w:val="00834520"/>
    <w:rsid w:val="0083465F"/>
    <w:rsid w:val="008348DD"/>
    <w:rsid w:val="008349F3"/>
    <w:rsid w:val="00834F72"/>
    <w:rsid w:val="00835270"/>
    <w:rsid w:val="0083530C"/>
    <w:rsid w:val="008353F1"/>
    <w:rsid w:val="008357BE"/>
    <w:rsid w:val="00835C9B"/>
    <w:rsid w:val="00835D4F"/>
    <w:rsid w:val="00835E8F"/>
    <w:rsid w:val="00836040"/>
    <w:rsid w:val="00836080"/>
    <w:rsid w:val="0083611C"/>
    <w:rsid w:val="0083621F"/>
    <w:rsid w:val="00836251"/>
    <w:rsid w:val="008362DF"/>
    <w:rsid w:val="0083640F"/>
    <w:rsid w:val="00836748"/>
    <w:rsid w:val="008367D8"/>
    <w:rsid w:val="008368D6"/>
    <w:rsid w:val="008368E0"/>
    <w:rsid w:val="00836CD1"/>
    <w:rsid w:val="008373A6"/>
    <w:rsid w:val="008375A7"/>
    <w:rsid w:val="00837EFB"/>
    <w:rsid w:val="00837F78"/>
    <w:rsid w:val="00840016"/>
    <w:rsid w:val="00840244"/>
    <w:rsid w:val="00840262"/>
    <w:rsid w:val="00840693"/>
    <w:rsid w:val="008406B3"/>
    <w:rsid w:val="008406C1"/>
    <w:rsid w:val="00840846"/>
    <w:rsid w:val="008409C8"/>
    <w:rsid w:val="00840D17"/>
    <w:rsid w:val="00840F64"/>
    <w:rsid w:val="00841333"/>
    <w:rsid w:val="008418C8"/>
    <w:rsid w:val="00841A27"/>
    <w:rsid w:val="00841A63"/>
    <w:rsid w:val="00841F0A"/>
    <w:rsid w:val="008420B2"/>
    <w:rsid w:val="0084213F"/>
    <w:rsid w:val="008423BB"/>
    <w:rsid w:val="00842698"/>
    <w:rsid w:val="008428A2"/>
    <w:rsid w:val="00842CAB"/>
    <w:rsid w:val="00842D14"/>
    <w:rsid w:val="00843214"/>
    <w:rsid w:val="00843436"/>
    <w:rsid w:val="008438AD"/>
    <w:rsid w:val="0084399F"/>
    <w:rsid w:val="00843C8F"/>
    <w:rsid w:val="00843FB2"/>
    <w:rsid w:val="00843FCD"/>
    <w:rsid w:val="008441B6"/>
    <w:rsid w:val="008441CB"/>
    <w:rsid w:val="00844235"/>
    <w:rsid w:val="00844866"/>
    <w:rsid w:val="00844D05"/>
    <w:rsid w:val="00844D11"/>
    <w:rsid w:val="00844D39"/>
    <w:rsid w:val="00844DE2"/>
    <w:rsid w:val="008452BB"/>
    <w:rsid w:val="00845516"/>
    <w:rsid w:val="00845563"/>
    <w:rsid w:val="0084580A"/>
    <w:rsid w:val="008458BE"/>
    <w:rsid w:val="00845B70"/>
    <w:rsid w:val="00845D06"/>
    <w:rsid w:val="00845F63"/>
    <w:rsid w:val="008460C8"/>
    <w:rsid w:val="00846195"/>
    <w:rsid w:val="0084628A"/>
    <w:rsid w:val="00846930"/>
    <w:rsid w:val="00846EE5"/>
    <w:rsid w:val="00846F1D"/>
    <w:rsid w:val="00847041"/>
    <w:rsid w:val="00847210"/>
    <w:rsid w:val="0084725D"/>
    <w:rsid w:val="008474EB"/>
    <w:rsid w:val="00847892"/>
    <w:rsid w:val="00847C12"/>
    <w:rsid w:val="00847F2A"/>
    <w:rsid w:val="0085007D"/>
    <w:rsid w:val="00850299"/>
    <w:rsid w:val="0085076E"/>
    <w:rsid w:val="00850C7B"/>
    <w:rsid w:val="00850CA3"/>
    <w:rsid w:val="00850CA7"/>
    <w:rsid w:val="00850FAB"/>
    <w:rsid w:val="0085116D"/>
    <w:rsid w:val="0085130B"/>
    <w:rsid w:val="00851505"/>
    <w:rsid w:val="00851A70"/>
    <w:rsid w:val="00851BBF"/>
    <w:rsid w:val="00851CF6"/>
    <w:rsid w:val="00851F37"/>
    <w:rsid w:val="008521BC"/>
    <w:rsid w:val="008526E1"/>
    <w:rsid w:val="008529E5"/>
    <w:rsid w:val="00852B35"/>
    <w:rsid w:val="00852C76"/>
    <w:rsid w:val="00852CF2"/>
    <w:rsid w:val="00852E49"/>
    <w:rsid w:val="00852E4B"/>
    <w:rsid w:val="008530A7"/>
    <w:rsid w:val="0085357D"/>
    <w:rsid w:val="00853587"/>
    <w:rsid w:val="008535EF"/>
    <w:rsid w:val="00853911"/>
    <w:rsid w:val="00853ECA"/>
    <w:rsid w:val="008541EB"/>
    <w:rsid w:val="00854545"/>
    <w:rsid w:val="00854578"/>
    <w:rsid w:val="0085469D"/>
    <w:rsid w:val="008547F5"/>
    <w:rsid w:val="00854887"/>
    <w:rsid w:val="00854E5F"/>
    <w:rsid w:val="008550A3"/>
    <w:rsid w:val="00855237"/>
    <w:rsid w:val="00855486"/>
    <w:rsid w:val="0085563E"/>
    <w:rsid w:val="008556BA"/>
    <w:rsid w:val="008558E3"/>
    <w:rsid w:val="00855B1F"/>
    <w:rsid w:val="00855CA6"/>
    <w:rsid w:val="00855D18"/>
    <w:rsid w:val="00855DC7"/>
    <w:rsid w:val="00855DE8"/>
    <w:rsid w:val="0085600C"/>
    <w:rsid w:val="008562F1"/>
    <w:rsid w:val="0085659B"/>
    <w:rsid w:val="008565CF"/>
    <w:rsid w:val="00856A9E"/>
    <w:rsid w:val="00856D43"/>
    <w:rsid w:val="00856E24"/>
    <w:rsid w:val="00856E3C"/>
    <w:rsid w:val="00856FFE"/>
    <w:rsid w:val="0085747F"/>
    <w:rsid w:val="0085767C"/>
    <w:rsid w:val="00860293"/>
    <w:rsid w:val="00860357"/>
    <w:rsid w:val="008609B8"/>
    <w:rsid w:val="008609D1"/>
    <w:rsid w:val="00860A02"/>
    <w:rsid w:val="00860A5A"/>
    <w:rsid w:val="00860B4E"/>
    <w:rsid w:val="00860E19"/>
    <w:rsid w:val="00860E6B"/>
    <w:rsid w:val="00860FFC"/>
    <w:rsid w:val="0086122A"/>
    <w:rsid w:val="00861302"/>
    <w:rsid w:val="008615A5"/>
    <w:rsid w:val="008615FF"/>
    <w:rsid w:val="0086193B"/>
    <w:rsid w:val="00861AE3"/>
    <w:rsid w:val="00861B65"/>
    <w:rsid w:val="00861BD3"/>
    <w:rsid w:val="00861D58"/>
    <w:rsid w:val="00861EEA"/>
    <w:rsid w:val="0086237E"/>
    <w:rsid w:val="0086249B"/>
    <w:rsid w:val="00862963"/>
    <w:rsid w:val="00862EBC"/>
    <w:rsid w:val="008633B3"/>
    <w:rsid w:val="0086367C"/>
    <w:rsid w:val="00863878"/>
    <w:rsid w:val="00863C03"/>
    <w:rsid w:val="00863E26"/>
    <w:rsid w:val="00863F76"/>
    <w:rsid w:val="00864071"/>
    <w:rsid w:val="0086407F"/>
    <w:rsid w:val="00864187"/>
    <w:rsid w:val="00864506"/>
    <w:rsid w:val="00864686"/>
    <w:rsid w:val="008646D7"/>
    <w:rsid w:val="0086472C"/>
    <w:rsid w:val="008648DC"/>
    <w:rsid w:val="00864950"/>
    <w:rsid w:val="00864A20"/>
    <w:rsid w:val="00864CC6"/>
    <w:rsid w:val="00864D41"/>
    <w:rsid w:val="00864E62"/>
    <w:rsid w:val="00865059"/>
    <w:rsid w:val="00865213"/>
    <w:rsid w:val="0086521F"/>
    <w:rsid w:val="00865343"/>
    <w:rsid w:val="0086557C"/>
    <w:rsid w:val="008655AB"/>
    <w:rsid w:val="008658B3"/>
    <w:rsid w:val="008659D1"/>
    <w:rsid w:val="00865A32"/>
    <w:rsid w:val="00865ACB"/>
    <w:rsid w:val="00865CF8"/>
    <w:rsid w:val="00865D38"/>
    <w:rsid w:val="00865E55"/>
    <w:rsid w:val="00866318"/>
    <w:rsid w:val="00866524"/>
    <w:rsid w:val="008669E1"/>
    <w:rsid w:val="00866B31"/>
    <w:rsid w:val="00866CC4"/>
    <w:rsid w:val="00866E31"/>
    <w:rsid w:val="00866F3E"/>
    <w:rsid w:val="00867310"/>
    <w:rsid w:val="008674D9"/>
    <w:rsid w:val="00867951"/>
    <w:rsid w:val="00867C0C"/>
    <w:rsid w:val="00867EBB"/>
    <w:rsid w:val="00867F39"/>
    <w:rsid w:val="00870877"/>
    <w:rsid w:val="008708B6"/>
    <w:rsid w:val="008709C8"/>
    <w:rsid w:val="00870CAA"/>
    <w:rsid w:val="00871082"/>
    <w:rsid w:val="008710CA"/>
    <w:rsid w:val="00871179"/>
    <w:rsid w:val="008711D5"/>
    <w:rsid w:val="00871462"/>
    <w:rsid w:val="008715BD"/>
    <w:rsid w:val="008717F7"/>
    <w:rsid w:val="00871980"/>
    <w:rsid w:val="00871A45"/>
    <w:rsid w:val="00871BAD"/>
    <w:rsid w:val="00871C7E"/>
    <w:rsid w:val="00871CB4"/>
    <w:rsid w:val="00871CCA"/>
    <w:rsid w:val="00871D22"/>
    <w:rsid w:val="00871D43"/>
    <w:rsid w:val="00871DBE"/>
    <w:rsid w:val="00871F90"/>
    <w:rsid w:val="00872125"/>
    <w:rsid w:val="008723FA"/>
    <w:rsid w:val="00872589"/>
    <w:rsid w:val="008727D2"/>
    <w:rsid w:val="00872B34"/>
    <w:rsid w:val="00872CBE"/>
    <w:rsid w:val="00872DEE"/>
    <w:rsid w:val="008731F3"/>
    <w:rsid w:val="00873437"/>
    <w:rsid w:val="00873535"/>
    <w:rsid w:val="00873753"/>
    <w:rsid w:val="00873825"/>
    <w:rsid w:val="008739E2"/>
    <w:rsid w:val="00873A95"/>
    <w:rsid w:val="00873B9C"/>
    <w:rsid w:val="00873D09"/>
    <w:rsid w:val="00873DB5"/>
    <w:rsid w:val="00873FC3"/>
    <w:rsid w:val="008745E4"/>
    <w:rsid w:val="00874AA1"/>
    <w:rsid w:val="00874FA2"/>
    <w:rsid w:val="0087508E"/>
    <w:rsid w:val="00875121"/>
    <w:rsid w:val="008751D2"/>
    <w:rsid w:val="00875208"/>
    <w:rsid w:val="00875412"/>
    <w:rsid w:val="00875463"/>
    <w:rsid w:val="00875744"/>
    <w:rsid w:val="0087583E"/>
    <w:rsid w:val="00875878"/>
    <w:rsid w:val="008759C8"/>
    <w:rsid w:val="00875AD8"/>
    <w:rsid w:val="00875CF8"/>
    <w:rsid w:val="00875F6D"/>
    <w:rsid w:val="008761F0"/>
    <w:rsid w:val="008763DF"/>
    <w:rsid w:val="0087680E"/>
    <w:rsid w:val="00876A62"/>
    <w:rsid w:val="00876D71"/>
    <w:rsid w:val="00877028"/>
    <w:rsid w:val="00877070"/>
    <w:rsid w:val="008770BE"/>
    <w:rsid w:val="0087713D"/>
    <w:rsid w:val="008772A5"/>
    <w:rsid w:val="0087734C"/>
    <w:rsid w:val="0087742A"/>
    <w:rsid w:val="008777B7"/>
    <w:rsid w:val="008777C9"/>
    <w:rsid w:val="00877B8A"/>
    <w:rsid w:val="00877BA3"/>
    <w:rsid w:val="00877E1A"/>
    <w:rsid w:val="00880037"/>
    <w:rsid w:val="0088040E"/>
    <w:rsid w:val="0088042D"/>
    <w:rsid w:val="0088055D"/>
    <w:rsid w:val="008805B1"/>
    <w:rsid w:val="00880617"/>
    <w:rsid w:val="00880660"/>
    <w:rsid w:val="00880668"/>
    <w:rsid w:val="008807BA"/>
    <w:rsid w:val="00880856"/>
    <w:rsid w:val="00880C5C"/>
    <w:rsid w:val="00880CE6"/>
    <w:rsid w:val="00880FDE"/>
    <w:rsid w:val="00881220"/>
    <w:rsid w:val="008812BD"/>
    <w:rsid w:val="00881360"/>
    <w:rsid w:val="00881410"/>
    <w:rsid w:val="00881590"/>
    <w:rsid w:val="00881632"/>
    <w:rsid w:val="00881718"/>
    <w:rsid w:val="00881775"/>
    <w:rsid w:val="00881C57"/>
    <w:rsid w:val="00881E3B"/>
    <w:rsid w:val="0088211A"/>
    <w:rsid w:val="00882246"/>
    <w:rsid w:val="0088267E"/>
    <w:rsid w:val="00882927"/>
    <w:rsid w:val="008829E4"/>
    <w:rsid w:val="00882E1E"/>
    <w:rsid w:val="008831F6"/>
    <w:rsid w:val="008834F8"/>
    <w:rsid w:val="00883C44"/>
    <w:rsid w:val="00883C92"/>
    <w:rsid w:val="00883E2C"/>
    <w:rsid w:val="00883EFD"/>
    <w:rsid w:val="008842A2"/>
    <w:rsid w:val="008848CD"/>
    <w:rsid w:val="00884AC3"/>
    <w:rsid w:val="00884ACB"/>
    <w:rsid w:val="00884F2B"/>
    <w:rsid w:val="008851BB"/>
    <w:rsid w:val="00885252"/>
    <w:rsid w:val="00885257"/>
    <w:rsid w:val="0088543A"/>
    <w:rsid w:val="008855BD"/>
    <w:rsid w:val="0088567A"/>
    <w:rsid w:val="00885927"/>
    <w:rsid w:val="008859F5"/>
    <w:rsid w:val="00885BD6"/>
    <w:rsid w:val="00885D16"/>
    <w:rsid w:val="00886085"/>
    <w:rsid w:val="0088613A"/>
    <w:rsid w:val="00886144"/>
    <w:rsid w:val="008863C8"/>
    <w:rsid w:val="008865FF"/>
    <w:rsid w:val="00886A54"/>
    <w:rsid w:val="00886B2F"/>
    <w:rsid w:val="00886B70"/>
    <w:rsid w:val="00886FB3"/>
    <w:rsid w:val="00887314"/>
    <w:rsid w:val="00887321"/>
    <w:rsid w:val="00887534"/>
    <w:rsid w:val="00887687"/>
    <w:rsid w:val="0088768F"/>
    <w:rsid w:val="0088787D"/>
    <w:rsid w:val="00887C60"/>
    <w:rsid w:val="00887F24"/>
    <w:rsid w:val="008900EA"/>
    <w:rsid w:val="008902D1"/>
    <w:rsid w:val="00890326"/>
    <w:rsid w:val="00890346"/>
    <w:rsid w:val="0089037D"/>
    <w:rsid w:val="00890726"/>
    <w:rsid w:val="008909ED"/>
    <w:rsid w:val="00890BAB"/>
    <w:rsid w:val="00890BD9"/>
    <w:rsid w:val="00890C52"/>
    <w:rsid w:val="00890D55"/>
    <w:rsid w:val="00890FD8"/>
    <w:rsid w:val="00891281"/>
    <w:rsid w:val="00891852"/>
    <w:rsid w:val="00891AA7"/>
    <w:rsid w:val="00891B51"/>
    <w:rsid w:val="00892142"/>
    <w:rsid w:val="00892185"/>
    <w:rsid w:val="00892211"/>
    <w:rsid w:val="008922D9"/>
    <w:rsid w:val="00892320"/>
    <w:rsid w:val="008925B0"/>
    <w:rsid w:val="008926FE"/>
    <w:rsid w:val="0089281C"/>
    <w:rsid w:val="008928B7"/>
    <w:rsid w:val="00892AD8"/>
    <w:rsid w:val="00892DF0"/>
    <w:rsid w:val="00892F33"/>
    <w:rsid w:val="0089324F"/>
    <w:rsid w:val="00893279"/>
    <w:rsid w:val="0089327C"/>
    <w:rsid w:val="0089336D"/>
    <w:rsid w:val="00893436"/>
    <w:rsid w:val="00893514"/>
    <w:rsid w:val="0089367E"/>
    <w:rsid w:val="0089385A"/>
    <w:rsid w:val="00893A6E"/>
    <w:rsid w:val="00893AC4"/>
    <w:rsid w:val="00894015"/>
    <w:rsid w:val="008942E2"/>
    <w:rsid w:val="00894539"/>
    <w:rsid w:val="0089471E"/>
    <w:rsid w:val="0089474E"/>
    <w:rsid w:val="008948FA"/>
    <w:rsid w:val="00894B44"/>
    <w:rsid w:val="00894D6B"/>
    <w:rsid w:val="00895360"/>
    <w:rsid w:val="008953F5"/>
    <w:rsid w:val="00895716"/>
    <w:rsid w:val="00895B63"/>
    <w:rsid w:val="00895DFC"/>
    <w:rsid w:val="00895FD4"/>
    <w:rsid w:val="00896091"/>
    <w:rsid w:val="00896152"/>
    <w:rsid w:val="0089623F"/>
    <w:rsid w:val="00896514"/>
    <w:rsid w:val="008969FC"/>
    <w:rsid w:val="00896A0F"/>
    <w:rsid w:val="00896A80"/>
    <w:rsid w:val="00896B30"/>
    <w:rsid w:val="00896B36"/>
    <w:rsid w:val="00896C07"/>
    <w:rsid w:val="00896D16"/>
    <w:rsid w:val="00896E33"/>
    <w:rsid w:val="008970F3"/>
    <w:rsid w:val="00897450"/>
    <w:rsid w:val="00897E29"/>
    <w:rsid w:val="00897E60"/>
    <w:rsid w:val="00897E94"/>
    <w:rsid w:val="008A08E5"/>
    <w:rsid w:val="008A090A"/>
    <w:rsid w:val="008A0A2E"/>
    <w:rsid w:val="008A0A3F"/>
    <w:rsid w:val="008A0B17"/>
    <w:rsid w:val="008A0D82"/>
    <w:rsid w:val="008A0E64"/>
    <w:rsid w:val="008A0FE1"/>
    <w:rsid w:val="008A0FEA"/>
    <w:rsid w:val="008A1099"/>
    <w:rsid w:val="008A1391"/>
    <w:rsid w:val="008A152C"/>
    <w:rsid w:val="008A16AE"/>
    <w:rsid w:val="008A16DC"/>
    <w:rsid w:val="008A1992"/>
    <w:rsid w:val="008A19AF"/>
    <w:rsid w:val="008A1CC5"/>
    <w:rsid w:val="008A1E4D"/>
    <w:rsid w:val="008A1F27"/>
    <w:rsid w:val="008A1F92"/>
    <w:rsid w:val="008A23B3"/>
    <w:rsid w:val="008A24F6"/>
    <w:rsid w:val="008A2502"/>
    <w:rsid w:val="008A26F0"/>
    <w:rsid w:val="008A2ED4"/>
    <w:rsid w:val="008A2FEE"/>
    <w:rsid w:val="008A3016"/>
    <w:rsid w:val="008A324F"/>
    <w:rsid w:val="008A345D"/>
    <w:rsid w:val="008A3566"/>
    <w:rsid w:val="008A3CF8"/>
    <w:rsid w:val="008A3F3B"/>
    <w:rsid w:val="008A42C9"/>
    <w:rsid w:val="008A47F6"/>
    <w:rsid w:val="008A4808"/>
    <w:rsid w:val="008A4A3A"/>
    <w:rsid w:val="008A4B8A"/>
    <w:rsid w:val="008A4BCA"/>
    <w:rsid w:val="008A4BFA"/>
    <w:rsid w:val="008A4DE2"/>
    <w:rsid w:val="008A4E11"/>
    <w:rsid w:val="008A527F"/>
    <w:rsid w:val="008A5367"/>
    <w:rsid w:val="008A55E5"/>
    <w:rsid w:val="008A56B1"/>
    <w:rsid w:val="008A56F7"/>
    <w:rsid w:val="008A5943"/>
    <w:rsid w:val="008A5C8C"/>
    <w:rsid w:val="008A5E59"/>
    <w:rsid w:val="008A5F19"/>
    <w:rsid w:val="008A632A"/>
    <w:rsid w:val="008A6426"/>
    <w:rsid w:val="008A6452"/>
    <w:rsid w:val="008A6622"/>
    <w:rsid w:val="008A6984"/>
    <w:rsid w:val="008A6A5C"/>
    <w:rsid w:val="008A6BFA"/>
    <w:rsid w:val="008A70BC"/>
    <w:rsid w:val="008A7183"/>
    <w:rsid w:val="008A7275"/>
    <w:rsid w:val="008A7442"/>
    <w:rsid w:val="008A76DD"/>
    <w:rsid w:val="008A7A83"/>
    <w:rsid w:val="008A7B73"/>
    <w:rsid w:val="008A7C13"/>
    <w:rsid w:val="008A7DCC"/>
    <w:rsid w:val="008A7F70"/>
    <w:rsid w:val="008B051A"/>
    <w:rsid w:val="008B0AA5"/>
    <w:rsid w:val="008B0B0A"/>
    <w:rsid w:val="008B0FC8"/>
    <w:rsid w:val="008B11B4"/>
    <w:rsid w:val="008B1200"/>
    <w:rsid w:val="008B13B2"/>
    <w:rsid w:val="008B1451"/>
    <w:rsid w:val="008B15A8"/>
    <w:rsid w:val="008B16CC"/>
    <w:rsid w:val="008B16EB"/>
    <w:rsid w:val="008B1A39"/>
    <w:rsid w:val="008B1AB2"/>
    <w:rsid w:val="008B1E1A"/>
    <w:rsid w:val="008B2008"/>
    <w:rsid w:val="008B2135"/>
    <w:rsid w:val="008B22C6"/>
    <w:rsid w:val="008B22DA"/>
    <w:rsid w:val="008B2615"/>
    <w:rsid w:val="008B266D"/>
    <w:rsid w:val="008B27B5"/>
    <w:rsid w:val="008B2B26"/>
    <w:rsid w:val="008B2B77"/>
    <w:rsid w:val="008B2E81"/>
    <w:rsid w:val="008B301C"/>
    <w:rsid w:val="008B313A"/>
    <w:rsid w:val="008B3559"/>
    <w:rsid w:val="008B3594"/>
    <w:rsid w:val="008B3A29"/>
    <w:rsid w:val="008B3A90"/>
    <w:rsid w:val="008B3AD2"/>
    <w:rsid w:val="008B3CB1"/>
    <w:rsid w:val="008B40A5"/>
    <w:rsid w:val="008B4280"/>
    <w:rsid w:val="008B44C5"/>
    <w:rsid w:val="008B4507"/>
    <w:rsid w:val="008B451D"/>
    <w:rsid w:val="008B482A"/>
    <w:rsid w:val="008B4942"/>
    <w:rsid w:val="008B49D0"/>
    <w:rsid w:val="008B4B10"/>
    <w:rsid w:val="008B4BA8"/>
    <w:rsid w:val="008B4BD5"/>
    <w:rsid w:val="008B4F8C"/>
    <w:rsid w:val="008B4F92"/>
    <w:rsid w:val="008B5564"/>
    <w:rsid w:val="008B590A"/>
    <w:rsid w:val="008B5974"/>
    <w:rsid w:val="008B5A7D"/>
    <w:rsid w:val="008B5C27"/>
    <w:rsid w:val="008B5EE9"/>
    <w:rsid w:val="008B5EF6"/>
    <w:rsid w:val="008B63EC"/>
    <w:rsid w:val="008B64B7"/>
    <w:rsid w:val="008B65E2"/>
    <w:rsid w:val="008B6663"/>
    <w:rsid w:val="008B6CBE"/>
    <w:rsid w:val="008B72FE"/>
    <w:rsid w:val="008B7627"/>
    <w:rsid w:val="008B76E0"/>
    <w:rsid w:val="008B780D"/>
    <w:rsid w:val="008B789E"/>
    <w:rsid w:val="008B79AB"/>
    <w:rsid w:val="008B7CBA"/>
    <w:rsid w:val="008B7E89"/>
    <w:rsid w:val="008C0051"/>
    <w:rsid w:val="008C006D"/>
    <w:rsid w:val="008C025E"/>
    <w:rsid w:val="008C0551"/>
    <w:rsid w:val="008C056C"/>
    <w:rsid w:val="008C078A"/>
    <w:rsid w:val="008C07BE"/>
    <w:rsid w:val="008C0824"/>
    <w:rsid w:val="008C0AF4"/>
    <w:rsid w:val="008C0B82"/>
    <w:rsid w:val="008C0DEC"/>
    <w:rsid w:val="008C0EE3"/>
    <w:rsid w:val="008C0F85"/>
    <w:rsid w:val="008C15D0"/>
    <w:rsid w:val="008C1934"/>
    <w:rsid w:val="008C1C30"/>
    <w:rsid w:val="008C1D44"/>
    <w:rsid w:val="008C1FDA"/>
    <w:rsid w:val="008C2249"/>
    <w:rsid w:val="008C2264"/>
    <w:rsid w:val="008C22E3"/>
    <w:rsid w:val="008C2548"/>
    <w:rsid w:val="008C25C5"/>
    <w:rsid w:val="008C2892"/>
    <w:rsid w:val="008C2951"/>
    <w:rsid w:val="008C2A8E"/>
    <w:rsid w:val="008C2F4B"/>
    <w:rsid w:val="008C2FEA"/>
    <w:rsid w:val="008C30EA"/>
    <w:rsid w:val="008C369E"/>
    <w:rsid w:val="008C3AC5"/>
    <w:rsid w:val="008C3E0D"/>
    <w:rsid w:val="008C4128"/>
    <w:rsid w:val="008C41D1"/>
    <w:rsid w:val="008C4240"/>
    <w:rsid w:val="008C4298"/>
    <w:rsid w:val="008C438E"/>
    <w:rsid w:val="008C4E47"/>
    <w:rsid w:val="008C4E67"/>
    <w:rsid w:val="008C4FE1"/>
    <w:rsid w:val="008C5585"/>
    <w:rsid w:val="008C6105"/>
    <w:rsid w:val="008C63AE"/>
    <w:rsid w:val="008C6BEB"/>
    <w:rsid w:val="008C6CF3"/>
    <w:rsid w:val="008C716E"/>
    <w:rsid w:val="008C75A0"/>
    <w:rsid w:val="008C781E"/>
    <w:rsid w:val="008C796E"/>
    <w:rsid w:val="008C7DAD"/>
    <w:rsid w:val="008C7F93"/>
    <w:rsid w:val="008D00FD"/>
    <w:rsid w:val="008D0965"/>
    <w:rsid w:val="008D0B3E"/>
    <w:rsid w:val="008D0CB7"/>
    <w:rsid w:val="008D0E04"/>
    <w:rsid w:val="008D0F5A"/>
    <w:rsid w:val="008D1433"/>
    <w:rsid w:val="008D1452"/>
    <w:rsid w:val="008D14AF"/>
    <w:rsid w:val="008D1777"/>
    <w:rsid w:val="008D18D2"/>
    <w:rsid w:val="008D18F9"/>
    <w:rsid w:val="008D1A39"/>
    <w:rsid w:val="008D1B13"/>
    <w:rsid w:val="008D1B9A"/>
    <w:rsid w:val="008D1CA1"/>
    <w:rsid w:val="008D2370"/>
    <w:rsid w:val="008D23AB"/>
    <w:rsid w:val="008D27A8"/>
    <w:rsid w:val="008D289C"/>
    <w:rsid w:val="008D2921"/>
    <w:rsid w:val="008D2946"/>
    <w:rsid w:val="008D2A4E"/>
    <w:rsid w:val="008D2A6E"/>
    <w:rsid w:val="008D308C"/>
    <w:rsid w:val="008D3456"/>
    <w:rsid w:val="008D3480"/>
    <w:rsid w:val="008D39AB"/>
    <w:rsid w:val="008D3AD4"/>
    <w:rsid w:val="008D3B91"/>
    <w:rsid w:val="008D3B9C"/>
    <w:rsid w:val="008D40BC"/>
    <w:rsid w:val="008D42B2"/>
    <w:rsid w:val="008D42FA"/>
    <w:rsid w:val="008D46BB"/>
    <w:rsid w:val="008D4951"/>
    <w:rsid w:val="008D4E95"/>
    <w:rsid w:val="008D54A2"/>
    <w:rsid w:val="008D56FB"/>
    <w:rsid w:val="008D57B2"/>
    <w:rsid w:val="008D5903"/>
    <w:rsid w:val="008D5936"/>
    <w:rsid w:val="008D5940"/>
    <w:rsid w:val="008D5D76"/>
    <w:rsid w:val="008D5EFE"/>
    <w:rsid w:val="008D5F54"/>
    <w:rsid w:val="008D5FE5"/>
    <w:rsid w:val="008D6211"/>
    <w:rsid w:val="008D6415"/>
    <w:rsid w:val="008D66CC"/>
    <w:rsid w:val="008D681E"/>
    <w:rsid w:val="008D6C4F"/>
    <w:rsid w:val="008D6FBB"/>
    <w:rsid w:val="008D70EF"/>
    <w:rsid w:val="008D718E"/>
    <w:rsid w:val="008D75A6"/>
    <w:rsid w:val="008D763F"/>
    <w:rsid w:val="008D7A23"/>
    <w:rsid w:val="008D7E41"/>
    <w:rsid w:val="008E011A"/>
    <w:rsid w:val="008E01E4"/>
    <w:rsid w:val="008E0204"/>
    <w:rsid w:val="008E036A"/>
    <w:rsid w:val="008E0406"/>
    <w:rsid w:val="008E0881"/>
    <w:rsid w:val="008E09CB"/>
    <w:rsid w:val="008E09EE"/>
    <w:rsid w:val="008E0AD9"/>
    <w:rsid w:val="008E0B21"/>
    <w:rsid w:val="008E0F12"/>
    <w:rsid w:val="008E1110"/>
    <w:rsid w:val="008E149C"/>
    <w:rsid w:val="008E1CCC"/>
    <w:rsid w:val="008E1DE9"/>
    <w:rsid w:val="008E222C"/>
    <w:rsid w:val="008E23EF"/>
    <w:rsid w:val="008E258E"/>
    <w:rsid w:val="008E26BB"/>
    <w:rsid w:val="008E29D1"/>
    <w:rsid w:val="008E2A28"/>
    <w:rsid w:val="008E2C76"/>
    <w:rsid w:val="008E2CDE"/>
    <w:rsid w:val="008E2CEA"/>
    <w:rsid w:val="008E2D37"/>
    <w:rsid w:val="008E2E13"/>
    <w:rsid w:val="008E3090"/>
    <w:rsid w:val="008E30E9"/>
    <w:rsid w:val="008E3443"/>
    <w:rsid w:val="008E347B"/>
    <w:rsid w:val="008E3497"/>
    <w:rsid w:val="008E3796"/>
    <w:rsid w:val="008E3C86"/>
    <w:rsid w:val="008E3CD0"/>
    <w:rsid w:val="008E3E74"/>
    <w:rsid w:val="008E3FE8"/>
    <w:rsid w:val="008E409E"/>
    <w:rsid w:val="008E4376"/>
    <w:rsid w:val="008E474E"/>
    <w:rsid w:val="008E4920"/>
    <w:rsid w:val="008E4D70"/>
    <w:rsid w:val="008E4E88"/>
    <w:rsid w:val="008E4F17"/>
    <w:rsid w:val="008E54A6"/>
    <w:rsid w:val="008E5502"/>
    <w:rsid w:val="008E55B4"/>
    <w:rsid w:val="008E5642"/>
    <w:rsid w:val="008E58B2"/>
    <w:rsid w:val="008E58B9"/>
    <w:rsid w:val="008E5A45"/>
    <w:rsid w:val="008E5A69"/>
    <w:rsid w:val="008E5CC5"/>
    <w:rsid w:val="008E5D3E"/>
    <w:rsid w:val="008E5E29"/>
    <w:rsid w:val="008E5FAA"/>
    <w:rsid w:val="008E60C2"/>
    <w:rsid w:val="008E6129"/>
    <w:rsid w:val="008E65B0"/>
    <w:rsid w:val="008E679A"/>
    <w:rsid w:val="008E68CA"/>
    <w:rsid w:val="008E6BAF"/>
    <w:rsid w:val="008E6CC5"/>
    <w:rsid w:val="008E6D13"/>
    <w:rsid w:val="008E706D"/>
    <w:rsid w:val="008E7081"/>
    <w:rsid w:val="008E7206"/>
    <w:rsid w:val="008E72D2"/>
    <w:rsid w:val="008E7458"/>
    <w:rsid w:val="008E782A"/>
    <w:rsid w:val="008E7878"/>
    <w:rsid w:val="008E7A36"/>
    <w:rsid w:val="008E7BD3"/>
    <w:rsid w:val="008F00AE"/>
    <w:rsid w:val="008F02CE"/>
    <w:rsid w:val="008F03C0"/>
    <w:rsid w:val="008F0CD5"/>
    <w:rsid w:val="008F0D43"/>
    <w:rsid w:val="008F0E00"/>
    <w:rsid w:val="008F0F9A"/>
    <w:rsid w:val="008F10EE"/>
    <w:rsid w:val="008F11F9"/>
    <w:rsid w:val="008F12D9"/>
    <w:rsid w:val="008F13B0"/>
    <w:rsid w:val="008F13E1"/>
    <w:rsid w:val="008F169F"/>
    <w:rsid w:val="008F171C"/>
    <w:rsid w:val="008F1786"/>
    <w:rsid w:val="008F18B4"/>
    <w:rsid w:val="008F1BC8"/>
    <w:rsid w:val="008F1DEF"/>
    <w:rsid w:val="008F20EA"/>
    <w:rsid w:val="008F2189"/>
    <w:rsid w:val="008F21FC"/>
    <w:rsid w:val="008F2448"/>
    <w:rsid w:val="008F2689"/>
    <w:rsid w:val="008F27A0"/>
    <w:rsid w:val="008F2937"/>
    <w:rsid w:val="008F29AB"/>
    <w:rsid w:val="008F2AD7"/>
    <w:rsid w:val="008F2B93"/>
    <w:rsid w:val="008F2C11"/>
    <w:rsid w:val="008F35D1"/>
    <w:rsid w:val="008F3638"/>
    <w:rsid w:val="008F36B9"/>
    <w:rsid w:val="008F37B0"/>
    <w:rsid w:val="008F394D"/>
    <w:rsid w:val="008F3AC6"/>
    <w:rsid w:val="008F3C35"/>
    <w:rsid w:val="008F3CE0"/>
    <w:rsid w:val="008F4083"/>
    <w:rsid w:val="008F409A"/>
    <w:rsid w:val="008F40E5"/>
    <w:rsid w:val="008F4659"/>
    <w:rsid w:val="008F47D6"/>
    <w:rsid w:val="008F495A"/>
    <w:rsid w:val="008F5124"/>
    <w:rsid w:val="008F52CF"/>
    <w:rsid w:val="008F54A6"/>
    <w:rsid w:val="008F56BA"/>
    <w:rsid w:val="008F5746"/>
    <w:rsid w:val="008F5767"/>
    <w:rsid w:val="008F59E7"/>
    <w:rsid w:val="008F5A95"/>
    <w:rsid w:val="008F5D4B"/>
    <w:rsid w:val="008F5E4A"/>
    <w:rsid w:val="008F5F2B"/>
    <w:rsid w:val="008F62CE"/>
    <w:rsid w:val="008F691E"/>
    <w:rsid w:val="008F6BCA"/>
    <w:rsid w:val="008F6C96"/>
    <w:rsid w:val="008F6D30"/>
    <w:rsid w:val="008F6E3C"/>
    <w:rsid w:val="008F7229"/>
    <w:rsid w:val="008F771C"/>
    <w:rsid w:val="008F779F"/>
    <w:rsid w:val="008F7AA0"/>
    <w:rsid w:val="008F7AA2"/>
    <w:rsid w:val="008F7D2F"/>
    <w:rsid w:val="008F7EC8"/>
    <w:rsid w:val="00900335"/>
    <w:rsid w:val="0090068E"/>
    <w:rsid w:val="00900831"/>
    <w:rsid w:val="009008EC"/>
    <w:rsid w:val="00900A79"/>
    <w:rsid w:val="00900AB7"/>
    <w:rsid w:val="009016B0"/>
    <w:rsid w:val="0090185D"/>
    <w:rsid w:val="00901D1E"/>
    <w:rsid w:val="00901D35"/>
    <w:rsid w:val="0090203B"/>
    <w:rsid w:val="009023F6"/>
    <w:rsid w:val="0090263A"/>
    <w:rsid w:val="00902E1E"/>
    <w:rsid w:val="0090315E"/>
    <w:rsid w:val="00903216"/>
    <w:rsid w:val="009033BE"/>
    <w:rsid w:val="009039D9"/>
    <w:rsid w:val="00903A16"/>
    <w:rsid w:val="00903CFA"/>
    <w:rsid w:val="0090408F"/>
    <w:rsid w:val="0090415B"/>
    <w:rsid w:val="0090419A"/>
    <w:rsid w:val="00904243"/>
    <w:rsid w:val="009045D3"/>
    <w:rsid w:val="0090467D"/>
    <w:rsid w:val="009048F1"/>
    <w:rsid w:val="00904D7E"/>
    <w:rsid w:val="00904D9D"/>
    <w:rsid w:val="00904DE6"/>
    <w:rsid w:val="00904E5D"/>
    <w:rsid w:val="00904EB1"/>
    <w:rsid w:val="009050E3"/>
    <w:rsid w:val="009050E4"/>
    <w:rsid w:val="00905153"/>
    <w:rsid w:val="009052ED"/>
    <w:rsid w:val="009053FF"/>
    <w:rsid w:val="00905849"/>
    <w:rsid w:val="00905A27"/>
    <w:rsid w:val="00905B74"/>
    <w:rsid w:val="00905BD2"/>
    <w:rsid w:val="00905E18"/>
    <w:rsid w:val="00905E5C"/>
    <w:rsid w:val="009061C7"/>
    <w:rsid w:val="009063FF"/>
    <w:rsid w:val="00906511"/>
    <w:rsid w:val="00906676"/>
    <w:rsid w:val="00906A59"/>
    <w:rsid w:val="00906BA7"/>
    <w:rsid w:val="0090715F"/>
    <w:rsid w:val="00907570"/>
    <w:rsid w:val="009075F6"/>
    <w:rsid w:val="00907C81"/>
    <w:rsid w:val="00907E60"/>
    <w:rsid w:val="009100EA"/>
    <w:rsid w:val="0091067E"/>
    <w:rsid w:val="009108EA"/>
    <w:rsid w:val="00910E50"/>
    <w:rsid w:val="009110A4"/>
    <w:rsid w:val="00911253"/>
    <w:rsid w:val="009112CD"/>
    <w:rsid w:val="009112EC"/>
    <w:rsid w:val="0091172D"/>
    <w:rsid w:val="00911981"/>
    <w:rsid w:val="00911CA0"/>
    <w:rsid w:val="00911EE2"/>
    <w:rsid w:val="00911FE4"/>
    <w:rsid w:val="009120C9"/>
    <w:rsid w:val="0091221C"/>
    <w:rsid w:val="00912519"/>
    <w:rsid w:val="0091269A"/>
    <w:rsid w:val="009126F1"/>
    <w:rsid w:val="009127B6"/>
    <w:rsid w:val="0091283B"/>
    <w:rsid w:val="00912934"/>
    <w:rsid w:val="00912A90"/>
    <w:rsid w:val="00912C2D"/>
    <w:rsid w:val="00913054"/>
    <w:rsid w:val="00913570"/>
    <w:rsid w:val="009135F9"/>
    <w:rsid w:val="00913C08"/>
    <w:rsid w:val="00913DE1"/>
    <w:rsid w:val="00913F17"/>
    <w:rsid w:val="0091438C"/>
    <w:rsid w:val="009147E6"/>
    <w:rsid w:val="00915317"/>
    <w:rsid w:val="009154B6"/>
    <w:rsid w:val="00915555"/>
    <w:rsid w:val="009157C3"/>
    <w:rsid w:val="00915867"/>
    <w:rsid w:val="0091593F"/>
    <w:rsid w:val="00915C8E"/>
    <w:rsid w:val="00915E71"/>
    <w:rsid w:val="00915EE8"/>
    <w:rsid w:val="009168B2"/>
    <w:rsid w:val="0091691A"/>
    <w:rsid w:val="00916BB3"/>
    <w:rsid w:val="00916E80"/>
    <w:rsid w:val="009172D9"/>
    <w:rsid w:val="009173CF"/>
    <w:rsid w:val="009178BD"/>
    <w:rsid w:val="00917B4F"/>
    <w:rsid w:val="00917E7E"/>
    <w:rsid w:val="0092026E"/>
    <w:rsid w:val="009202E3"/>
    <w:rsid w:val="00920659"/>
    <w:rsid w:val="009207D9"/>
    <w:rsid w:val="0092096A"/>
    <w:rsid w:val="00920DC6"/>
    <w:rsid w:val="009210ED"/>
    <w:rsid w:val="009213D9"/>
    <w:rsid w:val="009215E8"/>
    <w:rsid w:val="0092173C"/>
    <w:rsid w:val="00921D9F"/>
    <w:rsid w:val="00921E21"/>
    <w:rsid w:val="009220A1"/>
    <w:rsid w:val="009220AE"/>
    <w:rsid w:val="00922180"/>
    <w:rsid w:val="009221F8"/>
    <w:rsid w:val="0092256D"/>
    <w:rsid w:val="00922906"/>
    <w:rsid w:val="00922BBE"/>
    <w:rsid w:val="00923545"/>
    <w:rsid w:val="00923714"/>
    <w:rsid w:val="00923845"/>
    <w:rsid w:val="00923AB3"/>
    <w:rsid w:val="00923D4E"/>
    <w:rsid w:val="00923D6B"/>
    <w:rsid w:val="00923F6E"/>
    <w:rsid w:val="00924181"/>
    <w:rsid w:val="00924361"/>
    <w:rsid w:val="009243E4"/>
    <w:rsid w:val="009248C3"/>
    <w:rsid w:val="00924923"/>
    <w:rsid w:val="009249E5"/>
    <w:rsid w:val="00924A30"/>
    <w:rsid w:val="0092508E"/>
    <w:rsid w:val="009254A2"/>
    <w:rsid w:val="0092593C"/>
    <w:rsid w:val="009259CB"/>
    <w:rsid w:val="00925B5B"/>
    <w:rsid w:val="00925B71"/>
    <w:rsid w:val="00925C5C"/>
    <w:rsid w:val="00925EEE"/>
    <w:rsid w:val="009260F8"/>
    <w:rsid w:val="0092614C"/>
    <w:rsid w:val="00926432"/>
    <w:rsid w:val="0092661E"/>
    <w:rsid w:val="00926662"/>
    <w:rsid w:val="00926692"/>
    <w:rsid w:val="00926754"/>
    <w:rsid w:val="00926910"/>
    <w:rsid w:val="00926B56"/>
    <w:rsid w:val="00926D60"/>
    <w:rsid w:val="00926DD4"/>
    <w:rsid w:val="00926E7D"/>
    <w:rsid w:val="00926EA1"/>
    <w:rsid w:val="0092709A"/>
    <w:rsid w:val="009272FE"/>
    <w:rsid w:val="00927613"/>
    <w:rsid w:val="00927F4D"/>
    <w:rsid w:val="00927F6A"/>
    <w:rsid w:val="00927FB0"/>
    <w:rsid w:val="009300D5"/>
    <w:rsid w:val="00930344"/>
    <w:rsid w:val="00930421"/>
    <w:rsid w:val="00930561"/>
    <w:rsid w:val="00930714"/>
    <w:rsid w:val="00930B46"/>
    <w:rsid w:val="00930C1C"/>
    <w:rsid w:val="00930DA5"/>
    <w:rsid w:val="0093175E"/>
    <w:rsid w:val="00931A7B"/>
    <w:rsid w:val="00931BBC"/>
    <w:rsid w:val="0093203D"/>
    <w:rsid w:val="00932065"/>
    <w:rsid w:val="00932838"/>
    <w:rsid w:val="009328F0"/>
    <w:rsid w:val="009329B5"/>
    <w:rsid w:val="00932B5E"/>
    <w:rsid w:val="00932ED9"/>
    <w:rsid w:val="00932F1A"/>
    <w:rsid w:val="00933330"/>
    <w:rsid w:val="00933A32"/>
    <w:rsid w:val="00933C87"/>
    <w:rsid w:val="00933D6B"/>
    <w:rsid w:val="00933EBD"/>
    <w:rsid w:val="00933ED7"/>
    <w:rsid w:val="009341B6"/>
    <w:rsid w:val="009341EC"/>
    <w:rsid w:val="009343EB"/>
    <w:rsid w:val="00934432"/>
    <w:rsid w:val="00934510"/>
    <w:rsid w:val="0093459C"/>
    <w:rsid w:val="009345A8"/>
    <w:rsid w:val="009345D7"/>
    <w:rsid w:val="00934686"/>
    <w:rsid w:val="0093469E"/>
    <w:rsid w:val="009347D2"/>
    <w:rsid w:val="009348B4"/>
    <w:rsid w:val="0093496F"/>
    <w:rsid w:val="00934AC2"/>
    <w:rsid w:val="00934BB8"/>
    <w:rsid w:val="00934E98"/>
    <w:rsid w:val="00934F58"/>
    <w:rsid w:val="00935018"/>
    <w:rsid w:val="00935026"/>
    <w:rsid w:val="00935222"/>
    <w:rsid w:val="0093541E"/>
    <w:rsid w:val="009355E1"/>
    <w:rsid w:val="0093575E"/>
    <w:rsid w:val="00935874"/>
    <w:rsid w:val="009360C5"/>
    <w:rsid w:val="00936758"/>
    <w:rsid w:val="00936B1B"/>
    <w:rsid w:val="00936B33"/>
    <w:rsid w:val="00936E02"/>
    <w:rsid w:val="00936FCB"/>
    <w:rsid w:val="009370DE"/>
    <w:rsid w:val="0093718D"/>
    <w:rsid w:val="0093737D"/>
    <w:rsid w:val="0093743A"/>
    <w:rsid w:val="009374B5"/>
    <w:rsid w:val="0093759A"/>
    <w:rsid w:val="00937CB6"/>
    <w:rsid w:val="00937CFD"/>
    <w:rsid w:val="00937D31"/>
    <w:rsid w:val="00937DA8"/>
    <w:rsid w:val="00937E17"/>
    <w:rsid w:val="009403AE"/>
    <w:rsid w:val="0094044C"/>
    <w:rsid w:val="00940544"/>
    <w:rsid w:val="009405F9"/>
    <w:rsid w:val="009408DB"/>
    <w:rsid w:val="00940943"/>
    <w:rsid w:val="0094098C"/>
    <w:rsid w:val="00940D18"/>
    <w:rsid w:val="00940EB6"/>
    <w:rsid w:val="00941032"/>
    <w:rsid w:val="00941188"/>
    <w:rsid w:val="00941196"/>
    <w:rsid w:val="00941405"/>
    <w:rsid w:val="00941896"/>
    <w:rsid w:val="009418DA"/>
    <w:rsid w:val="00941AC4"/>
    <w:rsid w:val="00941F6B"/>
    <w:rsid w:val="00942176"/>
    <w:rsid w:val="009422A5"/>
    <w:rsid w:val="00942582"/>
    <w:rsid w:val="00942717"/>
    <w:rsid w:val="009428D4"/>
    <w:rsid w:val="00942B4D"/>
    <w:rsid w:val="00942BA5"/>
    <w:rsid w:val="0094306F"/>
    <w:rsid w:val="009433F8"/>
    <w:rsid w:val="0094394C"/>
    <w:rsid w:val="00943B6A"/>
    <w:rsid w:val="00943D3F"/>
    <w:rsid w:val="00943F94"/>
    <w:rsid w:val="00943FD3"/>
    <w:rsid w:val="0094402A"/>
    <w:rsid w:val="0094434D"/>
    <w:rsid w:val="009443C1"/>
    <w:rsid w:val="009443E6"/>
    <w:rsid w:val="009444CE"/>
    <w:rsid w:val="009447EB"/>
    <w:rsid w:val="00944A63"/>
    <w:rsid w:val="00944CF6"/>
    <w:rsid w:val="00944DE7"/>
    <w:rsid w:val="00944E32"/>
    <w:rsid w:val="00944EBC"/>
    <w:rsid w:val="00944F25"/>
    <w:rsid w:val="00944FBC"/>
    <w:rsid w:val="009452C4"/>
    <w:rsid w:val="009453C0"/>
    <w:rsid w:val="009453C3"/>
    <w:rsid w:val="00945556"/>
    <w:rsid w:val="009457D2"/>
    <w:rsid w:val="009458FB"/>
    <w:rsid w:val="00945B19"/>
    <w:rsid w:val="00945F2B"/>
    <w:rsid w:val="009460A1"/>
    <w:rsid w:val="009460DF"/>
    <w:rsid w:val="009461B4"/>
    <w:rsid w:val="0094645D"/>
    <w:rsid w:val="00946545"/>
    <w:rsid w:val="009465A9"/>
    <w:rsid w:val="00946617"/>
    <w:rsid w:val="009467BE"/>
    <w:rsid w:val="0094689D"/>
    <w:rsid w:val="009468F4"/>
    <w:rsid w:val="009469A1"/>
    <w:rsid w:val="00946A75"/>
    <w:rsid w:val="00946AAE"/>
    <w:rsid w:val="00946AE2"/>
    <w:rsid w:val="00946D2B"/>
    <w:rsid w:val="00946D8F"/>
    <w:rsid w:val="00946E98"/>
    <w:rsid w:val="00946ED8"/>
    <w:rsid w:val="0094745D"/>
    <w:rsid w:val="00947554"/>
    <w:rsid w:val="0094777A"/>
    <w:rsid w:val="00947B23"/>
    <w:rsid w:val="00947E08"/>
    <w:rsid w:val="00950091"/>
    <w:rsid w:val="009500D1"/>
    <w:rsid w:val="0095016E"/>
    <w:rsid w:val="00950DA7"/>
    <w:rsid w:val="00950F92"/>
    <w:rsid w:val="00951225"/>
    <w:rsid w:val="00951284"/>
    <w:rsid w:val="0095143F"/>
    <w:rsid w:val="009514C8"/>
    <w:rsid w:val="009517B1"/>
    <w:rsid w:val="00951B4F"/>
    <w:rsid w:val="00951C27"/>
    <w:rsid w:val="00951DF1"/>
    <w:rsid w:val="00951F36"/>
    <w:rsid w:val="0095247B"/>
    <w:rsid w:val="009525DC"/>
    <w:rsid w:val="0095264D"/>
    <w:rsid w:val="0095270B"/>
    <w:rsid w:val="00952970"/>
    <w:rsid w:val="00952B11"/>
    <w:rsid w:val="00952D23"/>
    <w:rsid w:val="00952FBA"/>
    <w:rsid w:val="00953220"/>
    <w:rsid w:val="00953251"/>
    <w:rsid w:val="009534CA"/>
    <w:rsid w:val="009537B3"/>
    <w:rsid w:val="009537E7"/>
    <w:rsid w:val="00953A01"/>
    <w:rsid w:val="00954251"/>
    <w:rsid w:val="0095465B"/>
    <w:rsid w:val="009550CA"/>
    <w:rsid w:val="009550D3"/>
    <w:rsid w:val="009552A0"/>
    <w:rsid w:val="009552A9"/>
    <w:rsid w:val="009553CA"/>
    <w:rsid w:val="00955407"/>
    <w:rsid w:val="0095557A"/>
    <w:rsid w:val="009556CA"/>
    <w:rsid w:val="0095586D"/>
    <w:rsid w:val="00955AEC"/>
    <w:rsid w:val="00955AEE"/>
    <w:rsid w:val="00955B1D"/>
    <w:rsid w:val="00955B91"/>
    <w:rsid w:val="00955D30"/>
    <w:rsid w:val="00955E8D"/>
    <w:rsid w:val="00955FB1"/>
    <w:rsid w:val="0095672C"/>
    <w:rsid w:val="0095684F"/>
    <w:rsid w:val="00956AC5"/>
    <w:rsid w:val="00956CB9"/>
    <w:rsid w:val="00956D38"/>
    <w:rsid w:val="00956DC8"/>
    <w:rsid w:val="00956EFC"/>
    <w:rsid w:val="00957961"/>
    <w:rsid w:val="00957AF7"/>
    <w:rsid w:val="009602B5"/>
    <w:rsid w:val="00960380"/>
    <w:rsid w:val="00960467"/>
    <w:rsid w:val="009604C3"/>
    <w:rsid w:val="009607C4"/>
    <w:rsid w:val="00960832"/>
    <w:rsid w:val="009608A1"/>
    <w:rsid w:val="00960D32"/>
    <w:rsid w:val="00960F27"/>
    <w:rsid w:val="00960FA3"/>
    <w:rsid w:val="009610AD"/>
    <w:rsid w:val="00961539"/>
    <w:rsid w:val="00961AAC"/>
    <w:rsid w:val="00961C5C"/>
    <w:rsid w:val="00961EF4"/>
    <w:rsid w:val="0096200C"/>
    <w:rsid w:val="00962067"/>
    <w:rsid w:val="0096207F"/>
    <w:rsid w:val="0096220E"/>
    <w:rsid w:val="00962566"/>
    <w:rsid w:val="0096262E"/>
    <w:rsid w:val="00962693"/>
    <w:rsid w:val="0096282D"/>
    <w:rsid w:val="0096292C"/>
    <w:rsid w:val="00962A46"/>
    <w:rsid w:val="00962CDB"/>
    <w:rsid w:val="00962E67"/>
    <w:rsid w:val="009631F0"/>
    <w:rsid w:val="00963278"/>
    <w:rsid w:val="0096357E"/>
    <w:rsid w:val="0096357F"/>
    <w:rsid w:val="0096367F"/>
    <w:rsid w:val="009639BA"/>
    <w:rsid w:val="00963B1F"/>
    <w:rsid w:val="00963BC8"/>
    <w:rsid w:val="0096403B"/>
    <w:rsid w:val="00964323"/>
    <w:rsid w:val="00964333"/>
    <w:rsid w:val="009644B1"/>
    <w:rsid w:val="009645B7"/>
    <w:rsid w:val="00964763"/>
    <w:rsid w:val="0096478A"/>
    <w:rsid w:val="00964A94"/>
    <w:rsid w:val="00964B41"/>
    <w:rsid w:val="00964DE2"/>
    <w:rsid w:val="00964EA8"/>
    <w:rsid w:val="0096548B"/>
    <w:rsid w:val="00965866"/>
    <w:rsid w:val="00965A62"/>
    <w:rsid w:val="00965C6D"/>
    <w:rsid w:val="00965CD6"/>
    <w:rsid w:val="00965D16"/>
    <w:rsid w:val="00965D35"/>
    <w:rsid w:val="0096614A"/>
    <w:rsid w:val="009661A0"/>
    <w:rsid w:val="00966290"/>
    <w:rsid w:val="00966472"/>
    <w:rsid w:val="009664FB"/>
    <w:rsid w:val="009666DC"/>
    <w:rsid w:val="00966718"/>
    <w:rsid w:val="00966ACB"/>
    <w:rsid w:val="00966AEA"/>
    <w:rsid w:val="00966E79"/>
    <w:rsid w:val="009672A9"/>
    <w:rsid w:val="00967433"/>
    <w:rsid w:val="00967440"/>
    <w:rsid w:val="00967441"/>
    <w:rsid w:val="0096757D"/>
    <w:rsid w:val="009678D5"/>
    <w:rsid w:val="00967988"/>
    <w:rsid w:val="00967B46"/>
    <w:rsid w:val="00967C05"/>
    <w:rsid w:val="00967C5C"/>
    <w:rsid w:val="00970018"/>
    <w:rsid w:val="009700CE"/>
    <w:rsid w:val="0097031F"/>
    <w:rsid w:val="0097045F"/>
    <w:rsid w:val="009704BF"/>
    <w:rsid w:val="009705C7"/>
    <w:rsid w:val="00970676"/>
    <w:rsid w:val="00970B58"/>
    <w:rsid w:val="00970CA1"/>
    <w:rsid w:val="00970D6D"/>
    <w:rsid w:val="00970EE6"/>
    <w:rsid w:val="009711D0"/>
    <w:rsid w:val="009711FD"/>
    <w:rsid w:val="00971286"/>
    <w:rsid w:val="00971478"/>
    <w:rsid w:val="00971516"/>
    <w:rsid w:val="00971B6C"/>
    <w:rsid w:val="00971FFE"/>
    <w:rsid w:val="00972079"/>
    <w:rsid w:val="00972192"/>
    <w:rsid w:val="00972246"/>
    <w:rsid w:val="00972343"/>
    <w:rsid w:val="00972914"/>
    <w:rsid w:val="00972963"/>
    <w:rsid w:val="00972C0E"/>
    <w:rsid w:val="00972C16"/>
    <w:rsid w:val="00972E24"/>
    <w:rsid w:val="00972E32"/>
    <w:rsid w:val="00973016"/>
    <w:rsid w:val="00973231"/>
    <w:rsid w:val="009734E2"/>
    <w:rsid w:val="009739BD"/>
    <w:rsid w:val="00973A7E"/>
    <w:rsid w:val="00973C7E"/>
    <w:rsid w:val="00973D99"/>
    <w:rsid w:val="00973E6D"/>
    <w:rsid w:val="0097415D"/>
    <w:rsid w:val="0097416B"/>
    <w:rsid w:val="0097490F"/>
    <w:rsid w:val="0097496F"/>
    <w:rsid w:val="00974AF0"/>
    <w:rsid w:val="00974B13"/>
    <w:rsid w:val="00974B52"/>
    <w:rsid w:val="00974CED"/>
    <w:rsid w:val="00974E65"/>
    <w:rsid w:val="00974EF4"/>
    <w:rsid w:val="00974F5E"/>
    <w:rsid w:val="009750FC"/>
    <w:rsid w:val="009751D2"/>
    <w:rsid w:val="0097536C"/>
    <w:rsid w:val="009753FD"/>
    <w:rsid w:val="0097543B"/>
    <w:rsid w:val="00975495"/>
    <w:rsid w:val="009756F7"/>
    <w:rsid w:val="00975824"/>
    <w:rsid w:val="009759C2"/>
    <w:rsid w:val="00975B2F"/>
    <w:rsid w:val="00975D82"/>
    <w:rsid w:val="00975F29"/>
    <w:rsid w:val="009762B1"/>
    <w:rsid w:val="0097631B"/>
    <w:rsid w:val="00976345"/>
    <w:rsid w:val="00976408"/>
    <w:rsid w:val="00976758"/>
    <w:rsid w:val="009769AA"/>
    <w:rsid w:val="00976CB9"/>
    <w:rsid w:val="00976E62"/>
    <w:rsid w:val="00976F04"/>
    <w:rsid w:val="00976FB9"/>
    <w:rsid w:val="00977116"/>
    <w:rsid w:val="0097713F"/>
    <w:rsid w:val="0097730F"/>
    <w:rsid w:val="009773AE"/>
    <w:rsid w:val="00977768"/>
    <w:rsid w:val="009777CB"/>
    <w:rsid w:val="00977820"/>
    <w:rsid w:val="0097796B"/>
    <w:rsid w:val="0097796E"/>
    <w:rsid w:val="00977991"/>
    <w:rsid w:val="00977C58"/>
    <w:rsid w:val="00977E23"/>
    <w:rsid w:val="00977FAD"/>
    <w:rsid w:val="00977FE3"/>
    <w:rsid w:val="00980131"/>
    <w:rsid w:val="0098036A"/>
    <w:rsid w:val="00980415"/>
    <w:rsid w:val="0098084A"/>
    <w:rsid w:val="00980B44"/>
    <w:rsid w:val="0098130E"/>
    <w:rsid w:val="00981895"/>
    <w:rsid w:val="00981926"/>
    <w:rsid w:val="009819DA"/>
    <w:rsid w:val="009819F9"/>
    <w:rsid w:val="00981BCC"/>
    <w:rsid w:val="00982132"/>
    <w:rsid w:val="009824F2"/>
    <w:rsid w:val="00982A7C"/>
    <w:rsid w:val="00982A93"/>
    <w:rsid w:val="00982C54"/>
    <w:rsid w:val="00982D29"/>
    <w:rsid w:val="00982E98"/>
    <w:rsid w:val="0098309B"/>
    <w:rsid w:val="00983233"/>
    <w:rsid w:val="00983449"/>
    <w:rsid w:val="00983769"/>
    <w:rsid w:val="00983C87"/>
    <w:rsid w:val="00983CD6"/>
    <w:rsid w:val="009840E3"/>
    <w:rsid w:val="00984209"/>
    <w:rsid w:val="009844D5"/>
    <w:rsid w:val="009845AA"/>
    <w:rsid w:val="00984683"/>
    <w:rsid w:val="00984CE4"/>
    <w:rsid w:val="00984DFB"/>
    <w:rsid w:val="00984E0F"/>
    <w:rsid w:val="009850ED"/>
    <w:rsid w:val="009852DB"/>
    <w:rsid w:val="00985315"/>
    <w:rsid w:val="009853D9"/>
    <w:rsid w:val="00985643"/>
    <w:rsid w:val="00985746"/>
    <w:rsid w:val="00985EC8"/>
    <w:rsid w:val="00985F0E"/>
    <w:rsid w:val="009860E5"/>
    <w:rsid w:val="00986625"/>
    <w:rsid w:val="00986656"/>
    <w:rsid w:val="00986C39"/>
    <w:rsid w:val="009872B4"/>
    <w:rsid w:val="009879C5"/>
    <w:rsid w:val="00987A1A"/>
    <w:rsid w:val="00987ACB"/>
    <w:rsid w:val="00987C68"/>
    <w:rsid w:val="00987DE7"/>
    <w:rsid w:val="00987EF5"/>
    <w:rsid w:val="00987F9F"/>
    <w:rsid w:val="00987FEC"/>
    <w:rsid w:val="0099001F"/>
    <w:rsid w:val="0099016B"/>
    <w:rsid w:val="0099025A"/>
    <w:rsid w:val="0099036F"/>
    <w:rsid w:val="009907A1"/>
    <w:rsid w:val="0099095C"/>
    <w:rsid w:val="00990AE5"/>
    <w:rsid w:val="00990D3F"/>
    <w:rsid w:val="00990DDC"/>
    <w:rsid w:val="00990EF3"/>
    <w:rsid w:val="00991420"/>
    <w:rsid w:val="00991588"/>
    <w:rsid w:val="0099164B"/>
    <w:rsid w:val="00991884"/>
    <w:rsid w:val="00991BEA"/>
    <w:rsid w:val="00991D37"/>
    <w:rsid w:val="009920C5"/>
    <w:rsid w:val="009922ED"/>
    <w:rsid w:val="0099284B"/>
    <w:rsid w:val="00992CD5"/>
    <w:rsid w:val="0099308E"/>
    <w:rsid w:val="00993453"/>
    <w:rsid w:val="00993679"/>
    <w:rsid w:val="00993681"/>
    <w:rsid w:val="00993E42"/>
    <w:rsid w:val="0099401D"/>
    <w:rsid w:val="00994071"/>
    <w:rsid w:val="00994187"/>
    <w:rsid w:val="00994429"/>
    <w:rsid w:val="009948BA"/>
    <w:rsid w:val="00994967"/>
    <w:rsid w:val="00994C96"/>
    <w:rsid w:val="00994F2A"/>
    <w:rsid w:val="009951C7"/>
    <w:rsid w:val="009953E2"/>
    <w:rsid w:val="0099576A"/>
    <w:rsid w:val="009958D5"/>
    <w:rsid w:val="00995B87"/>
    <w:rsid w:val="009960B3"/>
    <w:rsid w:val="0099628F"/>
    <w:rsid w:val="009962CF"/>
    <w:rsid w:val="00996386"/>
    <w:rsid w:val="009963B8"/>
    <w:rsid w:val="00996BCC"/>
    <w:rsid w:val="00997D1C"/>
    <w:rsid w:val="00997E3A"/>
    <w:rsid w:val="00997F24"/>
    <w:rsid w:val="00997FEE"/>
    <w:rsid w:val="009A00F1"/>
    <w:rsid w:val="009A036C"/>
    <w:rsid w:val="009A055C"/>
    <w:rsid w:val="009A06F5"/>
    <w:rsid w:val="009A0784"/>
    <w:rsid w:val="009A0A67"/>
    <w:rsid w:val="009A110F"/>
    <w:rsid w:val="009A16A3"/>
    <w:rsid w:val="009A1801"/>
    <w:rsid w:val="009A1895"/>
    <w:rsid w:val="009A1A1B"/>
    <w:rsid w:val="009A1ABC"/>
    <w:rsid w:val="009A1C8C"/>
    <w:rsid w:val="009A1CF0"/>
    <w:rsid w:val="009A21F8"/>
    <w:rsid w:val="009A2326"/>
    <w:rsid w:val="009A25EC"/>
    <w:rsid w:val="009A263F"/>
    <w:rsid w:val="009A26B8"/>
    <w:rsid w:val="009A29D5"/>
    <w:rsid w:val="009A2DB7"/>
    <w:rsid w:val="009A2EE1"/>
    <w:rsid w:val="009A2F51"/>
    <w:rsid w:val="009A32EC"/>
    <w:rsid w:val="009A360F"/>
    <w:rsid w:val="009A372C"/>
    <w:rsid w:val="009A374C"/>
    <w:rsid w:val="009A3774"/>
    <w:rsid w:val="009A3A33"/>
    <w:rsid w:val="009A3B2E"/>
    <w:rsid w:val="009A3B7D"/>
    <w:rsid w:val="009A3C30"/>
    <w:rsid w:val="009A3C31"/>
    <w:rsid w:val="009A40AD"/>
    <w:rsid w:val="009A4315"/>
    <w:rsid w:val="009A4333"/>
    <w:rsid w:val="009A4827"/>
    <w:rsid w:val="009A4A32"/>
    <w:rsid w:val="009A5127"/>
    <w:rsid w:val="009A523F"/>
    <w:rsid w:val="009A537E"/>
    <w:rsid w:val="009A5708"/>
    <w:rsid w:val="009A5B71"/>
    <w:rsid w:val="009A5C37"/>
    <w:rsid w:val="009A5E68"/>
    <w:rsid w:val="009A6090"/>
    <w:rsid w:val="009A61B1"/>
    <w:rsid w:val="009A62B3"/>
    <w:rsid w:val="009A6548"/>
    <w:rsid w:val="009A65CF"/>
    <w:rsid w:val="009A6ADD"/>
    <w:rsid w:val="009A6B69"/>
    <w:rsid w:val="009A6C30"/>
    <w:rsid w:val="009A6DA1"/>
    <w:rsid w:val="009A6F45"/>
    <w:rsid w:val="009A765E"/>
    <w:rsid w:val="009A790D"/>
    <w:rsid w:val="009A7B9D"/>
    <w:rsid w:val="009A7DF2"/>
    <w:rsid w:val="009B0746"/>
    <w:rsid w:val="009B081E"/>
    <w:rsid w:val="009B0848"/>
    <w:rsid w:val="009B0994"/>
    <w:rsid w:val="009B09E1"/>
    <w:rsid w:val="009B0B65"/>
    <w:rsid w:val="009B0E6A"/>
    <w:rsid w:val="009B1183"/>
    <w:rsid w:val="009B1199"/>
    <w:rsid w:val="009B12F4"/>
    <w:rsid w:val="009B1555"/>
    <w:rsid w:val="009B15A0"/>
    <w:rsid w:val="009B19B2"/>
    <w:rsid w:val="009B1B07"/>
    <w:rsid w:val="009B1BC1"/>
    <w:rsid w:val="009B1C87"/>
    <w:rsid w:val="009B1E1F"/>
    <w:rsid w:val="009B2961"/>
    <w:rsid w:val="009B2963"/>
    <w:rsid w:val="009B2A08"/>
    <w:rsid w:val="009B2AD7"/>
    <w:rsid w:val="009B2E40"/>
    <w:rsid w:val="009B30CD"/>
    <w:rsid w:val="009B363D"/>
    <w:rsid w:val="009B393F"/>
    <w:rsid w:val="009B3A3D"/>
    <w:rsid w:val="009B3C81"/>
    <w:rsid w:val="009B3E20"/>
    <w:rsid w:val="009B3E6A"/>
    <w:rsid w:val="009B4145"/>
    <w:rsid w:val="009B41CA"/>
    <w:rsid w:val="009B4293"/>
    <w:rsid w:val="009B42BA"/>
    <w:rsid w:val="009B4551"/>
    <w:rsid w:val="009B4602"/>
    <w:rsid w:val="009B4686"/>
    <w:rsid w:val="009B46D3"/>
    <w:rsid w:val="009B4709"/>
    <w:rsid w:val="009B486C"/>
    <w:rsid w:val="009B4949"/>
    <w:rsid w:val="009B4BDE"/>
    <w:rsid w:val="009B4CAE"/>
    <w:rsid w:val="009B4D7E"/>
    <w:rsid w:val="009B4DCF"/>
    <w:rsid w:val="009B4ED1"/>
    <w:rsid w:val="009B520B"/>
    <w:rsid w:val="009B5244"/>
    <w:rsid w:val="009B5404"/>
    <w:rsid w:val="009B54C5"/>
    <w:rsid w:val="009B56F2"/>
    <w:rsid w:val="009B5794"/>
    <w:rsid w:val="009B5B72"/>
    <w:rsid w:val="009B5D95"/>
    <w:rsid w:val="009B61EC"/>
    <w:rsid w:val="009B6285"/>
    <w:rsid w:val="009B6423"/>
    <w:rsid w:val="009B642A"/>
    <w:rsid w:val="009B65A6"/>
    <w:rsid w:val="009B6622"/>
    <w:rsid w:val="009B6710"/>
    <w:rsid w:val="009B67E3"/>
    <w:rsid w:val="009B6867"/>
    <w:rsid w:val="009B6941"/>
    <w:rsid w:val="009B6F6F"/>
    <w:rsid w:val="009B7316"/>
    <w:rsid w:val="009B77F1"/>
    <w:rsid w:val="009B78A4"/>
    <w:rsid w:val="009B78F3"/>
    <w:rsid w:val="009B7BE5"/>
    <w:rsid w:val="009B7EAC"/>
    <w:rsid w:val="009C0088"/>
    <w:rsid w:val="009C035A"/>
    <w:rsid w:val="009C0554"/>
    <w:rsid w:val="009C05B0"/>
    <w:rsid w:val="009C07B0"/>
    <w:rsid w:val="009C0AA9"/>
    <w:rsid w:val="009C0B11"/>
    <w:rsid w:val="009C0DB4"/>
    <w:rsid w:val="009C10CF"/>
    <w:rsid w:val="009C11CE"/>
    <w:rsid w:val="009C11ED"/>
    <w:rsid w:val="009C1ABF"/>
    <w:rsid w:val="009C1D56"/>
    <w:rsid w:val="009C2093"/>
    <w:rsid w:val="009C2167"/>
    <w:rsid w:val="009C259B"/>
    <w:rsid w:val="009C2838"/>
    <w:rsid w:val="009C2927"/>
    <w:rsid w:val="009C2D33"/>
    <w:rsid w:val="009C2D82"/>
    <w:rsid w:val="009C35AA"/>
    <w:rsid w:val="009C36B5"/>
    <w:rsid w:val="009C3720"/>
    <w:rsid w:val="009C3B0F"/>
    <w:rsid w:val="009C3D29"/>
    <w:rsid w:val="009C3E0C"/>
    <w:rsid w:val="009C3E68"/>
    <w:rsid w:val="009C4284"/>
    <w:rsid w:val="009C437F"/>
    <w:rsid w:val="009C4576"/>
    <w:rsid w:val="009C47F2"/>
    <w:rsid w:val="009C48E5"/>
    <w:rsid w:val="009C4AA1"/>
    <w:rsid w:val="009C4E43"/>
    <w:rsid w:val="009C4FB9"/>
    <w:rsid w:val="009C5086"/>
    <w:rsid w:val="009C50A6"/>
    <w:rsid w:val="009C5165"/>
    <w:rsid w:val="009C51C5"/>
    <w:rsid w:val="009C51E4"/>
    <w:rsid w:val="009C5408"/>
    <w:rsid w:val="009C57E1"/>
    <w:rsid w:val="009C5860"/>
    <w:rsid w:val="009C58FD"/>
    <w:rsid w:val="009C5D57"/>
    <w:rsid w:val="009C5DD2"/>
    <w:rsid w:val="009C5F2B"/>
    <w:rsid w:val="009C627A"/>
    <w:rsid w:val="009C68AA"/>
    <w:rsid w:val="009C695C"/>
    <w:rsid w:val="009C6A2B"/>
    <w:rsid w:val="009C6A58"/>
    <w:rsid w:val="009C6AFB"/>
    <w:rsid w:val="009C6D4B"/>
    <w:rsid w:val="009C6DBF"/>
    <w:rsid w:val="009C7173"/>
    <w:rsid w:val="009C772D"/>
    <w:rsid w:val="009C790F"/>
    <w:rsid w:val="009C7BA7"/>
    <w:rsid w:val="009C7C27"/>
    <w:rsid w:val="009C7DBB"/>
    <w:rsid w:val="009C7DE0"/>
    <w:rsid w:val="009C7DE1"/>
    <w:rsid w:val="009D0882"/>
    <w:rsid w:val="009D0DC0"/>
    <w:rsid w:val="009D10F9"/>
    <w:rsid w:val="009D1284"/>
    <w:rsid w:val="009D14D5"/>
    <w:rsid w:val="009D1509"/>
    <w:rsid w:val="009D155E"/>
    <w:rsid w:val="009D1563"/>
    <w:rsid w:val="009D1BE4"/>
    <w:rsid w:val="009D1C76"/>
    <w:rsid w:val="009D1D36"/>
    <w:rsid w:val="009D1E3B"/>
    <w:rsid w:val="009D1E53"/>
    <w:rsid w:val="009D1EA8"/>
    <w:rsid w:val="009D1F26"/>
    <w:rsid w:val="009D2204"/>
    <w:rsid w:val="009D26CD"/>
    <w:rsid w:val="009D2778"/>
    <w:rsid w:val="009D2C72"/>
    <w:rsid w:val="009D2EE5"/>
    <w:rsid w:val="009D2F60"/>
    <w:rsid w:val="009D2FFC"/>
    <w:rsid w:val="009D324A"/>
    <w:rsid w:val="009D35B9"/>
    <w:rsid w:val="009D38C9"/>
    <w:rsid w:val="009D39B6"/>
    <w:rsid w:val="009D3C8E"/>
    <w:rsid w:val="009D3D6C"/>
    <w:rsid w:val="009D3E26"/>
    <w:rsid w:val="009D3FA8"/>
    <w:rsid w:val="009D416E"/>
    <w:rsid w:val="009D41EE"/>
    <w:rsid w:val="009D4541"/>
    <w:rsid w:val="009D46D9"/>
    <w:rsid w:val="009D49B3"/>
    <w:rsid w:val="009D4AC5"/>
    <w:rsid w:val="009D4BFC"/>
    <w:rsid w:val="009D4C29"/>
    <w:rsid w:val="009D4F45"/>
    <w:rsid w:val="009D5095"/>
    <w:rsid w:val="009D549D"/>
    <w:rsid w:val="009D55C3"/>
    <w:rsid w:val="009D55D9"/>
    <w:rsid w:val="009D5638"/>
    <w:rsid w:val="009D56BE"/>
    <w:rsid w:val="009D5929"/>
    <w:rsid w:val="009D59F0"/>
    <w:rsid w:val="009D59F4"/>
    <w:rsid w:val="009D5A1F"/>
    <w:rsid w:val="009D5BD2"/>
    <w:rsid w:val="009D5C53"/>
    <w:rsid w:val="009D5D54"/>
    <w:rsid w:val="009D5F12"/>
    <w:rsid w:val="009D62CA"/>
    <w:rsid w:val="009D630C"/>
    <w:rsid w:val="009D642D"/>
    <w:rsid w:val="009D65D7"/>
    <w:rsid w:val="009D6777"/>
    <w:rsid w:val="009D6AF9"/>
    <w:rsid w:val="009D6E7B"/>
    <w:rsid w:val="009D6E80"/>
    <w:rsid w:val="009D6F05"/>
    <w:rsid w:val="009D6F21"/>
    <w:rsid w:val="009D70FC"/>
    <w:rsid w:val="009D70FD"/>
    <w:rsid w:val="009D7462"/>
    <w:rsid w:val="009D7603"/>
    <w:rsid w:val="009D7C44"/>
    <w:rsid w:val="009D7F25"/>
    <w:rsid w:val="009E0232"/>
    <w:rsid w:val="009E04DE"/>
    <w:rsid w:val="009E0762"/>
    <w:rsid w:val="009E0788"/>
    <w:rsid w:val="009E0861"/>
    <w:rsid w:val="009E0AE1"/>
    <w:rsid w:val="009E0C4A"/>
    <w:rsid w:val="009E0D17"/>
    <w:rsid w:val="009E1261"/>
    <w:rsid w:val="009E1362"/>
    <w:rsid w:val="009E167E"/>
    <w:rsid w:val="009E16DA"/>
    <w:rsid w:val="009E1C71"/>
    <w:rsid w:val="009E1E9E"/>
    <w:rsid w:val="009E1EF5"/>
    <w:rsid w:val="009E20D1"/>
    <w:rsid w:val="009E2215"/>
    <w:rsid w:val="009E2384"/>
    <w:rsid w:val="009E2B2E"/>
    <w:rsid w:val="009E30FE"/>
    <w:rsid w:val="009E320A"/>
    <w:rsid w:val="009E326D"/>
    <w:rsid w:val="009E33F3"/>
    <w:rsid w:val="009E3416"/>
    <w:rsid w:val="009E35F8"/>
    <w:rsid w:val="009E3717"/>
    <w:rsid w:val="009E396F"/>
    <w:rsid w:val="009E3A56"/>
    <w:rsid w:val="009E3A91"/>
    <w:rsid w:val="009E3AAA"/>
    <w:rsid w:val="009E3F2A"/>
    <w:rsid w:val="009E40EC"/>
    <w:rsid w:val="009E431C"/>
    <w:rsid w:val="009E4466"/>
    <w:rsid w:val="009E4499"/>
    <w:rsid w:val="009E449D"/>
    <w:rsid w:val="009E4608"/>
    <w:rsid w:val="009E4726"/>
    <w:rsid w:val="009E47F9"/>
    <w:rsid w:val="009E49AB"/>
    <w:rsid w:val="009E4A5B"/>
    <w:rsid w:val="009E4AD9"/>
    <w:rsid w:val="009E4B9D"/>
    <w:rsid w:val="009E512A"/>
    <w:rsid w:val="009E549D"/>
    <w:rsid w:val="009E58C1"/>
    <w:rsid w:val="009E5D81"/>
    <w:rsid w:val="009E5ECC"/>
    <w:rsid w:val="009E65C8"/>
    <w:rsid w:val="009E67BD"/>
    <w:rsid w:val="009E6873"/>
    <w:rsid w:val="009E695F"/>
    <w:rsid w:val="009E6B19"/>
    <w:rsid w:val="009E6B23"/>
    <w:rsid w:val="009E6BC1"/>
    <w:rsid w:val="009E6C33"/>
    <w:rsid w:val="009E7140"/>
    <w:rsid w:val="009E7687"/>
    <w:rsid w:val="009E7C17"/>
    <w:rsid w:val="009E7ED7"/>
    <w:rsid w:val="009F03DF"/>
    <w:rsid w:val="009F06D5"/>
    <w:rsid w:val="009F0963"/>
    <w:rsid w:val="009F097C"/>
    <w:rsid w:val="009F0B04"/>
    <w:rsid w:val="009F0B2C"/>
    <w:rsid w:val="009F0E62"/>
    <w:rsid w:val="009F1105"/>
    <w:rsid w:val="009F113E"/>
    <w:rsid w:val="009F11A7"/>
    <w:rsid w:val="009F1218"/>
    <w:rsid w:val="009F124A"/>
    <w:rsid w:val="009F1312"/>
    <w:rsid w:val="009F1482"/>
    <w:rsid w:val="009F148D"/>
    <w:rsid w:val="009F1641"/>
    <w:rsid w:val="009F1A33"/>
    <w:rsid w:val="009F2070"/>
    <w:rsid w:val="009F23CC"/>
    <w:rsid w:val="009F245F"/>
    <w:rsid w:val="009F255D"/>
    <w:rsid w:val="009F25D2"/>
    <w:rsid w:val="009F26DF"/>
    <w:rsid w:val="009F2A91"/>
    <w:rsid w:val="009F2CBF"/>
    <w:rsid w:val="009F3149"/>
    <w:rsid w:val="009F32E6"/>
    <w:rsid w:val="009F3336"/>
    <w:rsid w:val="009F33B9"/>
    <w:rsid w:val="009F36CE"/>
    <w:rsid w:val="009F3807"/>
    <w:rsid w:val="009F3831"/>
    <w:rsid w:val="009F3A35"/>
    <w:rsid w:val="009F3D01"/>
    <w:rsid w:val="009F3DE5"/>
    <w:rsid w:val="009F40ED"/>
    <w:rsid w:val="009F4195"/>
    <w:rsid w:val="009F41F6"/>
    <w:rsid w:val="009F430C"/>
    <w:rsid w:val="009F46F6"/>
    <w:rsid w:val="009F47EA"/>
    <w:rsid w:val="009F4822"/>
    <w:rsid w:val="009F48C7"/>
    <w:rsid w:val="009F4929"/>
    <w:rsid w:val="009F4A16"/>
    <w:rsid w:val="009F4C22"/>
    <w:rsid w:val="009F4D3F"/>
    <w:rsid w:val="009F4F91"/>
    <w:rsid w:val="009F51F7"/>
    <w:rsid w:val="009F53CB"/>
    <w:rsid w:val="009F5A70"/>
    <w:rsid w:val="009F5B58"/>
    <w:rsid w:val="009F60C6"/>
    <w:rsid w:val="009F61E0"/>
    <w:rsid w:val="009F6215"/>
    <w:rsid w:val="009F65C7"/>
    <w:rsid w:val="009F6693"/>
    <w:rsid w:val="009F6D39"/>
    <w:rsid w:val="009F6DB7"/>
    <w:rsid w:val="009F741F"/>
    <w:rsid w:val="009F7473"/>
    <w:rsid w:val="009F74DB"/>
    <w:rsid w:val="009F756E"/>
    <w:rsid w:val="00A00493"/>
    <w:rsid w:val="00A0061E"/>
    <w:rsid w:val="00A00787"/>
    <w:rsid w:val="00A0080F"/>
    <w:rsid w:val="00A00962"/>
    <w:rsid w:val="00A00AC7"/>
    <w:rsid w:val="00A00E35"/>
    <w:rsid w:val="00A01100"/>
    <w:rsid w:val="00A012B8"/>
    <w:rsid w:val="00A0151A"/>
    <w:rsid w:val="00A01B49"/>
    <w:rsid w:val="00A01FD5"/>
    <w:rsid w:val="00A02137"/>
    <w:rsid w:val="00A02368"/>
    <w:rsid w:val="00A0291A"/>
    <w:rsid w:val="00A02A2F"/>
    <w:rsid w:val="00A02B2E"/>
    <w:rsid w:val="00A02D2E"/>
    <w:rsid w:val="00A02D6D"/>
    <w:rsid w:val="00A02EC9"/>
    <w:rsid w:val="00A02F1E"/>
    <w:rsid w:val="00A02F6A"/>
    <w:rsid w:val="00A0347B"/>
    <w:rsid w:val="00A03621"/>
    <w:rsid w:val="00A037B4"/>
    <w:rsid w:val="00A0388C"/>
    <w:rsid w:val="00A03A8A"/>
    <w:rsid w:val="00A03B1E"/>
    <w:rsid w:val="00A0401B"/>
    <w:rsid w:val="00A0429E"/>
    <w:rsid w:val="00A04300"/>
    <w:rsid w:val="00A04400"/>
    <w:rsid w:val="00A044B1"/>
    <w:rsid w:val="00A04709"/>
    <w:rsid w:val="00A04A53"/>
    <w:rsid w:val="00A04DB6"/>
    <w:rsid w:val="00A04DEF"/>
    <w:rsid w:val="00A04E07"/>
    <w:rsid w:val="00A04E88"/>
    <w:rsid w:val="00A0512A"/>
    <w:rsid w:val="00A05306"/>
    <w:rsid w:val="00A056DF"/>
    <w:rsid w:val="00A056F2"/>
    <w:rsid w:val="00A05B6A"/>
    <w:rsid w:val="00A05E6A"/>
    <w:rsid w:val="00A05E95"/>
    <w:rsid w:val="00A06033"/>
    <w:rsid w:val="00A0625F"/>
    <w:rsid w:val="00A06299"/>
    <w:rsid w:val="00A0629E"/>
    <w:rsid w:val="00A065EB"/>
    <w:rsid w:val="00A0700A"/>
    <w:rsid w:val="00A070B7"/>
    <w:rsid w:val="00A072D9"/>
    <w:rsid w:val="00A07458"/>
    <w:rsid w:val="00A07616"/>
    <w:rsid w:val="00A0780F"/>
    <w:rsid w:val="00A079D8"/>
    <w:rsid w:val="00A07B72"/>
    <w:rsid w:val="00A07D4E"/>
    <w:rsid w:val="00A07ED5"/>
    <w:rsid w:val="00A07F09"/>
    <w:rsid w:val="00A10368"/>
    <w:rsid w:val="00A1038C"/>
    <w:rsid w:val="00A10915"/>
    <w:rsid w:val="00A10C01"/>
    <w:rsid w:val="00A10F0F"/>
    <w:rsid w:val="00A1131B"/>
    <w:rsid w:val="00A1186F"/>
    <w:rsid w:val="00A11992"/>
    <w:rsid w:val="00A12064"/>
    <w:rsid w:val="00A12100"/>
    <w:rsid w:val="00A12292"/>
    <w:rsid w:val="00A1242B"/>
    <w:rsid w:val="00A12535"/>
    <w:rsid w:val="00A129EC"/>
    <w:rsid w:val="00A12AF7"/>
    <w:rsid w:val="00A12C98"/>
    <w:rsid w:val="00A13190"/>
    <w:rsid w:val="00A136DB"/>
    <w:rsid w:val="00A13931"/>
    <w:rsid w:val="00A13B54"/>
    <w:rsid w:val="00A13E94"/>
    <w:rsid w:val="00A14024"/>
    <w:rsid w:val="00A14316"/>
    <w:rsid w:val="00A14583"/>
    <w:rsid w:val="00A14793"/>
    <w:rsid w:val="00A15192"/>
    <w:rsid w:val="00A151AF"/>
    <w:rsid w:val="00A15565"/>
    <w:rsid w:val="00A15582"/>
    <w:rsid w:val="00A15A6F"/>
    <w:rsid w:val="00A15BD9"/>
    <w:rsid w:val="00A15CD2"/>
    <w:rsid w:val="00A15D18"/>
    <w:rsid w:val="00A15F36"/>
    <w:rsid w:val="00A16167"/>
    <w:rsid w:val="00A161EB"/>
    <w:rsid w:val="00A16279"/>
    <w:rsid w:val="00A162A4"/>
    <w:rsid w:val="00A1674D"/>
    <w:rsid w:val="00A167FD"/>
    <w:rsid w:val="00A1687E"/>
    <w:rsid w:val="00A16D81"/>
    <w:rsid w:val="00A172EA"/>
    <w:rsid w:val="00A172F2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71A"/>
    <w:rsid w:val="00A21DC9"/>
    <w:rsid w:val="00A22988"/>
    <w:rsid w:val="00A229DB"/>
    <w:rsid w:val="00A22AB4"/>
    <w:rsid w:val="00A22ABD"/>
    <w:rsid w:val="00A22AF6"/>
    <w:rsid w:val="00A22B8F"/>
    <w:rsid w:val="00A22C9B"/>
    <w:rsid w:val="00A22CF2"/>
    <w:rsid w:val="00A22D76"/>
    <w:rsid w:val="00A22FAD"/>
    <w:rsid w:val="00A232C2"/>
    <w:rsid w:val="00A2368D"/>
    <w:rsid w:val="00A237FB"/>
    <w:rsid w:val="00A238A7"/>
    <w:rsid w:val="00A23C90"/>
    <w:rsid w:val="00A23E48"/>
    <w:rsid w:val="00A23F3D"/>
    <w:rsid w:val="00A23F76"/>
    <w:rsid w:val="00A24150"/>
    <w:rsid w:val="00A24264"/>
    <w:rsid w:val="00A2476A"/>
    <w:rsid w:val="00A24813"/>
    <w:rsid w:val="00A24905"/>
    <w:rsid w:val="00A24971"/>
    <w:rsid w:val="00A24CAA"/>
    <w:rsid w:val="00A24EF6"/>
    <w:rsid w:val="00A25002"/>
    <w:rsid w:val="00A251E7"/>
    <w:rsid w:val="00A25440"/>
    <w:rsid w:val="00A257F7"/>
    <w:rsid w:val="00A260CA"/>
    <w:rsid w:val="00A2623B"/>
    <w:rsid w:val="00A26745"/>
    <w:rsid w:val="00A26801"/>
    <w:rsid w:val="00A26871"/>
    <w:rsid w:val="00A26935"/>
    <w:rsid w:val="00A26E91"/>
    <w:rsid w:val="00A27529"/>
    <w:rsid w:val="00A27AB0"/>
    <w:rsid w:val="00A27B06"/>
    <w:rsid w:val="00A301D1"/>
    <w:rsid w:val="00A30340"/>
    <w:rsid w:val="00A30376"/>
    <w:rsid w:val="00A30512"/>
    <w:rsid w:val="00A3065E"/>
    <w:rsid w:val="00A307E5"/>
    <w:rsid w:val="00A30B2A"/>
    <w:rsid w:val="00A30BD5"/>
    <w:rsid w:val="00A30C56"/>
    <w:rsid w:val="00A30FBA"/>
    <w:rsid w:val="00A31257"/>
    <w:rsid w:val="00A313DB"/>
    <w:rsid w:val="00A31A29"/>
    <w:rsid w:val="00A31B8F"/>
    <w:rsid w:val="00A31D45"/>
    <w:rsid w:val="00A31FCB"/>
    <w:rsid w:val="00A3223D"/>
    <w:rsid w:val="00A32519"/>
    <w:rsid w:val="00A3294A"/>
    <w:rsid w:val="00A3310B"/>
    <w:rsid w:val="00A331D4"/>
    <w:rsid w:val="00A33544"/>
    <w:rsid w:val="00A3359F"/>
    <w:rsid w:val="00A33602"/>
    <w:rsid w:val="00A336EF"/>
    <w:rsid w:val="00A33843"/>
    <w:rsid w:val="00A33AC5"/>
    <w:rsid w:val="00A33DD4"/>
    <w:rsid w:val="00A34267"/>
    <w:rsid w:val="00A3429E"/>
    <w:rsid w:val="00A3461A"/>
    <w:rsid w:val="00A3487E"/>
    <w:rsid w:val="00A348AC"/>
    <w:rsid w:val="00A34B7E"/>
    <w:rsid w:val="00A34D27"/>
    <w:rsid w:val="00A34D61"/>
    <w:rsid w:val="00A34F1E"/>
    <w:rsid w:val="00A35011"/>
    <w:rsid w:val="00A3538E"/>
    <w:rsid w:val="00A356F4"/>
    <w:rsid w:val="00A35796"/>
    <w:rsid w:val="00A3598A"/>
    <w:rsid w:val="00A35A00"/>
    <w:rsid w:val="00A35BD9"/>
    <w:rsid w:val="00A35D52"/>
    <w:rsid w:val="00A35D5B"/>
    <w:rsid w:val="00A35EE2"/>
    <w:rsid w:val="00A35FCE"/>
    <w:rsid w:val="00A36117"/>
    <w:rsid w:val="00A36D90"/>
    <w:rsid w:val="00A36E44"/>
    <w:rsid w:val="00A36F42"/>
    <w:rsid w:val="00A36FC5"/>
    <w:rsid w:val="00A3704B"/>
    <w:rsid w:val="00A37280"/>
    <w:rsid w:val="00A3732F"/>
    <w:rsid w:val="00A374B5"/>
    <w:rsid w:val="00A374E3"/>
    <w:rsid w:val="00A37505"/>
    <w:rsid w:val="00A3764B"/>
    <w:rsid w:val="00A37784"/>
    <w:rsid w:val="00A3789C"/>
    <w:rsid w:val="00A37950"/>
    <w:rsid w:val="00A37CBE"/>
    <w:rsid w:val="00A37FD3"/>
    <w:rsid w:val="00A401E1"/>
    <w:rsid w:val="00A40200"/>
    <w:rsid w:val="00A403EA"/>
    <w:rsid w:val="00A404FD"/>
    <w:rsid w:val="00A40BD3"/>
    <w:rsid w:val="00A40BEC"/>
    <w:rsid w:val="00A41074"/>
    <w:rsid w:val="00A411FF"/>
    <w:rsid w:val="00A41434"/>
    <w:rsid w:val="00A415BA"/>
    <w:rsid w:val="00A41695"/>
    <w:rsid w:val="00A41769"/>
    <w:rsid w:val="00A417E1"/>
    <w:rsid w:val="00A41859"/>
    <w:rsid w:val="00A4188A"/>
    <w:rsid w:val="00A419E6"/>
    <w:rsid w:val="00A41C3F"/>
    <w:rsid w:val="00A41C62"/>
    <w:rsid w:val="00A42033"/>
    <w:rsid w:val="00A4209C"/>
    <w:rsid w:val="00A4213B"/>
    <w:rsid w:val="00A421E3"/>
    <w:rsid w:val="00A42231"/>
    <w:rsid w:val="00A42471"/>
    <w:rsid w:val="00A42977"/>
    <w:rsid w:val="00A42A90"/>
    <w:rsid w:val="00A42CA5"/>
    <w:rsid w:val="00A42D10"/>
    <w:rsid w:val="00A42E54"/>
    <w:rsid w:val="00A430DC"/>
    <w:rsid w:val="00A43844"/>
    <w:rsid w:val="00A438A1"/>
    <w:rsid w:val="00A43BCE"/>
    <w:rsid w:val="00A43F65"/>
    <w:rsid w:val="00A44019"/>
    <w:rsid w:val="00A444A2"/>
    <w:rsid w:val="00A4494C"/>
    <w:rsid w:val="00A44A27"/>
    <w:rsid w:val="00A44E8D"/>
    <w:rsid w:val="00A45000"/>
    <w:rsid w:val="00A45065"/>
    <w:rsid w:val="00A45210"/>
    <w:rsid w:val="00A454E3"/>
    <w:rsid w:val="00A4559C"/>
    <w:rsid w:val="00A45804"/>
    <w:rsid w:val="00A458F5"/>
    <w:rsid w:val="00A458FF"/>
    <w:rsid w:val="00A46211"/>
    <w:rsid w:val="00A463A5"/>
    <w:rsid w:val="00A464C7"/>
    <w:rsid w:val="00A46637"/>
    <w:rsid w:val="00A467B6"/>
    <w:rsid w:val="00A46808"/>
    <w:rsid w:val="00A46A84"/>
    <w:rsid w:val="00A46B6C"/>
    <w:rsid w:val="00A46DF9"/>
    <w:rsid w:val="00A46F41"/>
    <w:rsid w:val="00A46F72"/>
    <w:rsid w:val="00A47283"/>
    <w:rsid w:val="00A473CD"/>
    <w:rsid w:val="00A47458"/>
    <w:rsid w:val="00A476FC"/>
    <w:rsid w:val="00A477FF"/>
    <w:rsid w:val="00A47BA0"/>
    <w:rsid w:val="00A47D47"/>
    <w:rsid w:val="00A47E9E"/>
    <w:rsid w:val="00A50055"/>
    <w:rsid w:val="00A502BA"/>
    <w:rsid w:val="00A502DE"/>
    <w:rsid w:val="00A50566"/>
    <w:rsid w:val="00A508B0"/>
    <w:rsid w:val="00A5090C"/>
    <w:rsid w:val="00A509A7"/>
    <w:rsid w:val="00A51162"/>
    <w:rsid w:val="00A51290"/>
    <w:rsid w:val="00A513EA"/>
    <w:rsid w:val="00A51451"/>
    <w:rsid w:val="00A51523"/>
    <w:rsid w:val="00A51606"/>
    <w:rsid w:val="00A51BAA"/>
    <w:rsid w:val="00A51DEC"/>
    <w:rsid w:val="00A52794"/>
    <w:rsid w:val="00A5325A"/>
    <w:rsid w:val="00A53847"/>
    <w:rsid w:val="00A539FF"/>
    <w:rsid w:val="00A53B2D"/>
    <w:rsid w:val="00A53D91"/>
    <w:rsid w:val="00A53DAB"/>
    <w:rsid w:val="00A53E81"/>
    <w:rsid w:val="00A5432F"/>
    <w:rsid w:val="00A54B4B"/>
    <w:rsid w:val="00A54C59"/>
    <w:rsid w:val="00A54C9A"/>
    <w:rsid w:val="00A54CC0"/>
    <w:rsid w:val="00A54DE9"/>
    <w:rsid w:val="00A54ED1"/>
    <w:rsid w:val="00A551AF"/>
    <w:rsid w:val="00A5538D"/>
    <w:rsid w:val="00A55742"/>
    <w:rsid w:val="00A55C90"/>
    <w:rsid w:val="00A55D09"/>
    <w:rsid w:val="00A5619C"/>
    <w:rsid w:val="00A563EC"/>
    <w:rsid w:val="00A566D3"/>
    <w:rsid w:val="00A56ACF"/>
    <w:rsid w:val="00A57065"/>
    <w:rsid w:val="00A57367"/>
    <w:rsid w:val="00A5759B"/>
    <w:rsid w:val="00A575AF"/>
    <w:rsid w:val="00A5773C"/>
    <w:rsid w:val="00A577B8"/>
    <w:rsid w:val="00A57AA0"/>
    <w:rsid w:val="00A57AAE"/>
    <w:rsid w:val="00A57ABC"/>
    <w:rsid w:val="00A57BF0"/>
    <w:rsid w:val="00A57EF1"/>
    <w:rsid w:val="00A57F64"/>
    <w:rsid w:val="00A60130"/>
    <w:rsid w:val="00A603BE"/>
    <w:rsid w:val="00A60612"/>
    <w:rsid w:val="00A6096F"/>
    <w:rsid w:val="00A60A8A"/>
    <w:rsid w:val="00A60AB0"/>
    <w:rsid w:val="00A60C21"/>
    <w:rsid w:val="00A60CC4"/>
    <w:rsid w:val="00A60CD6"/>
    <w:rsid w:val="00A60FEB"/>
    <w:rsid w:val="00A612B8"/>
    <w:rsid w:val="00A615AE"/>
    <w:rsid w:val="00A6163C"/>
    <w:rsid w:val="00A61968"/>
    <w:rsid w:val="00A61A04"/>
    <w:rsid w:val="00A61B4C"/>
    <w:rsid w:val="00A61D12"/>
    <w:rsid w:val="00A61FC1"/>
    <w:rsid w:val="00A6213F"/>
    <w:rsid w:val="00A6221F"/>
    <w:rsid w:val="00A62466"/>
    <w:rsid w:val="00A62887"/>
    <w:rsid w:val="00A62AED"/>
    <w:rsid w:val="00A62E97"/>
    <w:rsid w:val="00A632CD"/>
    <w:rsid w:val="00A633B1"/>
    <w:rsid w:val="00A63663"/>
    <w:rsid w:val="00A6369A"/>
    <w:rsid w:val="00A63759"/>
    <w:rsid w:val="00A63AF3"/>
    <w:rsid w:val="00A63B27"/>
    <w:rsid w:val="00A63DCD"/>
    <w:rsid w:val="00A63FC3"/>
    <w:rsid w:val="00A643A0"/>
    <w:rsid w:val="00A643D6"/>
    <w:rsid w:val="00A6461A"/>
    <w:rsid w:val="00A64826"/>
    <w:rsid w:val="00A64978"/>
    <w:rsid w:val="00A64CB7"/>
    <w:rsid w:val="00A64D1A"/>
    <w:rsid w:val="00A6572A"/>
    <w:rsid w:val="00A65997"/>
    <w:rsid w:val="00A65B7A"/>
    <w:rsid w:val="00A65B94"/>
    <w:rsid w:val="00A65F7E"/>
    <w:rsid w:val="00A66176"/>
    <w:rsid w:val="00A66184"/>
    <w:rsid w:val="00A66196"/>
    <w:rsid w:val="00A661B7"/>
    <w:rsid w:val="00A661F9"/>
    <w:rsid w:val="00A66833"/>
    <w:rsid w:val="00A66F2C"/>
    <w:rsid w:val="00A674A5"/>
    <w:rsid w:val="00A67736"/>
    <w:rsid w:val="00A677CA"/>
    <w:rsid w:val="00A67A1E"/>
    <w:rsid w:val="00A67AEB"/>
    <w:rsid w:val="00A67B1B"/>
    <w:rsid w:val="00A67CE5"/>
    <w:rsid w:val="00A67D2C"/>
    <w:rsid w:val="00A70190"/>
    <w:rsid w:val="00A702CA"/>
    <w:rsid w:val="00A705C4"/>
    <w:rsid w:val="00A7082C"/>
    <w:rsid w:val="00A709AC"/>
    <w:rsid w:val="00A70AF7"/>
    <w:rsid w:val="00A70DB5"/>
    <w:rsid w:val="00A70E52"/>
    <w:rsid w:val="00A70FCD"/>
    <w:rsid w:val="00A715DA"/>
    <w:rsid w:val="00A717DA"/>
    <w:rsid w:val="00A718B1"/>
    <w:rsid w:val="00A71912"/>
    <w:rsid w:val="00A71948"/>
    <w:rsid w:val="00A719D0"/>
    <w:rsid w:val="00A71AC2"/>
    <w:rsid w:val="00A71BB3"/>
    <w:rsid w:val="00A721FA"/>
    <w:rsid w:val="00A72429"/>
    <w:rsid w:val="00A72571"/>
    <w:rsid w:val="00A7268B"/>
    <w:rsid w:val="00A72720"/>
    <w:rsid w:val="00A72876"/>
    <w:rsid w:val="00A72B50"/>
    <w:rsid w:val="00A72F0E"/>
    <w:rsid w:val="00A72F38"/>
    <w:rsid w:val="00A73241"/>
    <w:rsid w:val="00A73436"/>
    <w:rsid w:val="00A735AB"/>
    <w:rsid w:val="00A73664"/>
    <w:rsid w:val="00A73667"/>
    <w:rsid w:val="00A73724"/>
    <w:rsid w:val="00A73865"/>
    <w:rsid w:val="00A738FD"/>
    <w:rsid w:val="00A73944"/>
    <w:rsid w:val="00A73AD5"/>
    <w:rsid w:val="00A73B25"/>
    <w:rsid w:val="00A73EB3"/>
    <w:rsid w:val="00A74253"/>
    <w:rsid w:val="00A743BD"/>
    <w:rsid w:val="00A7444E"/>
    <w:rsid w:val="00A7450C"/>
    <w:rsid w:val="00A747AC"/>
    <w:rsid w:val="00A74870"/>
    <w:rsid w:val="00A74A81"/>
    <w:rsid w:val="00A74B2B"/>
    <w:rsid w:val="00A74B2C"/>
    <w:rsid w:val="00A74BC1"/>
    <w:rsid w:val="00A74BD1"/>
    <w:rsid w:val="00A74E57"/>
    <w:rsid w:val="00A75414"/>
    <w:rsid w:val="00A75487"/>
    <w:rsid w:val="00A75713"/>
    <w:rsid w:val="00A75735"/>
    <w:rsid w:val="00A7575A"/>
    <w:rsid w:val="00A75B35"/>
    <w:rsid w:val="00A75E87"/>
    <w:rsid w:val="00A75F38"/>
    <w:rsid w:val="00A75FB6"/>
    <w:rsid w:val="00A76295"/>
    <w:rsid w:val="00A762FD"/>
    <w:rsid w:val="00A76311"/>
    <w:rsid w:val="00A76420"/>
    <w:rsid w:val="00A76DC8"/>
    <w:rsid w:val="00A7710D"/>
    <w:rsid w:val="00A7745C"/>
    <w:rsid w:val="00A775C6"/>
    <w:rsid w:val="00A7780F"/>
    <w:rsid w:val="00A778AC"/>
    <w:rsid w:val="00A778C8"/>
    <w:rsid w:val="00A77C78"/>
    <w:rsid w:val="00A8054F"/>
    <w:rsid w:val="00A805DE"/>
    <w:rsid w:val="00A80679"/>
    <w:rsid w:val="00A80847"/>
    <w:rsid w:val="00A80BF8"/>
    <w:rsid w:val="00A80D35"/>
    <w:rsid w:val="00A80FAB"/>
    <w:rsid w:val="00A81008"/>
    <w:rsid w:val="00A8104A"/>
    <w:rsid w:val="00A81056"/>
    <w:rsid w:val="00A811B3"/>
    <w:rsid w:val="00A811E9"/>
    <w:rsid w:val="00A81397"/>
    <w:rsid w:val="00A81443"/>
    <w:rsid w:val="00A816F0"/>
    <w:rsid w:val="00A8174E"/>
    <w:rsid w:val="00A819B0"/>
    <w:rsid w:val="00A81C0E"/>
    <w:rsid w:val="00A81DF5"/>
    <w:rsid w:val="00A81F8D"/>
    <w:rsid w:val="00A828C9"/>
    <w:rsid w:val="00A82CAF"/>
    <w:rsid w:val="00A82F88"/>
    <w:rsid w:val="00A831F3"/>
    <w:rsid w:val="00A83580"/>
    <w:rsid w:val="00A836CD"/>
    <w:rsid w:val="00A8370C"/>
    <w:rsid w:val="00A83E60"/>
    <w:rsid w:val="00A83F37"/>
    <w:rsid w:val="00A83FB9"/>
    <w:rsid w:val="00A84008"/>
    <w:rsid w:val="00A840EA"/>
    <w:rsid w:val="00A842B5"/>
    <w:rsid w:val="00A84316"/>
    <w:rsid w:val="00A84734"/>
    <w:rsid w:val="00A84BA6"/>
    <w:rsid w:val="00A84BC4"/>
    <w:rsid w:val="00A84D3A"/>
    <w:rsid w:val="00A84E56"/>
    <w:rsid w:val="00A84ECF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ECF"/>
    <w:rsid w:val="00A85F15"/>
    <w:rsid w:val="00A85FBB"/>
    <w:rsid w:val="00A863A0"/>
    <w:rsid w:val="00A86613"/>
    <w:rsid w:val="00A86618"/>
    <w:rsid w:val="00A866A6"/>
    <w:rsid w:val="00A86919"/>
    <w:rsid w:val="00A86BD2"/>
    <w:rsid w:val="00A86BF7"/>
    <w:rsid w:val="00A86EA1"/>
    <w:rsid w:val="00A874CE"/>
    <w:rsid w:val="00A875B8"/>
    <w:rsid w:val="00A87FD0"/>
    <w:rsid w:val="00A87FE4"/>
    <w:rsid w:val="00A90102"/>
    <w:rsid w:val="00A90142"/>
    <w:rsid w:val="00A902DD"/>
    <w:rsid w:val="00A9032C"/>
    <w:rsid w:val="00A9046E"/>
    <w:rsid w:val="00A9064D"/>
    <w:rsid w:val="00A907DB"/>
    <w:rsid w:val="00A907F4"/>
    <w:rsid w:val="00A90890"/>
    <w:rsid w:val="00A90D04"/>
    <w:rsid w:val="00A90D3D"/>
    <w:rsid w:val="00A90E5E"/>
    <w:rsid w:val="00A90E7A"/>
    <w:rsid w:val="00A90F5D"/>
    <w:rsid w:val="00A9117F"/>
    <w:rsid w:val="00A9128C"/>
    <w:rsid w:val="00A912C4"/>
    <w:rsid w:val="00A913D1"/>
    <w:rsid w:val="00A91437"/>
    <w:rsid w:val="00A91B2B"/>
    <w:rsid w:val="00A91B7E"/>
    <w:rsid w:val="00A91EEA"/>
    <w:rsid w:val="00A91EEB"/>
    <w:rsid w:val="00A91F71"/>
    <w:rsid w:val="00A9218D"/>
    <w:rsid w:val="00A9229B"/>
    <w:rsid w:val="00A92444"/>
    <w:rsid w:val="00A92665"/>
    <w:rsid w:val="00A926DB"/>
    <w:rsid w:val="00A9272D"/>
    <w:rsid w:val="00A9291C"/>
    <w:rsid w:val="00A92B22"/>
    <w:rsid w:val="00A92C3B"/>
    <w:rsid w:val="00A92C6B"/>
    <w:rsid w:val="00A92D6D"/>
    <w:rsid w:val="00A92E78"/>
    <w:rsid w:val="00A92FD9"/>
    <w:rsid w:val="00A9306D"/>
    <w:rsid w:val="00A93217"/>
    <w:rsid w:val="00A933BF"/>
    <w:rsid w:val="00A93481"/>
    <w:rsid w:val="00A934A6"/>
    <w:rsid w:val="00A9351E"/>
    <w:rsid w:val="00A935B4"/>
    <w:rsid w:val="00A93832"/>
    <w:rsid w:val="00A93CA9"/>
    <w:rsid w:val="00A93DB5"/>
    <w:rsid w:val="00A94265"/>
    <w:rsid w:val="00A94294"/>
    <w:rsid w:val="00A94296"/>
    <w:rsid w:val="00A94520"/>
    <w:rsid w:val="00A9476D"/>
    <w:rsid w:val="00A94868"/>
    <w:rsid w:val="00A94CCB"/>
    <w:rsid w:val="00A94D1E"/>
    <w:rsid w:val="00A9503D"/>
    <w:rsid w:val="00A9506B"/>
    <w:rsid w:val="00A95224"/>
    <w:rsid w:val="00A953A1"/>
    <w:rsid w:val="00A95523"/>
    <w:rsid w:val="00A95780"/>
    <w:rsid w:val="00A95BE1"/>
    <w:rsid w:val="00A95C2A"/>
    <w:rsid w:val="00A95C81"/>
    <w:rsid w:val="00A95DAB"/>
    <w:rsid w:val="00A96006"/>
    <w:rsid w:val="00A9699D"/>
    <w:rsid w:val="00A96EDF"/>
    <w:rsid w:val="00A972C2"/>
    <w:rsid w:val="00A97356"/>
    <w:rsid w:val="00A9764A"/>
    <w:rsid w:val="00A9765A"/>
    <w:rsid w:val="00AA03A2"/>
    <w:rsid w:val="00AA043C"/>
    <w:rsid w:val="00AA04A3"/>
    <w:rsid w:val="00AA04F4"/>
    <w:rsid w:val="00AA05BF"/>
    <w:rsid w:val="00AA0660"/>
    <w:rsid w:val="00AA0787"/>
    <w:rsid w:val="00AA09E0"/>
    <w:rsid w:val="00AA0B70"/>
    <w:rsid w:val="00AA0BB9"/>
    <w:rsid w:val="00AA0C25"/>
    <w:rsid w:val="00AA0C95"/>
    <w:rsid w:val="00AA0D22"/>
    <w:rsid w:val="00AA104D"/>
    <w:rsid w:val="00AA1252"/>
    <w:rsid w:val="00AA137F"/>
    <w:rsid w:val="00AA19A6"/>
    <w:rsid w:val="00AA1E66"/>
    <w:rsid w:val="00AA1EED"/>
    <w:rsid w:val="00AA23BC"/>
    <w:rsid w:val="00AA2566"/>
    <w:rsid w:val="00AA258B"/>
    <w:rsid w:val="00AA27A2"/>
    <w:rsid w:val="00AA2882"/>
    <w:rsid w:val="00AA2AD2"/>
    <w:rsid w:val="00AA2CE0"/>
    <w:rsid w:val="00AA2ED6"/>
    <w:rsid w:val="00AA2F1A"/>
    <w:rsid w:val="00AA2F66"/>
    <w:rsid w:val="00AA313A"/>
    <w:rsid w:val="00AA3388"/>
    <w:rsid w:val="00AA38CF"/>
    <w:rsid w:val="00AA3B2B"/>
    <w:rsid w:val="00AA3D48"/>
    <w:rsid w:val="00AA4367"/>
    <w:rsid w:val="00AA4377"/>
    <w:rsid w:val="00AA45BA"/>
    <w:rsid w:val="00AA4796"/>
    <w:rsid w:val="00AA48AF"/>
    <w:rsid w:val="00AA4D0C"/>
    <w:rsid w:val="00AA4D6C"/>
    <w:rsid w:val="00AA506B"/>
    <w:rsid w:val="00AA526E"/>
    <w:rsid w:val="00AA5276"/>
    <w:rsid w:val="00AA589C"/>
    <w:rsid w:val="00AA58A4"/>
    <w:rsid w:val="00AA5EA7"/>
    <w:rsid w:val="00AA5F06"/>
    <w:rsid w:val="00AA6226"/>
    <w:rsid w:val="00AA62CF"/>
    <w:rsid w:val="00AA6504"/>
    <w:rsid w:val="00AA656E"/>
    <w:rsid w:val="00AA68ED"/>
    <w:rsid w:val="00AA6947"/>
    <w:rsid w:val="00AA6B57"/>
    <w:rsid w:val="00AA6E68"/>
    <w:rsid w:val="00AA74BC"/>
    <w:rsid w:val="00AA76ED"/>
    <w:rsid w:val="00AA7725"/>
    <w:rsid w:val="00AA7B1F"/>
    <w:rsid w:val="00AA7E3B"/>
    <w:rsid w:val="00AB02CC"/>
    <w:rsid w:val="00AB0F60"/>
    <w:rsid w:val="00AB0FB1"/>
    <w:rsid w:val="00AB114C"/>
    <w:rsid w:val="00AB155E"/>
    <w:rsid w:val="00AB15CC"/>
    <w:rsid w:val="00AB179E"/>
    <w:rsid w:val="00AB18D4"/>
    <w:rsid w:val="00AB1C8E"/>
    <w:rsid w:val="00AB1E1B"/>
    <w:rsid w:val="00AB1E41"/>
    <w:rsid w:val="00AB20DA"/>
    <w:rsid w:val="00AB2274"/>
    <w:rsid w:val="00AB26F4"/>
    <w:rsid w:val="00AB2706"/>
    <w:rsid w:val="00AB270D"/>
    <w:rsid w:val="00AB27AF"/>
    <w:rsid w:val="00AB28D1"/>
    <w:rsid w:val="00AB2AA8"/>
    <w:rsid w:val="00AB2CFC"/>
    <w:rsid w:val="00AB2DFD"/>
    <w:rsid w:val="00AB2EDB"/>
    <w:rsid w:val="00AB2EF6"/>
    <w:rsid w:val="00AB3111"/>
    <w:rsid w:val="00AB31F5"/>
    <w:rsid w:val="00AB36B5"/>
    <w:rsid w:val="00AB39FD"/>
    <w:rsid w:val="00AB3BB3"/>
    <w:rsid w:val="00AB3BE3"/>
    <w:rsid w:val="00AB3C9B"/>
    <w:rsid w:val="00AB3E15"/>
    <w:rsid w:val="00AB409C"/>
    <w:rsid w:val="00AB4474"/>
    <w:rsid w:val="00AB4491"/>
    <w:rsid w:val="00AB45C4"/>
    <w:rsid w:val="00AB48AE"/>
    <w:rsid w:val="00AB49B4"/>
    <w:rsid w:val="00AB4A42"/>
    <w:rsid w:val="00AB4A60"/>
    <w:rsid w:val="00AB4A99"/>
    <w:rsid w:val="00AB4AC8"/>
    <w:rsid w:val="00AB4C24"/>
    <w:rsid w:val="00AB4D31"/>
    <w:rsid w:val="00AB4D3A"/>
    <w:rsid w:val="00AB5165"/>
    <w:rsid w:val="00AB537F"/>
    <w:rsid w:val="00AB53BD"/>
    <w:rsid w:val="00AB56FA"/>
    <w:rsid w:val="00AB5CAE"/>
    <w:rsid w:val="00AB5F7E"/>
    <w:rsid w:val="00AB6996"/>
    <w:rsid w:val="00AB69BF"/>
    <w:rsid w:val="00AB6B73"/>
    <w:rsid w:val="00AB6C9B"/>
    <w:rsid w:val="00AB6E1B"/>
    <w:rsid w:val="00AB6F2A"/>
    <w:rsid w:val="00AB78F2"/>
    <w:rsid w:val="00AB7CB3"/>
    <w:rsid w:val="00AC0015"/>
    <w:rsid w:val="00AC01AD"/>
    <w:rsid w:val="00AC0287"/>
    <w:rsid w:val="00AC034C"/>
    <w:rsid w:val="00AC0602"/>
    <w:rsid w:val="00AC0805"/>
    <w:rsid w:val="00AC0C96"/>
    <w:rsid w:val="00AC1226"/>
    <w:rsid w:val="00AC14D3"/>
    <w:rsid w:val="00AC15A1"/>
    <w:rsid w:val="00AC16BD"/>
    <w:rsid w:val="00AC179E"/>
    <w:rsid w:val="00AC199E"/>
    <w:rsid w:val="00AC1BB0"/>
    <w:rsid w:val="00AC1DE5"/>
    <w:rsid w:val="00AC1F02"/>
    <w:rsid w:val="00AC2278"/>
    <w:rsid w:val="00AC296D"/>
    <w:rsid w:val="00AC29AC"/>
    <w:rsid w:val="00AC2A4D"/>
    <w:rsid w:val="00AC2C51"/>
    <w:rsid w:val="00AC2EA9"/>
    <w:rsid w:val="00AC326C"/>
    <w:rsid w:val="00AC328C"/>
    <w:rsid w:val="00AC347B"/>
    <w:rsid w:val="00AC354F"/>
    <w:rsid w:val="00AC35A8"/>
    <w:rsid w:val="00AC35E3"/>
    <w:rsid w:val="00AC35FE"/>
    <w:rsid w:val="00AC40B5"/>
    <w:rsid w:val="00AC43F5"/>
    <w:rsid w:val="00AC4951"/>
    <w:rsid w:val="00AC4992"/>
    <w:rsid w:val="00AC4AB8"/>
    <w:rsid w:val="00AC4D96"/>
    <w:rsid w:val="00AC4EA7"/>
    <w:rsid w:val="00AC4F19"/>
    <w:rsid w:val="00AC4F4A"/>
    <w:rsid w:val="00AC50F4"/>
    <w:rsid w:val="00AC50FC"/>
    <w:rsid w:val="00AC51D0"/>
    <w:rsid w:val="00AC51FB"/>
    <w:rsid w:val="00AC5343"/>
    <w:rsid w:val="00AC536E"/>
    <w:rsid w:val="00AC557A"/>
    <w:rsid w:val="00AC56BB"/>
    <w:rsid w:val="00AC5B97"/>
    <w:rsid w:val="00AC6050"/>
    <w:rsid w:val="00AC6095"/>
    <w:rsid w:val="00AC6961"/>
    <w:rsid w:val="00AC6B1B"/>
    <w:rsid w:val="00AC7022"/>
    <w:rsid w:val="00AC752A"/>
    <w:rsid w:val="00AC7968"/>
    <w:rsid w:val="00AC79BF"/>
    <w:rsid w:val="00AC7BF7"/>
    <w:rsid w:val="00AC7E05"/>
    <w:rsid w:val="00AC7F7C"/>
    <w:rsid w:val="00AD0067"/>
    <w:rsid w:val="00AD011F"/>
    <w:rsid w:val="00AD057D"/>
    <w:rsid w:val="00AD0919"/>
    <w:rsid w:val="00AD0940"/>
    <w:rsid w:val="00AD0D42"/>
    <w:rsid w:val="00AD1016"/>
    <w:rsid w:val="00AD17FE"/>
    <w:rsid w:val="00AD1A97"/>
    <w:rsid w:val="00AD1ACB"/>
    <w:rsid w:val="00AD1C15"/>
    <w:rsid w:val="00AD1C22"/>
    <w:rsid w:val="00AD1C26"/>
    <w:rsid w:val="00AD1FDE"/>
    <w:rsid w:val="00AD2001"/>
    <w:rsid w:val="00AD206B"/>
    <w:rsid w:val="00AD21D8"/>
    <w:rsid w:val="00AD220A"/>
    <w:rsid w:val="00AD2298"/>
    <w:rsid w:val="00AD23B7"/>
    <w:rsid w:val="00AD2692"/>
    <w:rsid w:val="00AD27C1"/>
    <w:rsid w:val="00AD2B68"/>
    <w:rsid w:val="00AD2CBF"/>
    <w:rsid w:val="00AD2E38"/>
    <w:rsid w:val="00AD303F"/>
    <w:rsid w:val="00AD31C7"/>
    <w:rsid w:val="00AD36FD"/>
    <w:rsid w:val="00AD398A"/>
    <w:rsid w:val="00AD3A34"/>
    <w:rsid w:val="00AD3AA8"/>
    <w:rsid w:val="00AD3C7B"/>
    <w:rsid w:val="00AD3CA9"/>
    <w:rsid w:val="00AD410B"/>
    <w:rsid w:val="00AD4625"/>
    <w:rsid w:val="00AD4768"/>
    <w:rsid w:val="00AD4B48"/>
    <w:rsid w:val="00AD4DDF"/>
    <w:rsid w:val="00AD4FC9"/>
    <w:rsid w:val="00AD530E"/>
    <w:rsid w:val="00AD533D"/>
    <w:rsid w:val="00AD5784"/>
    <w:rsid w:val="00AD57CA"/>
    <w:rsid w:val="00AD5AC8"/>
    <w:rsid w:val="00AD5C01"/>
    <w:rsid w:val="00AD5E02"/>
    <w:rsid w:val="00AD5E66"/>
    <w:rsid w:val="00AD6095"/>
    <w:rsid w:val="00AD632E"/>
    <w:rsid w:val="00AD64C2"/>
    <w:rsid w:val="00AD67C1"/>
    <w:rsid w:val="00AD6982"/>
    <w:rsid w:val="00AD6B33"/>
    <w:rsid w:val="00AD6D57"/>
    <w:rsid w:val="00AD6DCE"/>
    <w:rsid w:val="00AD6FA8"/>
    <w:rsid w:val="00AD72E3"/>
    <w:rsid w:val="00AD7434"/>
    <w:rsid w:val="00AD78AD"/>
    <w:rsid w:val="00AD7980"/>
    <w:rsid w:val="00AD7987"/>
    <w:rsid w:val="00AD7AC8"/>
    <w:rsid w:val="00AD7B8E"/>
    <w:rsid w:val="00AD7BA4"/>
    <w:rsid w:val="00AD7CAD"/>
    <w:rsid w:val="00AD7FEC"/>
    <w:rsid w:val="00AE0197"/>
    <w:rsid w:val="00AE02A1"/>
    <w:rsid w:val="00AE047A"/>
    <w:rsid w:val="00AE06B1"/>
    <w:rsid w:val="00AE0A13"/>
    <w:rsid w:val="00AE0BA2"/>
    <w:rsid w:val="00AE0C60"/>
    <w:rsid w:val="00AE0CE5"/>
    <w:rsid w:val="00AE0DF2"/>
    <w:rsid w:val="00AE0ECC"/>
    <w:rsid w:val="00AE1106"/>
    <w:rsid w:val="00AE12C6"/>
    <w:rsid w:val="00AE16DB"/>
    <w:rsid w:val="00AE19F4"/>
    <w:rsid w:val="00AE1DE0"/>
    <w:rsid w:val="00AE1DF4"/>
    <w:rsid w:val="00AE203D"/>
    <w:rsid w:val="00AE2202"/>
    <w:rsid w:val="00AE22B2"/>
    <w:rsid w:val="00AE22EC"/>
    <w:rsid w:val="00AE2408"/>
    <w:rsid w:val="00AE243F"/>
    <w:rsid w:val="00AE2597"/>
    <w:rsid w:val="00AE2A10"/>
    <w:rsid w:val="00AE2CA0"/>
    <w:rsid w:val="00AE2DE6"/>
    <w:rsid w:val="00AE2E8A"/>
    <w:rsid w:val="00AE2EE9"/>
    <w:rsid w:val="00AE35E6"/>
    <w:rsid w:val="00AE3618"/>
    <w:rsid w:val="00AE39C2"/>
    <w:rsid w:val="00AE3B6B"/>
    <w:rsid w:val="00AE3CB9"/>
    <w:rsid w:val="00AE3D43"/>
    <w:rsid w:val="00AE3DF4"/>
    <w:rsid w:val="00AE3F30"/>
    <w:rsid w:val="00AE44F8"/>
    <w:rsid w:val="00AE457B"/>
    <w:rsid w:val="00AE463C"/>
    <w:rsid w:val="00AE4737"/>
    <w:rsid w:val="00AE4A0A"/>
    <w:rsid w:val="00AE52AD"/>
    <w:rsid w:val="00AE52C6"/>
    <w:rsid w:val="00AE53BC"/>
    <w:rsid w:val="00AE5486"/>
    <w:rsid w:val="00AE5638"/>
    <w:rsid w:val="00AE59D5"/>
    <w:rsid w:val="00AE5BFA"/>
    <w:rsid w:val="00AE5C24"/>
    <w:rsid w:val="00AE5DD8"/>
    <w:rsid w:val="00AE5E0E"/>
    <w:rsid w:val="00AE60EF"/>
    <w:rsid w:val="00AE6221"/>
    <w:rsid w:val="00AE6289"/>
    <w:rsid w:val="00AE6601"/>
    <w:rsid w:val="00AE68FA"/>
    <w:rsid w:val="00AE6D64"/>
    <w:rsid w:val="00AE7173"/>
    <w:rsid w:val="00AE73D4"/>
    <w:rsid w:val="00AE74E4"/>
    <w:rsid w:val="00AE75C8"/>
    <w:rsid w:val="00AE765F"/>
    <w:rsid w:val="00AE76A5"/>
    <w:rsid w:val="00AE7E96"/>
    <w:rsid w:val="00AF04FD"/>
    <w:rsid w:val="00AF0679"/>
    <w:rsid w:val="00AF072E"/>
    <w:rsid w:val="00AF086A"/>
    <w:rsid w:val="00AF0A9A"/>
    <w:rsid w:val="00AF0C68"/>
    <w:rsid w:val="00AF0DA3"/>
    <w:rsid w:val="00AF0F88"/>
    <w:rsid w:val="00AF156C"/>
    <w:rsid w:val="00AF1A9A"/>
    <w:rsid w:val="00AF1C93"/>
    <w:rsid w:val="00AF1CCA"/>
    <w:rsid w:val="00AF1FAB"/>
    <w:rsid w:val="00AF202F"/>
    <w:rsid w:val="00AF212A"/>
    <w:rsid w:val="00AF227C"/>
    <w:rsid w:val="00AF23AC"/>
    <w:rsid w:val="00AF27A7"/>
    <w:rsid w:val="00AF2853"/>
    <w:rsid w:val="00AF2857"/>
    <w:rsid w:val="00AF2C4A"/>
    <w:rsid w:val="00AF2E70"/>
    <w:rsid w:val="00AF2F6D"/>
    <w:rsid w:val="00AF3009"/>
    <w:rsid w:val="00AF3357"/>
    <w:rsid w:val="00AF359A"/>
    <w:rsid w:val="00AF38FA"/>
    <w:rsid w:val="00AF3965"/>
    <w:rsid w:val="00AF3CD5"/>
    <w:rsid w:val="00AF40C4"/>
    <w:rsid w:val="00AF40F0"/>
    <w:rsid w:val="00AF4786"/>
    <w:rsid w:val="00AF48DA"/>
    <w:rsid w:val="00AF4A73"/>
    <w:rsid w:val="00AF4C4F"/>
    <w:rsid w:val="00AF4E6E"/>
    <w:rsid w:val="00AF4EF2"/>
    <w:rsid w:val="00AF4F5F"/>
    <w:rsid w:val="00AF55FF"/>
    <w:rsid w:val="00AF5934"/>
    <w:rsid w:val="00AF5B42"/>
    <w:rsid w:val="00AF5E0D"/>
    <w:rsid w:val="00AF5EBD"/>
    <w:rsid w:val="00AF620C"/>
    <w:rsid w:val="00AF66B8"/>
    <w:rsid w:val="00AF683A"/>
    <w:rsid w:val="00AF6ACF"/>
    <w:rsid w:val="00AF6AF6"/>
    <w:rsid w:val="00AF6BD4"/>
    <w:rsid w:val="00AF6D19"/>
    <w:rsid w:val="00AF6DB8"/>
    <w:rsid w:val="00AF76B5"/>
    <w:rsid w:val="00AF7957"/>
    <w:rsid w:val="00AF7996"/>
    <w:rsid w:val="00AF7C30"/>
    <w:rsid w:val="00AF7DB1"/>
    <w:rsid w:val="00B001A0"/>
    <w:rsid w:val="00B001FB"/>
    <w:rsid w:val="00B00267"/>
    <w:rsid w:val="00B004D4"/>
    <w:rsid w:val="00B00598"/>
    <w:rsid w:val="00B00738"/>
    <w:rsid w:val="00B00899"/>
    <w:rsid w:val="00B00953"/>
    <w:rsid w:val="00B00A44"/>
    <w:rsid w:val="00B00B1F"/>
    <w:rsid w:val="00B00C0C"/>
    <w:rsid w:val="00B00C47"/>
    <w:rsid w:val="00B00D37"/>
    <w:rsid w:val="00B00EED"/>
    <w:rsid w:val="00B01202"/>
    <w:rsid w:val="00B018D0"/>
    <w:rsid w:val="00B0193A"/>
    <w:rsid w:val="00B01C4A"/>
    <w:rsid w:val="00B01E2C"/>
    <w:rsid w:val="00B01F31"/>
    <w:rsid w:val="00B02128"/>
    <w:rsid w:val="00B028FF"/>
    <w:rsid w:val="00B02A2D"/>
    <w:rsid w:val="00B02AE8"/>
    <w:rsid w:val="00B02E16"/>
    <w:rsid w:val="00B03021"/>
    <w:rsid w:val="00B03415"/>
    <w:rsid w:val="00B03452"/>
    <w:rsid w:val="00B0349A"/>
    <w:rsid w:val="00B03512"/>
    <w:rsid w:val="00B03562"/>
    <w:rsid w:val="00B036A6"/>
    <w:rsid w:val="00B03DEF"/>
    <w:rsid w:val="00B03F1B"/>
    <w:rsid w:val="00B043CB"/>
    <w:rsid w:val="00B044CC"/>
    <w:rsid w:val="00B04554"/>
    <w:rsid w:val="00B04818"/>
    <w:rsid w:val="00B04868"/>
    <w:rsid w:val="00B04978"/>
    <w:rsid w:val="00B0499F"/>
    <w:rsid w:val="00B04C31"/>
    <w:rsid w:val="00B04D76"/>
    <w:rsid w:val="00B04FAA"/>
    <w:rsid w:val="00B05158"/>
    <w:rsid w:val="00B051B5"/>
    <w:rsid w:val="00B05277"/>
    <w:rsid w:val="00B05B79"/>
    <w:rsid w:val="00B05CA0"/>
    <w:rsid w:val="00B05D94"/>
    <w:rsid w:val="00B05ECE"/>
    <w:rsid w:val="00B0600F"/>
    <w:rsid w:val="00B067C5"/>
    <w:rsid w:val="00B06D5E"/>
    <w:rsid w:val="00B06DC4"/>
    <w:rsid w:val="00B06E97"/>
    <w:rsid w:val="00B07088"/>
    <w:rsid w:val="00B072A3"/>
    <w:rsid w:val="00B072B1"/>
    <w:rsid w:val="00B0754B"/>
    <w:rsid w:val="00B07611"/>
    <w:rsid w:val="00B0770C"/>
    <w:rsid w:val="00B07921"/>
    <w:rsid w:val="00B07C37"/>
    <w:rsid w:val="00B07D24"/>
    <w:rsid w:val="00B07D90"/>
    <w:rsid w:val="00B1007F"/>
    <w:rsid w:val="00B10489"/>
    <w:rsid w:val="00B10D00"/>
    <w:rsid w:val="00B10DDF"/>
    <w:rsid w:val="00B10F71"/>
    <w:rsid w:val="00B112E7"/>
    <w:rsid w:val="00B113B6"/>
    <w:rsid w:val="00B113D9"/>
    <w:rsid w:val="00B1146F"/>
    <w:rsid w:val="00B115EB"/>
    <w:rsid w:val="00B11708"/>
    <w:rsid w:val="00B11880"/>
    <w:rsid w:val="00B11885"/>
    <w:rsid w:val="00B11D79"/>
    <w:rsid w:val="00B11EA5"/>
    <w:rsid w:val="00B12356"/>
    <w:rsid w:val="00B125C3"/>
    <w:rsid w:val="00B12638"/>
    <w:rsid w:val="00B127F7"/>
    <w:rsid w:val="00B12933"/>
    <w:rsid w:val="00B1294B"/>
    <w:rsid w:val="00B12A13"/>
    <w:rsid w:val="00B12A29"/>
    <w:rsid w:val="00B12B5F"/>
    <w:rsid w:val="00B12DFE"/>
    <w:rsid w:val="00B12E71"/>
    <w:rsid w:val="00B12F59"/>
    <w:rsid w:val="00B13041"/>
    <w:rsid w:val="00B13044"/>
    <w:rsid w:val="00B131E3"/>
    <w:rsid w:val="00B13482"/>
    <w:rsid w:val="00B13512"/>
    <w:rsid w:val="00B13D45"/>
    <w:rsid w:val="00B13D90"/>
    <w:rsid w:val="00B1400A"/>
    <w:rsid w:val="00B1403B"/>
    <w:rsid w:val="00B141DE"/>
    <w:rsid w:val="00B14549"/>
    <w:rsid w:val="00B1488F"/>
    <w:rsid w:val="00B14B52"/>
    <w:rsid w:val="00B150CE"/>
    <w:rsid w:val="00B1530C"/>
    <w:rsid w:val="00B1538C"/>
    <w:rsid w:val="00B15471"/>
    <w:rsid w:val="00B154F2"/>
    <w:rsid w:val="00B15506"/>
    <w:rsid w:val="00B157B8"/>
    <w:rsid w:val="00B158C9"/>
    <w:rsid w:val="00B15A4F"/>
    <w:rsid w:val="00B16080"/>
    <w:rsid w:val="00B162AC"/>
    <w:rsid w:val="00B16678"/>
    <w:rsid w:val="00B16885"/>
    <w:rsid w:val="00B16938"/>
    <w:rsid w:val="00B1698D"/>
    <w:rsid w:val="00B16ABE"/>
    <w:rsid w:val="00B16F06"/>
    <w:rsid w:val="00B170A3"/>
    <w:rsid w:val="00B171E2"/>
    <w:rsid w:val="00B17313"/>
    <w:rsid w:val="00B17553"/>
    <w:rsid w:val="00B176D8"/>
    <w:rsid w:val="00B1777F"/>
    <w:rsid w:val="00B17A36"/>
    <w:rsid w:val="00B17A3A"/>
    <w:rsid w:val="00B17B5A"/>
    <w:rsid w:val="00B17BA0"/>
    <w:rsid w:val="00B17D47"/>
    <w:rsid w:val="00B17F7E"/>
    <w:rsid w:val="00B208AF"/>
    <w:rsid w:val="00B20DA9"/>
    <w:rsid w:val="00B21170"/>
    <w:rsid w:val="00B2135B"/>
    <w:rsid w:val="00B21764"/>
    <w:rsid w:val="00B218BC"/>
    <w:rsid w:val="00B21B05"/>
    <w:rsid w:val="00B21BFB"/>
    <w:rsid w:val="00B21C87"/>
    <w:rsid w:val="00B21E31"/>
    <w:rsid w:val="00B220B4"/>
    <w:rsid w:val="00B2244B"/>
    <w:rsid w:val="00B2260A"/>
    <w:rsid w:val="00B226EC"/>
    <w:rsid w:val="00B229F6"/>
    <w:rsid w:val="00B22C39"/>
    <w:rsid w:val="00B22E67"/>
    <w:rsid w:val="00B22F76"/>
    <w:rsid w:val="00B230A6"/>
    <w:rsid w:val="00B23181"/>
    <w:rsid w:val="00B232D4"/>
    <w:rsid w:val="00B232DF"/>
    <w:rsid w:val="00B233AA"/>
    <w:rsid w:val="00B234DE"/>
    <w:rsid w:val="00B23661"/>
    <w:rsid w:val="00B237A8"/>
    <w:rsid w:val="00B23855"/>
    <w:rsid w:val="00B23F1D"/>
    <w:rsid w:val="00B23FDC"/>
    <w:rsid w:val="00B242F6"/>
    <w:rsid w:val="00B2443E"/>
    <w:rsid w:val="00B244B2"/>
    <w:rsid w:val="00B24580"/>
    <w:rsid w:val="00B2468C"/>
    <w:rsid w:val="00B249DB"/>
    <w:rsid w:val="00B24C62"/>
    <w:rsid w:val="00B25287"/>
    <w:rsid w:val="00B2528A"/>
    <w:rsid w:val="00B252FB"/>
    <w:rsid w:val="00B25416"/>
    <w:rsid w:val="00B25501"/>
    <w:rsid w:val="00B25819"/>
    <w:rsid w:val="00B258A8"/>
    <w:rsid w:val="00B25996"/>
    <w:rsid w:val="00B25B66"/>
    <w:rsid w:val="00B263E9"/>
    <w:rsid w:val="00B263FA"/>
    <w:rsid w:val="00B26E10"/>
    <w:rsid w:val="00B26ECE"/>
    <w:rsid w:val="00B270C1"/>
    <w:rsid w:val="00B273FF"/>
    <w:rsid w:val="00B275AF"/>
    <w:rsid w:val="00B278C8"/>
    <w:rsid w:val="00B27F7F"/>
    <w:rsid w:val="00B301E1"/>
    <w:rsid w:val="00B303CF"/>
    <w:rsid w:val="00B30508"/>
    <w:rsid w:val="00B30898"/>
    <w:rsid w:val="00B30AFD"/>
    <w:rsid w:val="00B30C4A"/>
    <w:rsid w:val="00B31317"/>
    <w:rsid w:val="00B313DB"/>
    <w:rsid w:val="00B314A8"/>
    <w:rsid w:val="00B31541"/>
    <w:rsid w:val="00B31653"/>
    <w:rsid w:val="00B31BB6"/>
    <w:rsid w:val="00B31BED"/>
    <w:rsid w:val="00B31CC1"/>
    <w:rsid w:val="00B31FC8"/>
    <w:rsid w:val="00B31FEB"/>
    <w:rsid w:val="00B3211C"/>
    <w:rsid w:val="00B32632"/>
    <w:rsid w:val="00B32A2C"/>
    <w:rsid w:val="00B32DFC"/>
    <w:rsid w:val="00B33132"/>
    <w:rsid w:val="00B334D0"/>
    <w:rsid w:val="00B33517"/>
    <w:rsid w:val="00B336F1"/>
    <w:rsid w:val="00B33BD7"/>
    <w:rsid w:val="00B33BF3"/>
    <w:rsid w:val="00B33C88"/>
    <w:rsid w:val="00B34067"/>
    <w:rsid w:val="00B34685"/>
    <w:rsid w:val="00B346A1"/>
    <w:rsid w:val="00B3494B"/>
    <w:rsid w:val="00B349F5"/>
    <w:rsid w:val="00B34A1E"/>
    <w:rsid w:val="00B34BAF"/>
    <w:rsid w:val="00B34D81"/>
    <w:rsid w:val="00B34F35"/>
    <w:rsid w:val="00B350B7"/>
    <w:rsid w:val="00B3566B"/>
    <w:rsid w:val="00B359E5"/>
    <w:rsid w:val="00B35AAF"/>
    <w:rsid w:val="00B35AEB"/>
    <w:rsid w:val="00B35B6F"/>
    <w:rsid w:val="00B35CF9"/>
    <w:rsid w:val="00B35D18"/>
    <w:rsid w:val="00B35E9E"/>
    <w:rsid w:val="00B35FCC"/>
    <w:rsid w:val="00B3612E"/>
    <w:rsid w:val="00B36731"/>
    <w:rsid w:val="00B369E3"/>
    <w:rsid w:val="00B36B04"/>
    <w:rsid w:val="00B37767"/>
    <w:rsid w:val="00B377A2"/>
    <w:rsid w:val="00B377BE"/>
    <w:rsid w:val="00B37949"/>
    <w:rsid w:val="00B37A54"/>
    <w:rsid w:val="00B37BCD"/>
    <w:rsid w:val="00B37C63"/>
    <w:rsid w:val="00B40061"/>
    <w:rsid w:val="00B400E9"/>
    <w:rsid w:val="00B401C6"/>
    <w:rsid w:val="00B40210"/>
    <w:rsid w:val="00B40265"/>
    <w:rsid w:val="00B403B3"/>
    <w:rsid w:val="00B406CE"/>
    <w:rsid w:val="00B4070D"/>
    <w:rsid w:val="00B408D9"/>
    <w:rsid w:val="00B409B4"/>
    <w:rsid w:val="00B410E3"/>
    <w:rsid w:val="00B4129C"/>
    <w:rsid w:val="00B412D4"/>
    <w:rsid w:val="00B41551"/>
    <w:rsid w:val="00B41EB8"/>
    <w:rsid w:val="00B42434"/>
    <w:rsid w:val="00B42743"/>
    <w:rsid w:val="00B42755"/>
    <w:rsid w:val="00B42793"/>
    <w:rsid w:val="00B428A7"/>
    <w:rsid w:val="00B42AB3"/>
    <w:rsid w:val="00B4308D"/>
    <w:rsid w:val="00B430D2"/>
    <w:rsid w:val="00B430E3"/>
    <w:rsid w:val="00B4323F"/>
    <w:rsid w:val="00B4348A"/>
    <w:rsid w:val="00B43754"/>
    <w:rsid w:val="00B43810"/>
    <w:rsid w:val="00B4386C"/>
    <w:rsid w:val="00B43AF2"/>
    <w:rsid w:val="00B43B1F"/>
    <w:rsid w:val="00B43D08"/>
    <w:rsid w:val="00B43E89"/>
    <w:rsid w:val="00B4405C"/>
    <w:rsid w:val="00B4457C"/>
    <w:rsid w:val="00B44670"/>
    <w:rsid w:val="00B44AC2"/>
    <w:rsid w:val="00B44B8E"/>
    <w:rsid w:val="00B44C45"/>
    <w:rsid w:val="00B44DC4"/>
    <w:rsid w:val="00B44FB4"/>
    <w:rsid w:val="00B453B4"/>
    <w:rsid w:val="00B45844"/>
    <w:rsid w:val="00B4588C"/>
    <w:rsid w:val="00B459D1"/>
    <w:rsid w:val="00B45AF0"/>
    <w:rsid w:val="00B45B6C"/>
    <w:rsid w:val="00B45B7A"/>
    <w:rsid w:val="00B460C1"/>
    <w:rsid w:val="00B46119"/>
    <w:rsid w:val="00B4622F"/>
    <w:rsid w:val="00B46433"/>
    <w:rsid w:val="00B4660D"/>
    <w:rsid w:val="00B4675F"/>
    <w:rsid w:val="00B46BB6"/>
    <w:rsid w:val="00B46D01"/>
    <w:rsid w:val="00B46D46"/>
    <w:rsid w:val="00B46DA4"/>
    <w:rsid w:val="00B471DD"/>
    <w:rsid w:val="00B47265"/>
    <w:rsid w:val="00B4770C"/>
    <w:rsid w:val="00B478D1"/>
    <w:rsid w:val="00B47A00"/>
    <w:rsid w:val="00B50457"/>
    <w:rsid w:val="00B50515"/>
    <w:rsid w:val="00B50771"/>
    <w:rsid w:val="00B507B2"/>
    <w:rsid w:val="00B508A6"/>
    <w:rsid w:val="00B50A9A"/>
    <w:rsid w:val="00B50CD1"/>
    <w:rsid w:val="00B50D10"/>
    <w:rsid w:val="00B50F02"/>
    <w:rsid w:val="00B5137D"/>
    <w:rsid w:val="00B513D4"/>
    <w:rsid w:val="00B51542"/>
    <w:rsid w:val="00B51549"/>
    <w:rsid w:val="00B51689"/>
    <w:rsid w:val="00B51755"/>
    <w:rsid w:val="00B5191F"/>
    <w:rsid w:val="00B521BE"/>
    <w:rsid w:val="00B52234"/>
    <w:rsid w:val="00B5260B"/>
    <w:rsid w:val="00B52867"/>
    <w:rsid w:val="00B528A6"/>
    <w:rsid w:val="00B52AC9"/>
    <w:rsid w:val="00B52CFC"/>
    <w:rsid w:val="00B53313"/>
    <w:rsid w:val="00B535A9"/>
    <w:rsid w:val="00B53615"/>
    <w:rsid w:val="00B538E0"/>
    <w:rsid w:val="00B53A1C"/>
    <w:rsid w:val="00B5401C"/>
    <w:rsid w:val="00B54049"/>
    <w:rsid w:val="00B5435F"/>
    <w:rsid w:val="00B545D4"/>
    <w:rsid w:val="00B548D4"/>
    <w:rsid w:val="00B548EB"/>
    <w:rsid w:val="00B5524F"/>
    <w:rsid w:val="00B55531"/>
    <w:rsid w:val="00B55540"/>
    <w:rsid w:val="00B55826"/>
    <w:rsid w:val="00B55EAD"/>
    <w:rsid w:val="00B55F76"/>
    <w:rsid w:val="00B5624E"/>
    <w:rsid w:val="00B567FA"/>
    <w:rsid w:val="00B56E0B"/>
    <w:rsid w:val="00B56F1C"/>
    <w:rsid w:val="00B5704D"/>
    <w:rsid w:val="00B570BF"/>
    <w:rsid w:val="00B57283"/>
    <w:rsid w:val="00B572D8"/>
    <w:rsid w:val="00B57730"/>
    <w:rsid w:val="00B5783C"/>
    <w:rsid w:val="00B578D4"/>
    <w:rsid w:val="00B57A35"/>
    <w:rsid w:val="00B57C13"/>
    <w:rsid w:val="00B57FED"/>
    <w:rsid w:val="00B604CD"/>
    <w:rsid w:val="00B606CE"/>
    <w:rsid w:val="00B606D6"/>
    <w:rsid w:val="00B608D0"/>
    <w:rsid w:val="00B609EF"/>
    <w:rsid w:val="00B60F52"/>
    <w:rsid w:val="00B60F79"/>
    <w:rsid w:val="00B60FA1"/>
    <w:rsid w:val="00B61133"/>
    <w:rsid w:val="00B61251"/>
    <w:rsid w:val="00B61253"/>
    <w:rsid w:val="00B61493"/>
    <w:rsid w:val="00B616EB"/>
    <w:rsid w:val="00B61AF7"/>
    <w:rsid w:val="00B61B15"/>
    <w:rsid w:val="00B61E47"/>
    <w:rsid w:val="00B61FE3"/>
    <w:rsid w:val="00B6207B"/>
    <w:rsid w:val="00B6207C"/>
    <w:rsid w:val="00B620BC"/>
    <w:rsid w:val="00B621C8"/>
    <w:rsid w:val="00B622E5"/>
    <w:rsid w:val="00B62CC5"/>
    <w:rsid w:val="00B63082"/>
    <w:rsid w:val="00B630FE"/>
    <w:rsid w:val="00B6311E"/>
    <w:rsid w:val="00B631B1"/>
    <w:rsid w:val="00B6327B"/>
    <w:rsid w:val="00B632DF"/>
    <w:rsid w:val="00B6334F"/>
    <w:rsid w:val="00B638A4"/>
    <w:rsid w:val="00B63F47"/>
    <w:rsid w:val="00B63F80"/>
    <w:rsid w:val="00B64DFF"/>
    <w:rsid w:val="00B64E5E"/>
    <w:rsid w:val="00B64F7F"/>
    <w:rsid w:val="00B65882"/>
    <w:rsid w:val="00B658E1"/>
    <w:rsid w:val="00B659E9"/>
    <w:rsid w:val="00B659FC"/>
    <w:rsid w:val="00B65BB9"/>
    <w:rsid w:val="00B65D8F"/>
    <w:rsid w:val="00B66063"/>
    <w:rsid w:val="00B661A2"/>
    <w:rsid w:val="00B665C5"/>
    <w:rsid w:val="00B667FA"/>
    <w:rsid w:val="00B66802"/>
    <w:rsid w:val="00B669EB"/>
    <w:rsid w:val="00B66BFE"/>
    <w:rsid w:val="00B66CF6"/>
    <w:rsid w:val="00B66CF8"/>
    <w:rsid w:val="00B66DCC"/>
    <w:rsid w:val="00B66F63"/>
    <w:rsid w:val="00B6742F"/>
    <w:rsid w:val="00B67507"/>
    <w:rsid w:val="00B677BE"/>
    <w:rsid w:val="00B677ED"/>
    <w:rsid w:val="00B67ADC"/>
    <w:rsid w:val="00B67CEB"/>
    <w:rsid w:val="00B70149"/>
    <w:rsid w:val="00B7031C"/>
    <w:rsid w:val="00B70ABF"/>
    <w:rsid w:val="00B70CAC"/>
    <w:rsid w:val="00B70F35"/>
    <w:rsid w:val="00B710B1"/>
    <w:rsid w:val="00B7130B"/>
    <w:rsid w:val="00B71323"/>
    <w:rsid w:val="00B716B6"/>
    <w:rsid w:val="00B71D2E"/>
    <w:rsid w:val="00B71F07"/>
    <w:rsid w:val="00B7284C"/>
    <w:rsid w:val="00B7287F"/>
    <w:rsid w:val="00B72D20"/>
    <w:rsid w:val="00B72E68"/>
    <w:rsid w:val="00B72F85"/>
    <w:rsid w:val="00B73238"/>
    <w:rsid w:val="00B737BA"/>
    <w:rsid w:val="00B739E7"/>
    <w:rsid w:val="00B73D53"/>
    <w:rsid w:val="00B73E70"/>
    <w:rsid w:val="00B73EF3"/>
    <w:rsid w:val="00B73FB1"/>
    <w:rsid w:val="00B74362"/>
    <w:rsid w:val="00B74435"/>
    <w:rsid w:val="00B74625"/>
    <w:rsid w:val="00B74721"/>
    <w:rsid w:val="00B74831"/>
    <w:rsid w:val="00B74AAA"/>
    <w:rsid w:val="00B74CEC"/>
    <w:rsid w:val="00B7525A"/>
    <w:rsid w:val="00B75321"/>
    <w:rsid w:val="00B7550C"/>
    <w:rsid w:val="00B758B0"/>
    <w:rsid w:val="00B75A08"/>
    <w:rsid w:val="00B75B4E"/>
    <w:rsid w:val="00B75BC6"/>
    <w:rsid w:val="00B75D60"/>
    <w:rsid w:val="00B75EB5"/>
    <w:rsid w:val="00B75EEB"/>
    <w:rsid w:val="00B75F4F"/>
    <w:rsid w:val="00B761F0"/>
    <w:rsid w:val="00B762EF"/>
    <w:rsid w:val="00B763C0"/>
    <w:rsid w:val="00B76501"/>
    <w:rsid w:val="00B7675B"/>
    <w:rsid w:val="00B76991"/>
    <w:rsid w:val="00B76D01"/>
    <w:rsid w:val="00B76F10"/>
    <w:rsid w:val="00B7725F"/>
    <w:rsid w:val="00B775CE"/>
    <w:rsid w:val="00B776C4"/>
    <w:rsid w:val="00B777C3"/>
    <w:rsid w:val="00B77824"/>
    <w:rsid w:val="00B77B88"/>
    <w:rsid w:val="00B77C8B"/>
    <w:rsid w:val="00B77DE0"/>
    <w:rsid w:val="00B77E27"/>
    <w:rsid w:val="00B77FAD"/>
    <w:rsid w:val="00B8067B"/>
    <w:rsid w:val="00B80782"/>
    <w:rsid w:val="00B80847"/>
    <w:rsid w:val="00B80880"/>
    <w:rsid w:val="00B80D94"/>
    <w:rsid w:val="00B80E35"/>
    <w:rsid w:val="00B81010"/>
    <w:rsid w:val="00B81672"/>
    <w:rsid w:val="00B81C5A"/>
    <w:rsid w:val="00B82126"/>
    <w:rsid w:val="00B82170"/>
    <w:rsid w:val="00B82476"/>
    <w:rsid w:val="00B82662"/>
    <w:rsid w:val="00B826B4"/>
    <w:rsid w:val="00B826D7"/>
    <w:rsid w:val="00B826F2"/>
    <w:rsid w:val="00B82A9D"/>
    <w:rsid w:val="00B82B8E"/>
    <w:rsid w:val="00B82EBA"/>
    <w:rsid w:val="00B82F2F"/>
    <w:rsid w:val="00B83359"/>
    <w:rsid w:val="00B836D0"/>
    <w:rsid w:val="00B838C6"/>
    <w:rsid w:val="00B83941"/>
    <w:rsid w:val="00B83951"/>
    <w:rsid w:val="00B83A87"/>
    <w:rsid w:val="00B83CED"/>
    <w:rsid w:val="00B83F22"/>
    <w:rsid w:val="00B83F77"/>
    <w:rsid w:val="00B8422F"/>
    <w:rsid w:val="00B84449"/>
    <w:rsid w:val="00B849B8"/>
    <w:rsid w:val="00B84E12"/>
    <w:rsid w:val="00B84E4E"/>
    <w:rsid w:val="00B84F29"/>
    <w:rsid w:val="00B84FB7"/>
    <w:rsid w:val="00B84FDE"/>
    <w:rsid w:val="00B8513E"/>
    <w:rsid w:val="00B85399"/>
    <w:rsid w:val="00B8599A"/>
    <w:rsid w:val="00B85CC7"/>
    <w:rsid w:val="00B85D60"/>
    <w:rsid w:val="00B861BF"/>
    <w:rsid w:val="00B86276"/>
    <w:rsid w:val="00B86637"/>
    <w:rsid w:val="00B866C7"/>
    <w:rsid w:val="00B86AF6"/>
    <w:rsid w:val="00B86ECD"/>
    <w:rsid w:val="00B870F5"/>
    <w:rsid w:val="00B87302"/>
    <w:rsid w:val="00B87324"/>
    <w:rsid w:val="00B873F3"/>
    <w:rsid w:val="00B8788A"/>
    <w:rsid w:val="00B87892"/>
    <w:rsid w:val="00B87CF8"/>
    <w:rsid w:val="00B87D9B"/>
    <w:rsid w:val="00B87E8A"/>
    <w:rsid w:val="00B87F16"/>
    <w:rsid w:val="00B87F1F"/>
    <w:rsid w:val="00B904EF"/>
    <w:rsid w:val="00B90843"/>
    <w:rsid w:val="00B90D44"/>
    <w:rsid w:val="00B90DE4"/>
    <w:rsid w:val="00B90F48"/>
    <w:rsid w:val="00B90F70"/>
    <w:rsid w:val="00B90FA1"/>
    <w:rsid w:val="00B9115B"/>
    <w:rsid w:val="00B91279"/>
    <w:rsid w:val="00B9157D"/>
    <w:rsid w:val="00B916A7"/>
    <w:rsid w:val="00B918CE"/>
    <w:rsid w:val="00B91D27"/>
    <w:rsid w:val="00B91D30"/>
    <w:rsid w:val="00B91FF7"/>
    <w:rsid w:val="00B9219C"/>
    <w:rsid w:val="00B92227"/>
    <w:rsid w:val="00B92263"/>
    <w:rsid w:val="00B922A1"/>
    <w:rsid w:val="00B925A2"/>
    <w:rsid w:val="00B925E7"/>
    <w:rsid w:val="00B92766"/>
    <w:rsid w:val="00B93095"/>
    <w:rsid w:val="00B93367"/>
    <w:rsid w:val="00B93543"/>
    <w:rsid w:val="00B9361D"/>
    <w:rsid w:val="00B93F29"/>
    <w:rsid w:val="00B940D3"/>
    <w:rsid w:val="00B9436F"/>
    <w:rsid w:val="00B943D5"/>
    <w:rsid w:val="00B94521"/>
    <w:rsid w:val="00B946DE"/>
    <w:rsid w:val="00B9488E"/>
    <w:rsid w:val="00B94D01"/>
    <w:rsid w:val="00B9519D"/>
    <w:rsid w:val="00B953C4"/>
    <w:rsid w:val="00B95919"/>
    <w:rsid w:val="00B95932"/>
    <w:rsid w:val="00B9598E"/>
    <w:rsid w:val="00B963E2"/>
    <w:rsid w:val="00B96486"/>
    <w:rsid w:val="00B96529"/>
    <w:rsid w:val="00B966B8"/>
    <w:rsid w:val="00B96726"/>
    <w:rsid w:val="00B968E5"/>
    <w:rsid w:val="00B96A79"/>
    <w:rsid w:val="00B96C3B"/>
    <w:rsid w:val="00B96C66"/>
    <w:rsid w:val="00B96CC3"/>
    <w:rsid w:val="00B96F64"/>
    <w:rsid w:val="00B96FE8"/>
    <w:rsid w:val="00B96FF0"/>
    <w:rsid w:val="00B971A5"/>
    <w:rsid w:val="00B971F4"/>
    <w:rsid w:val="00B97633"/>
    <w:rsid w:val="00B9774A"/>
    <w:rsid w:val="00B97D0F"/>
    <w:rsid w:val="00B97D6D"/>
    <w:rsid w:val="00B97DE9"/>
    <w:rsid w:val="00BA01D8"/>
    <w:rsid w:val="00BA0683"/>
    <w:rsid w:val="00BA08FE"/>
    <w:rsid w:val="00BA0909"/>
    <w:rsid w:val="00BA0A15"/>
    <w:rsid w:val="00BA0A6F"/>
    <w:rsid w:val="00BA0AE6"/>
    <w:rsid w:val="00BA0D14"/>
    <w:rsid w:val="00BA1044"/>
    <w:rsid w:val="00BA1522"/>
    <w:rsid w:val="00BA1572"/>
    <w:rsid w:val="00BA1664"/>
    <w:rsid w:val="00BA1854"/>
    <w:rsid w:val="00BA18D6"/>
    <w:rsid w:val="00BA1E2C"/>
    <w:rsid w:val="00BA201D"/>
    <w:rsid w:val="00BA2529"/>
    <w:rsid w:val="00BA2599"/>
    <w:rsid w:val="00BA27A3"/>
    <w:rsid w:val="00BA295C"/>
    <w:rsid w:val="00BA2C73"/>
    <w:rsid w:val="00BA2D6C"/>
    <w:rsid w:val="00BA30D9"/>
    <w:rsid w:val="00BA30E3"/>
    <w:rsid w:val="00BA33AE"/>
    <w:rsid w:val="00BA3748"/>
    <w:rsid w:val="00BA374D"/>
    <w:rsid w:val="00BA3CC8"/>
    <w:rsid w:val="00BA3D0E"/>
    <w:rsid w:val="00BA3E67"/>
    <w:rsid w:val="00BA3ECC"/>
    <w:rsid w:val="00BA3F8B"/>
    <w:rsid w:val="00BA4402"/>
    <w:rsid w:val="00BA442F"/>
    <w:rsid w:val="00BA4499"/>
    <w:rsid w:val="00BA45EC"/>
    <w:rsid w:val="00BA470F"/>
    <w:rsid w:val="00BA4910"/>
    <w:rsid w:val="00BA4ACF"/>
    <w:rsid w:val="00BA520E"/>
    <w:rsid w:val="00BA52FB"/>
    <w:rsid w:val="00BA5646"/>
    <w:rsid w:val="00BA568D"/>
    <w:rsid w:val="00BA5736"/>
    <w:rsid w:val="00BA590E"/>
    <w:rsid w:val="00BA5A74"/>
    <w:rsid w:val="00BA5AFE"/>
    <w:rsid w:val="00BA5F50"/>
    <w:rsid w:val="00BA5F85"/>
    <w:rsid w:val="00BA6132"/>
    <w:rsid w:val="00BA64DA"/>
    <w:rsid w:val="00BA69BD"/>
    <w:rsid w:val="00BA6A23"/>
    <w:rsid w:val="00BA6E6D"/>
    <w:rsid w:val="00BA6E7F"/>
    <w:rsid w:val="00BA6F24"/>
    <w:rsid w:val="00BA720E"/>
    <w:rsid w:val="00BA7388"/>
    <w:rsid w:val="00BA7416"/>
    <w:rsid w:val="00BA7429"/>
    <w:rsid w:val="00BA74BA"/>
    <w:rsid w:val="00BA74C3"/>
    <w:rsid w:val="00BA74CB"/>
    <w:rsid w:val="00BA763F"/>
    <w:rsid w:val="00BA784F"/>
    <w:rsid w:val="00BA7A17"/>
    <w:rsid w:val="00BA7A2E"/>
    <w:rsid w:val="00BA7F05"/>
    <w:rsid w:val="00BA7F0E"/>
    <w:rsid w:val="00BB02C5"/>
    <w:rsid w:val="00BB02D4"/>
    <w:rsid w:val="00BB0421"/>
    <w:rsid w:val="00BB048A"/>
    <w:rsid w:val="00BB0777"/>
    <w:rsid w:val="00BB089C"/>
    <w:rsid w:val="00BB12E3"/>
    <w:rsid w:val="00BB1738"/>
    <w:rsid w:val="00BB1773"/>
    <w:rsid w:val="00BB17D7"/>
    <w:rsid w:val="00BB19CF"/>
    <w:rsid w:val="00BB1A53"/>
    <w:rsid w:val="00BB2230"/>
    <w:rsid w:val="00BB2247"/>
    <w:rsid w:val="00BB2623"/>
    <w:rsid w:val="00BB290C"/>
    <w:rsid w:val="00BB2A6C"/>
    <w:rsid w:val="00BB2C5E"/>
    <w:rsid w:val="00BB2E07"/>
    <w:rsid w:val="00BB2F14"/>
    <w:rsid w:val="00BB326E"/>
    <w:rsid w:val="00BB3691"/>
    <w:rsid w:val="00BB37EC"/>
    <w:rsid w:val="00BB3808"/>
    <w:rsid w:val="00BB3DF0"/>
    <w:rsid w:val="00BB3E9F"/>
    <w:rsid w:val="00BB3F02"/>
    <w:rsid w:val="00BB4006"/>
    <w:rsid w:val="00BB409A"/>
    <w:rsid w:val="00BB4179"/>
    <w:rsid w:val="00BB43D8"/>
    <w:rsid w:val="00BB4413"/>
    <w:rsid w:val="00BB4908"/>
    <w:rsid w:val="00BB491E"/>
    <w:rsid w:val="00BB4EAF"/>
    <w:rsid w:val="00BB4F5C"/>
    <w:rsid w:val="00BB4FCC"/>
    <w:rsid w:val="00BB52FB"/>
    <w:rsid w:val="00BB531B"/>
    <w:rsid w:val="00BB535F"/>
    <w:rsid w:val="00BB537E"/>
    <w:rsid w:val="00BB53E6"/>
    <w:rsid w:val="00BB56BF"/>
    <w:rsid w:val="00BB57B1"/>
    <w:rsid w:val="00BB59D1"/>
    <w:rsid w:val="00BB6071"/>
    <w:rsid w:val="00BB63C4"/>
    <w:rsid w:val="00BB63D2"/>
    <w:rsid w:val="00BB6499"/>
    <w:rsid w:val="00BB65FA"/>
    <w:rsid w:val="00BB6857"/>
    <w:rsid w:val="00BB69ED"/>
    <w:rsid w:val="00BB73AD"/>
    <w:rsid w:val="00BB7A0E"/>
    <w:rsid w:val="00BB7CD5"/>
    <w:rsid w:val="00BB7EDD"/>
    <w:rsid w:val="00BB7F06"/>
    <w:rsid w:val="00BB7FAC"/>
    <w:rsid w:val="00BC01B3"/>
    <w:rsid w:val="00BC02AB"/>
    <w:rsid w:val="00BC04D8"/>
    <w:rsid w:val="00BC0D7B"/>
    <w:rsid w:val="00BC0EC3"/>
    <w:rsid w:val="00BC1674"/>
    <w:rsid w:val="00BC172A"/>
    <w:rsid w:val="00BC1814"/>
    <w:rsid w:val="00BC1A71"/>
    <w:rsid w:val="00BC1D18"/>
    <w:rsid w:val="00BC1E43"/>
    <w:rsid w:val="00BC2278"/>
    <w:rsid w:val="00BC2414"/>
    <w:rsid w:val="00BC2BEE"/>
    <w:rsid w:val="00BC3146"/>
    <w:rsid w:val="00BC3A7B"/>
    <w:rsid w:val="00BC3B8E"/>
    <w:rsid w:val="00BC3CC5"/>
    <w:rsid w:val="00BC4020"/>
    <w:rsid w:val="00BC40A0"/>
    <w:rsid w:val="00BC4340"/>
    <w:rsid w:val="00BC44A3"/>
    <w:rsid w:val="00BC4645"/>
    <w:rsid w:val="00BC4A72"/>
    <w:rsid w:val="00BC5099"/>
    <w:rsid w:val="00BC5191"/>
    <w:rsid w:val="00BC51B5"/>
    <w:rsid w:val="00BC5237"/>
    <w:rsid w:val="00BC54AA"/>
    <w:rsid w:val="00BC54BF"/>
    <w:rsid w:val="00BC55B8"/>
    <w:rsid w:val="00BC569A"/>
    <w:rsid w:val="00BC5876"/>
    <w:rsid w:val="00BC587F"/>
    <w:rsid w:val="00BC5934"/>
    <w:rsid w:val="00BC59F3"/>
    <w:rsid w:val="00BC5B04"/>
    <w:rsid w:val="00BC5CC3"/>
    <w:rsid w:val="00BC5DB9"/>
    <w:rsid w:val="00BC5DEA"/>
    <w:rsid w:val="00BC5F04"/>
    <w:rsid w:val="00BC61AE"/>
    <w:rsid w:val="00BC63D1"/>
    <w:rsid w:val="00BC670D"/>
    <w:rsid w:val="00BC6DB4"/>
    <w:rsid w:val="00BC6FB4"/>
    <w:rsid w:val="00BC73C4"/>
    <w:rsid w:val="00BC753E"/>
    <w:rsid w:val="00BC77B8"/>
    <w:rsid w:val="00BC7942"/>
    <w:rsid w:val="00BC7B74"/>
    <w:rsid w:val="00BC7E96"/>
    <w:rsid w:val="00BD066B"/>
    <w:rsid w:val="00BD06CC"/>
    <w:rsid w:val="00BD070B"/>
    <w:rsid w:val="00BD090B"/>
    <w:rsid w:val="00BD09B6"/>
    <w:rsid w:val="00BD0C3F"/>
    <w:rsid w:val="00BD0C5D"/>
    <w:rsid w:val="00BD140A"/>
    <w:rsid w:val="00BD15A1"/>
    <w:rsid w:val="00BD1631"/>
    <w:rsid w:val="00BD1652"/>
    <w:rsid w:val="00BD16DB"/>
    <w:rsid w:val="00BD18FC"/>
    <w:rsid w:val="00BD191A"/>
    <w:rsid w:val="00BD1A92"/>
    <w:rsid w:val="00BD21A2"/>
    <w:rsid w:val="00BD2446"/>
    <w:rsid w:val="00BD2613"/>
    <w:rsid w:val="00BD261F"/>
    <w:rsid w:val="00BD27B3"/>
    <w:rsid w:val="00BD2B14"/>
    <w:rsid w:val="00BD2D49"/>
    <w:rsid w:val="00BD2DED"/>
    <w:rsid w:val="00BD2DF5"/>
    <w:rsid w:val="00BD2E59"/>
    <w:rsid w:val="00BD2E78"/>
    <w:rsid w:val="00BD2F8D"/>
    <w:rsid w:val="00BD2FA6"/>
    <w:rsid w:val="00BD30FA"/>
    <w:rsid w:val="00BD3278"/>
    <w:rsid w:val="00BD3733"/>
    <w:rsid w:val="00BD3854"/>
    <w:rsid w:val="00BD3A58"/>
    <w:rsid w:val="00BD3B58"/>
    <w:rsid w:val="00BD3B65"/>
    <w:rsid w:val="00BD3C45"/>
    <w:rsid w:val="00BD3CF0"/>
    <w:rsid w:val="00BD402C"/>
    <w:rsid w:val="00BD4256"/>
    <w:rsid w:val="00BD427E"/>
    <w:rsid w:val="00BD48A5"/>
    <w:rsid w:val="00BD49CD"/>
    <w:rsid w:val="00BD4AA6"/>
    <w:rsid w:val="00BD4E39"/>
    <w:rsid w:val="00BD4EAA"/>
    <w:rsid w:val="00BD5007"/>
    <w:rsid w:val="00BD5034"/>
    <w:rsid w:val="00BD50F5"/>
    <w:rsid w:val="00BD51BA"/>
    <w:rsid w:val="00BD51F2"/>
    <w:rsid w:val="00BD53D3"/>
    <w:rsid w:val="00BD5618"/>
    <w:rsid w:val="00BD5655"/>
    <w:rsid w:val="00BD569A"/>
    <w:rsid w:val="00BD5783"/>
    <w:rsid w:val="00BD5791"/>
    <w:rsid w:val="00BD57BB"/>
    <w:rsid w:val="00BD5A3A"/>
    <w:rsid w:val="00BD5ACC"/>
    <w:rsid w:val="00BD6519"/>
    <w:rsid w:val="00BD682A"/>
    <w:rsid w:val="00BD69D8"/>
    <w:rsid w:val="00BD69DC"/>
    <w:rsid w:val="00BD6A96"/>
    <w:rsid w:val="00BD6C3A"/>
    <w:rsid w:val="00BD6E96"/>
    <w:rsid w:val="00BD70EA"/>
    <w:rsid w:val="00BD7651"/>
    <w:rsid w:val="00BD777C"/>
    <w:rsid w:val="00BD7BE1"/>
    <w:rsid w:val="00BD7CE3"/>
    <w:rsid w:val="00BD7DB6"/>
    <w:rsid w:val="00BD7E8C"/>
    <w:rsid w:val="00BE0056"/>
    <w:rsid w:val="00BE0453"/>
    <w:rsid w:val="00BE0678"/>
    <w:rsid w:val="00BE0B6A"/>
    <w:rsid w:val="00BE0DAC"/>
    <w:rsid w:val="00BE123C"/>
    <w:rsid w:val="00BE125F"/>
    <w:rsid w:val="00BE18C1"/>
    <w:rsid w:val="00BE199D"/>
    <w:rsid w:val="00BE1A51"/>
    <w:rsid w:val="00BE1C7E"/>
    <w:rsid w:val="00BE1DE8"/>
    <w:rsid w:val="00BE207B"/>
    <w:rsid w:val="00BE208C"/>
    <w:rsid w:val="00BE2326"/>
    <w:rsid w:val="00BE2333"/>
    <w:rsid w:val="00BE27A6"/>
    <w:rsid w:val="00BE2A30"/>
    <w:rsid w:val="00BE2DE5"/>
    <w:rsid w:val="00BE3081"/>
    <w:rsid w:val="00BE313C"/>
    <w:rsid w:val="00BE346B"/>
    <w:rsid w:val="00BE3644"/>
    <w:rsid w:val="00BE369A"/>
    <w:rsid w:val="00BE397C"/>
    <w:rsid w:val="00BE3B0E"/>
    <w:rsid w:val="00BE3BB2"/>
    <w:rsid w:val="00BE3BE2"/>
    <w:rsid w:val="00BE3CC3"/>
    <w:rsid w:val="00BE4066"/>
    <w:rsid w:val="00BE41DA"/>
    <w:rsid w:val="00BE4351"/>
    <w:rsid w:val="00BE4411"/>
    <w:rsid w:val="00BE4928"/>
    <w:rsid w:val="00BE4A22"/>
    <w:rsid w:val="00BE4B3F"/>
    <w:rsid w:val="00BE4E5A"/>
    <w:rsid w:val="00BE5059"/>
    <w:rsid w:val="00BE5216"/>
    <w:rsid w:val="00BE5406"/>
    <w:rsid w:val="00BE54DA"/>
    <w:rsid w:val="00BE56D2"/>
    <w:rsid w:val="00BE57C0"/>
    <w:rsid w:val="00BE58E2"/>
    <w:rsid w:val="00BE5B5F"/>
    <w:rsid w:val="00BE5FBD"/>
    <w:rsid w:val="00BE634B"/>
    <w:rsid w:val="00BE6773"/>
    <w:rsid w:val="00BE69F5"/>
    <w:rsid w:val="00BE6AE1"/>
    <w:rsid w:val="00BE6BAF"/>
    <w:rsid w:val="00BE6BB9"/>
    <w:rsid w:val="00BE6D1C"/>
    <w:rsid w:val="00BE6DE3"/>
    <w:rsid w:val="00BE6E99"/>
    <w:rsid w:val="00BE744F"/>
    <w:rsid w:val="00BE75E2"/>
    <w:rsid w:val="00BE7662"/>
    <w:rsid w:val="00BE7732"/>
    <w:rsid w:val="00BE77A6"/>
    <w:rsid w:val="00BE7852"/>
    <w:rsid w:val="00BE7855"/>
    <w:rsid w:val="00BE79B8"/>
    <w:rsid w:val="00BE7A33"/>
    <w:rsid w:val="00BE7A98"/>
    <w:rsid w:val="00BE7C1C"/>
    <w:rsid w:val="00BE7C70"/>
    <w:rsid w:val="00BE7DE8"/>
    <w:rsid w:val="00BE7F27"/>
    <w:rsid w:val="00BE7F6C"/>
    <w:rsid w:val="00BF0190"/>
    <w:rsid w:val="00BF03C2"/>
    <w:rsid w:val="00BF03ED"/>
    <w:rsid w:val="00BF045D"/>
    <w:rsid w:val="00BF068D"/>
    <w:rsid w:val="00BF0895"/>
    <w:rsid w:val="00BF098C"/>
    <w:rsid w:val="00BF0B36"/>
    <w:rsid w:val="00BF0E40"/>
    <w:rsid w:val="00BF12AA"/>
    <w:rsid w:val="00BF163A"/>
    <w:rsid w:val="00BF188D"/>
    <w:rsid w:val="00BF1D0B"/>
    <w:rsid w:val="00BF1DD5"/>
    <w:rsid w:val="00BF20E8"/>
    <w:rsid w:val="00BF22DC"/>
    <w:rsid w:val="00BF254C"/>
    <w:rsid w:val="00BF282D"/>
    <w:rsid w:val="00BF295D"/>
    <w:rsid w:val="00BF2A25"/>
    <w:rsid w:val="00BF2BE3"/>
    <w:rsid w:val="00BF2D63"/>
    <w:rsid w:val="00BF2E8D"/>
    <w:rsid w:val="00BF2FA1"/>
    <w:rsid w:val="00BF31DD"/>
    <w:rsid w:val="00BF320B"/>
    <w:rsid w:val="00BF3723"/>
    <w:rsid w:val="00BF3E34"/>
    <w:rsid w:val="00BF4471"/>
    <w:rsid w:val="00BF4472"/>
    <w:rsid w:val="00BF4686"/>
    <w:rsid w:val="00BF477C"/>
    <w:rsid w:val="00BF4857"/>
    <w:rsid w:val="00BF4A7D"/>
    <w:rsid w:val="00BF4BC3"/>
    <w:rsid w:val="00BF4DB7"/>
    <w:rsid w:val="00BF5181"/>
    <w:rsid w:val="00BF523E"/>
    <w:rsid w:val="00BF5443"/>
    <w:rsid w:val="00BF54CA"/>
    <w:rsid w:val="00BF5583"/>
    <w:rsid w:val="00BF567C"/>
    <w:rsid w:val="00BF59E7"/>
    <w:rsid w:val="00BF5BDC"/>
    <w:rsid w:val="00BF5CDB"/>
    <w:rsid w:val="00BF5D5B"/>
    <w:rsid w:val="00BF5DB1"/>
    <w:rsid w:val="00BF61B3"/>
    <w:rsid w:val="00BF631E"/>
    <w:rsid w:val="00BF6BDF"/>
    <w:rsid w:val="00BF6E09"/>
    <w:rsid w:val="00BF6E7B"/>
    <w:rsid w:val="00BF7059"/>
    <w:rsid w:val="00BF7185"/>
    <w:rsid w:val="00BF76A2"/>
    <w:rsid w:val="00BF76E1"/>
    <w:rsid w:val="00BF773E"/>
    <w:rsid w:val="00BF79B5"/>
    <w:rsid w:val="00BF7E98"/>
    <w:rsid w:val="00BF7FA0"/>
    <w:rsid w:val="00C00170"/>
    <w:rsid w:val="00C0050D"/>
    <w:rsid w:val="00C00577"/>
    <w:rsid w:val="00C00650"/>
    <w:rsid w:val="00C00A6F"/>
    <w:rsid w:val="00C00CF2"/>
    <w:rsid w:val="00C00F3B"/>
    <w:rsid w:val="00C018AE"/>
    <w:rsid w:val="00C01D0E"/>
    <w:rsid w:val="00C01EAB"/>
    <w:rsid w:val="00C022BE"/>
    <w:rsid w:val="00C025B5"/>
    <w:rsid w:val="00C02B3E"/>
    <w:rsid w:val="00C02C0C"/>
    <w:rsid w:val="00C02ED5"/>
    <w:rsid w:val="00C02F98"/>
    <w:rsid w:val="00C03519"/>
    <w:rsid w:val="00C0372B"/>
    <w:rsid w:val="00C0384A"/>
    <w:rsid w:val="00C038B5"/>
    <w:rsid w:val="00C03A66"/>
    <w:rsid w:val="00C03C46"/>
    <w:rsid w:val="00C03EFF"/>
    <w:rsid w:val="00C03F13"/>
    <w:rsid w:val="00C040C8"/>
    <w:rsid w:val="00C04529"/>
    <w:rsid w:val="00C0485C"/>
    <w:rsid w:val="00C057FB"/>
    <w:rsid w:val="00C05819"/>
    <w:rsid w:val="00C061E6"/>
    <w:rsid w:val="00C06227"/>
    <w:rsid w:val="00C0629D"/>
    <w:rsid w:val="00C06555"/>
    <w:rsid w:val="00C06586"/>
    <w:rsid w:val="00C06857"/>
    <w:rsid w:val="00C068CE"/>
    <w:rsid w:val="00C06B65"/>
    <w:rsid w:val="00C06BB1"/>
    <w:rsid w:val="00C071D1"/>
    <w:rsid w:val="00C0778C"/>
    <w:rsid w:val="00C07C42"/>
    <w:rsid w:val="00C10092"/>
    <w:rsid w:val="00C101A1"/>
    <w:rsid w:val="00C106AE"/>
    <w:rsid w:val="00C10811"/>
    <w:rsid w:val="00C10C8D"/>
    <w:rsid w:val="00C10D4A"/>
    <w:rsid w:val="00C10DAD"/>
    <w:rsid w:val="00C10E04"/>
    <w:rsid w:val="00C10EC0"/>
    <w:rsid w:val="00C1128F"/>
    <w:rsid w:val="00C114D4"/>
    <w:rsid w:val="00C11524"/>
    <w:rsid w:val="00C1160E"/>
    <w:rsid w:val="00C11641"/>
    <w:rsid w:val="00C11728"/>
    <w:rsid w:val="00C119DD"/>
    <w:rsid w:val="00C11BAA"/>
    <w:rsid w:val="00C11FFD"/>
    <w:rsid w:val="00C1209C"/>
    <w:rsid w:val="00C1298C"/>
    <w:rsid w:val="00C12BDA"/>
    <w:rsid w:val="00C12D19"/>
    <w:rsid w:val="00C12F0C"/>
    <w:rsid w:val="00C1312F"/>
    <w:rsid w:val="00C1336A"/>
    <w:rsid w:val="00C13510"/>
    <w:rsid w:val="00C136B6"/>
    <w:rsid w:val="00C136CB"/>
    <w:rsid w:val="00C13765"/>
    <w:rsid w:val="00C13AA3"/>
    <w:rsid w:val="00C13BB5"/>
    <w:rsid w:val="00C13C28"/>
    <w:rsid w:val="00C13CB4"/>
    <w:rsid w:val="00C14338"/>
    <w:rsid w:val="00C146CE"/>
    <w:rsid w:val="00C146E7"/>
    <w:rsid w:val="00C147E1"/>
    <w:rsid w:val="00C14B30"/>
    <w:rsid w:val="00C1505B"/>
    <w:rsid w:val="00C1516A"/>
    <w:rsid w:val="00C1542C"/>
    <w:rsid w:val="00C15D41"/>
    <w:rsid w:val="00C15E57"/>
    <w:rsid w:val="00C16206"/>
    <w:rsid w:val="00C162D9"/>
    <w:rsid w:val="00C16393"/>
    <w:rsid w:val="00C164AA"/>
    <w:rsid w:val="00C16987"/>
    <w:rsid w:val="00C16C3A"/>
    <w:rsid w:val="00C16E58"/>
    <w:rsid w:val="00C1744B"/>
    <w:rsid w:val="00C175AA"/>
    <w:rsid w:val="00C1790B"/>
    <w:rsid w:val="00C17D45"/>
    <w:rsid w:val="00C17F0E"/>
    <w:rsid w:val="00C20108"/>
    <w:rsid w:val="00C2016A"/>
    <w:rsid w:val="00C20272"/>
    <w:rsid w:val="00C2049B"/>
    <w:rsid w:val="00C20783"/>
    <w:rsid w:val="00C20A08"/>
    <w:rsid w:val="00C20FA2"/>
    <w:rsid w:val="00C213EB"/>
    <w:rsid w:val="00C216DA"/>
    <w:rsid w:val="00C21849"/>
    <w:rsid w:val="00C21880"/>
    <w:rsid w:val="00C218AB"/>
    <w:rsid w:val="00C219C6"/>
    <w:rsid w:val="00C219DD"/>
    <w:rsid w:val="00C21AA2"/>
    <w:rsid w:val="00C21D33"/>
    <w:rsid w:val="00C220FB"/>
    <w:rsid w:val="00C222FB"/>
    <w:rsid w:val="00C22358"/>
    <w:rsid w:val="00C223C0"/>
    <w:rsid w:val="00C224E6"/>
    <w:rsid w:val="00C22953"/>
    <w:rsid w:val="00C22D45"/>
    <w:rsid w:val="00C23239"/>
    <w:rsid w:val="00C233FE"/>
    <w:rsid w:val="00C23667"/>
    <w:rsid w:val="00C23757"/>
    <w:rsid w:val="00C238AD"/>
    <w:rsid w:val="00C23C63"/>
    <w:rsid w:val="00C23D09"/>
    <w:rsid w:val="00C23D35"/>
    <w:rsid w:val="00C240A3"/>
    <w:rsid w:val="00C2460D"/>
    <w:rsid w:val="00C24612"/>
    <w:rsid w:val="00C24695"/>
    <w:rsid w:val="00C24706"/>
    <w:rsid w:val="00C249C2"/>
    <w:rsid w:val="00C24D2A"/>
    <w:rsid w:val="00C24DB7"/>
    <w:rsid w:val="00C24E00"/>
    <w:rsid w:val="00C2516C"/>
    <w:rsid w:val="00C251D2"/>
    <w:rsid w:val="00C25624"/>
    <w:rsid w:val="00C25717"/>
    <w:rsid w:val="00C258F1"/>
    <w:rsid w:val="00C259F9"/>
    <w:rsid w:val="00C25E30"/>
    <w:rsid w:val="00C25F06"/>
    <w:rsid w:val="00C25F81"/>
    <w:rsid w:val="00C26139"/>
    <w:rsid w:val="00C26846"/>
    <w:rsid w:val="00C268DB"/>
    <w:rsid w:val="00C26C37"/>
    <w:rsid w:val="00C26D06"/>
    <w:rsid w:val="00C26EAD"/>
    <w:rsid w:val="00C27336"/>
    <w:rsid w:val="00C273CC"/>
    <w:rsid w:val="00C27788"/>
    <w:rsid w:val="00C27875"/>
    <w:rsid w:val="00C27AC9"/>
    <w:rsid w:val="00C27ACA"/>
    <w:rsid w:val="00C27B5A"/>
    <w:rsid w:val="00C27DEE"/>
    <w:rsid w:val="00C30250"/>
    <w:rsid w:val="00C3032F"/>
    <w:rsid w:val="00C30360"/>
    <w:rsid w:val="00C304AE"/>
    <w:rsid w:val="00C30518"/>
    <w:rsid w:val="00C30597"/>
    <w:rsid w:val="00C30C9B"/>
    <w:rsid w:val="00C30E24"/>
    <w:rsid w:val="00C30FB7"/>
    <w:rsid w:val="00C31265"/>
    <w:rsid w:val="00C315F5"/>
    <w:rsid w:val="00C31B7D"/>
    <w:rsid w:val="00C31E51"/>
    <w:rsid w:val="00C321AD"/>
    <w:rsid w:val="00C32230"/>
    <w:rsid w:val="00C32458"/>
    <w:rsid w:val="00C324CE"/>
    <w:rsid w:val="00C326EE"/>
    <w:rsid w:val="00C329B3"/>
    <w:rsid w:val="00C329EC"/>
    <w:rsid w:val="00C32E0B"/>
    <w:rsid w:val="00C32EF3"/>
    <w:rsid w:val="00C33103"/>
    <w:rsid w:val="00C334A2"/>
    <w:rsid w:val="00C335A2"/>
    <w:rsid w:val="00C3360D"/>
    <w:rsid w:val="00C337A5"/>
    <w:rsid w:val="00C338BA"/>
    <w:rsid w:val="00C33A14"/>
    <w:rsid w:val="00C33A9E"/>
    <w:rsid w:val="00C33CD8"/>
    <w:rsid w:val="00C33DD1"/>
    <w:rsid w:val="00C345D3"/>
    <w:rsid w:val="00C3474F"/>
    <w:rsid w:val="00C34760"/>
    <w:rsid w:val="00C3477C"/>
    <w:rsid w:val="00C34899"/>
    <w:rsid w:val="00C34AB4"/>
    <w:rsid w:val="00C34BB0"/>
    <w:rsid w:val="00C34DA7"/>
    <w:rsid w:val="00C34EDF"/>
    <w:rsid w:val="00C350E4"/>
    <w:rsid w:val="00C3538E"/>
    <w:rsid w:val="00C3553A"/>
    <w:rsid w:val="00C357AC"/>
    <w:rsid w:val="00C35947"/>
    <w:rsid w:val="00C35B01"/>
    <w:rsid w:val="00C35C28"/>
    <w:rsid w:val="00C35FBF"/>
    <w:rsid w:val="00C36017"/>
    <w:rsid w:val="00C3626E"/>
    <w:rsid w:val="00C36615"/>
    <w:rsid w:val="00C36619"/>
    <w:rsid w:val="00C366D3"/>
    <w:rsid w:val="00C3678B"/>
    <w:rsid w:val="00C3681B"/>
    <w:rsid w:val="00C36A49"/>
    <w:rsid w:val="00C36A83"/>
    <w:rsid w:val="00C36D29"/>
    <w:rsid w:val="00C36DE0"/>
    <w:rsid w:val="00C36E51"/>
    <w:rsid w:val="00C3740E"/>
    <w:rsid w:val="00C3765C"/>
    <w:rsid w:val="00C37B5E"/>
    <w:rsid w:val="00C37D9C"/>
    <w:rsid w:val="00C4079B"/>
    <w:rsid w:val="00C40BC7"/>
    <w:rsid w:val="00C40C97"/>
    <w:rsid w:val="00C412AA"/>
    <w:rsid w:val="00C4140E"/>
    <w:rsid w:val="00C414E8"/>
    <w:rsid w:val="00C415D7"/>
    <w:rsid w:val="00C41787"/>
    <w:rsid w:val="00C41D6F"/>
    <w:rsid w:val="00C41DCF"/>
    <w:rsid w:val="00C41E3A"/>
    <w:rsid w:val="00C41E40"/>
    <w:rsid w:val="00C41F05"/>
    <w:rsid w:val="00C42060"/>
    <w:rsid w:val="00C42CEF"/>
    <w:rsid w:val="00C42EF5"/>
    <w:rsid w:val="00C4302F"/>
    <w:rsid w:val="00C431FC"/>
    <w:rsid w:val="00C437D1"/>
    <w:rsid w:val="00C4385D"/>
    <w:rsid w:val="00C43E23"/>
    <w:rsid w:val="00C43FEF"/>
    <w:rsid w:val="00C44170"/>
    <w:rsid w:val="00C444FD"/>
    <w:rsid w:val="00C4470E"/>
    <w:rsid w:val="00C44827"/>
    <w:rsid w:val="00C4486D"/>
    <w:rsid w:val="00C4495D"/>
    <w:rsid w:val="00C44AEE"/>
    <w:rsid w:val="00C44D49"/>
    <w:rsid w:val="00C45996"/>
    <w:rsid w:val="00C45F52"/>
    <w:rsid w:val="00C4615D"/>
    <w:rsid w:val="00C4619C"/>
    <w:rsid w:val="00C46478"/>
    <w:rsid w:val="00C465BA"/>
    <w:rsid w:val="00C46991"/>
    <w:rsid w:val="00C46AFC"/>
    <w:rsid w:val="00C46CCF"/>
    <w:rsid w:val="00C46F1A"/>
    <w:rsid w:val="00C46F51"/>
    <w:rsid w:val="00C477C9"/>
    <w:rsid w:val="00C47888"/>
    <w:rsid w:val="00C47B00"/>
    <w:rsid w:val="00C47C3A"/>
    <w:rsid w:val="00C47DAD"/>
    <w:rsid w:val="00C47E11"/>
    <w:rsid w:val="00C501D7"/>
    <w:rsid w:val="00C509F9"/>
    <w:rsid w:val="00C50B23"/>
    <w:rsid w:val="00C50B57"/>
    <w:rsid w:val="00C50B64"/>
    <w:rsid w:val="00C50D5F"/>
    <w:rsid w:val="00C51006"/>
    <w:rsid w:val="00C51047"/>
    <w:rsid w:val="00C512C5"/>
    <w:rsid w:val="00C5150A"/>
    <w:rsid w:val="00C515B0"/>
    <w:rsid w:val="00C51D91"/>
    <w:rsid w:val="00C51E6A"/>
    <w:rsid w:val="00C51FF4"/>
    <w:rsid w:val="00C523F8"/>
    <w:rsid w:val="00C52DB3"/>
    <w:rsid w:val="00C5312E"/>
    <w:rsid w:val="00C531EA"/>
    <w:rsid w:val="00C53821"/>
    <w:rsid w:val="00C53869"/>
    <w:rsid w:val="00C539DB"/>
    <w:rsid w:val="00C53D79"/>
    <w:rsid w:val="00C53DD5"/>
    <w:rsid w:val="00C53E77"/>
    <w:rsid w:val="00C53FE6"/>
    <w:rsid w:val="00C54148"/>
    <w:rsid w:val="00C54277"/>
    <w:rsid w:val="00C54351"/>
    <w:rsid w:val="00C54404"/>
    <w:rsid w:val="00C544C3"/>
    <w:rsid w:val="00C54539"/>
    <w:rsid w:val="00C54544"/>
    <w:rsid w:val="00C54551"/>
    <w:rsid w:val="00C54A2A"/>
    <w:rsid w:val="00C54A9D"/>
    <w:rsid w:val="00C54D49"/>
    <w:rsid w:val="00C54E44"/>
    <w:rsid w:val="00C54F18"/>
    <w:rsid w:val="00C550C7"/>
    <w:rsid w:val="00C5515D"/>
    <w:rsid w:val="00C551C8"/>
    <w:rsid w:val="00C554D8"/>
    <w:rsid w:val="00C555B0"/>
    <w:rsid w:val="00C556A2"/>
    <w:rsid w:val="00C5573F"/>
    <w:rsid w:val="00C55A5C"/>
    <w:rsid w:val="00C55D57"/>
    <w:rsid w:val="00C5616B"/>
    <w:rsid w:val="00C562C8"/>
    <w:rsid w:val="00C56799"/>
    <w:rsid w:val="00C56907"/>
    <w:rsid w:val="00C569A7"/>
    <w:rsid w:val="00C56D91"/>
    <w:rsid w:val="00C56E09"/>
    <w:rsid w:val="00C56F70"/>
    <w:rsid w:val="00C57417"/>
    <w:rsid w:val="00C575EB"/>
    <w:rsid w:val="00C57672"/>
    <w:rsid w:val="00C57741"/>
    <w:rsid w:val="00C577F6"/>
    <w:rsid w:val="00C57A99"/>
    <w:rsid w:val="00C57ACA"/>
    <w:rsid w:val="00C57B8C"/>
    <w:rsid w:val="00C57DDE"/>
    <w:rsid w:val="00C57F45"/>
    <w:rsid w:val="00C60048"/>
    <w:rsid w:val="00C600F6"/>
    <w:rsid w:val="00C603C0"/>
    <w:rsid w:val="00C60719"/>
    <w:rsid w:val="00C60734"/>
    <w:rsid w:val="00C6074B"/>
    <w:rsid w:val="00C6085E"/>
    <w:rsid w:val="00C60BDA"/>
    <w:rsid w:val="00C60CFD"/>
    <w:rsid w:val="00C60F16"/>
    <w:rsid w:val="00C6141D"/>
    <w:rsid w:val="00C61816"/>
    <w:rsid w:val="00C61D62"/>
    <w:rsid w:val="00C61E47"/>
    <w:rsid w:val="00C61E62"/>
    <w:rsid w:val="00C61EE0"/>
    <w:rsid w:val="00C62580"/>
    <w:rsid w:val="00C6261E"/>
    <w:rsid w:val="00C62A7E"/>
    <w:rsid w:val="00C62B38"/>
    <w:rsid w:val="00C630A2"/>
    <w:rsid w:val="00C6329F"/>
    <w:rsid w:val="00C6355B"/>
    <w:rsid w:val="00C63884"/>
    <w:rsid w:val="00C639E3"/>
    <w:rsid w:val="00C63E07"/>
    <w:rsid w:val="00C6406C"/>
    <w:rsid w:val="00C64119"/>
    <w:rsid w:val="00C64267"/>
    <w:rsid w:val="00C64F0F"/>
    <w:rsid w:val="00C656BF"/>
    <w:rsid w:val="00C658E7"/>
    <w:rsid w:val="00C65941"/>
    <w:rsid w:val="00C6617D"/>
    <w:rsid w:val="00C664B4"/>
    <w:rsid w:val="00C66A88"/>
    <w:rsid w:val="00C66AC9"/>
    <w:rsid w:val="00C66ACF"/>
    <w:rsid w:val="00C66B01"/>
    <w:rsid w:val="00C66C9D"/>
    <w:rsid w:val="00C66CAF"/>
    <w:rsid w:val="00C66D43"/>
    <w:rsid w:val="00C66D98"/>
    <w:rsid w:val="00C6727D"/>
    <w:rsid w:val="00C672D4"/>
    <w:rsid w:val="00C67391"/>
    <w:rsid w:val="00C6744E"/>
    <w:rsid w:val="00C676F8"/>
    <w:rsid w:val="00C67769"/>
    <w:rsid w:val="00C67873"/>
    <w:rsid w:val="00C678A6"/>
    <w:rsid w:val="00C678AD"/>
    <w:rsid w:val="00C67A94"/>
    <w:rsid w:val="00C67AAE"/>
    <w:rsid w:val="00C67B6F"/>
    <w:rsid w:val="00C67C6C"/>
    <w:rsid w:val="00C67C88"/>
    <w:rsid w:val="00C67D45"/>
    <w:rsid w:val="00C701F0"/>
    <w:rsid w:val="00C70466"/>
    <w:rsid w:val="00C70631"/>
    <w:rsid w:val="00C706CC"/>
    <w:rsid w:val="00C7086F"/>
    <w:rsid w:val="00C70A48"/>
    <w:rsid w:val="00C70FA3"/>
    <w:rsid w:val="00C70FEE"/>
    <w:rsid w:val="00C70FF6"/>
    <w:rsid w:val="00C710E4"/>
    <w:rsid w:val="00C714B1"/>
    <w:rsid w:val="00C7184D"/>
    <w:rsid w:val="00C718CD"/>
    <w:rsid w:val="00C71949"/>
    <w:rsid w:val="00C71D48"/>
    <w:rsid w:val="00C71E1D"/>
    <w:rsid w:val="00C71EE9"/>
    <w:rsid w:val="00C7227F"/>
    <w:rsid w:val="00C72491"/>
    <w:rsid w:val="00C72582"/>
    <w:rsid w:val="00C72659"/>
    <w:rsid w:val="00C729CA"/>
    <w:rsid w:val="00C72AA3"/>
    <w:rsid w:val="00C72AF3"/>
    <w:rsid w:val="00C72C6A"/>
    <w:rsid w:val="00C73060"/>
    <w:rsid w:val="00C730DC"/>
    <w:rsid w:val="00C731E8"/>
    <w:rsid w:val="00C733F8"/>
    <w:rsid w:val="00C73E48"/>
    <w:rsid w:val="00C73F55"/>
    <w:rsid w:val="00C74086"/>
    <w:rsid w:val="00C740C9"/>
    <w:rsid w:val="00C74167"/>
    <w:rsid w:val="00C742EF"/>
    <w:rsid w:val="00C74539"/>
    <w:rsid w:val="00C7468C"/>
    <w:rsid w:val="00C746C4"/>
    <w:rsid w:val="00C747B1"/>
    <w:rsid w:val="00C749BE"/>
    <w:rsid w:val="00C74E12"/>
    <w:rsid w:val="00C74E32"/>
    <w:rsid w:val="00C74F33"/>
    <w:rsid w:val="00C756D5"/>
    <w:rsid w:val="00C75E13"/>
    <w:rsid w:val="00C761F2"/>
    <w:rsid w:val="00C76292"/>
    <w:rsid w:val="00C7634B"/>
    <w:rsid w:val="00C76461"/>
    <w:rsid w:val="00C7674F"/>
    <w:rsid w:val="00C76929"/>
    <w:rsid w:val="00C76982"/>
    <w:rsid w:val="00C76989"/>
    <w:rsid w:val="00C769D0"/>
    <w:rsid w:val="00C77010"/>
    <w:rsid w:val="00C77130"/>
    <w:rsid w:val="00C775FE"/>
    <w:rsid w:val="00C77641"/>
    <w:rsid w:val="00C77A5B"/>
    <w:rsid w:val="00C77F38"/>
    <w:rsid w:val="00C801D1"/>
    <w:rsid w:val="00C80359"/>
    <w:rsid w:val="00C8035D"/>
    <w:rsid w:val="00C8039C"/>
    <w:rsid w:val="00C805BC"/>
    <w:rsid w:val="00C805DA"/>
    <w:rsid w:val="00C805F1"/>
    <w:rsid w:val="00C807DD"/>
    <w:rsid w:val="00C8086A"/>
    <w:rsid w:val="00C80A5B"/>
    <w:rsid w:val="00C80C56"/>
    <w:rsid w:val="00C80CCD"/>
    <w:rsid w:val="00C80D33"/>
    <w:rsid w:val="00C80D3C"/>
    <w:rsid w:val="00C80F30"/>
    <w:rsid w:val="00C80F9F"/>
    <w:rsid w:val="00C81212"/>
    <w:rsid w:val="00C81453"/>
    <w:rsid w:val="00C815A8"/>
    <w:rsid w:val="00C816CF"/>
    <w:rsid w:val="00C81E5C"/>
    <w:rsid w:val="00C81EEF"/>
    <w:rsid w:val="00C8244F"/>
    <w:rsid w:val="00C824F8"/>
    <w:rsid w:val="00C82596"/>
    <w:rsid w:val="00C825F9"/>
    <w:rsid w:val="00C82727"/>
    <w:rsid w:val="00C82A2D"/>
    <w:rsid w:val="00C82BCA"/>
    <w:rsid w:val="00C83006"/>
    <w:rsid w:val="00C830BF"/>
    <w:rsid w:val="00C83101"/>
    <w:rsid w:val="00C83235"/>
    <w:rsid w:val="00C83417"/>
    <w:rsid w:val="00C8343A"/>
    <w:rsid w:val="00C83478"/>
    <w:rsid w:val="00C83509"/>
    <w:rsid w:val="00C838DA"/>
    <w:rsid w:val="00C83988"/>
    <w:rsid w:val="00C83AC8"/>
    <w:rsid w:val="00C83C0C"/>
    <w:rsid w:val="00C83D1E"/>
    <w:rsid w:val="00C83EC7"/>
    <w:rsid w:val="00C843D2"/>
    <w:rsid w:val="00C8453C"/>
    <w:rsid w:val="00C84569"/>
    <w:rsid w:val="00C845AE"/>
    <w:rsid w:val="00C84753"/>
    <w:rsid w:val="00C852C7"/>
    <w:rsid w:val="00C853FC"/>
    <w:rsid w:val="00C8550A"/>
    <w:rsid w:val="00C8565F"/>
    <w:rsid w:val="00C8584C"/>
    <w:rsid w:val="00C85F59"/>
    <w:rsid w:val="00C86033"/>
    <w:rsid w:val="00C86639"/>
    <w:rsid w:val="00C86668"/>
    <w:rsid w:val="00C86888"/>
    <w:rsid w:val="00C86C4D"/>
    <w:rsid w:val="00C86CFC"/>
    <w:rsid w:val="00C86D53"/>
    <w:rsid w:val="00C8701A"/>
    <w:rsid w:val="00C87053"/>
    <w:rsid w:val="00C87108"/>
    <w:rsid w:val="00C87173"/>
    <w:rsid w:val="00C8781C"/>
    <w:rsid w:val="00C8795F"/>
    <w:rsid w:val="00C8797F"/>
    <w:rsid w:val="00C879E8"/>
    <w:rsid w:val="00C87B96"/>
    <w:rsid w:val="00C87C3F"/>
    <w:rsid w:val="00C9053C"/>
    <w:rsid w:val="00C907BE"/>
    <w:rsid w:val="00C90904"/>
    <w:rsid w:val="00C90AC8"/>
    <w:rsid w:val="00C90B8A"/>
    <w:rsid w:val="00C90D5A"/>
    <w:rsid w:val="00C90D8C"/>
    <w:rsid w:val="00C90D8D"/>
    <w:rsid w:val="00C91251"/>
    <w:rsid w:val="00C9131F"/>
    <w:rsid w:val="00C91424"/>
    <w:rsid w:val="00C9147F"/>
    <w:rsid w:val="00C914F7"/>
    <w:rsid w:val="00C92022"/>
    <w:rsid w:val="00C924E8"/>
    <w:rsid w:val="00C92822"/>
    <w:rsid w:val="00C92A0A"/>
    <w:rsid w:val="00C92D11"/>
    <w:rsid w:val="00C92DFA"/>
    <w:rsid w:val="00C92FDC"/>
    <w:rsid w:val="00C93065"/>
    <w:rsid w:val="00C933E6"/>
    <w:rsid w:val="00C9376C"/>
    <w:rsid w:val="00C93C40"/>
    <w:rsid w:val="00C93F16"/>
    <w:rsid w:val="00C93F1B"/>
    <w:rsid w:val="00C94602"/>
    <w:rsid w:val="00C94C0C"/>
    <w:rsid w:val="00C94E4D"/>
    <w:rsid w:val="00C9510B"/>
    <w:rsid w:val="00C95199"/>
    <w:rsid w:val="00C951DD"/>
    <w:rsid w:val="00C95400"/>
    <w:rsid w:val="00C95739"/>
    <w:rsid w:val="00C95949"/>
    <w:rsid w:val="00C95D82"/>
    <w:rsid w:val="00C95DA9"/>
    <w:rsid w:val="00C95E4A"/>
    <w:rsid w:val="00C96253"/>
    <w:rsid w:val="00C962A2"/>
    <w:rsid w:val="00C964F9"/>
    <w:rsid w:val="00C96568"/>
    <w:rsid w:val="00C967E2"/>
    <w:rsid w:val="00C96C74"/>
    <w:rsid w:val="00C96E66"/>
    <w:rsid w:val="00C96F0F"/>
    <w:rsid w:val="00C971C2"/>
    <w:rsid w:val="00C9729D"/>
    <w:rsid w:val="00C973B4"/>
    <w:rsid w:val="00C97496"/>
    <w:rsid w:val="00C9756F"/>
    <w:rsid w:val="00C975D8"/>
    <w:rsid w:val="00C97640"/>
    <w:rsid w:val="00C97669"/>
    <w:rsid w:val="00C97736"/>
    <w:rsid w:val="00C97D67"/>
    <w:rsid w:val="00C97E25"/>
    <w:rsid w:val="00C97EC6"/>
    <w:rsid w:val="00CA03D8"/>
    <w:rsid w:val="00CA03FA"/>
    <w:rsid w:val="00CA04F4"/>
    <w:rsid w:val="00CA06D2"/>
    <w:rsid w:val="00CA0767"/>
    <w:rsid w:val="00CA07A4"/>
    <w:rsid w:val="00CA0913"/>
    <w:rsid w:val="00CA0C84"/>
    <w:rsid w:val="00CA0FF9"/>
    <w:rsid w:val="00CA115D"/>
    <w:rsid w:val="00CA12A8"/>
    <w:rsid w:val="00CA1547"/>
    <w:rsid w:val="00CA162B"/>
    <w:rsid w:val="00CA19DE"/>
    <w:rsid w:val="00CA1DD3"/>
    <w:rsid w:val="00CA20AD"/>
    <w:rsid w:val="00CA228D"/>
    <w:rsid w:val="00CA22FF"/>
    <w:rsid w:val="00CA238F"/>
    <w:rsid w:val="00CA26A4"/>
    <w:rsid w:val="00CA2989"/>
    <w:rsid w:val="00CA299F"/>
    <w:rsid w:val="00CA2B04"/>
    <w:rsid w:val="00CA2FC4"/>
    <w:rsid w:val="00CA3079"/>
    <w:rsid w:val="00CA31D1"/>
    <w:rsid w:val="00CA359D"/>
    <w:rsid w:val="00CA3949"/>
    <w:rsid w:val="00CA3BA0"/>
    <w:rsid w:val="00CA3C1D"/>
    <w:rsid w:val="00CA41D6"/>
    <w:rsid w:val="00CA423B"/>
    <w:rsid w:val="00CA45E9"/>
    <w:rsid w:val="00CA47B0"/>
    <w:rsid w:val="00CA4C18"/>
    <w:rsid w:val="00CA4F43"/>
    <w:rsid w:val="00CA5012"/>
    <w:rsid w:val="00CA51CA"/>
    <w:rsid w:val="00CA550C"/>
    <w:rsid w:val="00CA569B"/>
    <w:rsid w:val="00CA582B"/>
    <w:rsid w:val="00CA58F3"/>
    <w:rsid w:val="00CA5A46"/>
    <w:rsid w:val="00CA5A97"/>
    <w:rsid w:val="00CA5AFC"/>
    <w:rsid w:val="00CA5B00"/>
    <w:rsid w:val="00CA5B28"/>
    <w:rsid w:val="00CA5F9F"/>
    <w:rsid w:val="00CA60C8"/>
    <w:rsid w:val="00CA614C"/>
    <w:rsid w:val="00CA6812"/>
    <w:rsid w:val="00CA6A47"/>
    <w:rsid w:val="00CA6BD9"/>
    <w:rsid w:val="00CA6E10"/>
    <w:rsid w:val="00CA701C"/>
    <w:rsid w:val="00CA7189"/>
    <w:rsid w:val="00CA71D2"/>
    <w:rsid w:val="00CA72C7"/>
    <w:rsid w:val="00CA72F4"/>
    <w:rsid w:val="00CA77AA"/>
    <w:rsid w:val="00CA7A74"/>
    <w:rsid w:val="00CA7CC7"/>
    <w:rsid w:val="00CB002E"/>
    <w:rsid w:val="00CB020F"/>
    <w:rsid w:val="00CB06B2"/>
    <w:rsid w:val="00CB0783"/>
    <w:rsid w:val="00CB08E9"/>
    <w:rsid w:val="00CB08EC"/>
    <w:rsid w:val="00CB0B0A"/>
    <w:rsid w:val="00CB0D57"/>
    <w:rsid w:val="00CB0E40"/>
    <w:rsid w:val="00CB0E97"/>
    <w:rsid w:val="00CB1067"/>
    <w:rsid w:val="00CB107C"/>
    <w:rsid w:val="00CB1132"/>
    <w:rsid w:val="00CB11E1"/>
    <w:rsid w:val="00CB121F"/>
    <w:rsid w:val="00CB1909"/>
    <w:rsid w:val="00CB19B5"/>
    <w:rsid w:val="00CB1ADF"/>
    <w:rsid w:val="00CB1AF2"/>
    <w:rsid w:val="00CB1D3F"/>
    <w:rsid w:val="00CB229D"/>
    <w:rsid w:val="00CB240D"/>
    <w:rsid w:val="00CB243F"/>
    <w:rsid w:val="00CB26AD"/>
    <w:rsid w:val="00CB292E"/>
    <w:rsid w:val="00CB2A0A"/>
    <w:rsid w:val="00CB2C03"/>
    <w:rsid w:val="00CB2E40"/>
    <w:rsid w:val="00CB31A1"/>
    <w:rsid w:val="00CB33C6"/>
    <w:rsid w:val="00CB3479"/>
    <w:rsid w:val="00CB37DC"/>
    <w:rsid w:val="00CB3901"/>
    <w:rsid w:val="00CB3DA7"/>
    <w:rsid w:val="00CB3F55"/>
    <w:rsid w:val="00CB43E2"/>
    <w:rsid w:val="00CB4497"/>
    <w:rsid w:val="00CB45BB"/>
    <w:rsid w:val="00CB4F91"/>
    <w:rsid w:val="00CB540F"/>
    <w:rsid w:val="00CB56C7"/>
    <w:rsid w:val="00CB5889"/>
    <w:rsid w:val="00CB598A"/>
    <w:rsid w:val="00CB5A74"/>
    <w:rsid w:val="00CB5C8D"/>
    <w:rsid w:val="00CB6028"/>
    <w:rsid w:val="00CB6101"/>
    <w:rsid w:val="00CB628C"/>
    <w:rsid w:val="00CB643F"/>
    <w:rsid w:val="00CB67C4"/>
    <w:rsid w:val="00CB690D"/>
    <w:rsid w:val="00CB69DC"/>
    <w:rsid w:val="00CB6AC1"/>
    <w:rsid w:val="00CB6C16"/>
    <w:rsid w:val="00CB6C53"/>
    <w:rsid w:val="00CB6D2C"/>
    <w:rsid w:val="00CB6D4C"/>
    <w:rsid w:val="00CB6F0C"/>
    <w:rsid w:val="00CB7156"/>
    <w:rsid w:val="00CB7211"/>
    <w:rsid w:val="00CB745C"/>
    <w:rsid w:val="00CB74AA"/>
    <w:rsid w:val="00CB758D"/>
    <w:rsid w:val="00CB75E1"/>
    <w:rsid w:val="00CB76C0"/>
    <w:rsid w:val="00CB7820"/>
    <w:rsid w:val="00CB7977"/>
    <w:rsid w:val="00CB79A3"/>
    <w:rsid w:val="00CB7A63"/>
    <w:rsid w:val="00CB7C8C"/>
    <w:rsid w:val="00CB7D7A"/>
    <w:rsid w:val="00CB7EAF"/>
    <w:rsid w:val="00CC005D"/>
    <w:rsid w:val="00CC0462"/>
    <w:rsid w:val="00CC0561"/>
    <w:rsid w:val="00CC08B4"/>
    <w:rsid w:val="00CC0B7C"/>
    <w:rsid w:val="00CC0D5A"/>
    <w:rsid w:val="00CC12B1"/>
    <w:rsid w:val="00CC130E"/>
    <w:rsid w:val="00CC1412"/>
    <w:rsid w:val="00CC153D"/>
    <w:rsid w:val="00CC161E"/>
    <w:rsid w:val="00CC170D"/>
    <w:rsid w:val="00CC17A2"/>
    <w:rsid w:val="00CC17E7"/>
    <w:rsid w:val="00CC183C"/>
    <w:rsid w:val="00CC1A05"/>
    <w:rsid w:val="00CC1A16"/>
    <w:rsid w:val="00CC1A5D"/>
    <w:rsid w:val="00CC2168"/>
    <w:rsid w:val="00CC2402"/>
    <w:rsid w:val="00CC2574"/>
    <w:rsid w:val="00CC26EB"/>
    <w:rsid w:val="00CC2A2D"/>
    <w:rsid w:val="00CC2A74"/>
    <w:rsid w:val="00CC2C8D"/>
    <w:rsid w:val="00CC2EBB"/>
    <w:rsid w:val="00CC2FA4"/>
    <w:rsid w:val="00CC2FEA"/>
    <w:rsid w:val="00CC30D6"/>
    <w:rsid w:val="00CC3136"/>
    <w:rsid w:val="00CC33C0"/>
    <w:rsid w:val="00CC3410"/>
    <w:rsid w:val="00CC36F8"/>
    <w:rsid w:val="00CC40F2"/>
    <w:rsid w:val="00CC44A2"/>
    <w:rsid w:val="00CC4947"/>
    <w:rsid w:val="00CC5022"/>
    <w:rsid w:val="00CC50E2"/>
    <w:rsid w:val="00CC5114"/>
    <w:rsid w:val="00CC51A7"/>
    <w:rsid w:val="00CC5426"/>
    <w:rsid w:val="00CC559B"/>
    <w:rsid w:val="00CC582F"/>
    <w:rsid w:val="00CC5B3B"/>
    <w:rsid w:val="00CC5B79"/>
    <w:rsid w:val="00CC5BFD"/>
    <w:rsid w:val="00CC5EFC"/>
    <w:rsid w:val="00CC5F5D"/>
    <w:rsid w:val="00CC6012"/>
    <w:rsid w:val="00CC61F5"/>
    <w:rsid w:val="00CC624F"/>
    <w:rsid w:val="00CC62AE"/>
    <w:rsid w:val="00CC6373"/>
    <w:rsid w:val="00CC684F"/>
    <w:rsid w:val="00CC68D9"/>
    <w:rsid w:val="00CC6BE8"/>
    <w:rsid w:val="00CC6C38"/>
    <w:rsid w:val="00CC7228"/>
    <w:rsid w:val="00CC72E2"/>
    <w:rsid w:val="00CC7580"/>
    <w:rsid w:val="00CC77FD"/>
    <w:rsid w:val="00CC793D"/>
    <w:rsid w:val="00CC7CF8"/>
    <w:rsid w:val="00CC7E75"/>
    <w:rsid w:val="00CD009B"/>
    <w:rsid w:val="00CD02CA"/>
    <w:rsid w:val="00CD0361"/>
    <w:rsid w:val="00CD04D6"/>
    <w:rsid w:val="00CD08DF"/>
    <w:rsid w:val="00CD0B4D"/>
    <w:rsid w:val="00CD100B"/>
    <w:rsid w:val="00CD15FB"/>
    <w:rsid w:val="00CD1BB6"/>
    <w:rsid w:val="00CD1D2E"/>
    <w:rsid w:val="00CD1F9A"/>
    <w:rsid w:val="00CD1FBB"/>
    <w:rsid w:val="00CD2066"/>
    <w:rsid w:val="00CD2068"/>
    <w:rsid w:val="00CD20B1"/>
    <w:rsid w:val="00CD224E"/>
    <w:rsid w:val="00CD22F4"/>
    <w:rsid w:val="00CD2594"/>
    <w:rsid w:val="00CD25E4"/>
    <w:rsid w:val="00CD297C"/>
    <w:rsid w:val="00CD29B1"/>
    <w:rsid w:val="00CD2AE7"/>
    <w:rsid w:val="00CD2C4B"/>
    <w:rsid w:val="00CD2F46"/>
    <w:rsid w:val="00CD30A3"/>
    <w:rsid w:val="00CD3295"/>
    <w:rsid w:val="00CD3450"/>
    <w:rsid w:val="00CD345C"/>
    <w:rsid w:val="00CD3955"/>
    <w:rsid w:val="00CD3AA7"/>
    <w:rsid w:val="00CD3D4B"/>
    <w:rsid w:val="00CD3ECF"/>
    <w:rsid w:val="00CD3FFC"/>
    <w:rsid w:val="00CD40F2"/>
    <w:rsid w:val="00CD42A1"/>
    <w:rsid w:val="00CD4311"/>
    <w:rsid w:val="00CD45B7"/>
    <w:rsid w:val="00CD45BC"/>
    <w:rsid w:val="00CD4811"/>
    <w:rsid w:val="00CD4FC3"/>
    <w:rsid w:val="00CD518D"/>
    <w:rsid w:val="00CD525F"/>
    <w:rsid w:val="00CD527C"/>
    <w:rsid w:val="00CD56E9"/>
    <w:rsid w:val="00CD5ABD"/>
    <w:rsid w:val="00CD5D36"/>
    <w:rsid w:val="00CD5FFD"/>
    <w:rsid w:val="00CD6334"/>
    <w:rsid w:val="00CD6377"/>
    <w:rsid w:val="00CD65D9"/>
    <w:rsid w:val="00CD661D"/>
    <w:rsid w:val="00CD6C51"/>
    <w:rsid w:val="00CD6CC6"/>
    <w:rsid w:val="00CD700E"/>
    <w:rsid w:val="00CD7336"/>
    <w:rsid w:val="00CD754E"/>
    <w:rsid w:val="00CD7554"/>
    <w:rsid w:val="00CD767C"/>
    <w:rsid w:val="00CD78E7"/>
    <w:rsid w:val="00CD7985"/>
    <w:rsid w:val="00CD7EB0"/>
    <w:rsid w:val="00CE0362"/>
    <w:rsid w:val="00CE0489"/>
    <w:rsid w:val="00CE04AF"/>
    <w:rsid w:val="00CE05BE"/>
    <w:rsid w:val="00CE05FF"/>
    <w:rsid w:val="00CE0BA7"/>
    <w:rsid w:val="00CE0CB9"/>
    <w:rsid w:val="00CE0CDB"/>
    <w:rsid w:val="00CE0D90"/>
    <w:rsid w:val="00CE0EB1"/>
    <w:rsid w:val="00CE112E"/>
    <w:rsid w:val="00CE122A"/>
    <w:rsid w:val="00CE1573"/>
    <w:rsid w:val="00CE1726"/>
    <w:rsid w:val="00CE17BB"/>
    <w:rsid w:val="00CE18F4"/>
    <w:rsid w:val="00CE1BD8"/>
    <w:rsid w:val="00CE1BF1"/>
    <w:rsid w:val="00CE1F0A"/>
    <w:rsid w:val="00CE1F0D"/>
    <w:rsid w:val="00CE1F1F"/>
    <w:rsid w:val="00CE231F"/>
    <w:rsid w:val="00CE23BB"/>
    <w:rsid w:val="00CE26E1"/>
    <w:rsid w:val="00CE278F"/>
    <w:rsid w:val="00CE28C8"/>
    <w:rsid w:val="00CE28F7"/>
    <w:rsid w:val="00CE2B87"/>
    <w:rsid w:val="00CE2C5B"/>
    <w:rsid w:val="00CE2D10"/>
    <w:rsid w:val="00CE2D3B"/>
    <w:rsid w:val="00CE309D"/>
    <w:rsid w:val="00CE32D1"/>
    <w:rsid w:val="00CE33E1"/>
    <w:rsid w:val="00CE344B"/>
    <w:rsid w:val="00CE35C1"/>
    <w:rsid w:val="00CE3880"/>
    <w:rsid w:val="00CE3999"/>
    <w:rsid w:val="00CE39F1"/>
    <w:rsid w:val="00CE3AE2"/>
    <w:rsid w:val="00CE3C2E"/>
    <w:rsid w:val="00CE3CCB"/>
    <w:rsid w:val="00CE3D5F"/>
    <w:rsid w:val="00CE4336"/>
    <w:rsid w:val="00CE4A55"/>
    <w:rsid w:val="00CE4B38"/>
    <w:rsid w:val="00CE4E2F"/>
    <w:rsid w:val="00CE54F0"/>
    <w:rsid w:val="00CE5500"/>
    <w:rsid w:val="00CE5BA2"/>
    <w:rsid w:val="00CE5C9D"/>
    <w:rsid w:val="00CE605D"/>
    <w:rsid w:val="00CE65C9"/>
    <w:rsid w:val="00CE6695"/>
    <w:rsid w:val="00CE67D3"/>
    <w:rsid w:val="00CE682E"/>
    <w:rsid w:val="00CE6CEF"/>
    <w:rsid w:val="00CE6F66"/>
    <w:rsid w:val="00CE7076"/>
    <w:rsid w:val="00CE70BF"/>
    <w:rsid w:val="00CE7132"/>
    <w:rsid w:val="00CE7222"/>
    <w:rsid w:val="00CE724F"/>
    <w:rsid w:val="00CE742C"/>
    <w:rsid w:val="00CE749A"/>
    <w:rsid w:val="00CE7503"/>
    <w:rsid w:val="00CF01C6"/>
    <w:rsid w:val="00CF0377"/>
    <w:rsid w:val="00CF0584"/>
    <w:rsid w:val="00CF08A1"/>
    <w:rsid w:val="00CF0B94"/>
    <w:rsid w:val="00CF0C81"/>
    <w:rsid w:val="00CF10EC"/>
    <w:rsid w:val="00CF155C"/>
    <w:rsid w:val="00CF1684"/>
    <w:rsid w:val="00CF18F7"/>
    <w:rsid w:val="00CF19B2"/>
    <w:rsid w:val="00CF19B6"/>
    <w:rsid w:val="00CF1D5D"/>
    <w:rsid w:val="00CF1E9D"/>
    <w:rsid w:val="00CF20B4"/>
    <w:rsid w:val="00CF21D0"/>
    <w:rsid w:val="00CF23DE"/>
    <w:rsid w:val="00CF2539"/>
    <w:rsid w:val="00CF25C4"/>
    <w:rsid w:val="00CF268C"/>
    <w:rsid w:val="00CF2984"/>
    <w:rsid w:val="00CF299F"/>
    <w:rsid w:val="00CF2A25"/>
    <w:rsid w:val="00CF2F13"/>
    <w:rsid w:val="00CF2FF3"/>
    <w:rsid w:val="00CF30D9"/>
    <w:rsid w:val="00CF314E"/>
    <w:rsid w:val="00CF32A2"/>
    <w:rsid w:val="00CF35C2"/>
    <w:rsid w:val="00CF366A"/>
    <w:rsid w:val="00CF3937"/>
    <w:rsid w:val="00CF3B54"/>
    <w:rsid w:val="00CF3BF8"/>
    <w:rsid w:val="00CF3CBE"/>
    <w:rsid w:val="00CF3F21"/>
    <w:rsid w:val="00CF420C"/>
    <w:rsid w:val="00CF425F"/>
    <w:rsid w:val="00CF491C"/>
    <w:rsid w:val="00CF4DE1"/>
    <w:rsid w:val="00CF4E1A"/>
    <w:rsid w:val="00CF4F6D"/>
    <w:rsid w:val="00CF4FD3"/>
    <w:rsid w:val="00CF5018"/>
    <w:rsid w:val="00CF517F"/>
    <w:rsid w:val="00CF520E"/>
    <w:rsid w:val="00CF551B"/>
    <w:rsid w:val="00CF5AF2"/>
    <w:rsid w:val="00CF5C2F"/>
    <w:rsid w:val="00CF5E87"/>
    <w:rsid w:val="00CF5F27"/>
    <w:rsid w:val="00CF6286"/>
    <w:rsid w:val="00CF675C"/>
    <w:rsid w:val="00CF6873"/>
    <w:rsid w:val="00CF6966"/>
    <w:rsid w:val="00CF6A30"/>
    <w:rsid w:val="00CF6BD8"/>
    <w:rsid w:val="00CF6DB6"/>
    <w:rsid w:val="00CF6FEA"/>
    <w:rsid w:val="00CF70A8"/>
    <w:rsid w:val="00CF71A2"/>
    <w:rsid w:val="00CF7459"/>
    <w:rsid w:val="00CF7530"/>
    <w:rsid w:val="00CF77DA"/>
    <w:rsid w:val="00CF7896"/>
    <w:rsid w:val="00CF7A16"/>
    <w:rsid w:val="00CF7EA3"/>
    <w:rsid w:val="00D004F1"/>
    <w:rsid w:val="00D007D8"/>
    <w:rsid w:val="00D00A37"/>
    <w:rsid w:val="00D00BDD"/>
    <w:rsid w:val="00D00C27"/>
    <w:rsid w:val="00D00E66"/>
    <w:rsid w:val="00D00F44"/>
    <w:rsid w:val="00D01893"/>
    <w:rsid w:val="00D01974"/>
    <w:rsid w:val="00D01AE4"/>
    <w:rsid w:val="00D01AF9"/>
    <w:rsid w:val="00D01B4D"/>
    <w:rsid w:val="00D01C13"/>
    <w:rsid w:val="00D01E94"/>
    <w:rsid w:val="00D01F7C"/>
    <w:rsid w:val="00D0221A"/>
    <w:rsid w:val="00D0263C"/>
    <w:rsid w:val="00D02D30"/>
    <w:rsid w:val="00D0325C"/>
    <w:rsid w:val="00D032EF"/>
    <w:rsid w:val="00D034F3"/>
    <w:rsid w:val="00D03825"/>
    <w:rsid w:val="00D039BC"/>
    <w:rsid w:val="00D03C9C"/>
    <w:rsid w:val="00D03F52"/>
    <w:rsid w:val="00D0425F"/>
    <w:rsid w:val="00D04296"/>
    <w:rsid w:val="00D0479F"/>
    <w:rsid w:val="00D048A5"/>
    <w:rsid w:val="00D04A31"/>
    <w:rsid w:val="00D04C5A"/>
    <w:rsid w:val="00D04CF1"/>
    <w:rsid w:val="00D05419"/>
    <w:rsid w:val="00D05427"/>
    <w:rsid w:val="00D05462"/>
    <w:rsid w:val="00D0567D"/>
    <w:rsid w:val="00D0586A"/>
    <w:rsid w:val="00D05EE7"/>
    <w:rsid w:val="00D0604C"/>
    <w:rsid w:val="00D064EB"/>
    <w:rsid w:val="00D06502"/>
    <w:rsid w:val="00D06720"/>
    <w:rsid w:val="00D06950"/>
    <w:rsid w:val="00D069CC"/>
    <w:rsid w:val="00D06CE6"/>
    <w:rsid w:val="00D06FE9"/>
    <w:rsid w:val="00D0759C"/>
    <w:rsid w:val="00D0766B"/>
    <w:rsid w:val="00D0786D"/>
    <w:rsid w:val="00D07B7B"/>
    <w:rsid w:val="00D07B92"/>
    <w:rsid w:val="00D07C17"/>
    <w:rsid w:val="00D1057B"/>
    <w:rsid w:val="00D10800"/>
    <w:rsid w:val="00D10943"/>
    <w:rsid w:val="00D109E4"/>
    <w:rsid w:val="00D10D43"/>
    <w:rsid w:val="00D112BB"/>
    <w:rsid w:val="00D11890"/>
    <w:rsid w:val="00D11B31"/>
    <w:rsid w:val="00D11BF8"/>
    <w:rsid w:val="00D11D3C"/>
    <w:rsid w:val="00D11D6D"/>
    <w:rsid w:val="00D11EAD"/>
    <w:rsid w:val="00D11FDC"/>
    <w:rsid w:val="00D12125"/>
    <w:rsid w:val="00D124F0"/>
    <w:rsid w:val="00D12541"/>
    <w:rsid w:val="00D12638"/>
    <w:rsid w:val="00D12678"/>
    <w:rsid w:val="00D126C6"/>
    <w:rsid w:val="00D12B37"/>
    <w:rsid w:val="00D12BAF"/>
    <w:rsid w:val="00D12F2D"/>
    <w:rsid w:val="00D131D4"/>
    <w:rsid w:val="00D132B4"/>
    <w:rsid w:val="00D138DF"/>
    <w:rsid w:val="00D14058"/>
    <w:rsid w:val="00D147DB"/>
    <w:rsid w:val="00D147F1"/>
    <w:rsid w:val="00D14907"/>
    <w:rsid w:val="00D14B78"/>
    <w:rsid w:val="00D14B94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A15"/>
    <w:rsid w:val="00D16B9B"/>
    <w:rsid w:val="00D16BBD"/>
    <w:rsid w:val="00D16D26"/>
    <w:rsid w:val="00D16D4E"/>
    <w:rsid w:val="00D1735D"/>
    <w:rsid w:val="00D174F4"/>
    <w:rsid w:val="00D17741"/>
    <w:rsid w:val="00D17A6D"/>
    <w:rsid w:val="00D17B42"/>
    <w:rsid w:val="00D17B80"/>
    <w:rsid w:val="00D20099"/>
    <w:rsid w:val="00D2014A"/>
    <w:rsid w:val="00D2016B"/>
    <w:rsid w:val="00D20511"/>
    <w:rsid w:val="00D20576"/>
    <w:rsid w:val="00D2084D"/>
    <w:rsid w:val="00D2108E"/>
    <w:rsid w:val="00D210E8"/>
    <w:rsid w:val="00D211A8"/>
    <w:rsid w:val="00D215ED"/>
    <w:rsid w:val="00D21736"/>
    <w:rsid w:val="00D2197F"/>
    <w:rsid w:val="00D21A2A"/>
    <w:rsid w:val="00D21B00"/>
    <w:rsid w:val="00D21DBA"/>
    <w:rsid w:val="00D21EAA"/>
    <w:rsid w:val="00D2201D"/>
    <w:rsid w:val="00D2215C"/>
    <w:rsid w:val="00D2240F"/>
    <w:rsid w:val="00D2261C"/>
    <w:rsid w:val="00D227F4"/>
    <w:rsid w:val="00D2284A"/>
    <w:rsid w:val="00D22863"/>
    <w:rsid w:val="00D2296B"/>
    <w:rsid w:val="00D229C1"/>
    <w:rsid w:val="00D229EF"/>
    <w:rsid w:val="00D22C95"/>
    <w:rsid w:val="00D22E68"/>
    <w:rsid w:val="00D22F03"/>
    <w:rsid w:val="00D22F0E"/>
    <w:rsid w:val="00D23205"/>
    <w:rsid w:val="00D2350C"/>
    <w:rsid w:val="00D23BBD"/>
    <w:rsid w:val="00D23C67"/>
    <w:rsid w:val="00D23D26"/>
    <w:rsid w:val="00D23EAF"/>
    <w:rsid w:val="00D23EB9"/>
    <w:rsid w:val="00D23F3A"/>
    <w:rsid w:val="00D24207"/>
    <w:rsid w:val="00D2465A"/>
    <w:rsid w:val="00D24699"/>
    <w:rsid w:val="00D24A75"/>
    <w:rsid w:val="00D24B6D"/>
    <w:rsid w:val="00D24CC8"/>
    <w:rsid w:val="00D24F69"/>
    <w:rsid w:val="00D25445"/>
    <w:rsid w:val="00D25465"/>
    <w:rsid w:val="00D25589"/>
    <w:rsid w:val="00D2559E"/>
    <w:rsid w:val="00D25A2E"/>
    <w:rsid w:val="00D25FFB"/>
    <w:rsid w:val="00D25FFD"/>
    <w:rsid w:val="00D26576"/>
    <w:rsid w:val="00D265F6"/>
    <w:rsid w:val="00D2664D"/>
    <w:rsid w:val="00D267E2"/>
    <w:rsid w:val="00D26AA1"/>
    <w:rsid w:val="00D26D16"/>
    <w:rsid w:val="00D27029"/>
    <w:rsid w:val="00D27194"/>
    <w:rsid w:val="00D2744D"/>
    <w:rsid w:val="00D27475"/>
    <w:rsid w:val="00D27486"/>
    <w:rsid w:val="00D27715"/>
    <w:rsid w:val="00D27816"/>
    <w:rsid w:val="00D279E2"/>
    <w:rsid w:val="00D27A5D"/>
    <w:rsid w:val="00D27B69"/>
    <w:rsid w:val="00D27CE1"/>
    <w:rsid w:val="00D27D27"/>
    <w:rsid w:val="00D27FC2"/>
    <w:rsid w:val="00D3016C"/>
    <w:rsid w:val="00D3025D"/>
    <w:rsid w:val="00D303A3"/>
    <w:rsid w:val="00D3040E"/>
    <w:rsid w:val="00D30918"/>
    <w:rsid w:val="00D30955"/>
    <w:rsid w:val="00D30C1E"/>
    <w:rsid w:val="00D30DA5"/>
    <w:rsid w:val="00D30E82"/>
    <w:rsid w:val="00D30F5D"/>
    <w:rsid w:val="00D310CB"/>
    <w:rsid w:val="00D31759"/>
    <w:rsid w:val="00D31E8A"/>
    <w:rsid w:val="00D32780"/>
    <w:rsid w:val="00D327F6"/>
    <w:rsid w:val="00D3280F"/>
    <w:rsid w:val="00D328C4"/>
    <w:rsid w:val="00D3294C"/>
    <w:rsid w:val="00D32AD8"/>
    <w:rsid w:val="00D32BAA"/>
    <w:rsid w:val="00D330F0"/>
    <w:rsid w:val="00D3310C"/>
    <w:rsid w:val="00D33456"/>
    <w:rsid w:val="00D33747"/>
    <w:rsid w:val="00D337FD"/>
    <w:rsid w:val="00D33B9B"/>
    <w:rsid w:val="00D33BA0"/>
    <w:rsid w:val="00D33BA6"/>
    <w:rsid w:val="00D34170"/>
    <w:rsid w:val="00D341E4"/>
    <w:rsid w:val="00D343F8"/>
    <w:rsid w:val="00D3473D"/>
    <w:rsid w:val="00D34839"/>
    <w:rsid w:val="00D3491E"/>
    <w:rsid w:val="00D350C6"/>
    <w:rsid w:val="00D3529D"/>
    <w:rsid w:val="00D35311"/>
    <w:rsid w:val="00D3653E"/>
    <w:rsid w:val="00D367F9"/>
    <w:rsid w:val="00D369A9"/>
    <w:rsid w:val="00D36C8C"/>
    <w:rsid w:val="00D36EF8"/>
    <w:rsid w:val="00D376C7"/>
    <w:rsid w:val="00D37764"/>
    <w:rsid w:val="00D37858"/>
    <w:rsid w:val="00D379A0"/>
    <w:rsid w:val="00D37B71"/>
    <w:rsid w:val="00D37C38"/>
    <w:rsid w:val="00D37CC2"/>
    <w:rsid w:val="00D37CC8"/>
    <w:rsid w:val="00D37EDE"/>
    <w:rsid w:val="00D37F1E"/>
    <w:rsid w:val="00D400E7"/>
    <w:rsid w:val="00D401CA"/>
    <w:rsid w:val="00D403DA"/>
    <w:rsid w:val="00D40409"/>
    <w:rsid w:val="00D4067A"/>
    <w:rsid w:val="00D409D8"/>
    <w:rsid w:val="00D40A8F"/>
    <w:rsid w:val="00D410B8"/>
    <w:rsid w:val="00D4116A"/>
    <w:rsid w:val="00D412CA"/>
    <w:rsid w:val="00D41380"/>
    <w:rsid w:val="00D41405"/>
    <w:rsid w:val="00D41634"/>
    <w:rsid w:val="00D4168B"/>
    <w:rsid w:val="00D4187A"/>
    <w:rsid w:val="00D41DCB"/>
    <w:rsid w:val="00D41EB9"/>
    <w:rsid w:val="00D42073"/>
    <w:rsid w:val="00D42256"/>
    <w:rsid w:val="00D42470"/>
    <w:rsid w:val="00D42732"/>
    <w:rsid w:val="00D42744"/>
    <w:rsid w:val="00D428B8"/>
    <w:rsid w:val="00D4290C"/>
    <w:rsid w:val="00D42BA6"/>
    <w:rsid w:val="00D42BD0"/>
    <w:rsid w:val="00D42C4F"/>
    <w:rsid w:val="00D42DCD"/>
    <w:rsid w:val="00D42EC5"/>
    <w:rsid w:val="00D43029"/>
    <w:rsid w:val="00D43162"/>
    <w:rsid w:val="00D434C3"/>
    <w:rsid w:val="00D43702"/>
    <w:rsid w:val="00D43741"/>
    <w:rsid w:val="00D439E1"/>
    <w:rsid w:val="00D43ED9"/>
    <w:rsid w:val="00D44394"/>
    <w:rsid w:val="00D443CE"/>
    <w:rsid w:val="00D4452E"/>
    <w:rsid w:val="00D4486C"/>
    <w:rsid w:val="00D4490A"/>
    <w:rsid w:val="00D44AEE"/>
    <w:rsid w:val="00D44C2C"/>
    <w:rsid w:val="00D44C34"/>
    <w:rsid w:val="00D44C7E"/>
    <w:rsid w:val="00D44D77"/>
    <w:rsid w:val="00D45120"/>
    <w:rsid w:val="00D45268"/>
    <w:rsid w:val="00D45398"/>
    <w:rsid w:val="00D454D0"/>
    <w:rsid w:val="00D457B5"/>
    <w:rsid w:val="00D458F2"/>
    <w:rsid w:val="00D45C39"/>
    <w:rsid w:val="00D45C62"/>
    <w:rsid w:val="00D45DF7"/>
    <w:rsid w:val="00D4600E"/>
    <w:rsid w:val="00D46237"/>
    <w:rsid w:val="00D462E9"/>
    <w:rsid w:val="00D46472"/>
    <w:rsid w:val="00D46733"/>
    <w:rsid w:val="00D46AAD"/>
    <w:rsid w:val="00D46D45"/>
    <w:rsid w:val="00D46E26"/>
    <w:rsid w:val="00D47018"/>
    <w:rsid w:val="00D470FC"/>
    <w:rsid w:val="00D47376"/>
    <w:rsid w:val="00D47600"/>
    <w:rsid w:val="00D47623"/>
    <w:rsid w:val="00D47890"/>
    <w:rsid w:val="00D47BBD"/>
    <w:rsid w:val="00D47DA9"/>
    <w:rsid w:val="00D47F9B"/>
    <w:rsid w:val="00D47FC0"/>
    <w:rsid w:val="00D50045"/>
    <w:rsid w:val="00D500E7"/>
    <w:rsid w:val="00D50331"/>
    <w:rsid w:val="00D50460"/>
    <w:rsid w:val="00D505F7"/>
    <w:rsid w:val="00D50701"/>
    <w:rsid w:val="00D509F0"/>
    <w:rsid w:val="00D50CDE"/>
    <w:rsid w:val="00D50ED4"/>
    <w:rsid w:val="00D50F07"/>
    <w:rsid w:val="00D5122A"/>
    <w:rsid w:val="00D5129F"/>
    <w:rsid w:val="00D512C9"/>
    <w:rsid w:val="00D514EB"/>
    <w:rsid w:val="00D519A4"/>
    <w:rsid w:val="00D51A9B"/>
    <w:rsid w:val="00D51AB2"/>
    <w:rsid w:val="00D51AF5"/>
    <w:rsid w:val="00D51BD6"/>
    <w:rsid w:val="00D51E70"/>
    <w:rsid w:val="00D51FF2"/>
    <w:rsid w:val="00D52033"/>
    <w:rsid w:val="00D52043"/>
    <w:rsid w:val="00D5206D"/>
    <w:rsid w:val="00D5227A"/>
    <w:rsid w:val="00D526F1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B36"/>
    <w:rsid w:val="00D53CBB"/>
    <w:rsid w:val="00D53D8E"/>
    <w:rsid w:val="00D53DFA"/>
    <w:rsid w:val="00D53E66"/>
    <w:rsid w:val="00D53F6D"/>
    <w:rsid w:val="00D5436F"/>
    <w:rsid w:val="00D5444F"/>
    <w:rsid w:val="00D545E4"/>
    <w:rsid w:val="00D5487C"/>
    <w:rsid w:val="00D548CA"/>
    <w:rsid w:val="00D54A5F"/>
    <w:rsid w:val="00D55079"/>
    <w:rsid w:val="00D550F4"/>
    <w:rsid w:val="00D55193"/>
    <w:rsid w:val="00D551ED"/>
    <w:rsid w:val="00D552D8"/>
    <w:rsid w:val="00D552EC"/>
    <w:rsid w:val="00D553D3"/>
    <w:rsid w:val="00D55445"/>
    <w:rsid w:val="00D55605"/>
    <w:rsid w:val="00D5575D"/>
    <w:rsid w:val="00D55A8A"/>
    <w:rsid w:val="00D55E63"/>
    <w:rsid w:val="00D56599"/>
    <w:rsid w:val="00D56697"/>
    <w:rsid w:val="00D56BBA"/>
    <w:rsid w:val="00D571DD"/>
    <w:rsid w:val="00D572E8"/>
    <w:rsid w:val="00D573CE"/>
    <w:rsid w:val="00D57651"/>
    <w:rsid w:val="00D576E3"/>
    <w:rsid w:val="00D57764"/>
    <w:rsid w:val="00D57B7F"/>
    <w:rsid w:val="00D57D96"/>
    <w:rsid w:val="00D601F6"/>
    <w:rsid w:val="00D6029F"/>
    <w:rsid w:val="00D6053A"/>
    <w:rsid w:val="00D607A2"/>
    <w:rsid w:val="00D60920"/>
    <w:rsid w:val="00D609A9"/>
    <w:rsid w:val="00D60DFD"/>
    <w:rsid w:val="00D60F5C"/>
    <w:rsid w:val="00D60FBC"/>
    <w:rsid w:val="00D61103"/>
    <w:rsid w:val="00D61190"/>
    <w:rsid w:val="00D611A6"/>
    <w:rsid w:val="00D61346"/>
    <w:rsid w:val="00D61562"/>
    <w:rsid w:val="00D61774"/>
    <w:rsid w:val="00D61791"/>
    <w:rsid w:val="00D6195C"/>
    <w:rsid w:val="00D6196E"/>
    <w:rsid w:val="00D619DA"/>
    <w:rsid w:val="00D61A03"/>
    <w:rsid w:val="00D61C12"/>
    <w:rsid w:val="00D61D41"/>
    <w:rsid w:val="00D61EB4"/>
    <w:rsid w:val="00D620D5"/>
    <w:rsid w:val="00D621DD"/>
    <w:rsid w:val="00D62622"/>
    <w:rsid w:val="00D6264B"/>
    <w:rsid w:val="00D62818"/>
    <w:rsid w:val="00D62902"/>
    <w:rsid w:val="00D62925"/>
    <w:rsid w:val="00D62C57"/>
    <w:rsid w:val="00D62E51"/>
    <w:rsid w:val="00D62F86"/>
    <w:rsid w:val="00D63014"/>
    <w:rsid w:val="00D630B3"/>
    <w:rsid w:val="00D63232"/>
    <w:rsid w:val="00D634E2"/>
    <w:rsid w:val="00D634F4"/>
    <w:rsid w:val="00D63765"/>
    <w:rsid w:val="00D637DC"/>
    <w:rsid w:val="00D63A64"/>
    <w:rsid w:val="00D63D44"/>
    <w:rsid w:val="00D63DE4"/>
    <w:rsid w:val="00D63F8A"/>
    <w:rsid w:val="00D64325"/>
    <w:rsid w:val="00D645C8"/>
    <w:rsid w:val="00D6482D"/>
    <w:rsid w:val="00D64DB5"/>
    <w:rsid w:val="00D64DDB"/>
    <w:rsid w:val="00D650AC"/>
    <w:rsid w:val="00D65147"/>
    <w:rsid w:val="00D652FB"/>
    <w:rsid w:val="00D6546E"/>
    <w:rsid w:val="00D6557B"/>
    <w:rsid w:val="00D65AE5"/>
    <w:rsid w:val="00D65C16"/>
    <w:rsid w:val="00D65C53"/>
    <w:rsid w:val="00D661B5"/>
    <w:rsid w:val="00D662F1"/>
    <w:rsid w:val="00D6650D"/>
    <w:rsid w:val="00D6680A"/>
    <w:rsid w:val="00D6695B"/>
    <w:rsid w:val="00D66ACB"/>
    <w:rsid w:val="00D66B57"/>
    <w:rsid w:val="00D66CAE"/>
    <w:rsid w:val="00D66D75"/>
    <w:rsid w:val="00D66F84"/>
    <w:rsid w:val="00D66FEF"/>
    <w:rsid w:val="00D67555"/>
    <w:rsid w:val="00D67563"/>
    <w:rsid w:val="00D67590"/>
    <w:rsid w:val="00D676DB"/>
    <w:rsid w:val="00D677DB"/>
    <w:rsid w:val="00D67999"/>
    <w:rsid w:val="00D67A50"/>
    <w:rsid w:val="00D67C49"/>
    <w:rsid w:val="00D67CCD"/>
    <w:rsid w:val="00D67D36"/>
    <w:rsid w:val="00D67FC9"/>
    <w:rsid w:val="00D70096"/>
    <w:rsid w:val="00D704AE"/>
    <w:rsid w:val="00D7067A"/>
    <w:rsid w:val="00D7090E"/>
    <w:rsid w:val="00D709E7"/>
    <w:rsid w:val="00D70FDE"/>
    <w:rsid w:val="00D7102B"/>
    <w:rsid w:val="00D711D8"/>
    <w:rsid w:val="00D7133E"/>
    <w:rsid w:val="00D7151E"/>
    <w:rsid w:val="00D718EA"/>
    <w:rsid w:val="00D71956"/>
    <w:rsid w:val="00D71C66"/>
    <w:rsid w:val="00D71F12"/>
    <w:rsid w:val="00D720B4"/>
    <w:rsid w:val="00D72B54"/>
    <w:rsid w:val="00D72BAB"/>
    <w:rsid w:val="00D72CC9"/>
    <w:rsid w:val="00D72D88"/>
    <w:rsid w:val="00D72D8D"/>
    <w:rsid w:val="00D72F69"/>
    <w:rsid w:val="00D73067"/>
    <w:rsid w:val="00D7333F"/>
    <w:rsid w:val="00D736C2"/>
    <w:rsid w:val="00D73888"/>
    <w:rsid w:val="00D73A4C"/>
    <w:rsid w:val="00D73A71"/>
    <w:rsid w:val="00D73B40"/>
    <w:rsid w:val="00D73E37"/>
    <w:rsid w:val="00D73FB7"/>
    <w:rsid w:val="00D74558"/>
    <w:rsid w:val="00D745BC"/>
    <w:rsid w:val="00D7469D"/>
    <w:rsid w:val="00D748FF"/>
    <w:rsid w:val="00D74A79"/>
    <w:rsid w:val="00D74AA6"/>
    <w:rsid w:val="00D74C6A"/>
    <w:rsid w:val="00D74E33"/>
    <w:rsid w:val="00D756AE"/>
    <w:rsid w:val="00D759C1"/>
    <w:rsid w:val="00D760CE"/>
    <w:rsid w:val="00D761BB"/>
    <w:rsid w:val="00D76449"/>
    <w:rsid w:val="00D76833"/>
    <w:rsid w:val="00D7704E"/>
    <w:rsid w:val="00D7719B"/>
    <w:rsid w:val="00D77503"/>
    <w:rsid w:val="00D7780C"/>
    <w:rsid w:val="00D77928"/>
    <w:rsid w:val="00D77BAC"/>
    <w:rsid w:val="00D800C6"/>
    <w:rsid w:val="00D803A0"/>
    <w:rsid w:val="00D803A1"/>
    <w:rsid w:val="00D804A5"/>
    <w:rsid w:val="00D8067F"/>
    <w:rsid w:val="00D80706"/>
    <w:rsid w:val="00D807E2"/>
    <w:rsid w:val="00D80AF7"/>
    <w:rsid w:val="00D80B71"/>
    <w:rsid w:val="00D80B7C"/>
    <w:rsid w:val="00D80CAC"/>
    <w:rsid w:val="00D80DB2"/>
    <w:rsid w:val="00D80F8F"/>
    <w:rsid w:val="00D81546"/>
    <w:rsid w:val="00D81737"/>
    <w:rsid w:val="00D819D2"/>
    <w:rsid w:val="00D81CB8"/>
    <w:rsid w:val="00D81F58"/>
    <w:rsid w:val="00D8266E"/>
    <w:rsid w:val="00D82901"/>
    <w:rsid w:val="00D82CCB"/>
    <w:rsid w:val="00D82E8E"/>
    <w:rsid w:val="00D83136"/>
    <w:rsid w:val="00D83267"/>
    <w:rsid w:val="00D8335A"/>
    <w:rsid w:val="00D83538"/>
    <w:rsid w:val="00D836B9"/>
    <w:rsid w:val="00D83A98"/>
    <w:rsid w:val="00D83D34"/>
    <w:rsid w:val="00D8401B"/>
    <w:rsid w:val="00D840D1"/>
    <w:rsid w:val="00D842AB"/>
    <w:rsid w:val="00D8492E"/>
    <w:rsid w:val="00D8497A"/>
    <w:rsid w:val="00D849EE"/>
    <w:rsid w:val="00D84A90"/>
    <w:rsid w:val="00D84B57"/>
    <w:rsid w:val="00D84B97"/>
    <w:rsid w:val="00D84D77"/>
    <w:rsid w:val="00D84D96"/>
    <w:rsid w:val="00D84D9C"/>
    <w:rsid w:val="00D85113"/>
    <w:rsid w:val="00D85622"/>
    <w:rsid w:val="00D856A0"/>
    <w:rsid w:val="00D85D92"/>
    <w:rsid w:val="00D86034"/>
    <w:rsid w:val="00D860A1"/>
    <w:rsid w:val="00D860F6"/>
    <w:rsid w:val="00D86113"/>
    <w:rsid w:val="00D8640D"/>
    <w:rsid w:val="00D8658B"/>
    <w:rsid w:val="00D8668C"/>
    <w:rsid w:val="00D86795"/>
    <w:rsid w:val="00D8686A"/>
    <w:rsid w:val="00D86DA5"/>
    <w:rsid w:val="00D86EB4"/>
    <w:rsid w:val="00D8703D"/>
    <w:rsid w:val="00D877FF"/>
    <w:rsid w:val="00D87A39"/>
    <w:rsid w:val="00D87A49"/>
    <w:rsid w:val="00D87BC3"/>
    <w:rsid w:val="00D87CBC"/>
    <w:rsid w:val="00D900A2"/>
    <w:rsid w:val="00D9030C"/>
    <w:rsid w:val="00D90337"/>
    <w:rsid w:val="00D903E4"/>
    <w:rsid w:val="00D907CD"/>
    <w:rsid w:val="00D90821"/>
    <w:rsid w:val="00D9083F"/>
    <w:rsid w:val="00D90CA0"/>
    <w:rsid w:val="00D90D13"/>
    <w:rsid w:val="00D90F1B"/>
    <w:rsid w:val="00D90F65"/>
    <w:rsid w:val="00D9102F"/>
    <w:rsid w:val="00D911A9"/>
    <w:rsid w:val="00D91553"/>
    <w:rsid w:val="00D91664"/>
    <w:rsid w:val="00D91B0E"/>
    <w:rsid w:val="00D921A7"/>
    <w:rsid w:val="00D921F4"/>
    <w:rsid w:val="00D92514"/>
    <w:rsid w:val="00D92690"/>
    <w:rsid w:val="00D926B7"/>
    <w:rsid w:val="00D92ABA"/>
    <w:rsid w:val="00D92B37"/>
    <w:rsid w:val="00D93212"/>
    <w:rsid w:val="00D93565"/>
    <w:rsid w:val="00D935F6"/>
    <w:rsid w:val="00D93920"/>
    <w:rsid w:val="00D93C20"/>
    <w:rsid w:val="00D93D74"/>
    <w:rsid w:val="00D94079"/>
    <w:rsid w:val="00D9409D"/>
    <w:rsid w:val="00D940E1"/>
    <w:rsid w:val="00D942B3"/>
    <w:rsid w:val="00D9444A"/>
    <w:rsid w:val="00D944E7"/>
    <w:rsid w:val="00D94571"/>
    <w:rsid w:val="00D9458E"/>
    <w:rsid w:val="00D945E8"/>
    <w:rsid w:val="00D94624"/>
    <w:rsid w:val="00D947D8"/>
    <w:rsid w:val="00D94A8D"/>
    <w:rsid w:val="00D950A2"/>
    <w:rsid w:val="00D954D6"/>
    <w:rsid w:val="00D954D7"/>
    <w:rsid w:val="00D955A6"/>
    <w:rsid w:val="00D9583E"/>
    <w:rsid w:val="00D95A70"/>
    <w:rsid w:val="00D95B04"/>
    <w:rsid w:val="00D95F93"/>
    <w:rsid w:val="00D96131"/>
    <w:rsid w:val="00D9619B"/>
    <w:rsid w:val="00D96C24"/>
    <w:rsid w:val="00D97068"/>
    <w:rsid w:val="00D972D0"/>
    <w:rsid w:val="00D97349"/>
    <w:rsid w:val="00D976CC"/>
    <w:rsid w:val="00D978B2"/>
    <w:rsid w:val="00D97E6C"/>
    <w:rsid w:val="00D97F19"/>
    <w:rsid w:val="00DA0535"/>
    <w:rsid w:val="00DA0567"/>
    <w:rsid w:val="00DA063F"/>
    <w:rsid w:val="00DA07F4"/>
    <w:rsid w:val="00DA0A21"/>
    <w:rsid w:val="00DA0F6E"/>
    <w:rsid w:val="00DA110D"/>
    <w:rsid w:val="00DA1183"/>
    <w:rsid w:val="00DA172E"/>
    <w:rsid w:val="00DA18CF"/>
    <w:rsid w:val="00DA18EB"/>
    <w:rsid w:val="00DA1EA0"/>
    <w:rsid w:val="00DA220A"/>
    <w:rsid w:val="00DA22CC"/>
    <w:rsid w:val="00DA25D4"/>
    <w:rsid w:val="00DA2871"/>
    <w:rsid w:val="00DA2AA5"/>
    <w:rsid w:val="00DA2CFE"/>
    <w:rsid w:val="00DA2DCF"/>
    <w:rsid w:val="00DA2EBD"/>
    <w:rsid w:val="00DA3253"/>
    <w:rsid w:val="00DA3263"/>
    <w:rsid w:val="00DA32DF"/>
    <w:rsid w:val="00DA3416"/>
    <w:rsid w:val="00DA38E8"/>
    <w:rsid w:val="00DA3938"/>
    <w:rsid w:val="00DA39A0"/>
    <w:rsid w:val="00DA3D92"/>
    <w:rsid w:val="00DA4060"/>
    <w:rsid w:val="00DA4070"/>
    <w:rsid w:val="00DA42C4"/>
    <w:rsid w:val="00DA48D7"/>
    <w:rsid w:val="00DA4AC4"/>
    <w:rsid w:val="00DA4ACB"/>
    <w:rsid w:val="00DA4CD0"/>
    <w:rsid w:val="00DA4D17"/>
    <w:rsid w:val="00DA4D5E"/>
    <w:rsid w:val="00DA4EA7"/>
    <w:rsid w:val="00DA5527"/>
    <w:rsid w:val="00DA563E"/>
    <w:rsid w:val="00DA5C14"/>
    <w:rsid w:val="00DA5C49"/>
    <w:rsid w:val="00DA5EC8"/>
    <w:rsid w:val="00DA5F9F"/>
    <w:rsid w:val="00DA5FBF"/>
    <w:rsid w:val="00DA5FFA"/>
    <w:rsid w:val="00DA631B"/>
    <w:rsid w:val="00DA648D"/>
    <w:rsid w:val="00DA7604"/>
    <w:rsid w:val="00DA780C"/>
    <w:rsid w:val="00DA7AF5"/>
    <w:rsid w:val="00DA7D34"/>
    <w:rsid w:val="00DA7E61"/>
    <w:rsid w:val="00DA7FFA"/>
    <w:rsid w:val="00DB00A5"/>
    <w:rsid w:val="00DB0131"/>
    <w:rsid w:val="00DB0502"/>
    <w:rsid w:val="00DB050E"/>
    <w:rsid w:val="00DB05DC"/>
    <w:rsid w:val="00DB06BB"/>
    <w:rsid w:val="00DB06BC"/>
    <w:rsid w:val="00DB0863"/>
    <w:rsid w:val="00DB0B94"/>
    <w:rsid w:val="00DB0C3C"/>
    <w:rsid w:val="00DB0E6D"/>
    <w:rsid w:val="00DB0F04"/>
    <w:rsid w:val="00DB1102"/>
    <w:rsid w:val="00DB11FF"/>
    <w:rsid w:val="00DB13D6"/>
    <w:rsid w:val="00DB13E0"/>
    <w:rsid w:val="00DB1501"/>
    <w:rsid w:val="00DB1751"/>
    <w:rsid w:val="00DB18BE"/>
    <w:rsid w:val="00DB1933"/>
    <w:rsid w:val="00DB1984"/>
    <w:rsid w:val="00DB1AA7"/>
    <w:rsid w:val="00DB1D54"/>
    <w:rsid w:val="00DB1EEC"/>
    <w:rsid w:val="00DB1F5E"/>
    <w:rsid w:val="00DB2097"/>
    <w:rsid w:val="00DB28D7"/>
    <w:rsid w:val="00DB2938"/>
    <w:rsid w:val="00DB29AA"/>
    <w:rsid w:val="00DB2CB6"/>
    <w:rsid w:val="00DB2F29"/>
    <w:rsid w:val="00DB3121"/>
    <w:rsid w:val="00DB3149"/>
    <w:rsid w:val="00DB31A7"/>
    <w:rsid w:val="00DB31AD"/>
    <w:rsid w:val="00DB3213"/>
    <w:rsid w:val="00DB36D2"/>
    <w:rsid w:val="00DB3762"/>
    <w:rsid w:val="00DB3847"/>
    <w:rsid w:val="00DB3897"/>
    <w:rsid w:val="00DB3D1A"/>
    <w:rsid w:val="00DB3EAA"/>
    <w:rsid w:val="00DB4002"/>
    <w:rsid w:val="00DB4205"/>
    <w:rsid w:val="00DB49C1"/>
    <w:rsid w:val="00DB4C4A"/>
    <w:rsid w:val="00DB4DF1"/>
    <w:rsid w:val="00DB4E41"/>
    <w:rsid w:val="00DB4EE1"/>
    <w:rsid w:val="00DB5121"/>
    <w:rsid w:val="00DB5210"/>
    <w:rsid w:val="00DB5505"/>
    <w:rsid w:val="00DB5513"/>
    <w:rsid w:val="00DB5988"/>
    <w:rsid w:val="00DB5A2B"/>
    <w:rsid w:val="00DB5BA8"/>
    <w:rsid w:val="00DB5CC1"/>
    <w:rsid w:val="00DB6118"/>
    <w:rsid w:val="00DB61FD"/>
    <w:rsid w:val="00DB635D"/>
    <w:rsid w:val="00DB6702"/>
    <w:rsid w:val="00DB67CB"/>
    <w:rsid w:val="00DB68D0"/>
    <w:rsid w:val="00DB6990"/>
    <w:rsid w:val="00DB6BD3"/>
    <w:rsid w:val="00DB6C37"/>
    <w:rsid w:val="00DB6C9B"/>
    <w:rsid w:val="00DB6CA9"/>
    <w:rsid w:val="00DB6CF9"/>
    <w:rsid w:val="00DB6D9F"/>
    <w:rsid w:val="00DB6DFC"/>
    <w:rsid w:val="00DB6F24"/>
    <w:rsid w:val="00DB6F45"/>
    <w:rsid w:val="00DB70B4"/>
    <w:rsid w:val="00DB726A"/>
    <w:rsid w:val="00DB733A"/>
    <w:rsid w:val="00DB739D"/>
    <w:rsid w:val="00DB791A"/>
    <w:rsid w:val="00DB7A62"/>
    <w:rsid w:val="00DB7CC5"/>
    <w:rsid w:val="00DC002A"/>
    <w:rsid w:val="00DC003D"/>
    <w:rsid w:val="00DC0AF1"/>
    <w:rsid w:val="00DC0C95"/>
    <w:rsid w:val="00DC0ECF"/>
    <w:rsid w:val="00DC0F72"/>
    <w:rsid w:val="00DC113E"/>
    <w:rsid w:val="00DC1EE8"/>
    <w:rsid w:val="00DC1F3E"/>
    <w:rsid w:val="00DC21AB"/>
    <w:rsid w:val="00DC22A7"/>
    <w:rsid w:val="00DC22AB"/>
    <w:rsid w:val="00DC2345"/>
    <w:rsid w:val="00DC241E"/>
    <w:rsid w:val="00DC24D6"/>
    <w:rsid w:val="00DC26B3"/>
    <w:rsid w:val="00DC279F"/>
    <w:rsid w:val="00DC2960"/>
    <w:rsid w:val="00DC2A14"/>
    <w:rsid w:val="00DC2AD0"/>
    <w:rsid w:val="00DC2D44"/>
    <w:rsid w:val="00DC2E7B"/>
    <w:rsid w:val="00DC2EAA"/>
    <w:rsid w:val="00DC2FA3"/>
    <w:rsid w:val="00DC33A4"/>
    <w:rsid w:val="00DC392B"/>
    <w:rsid w:val="00DC3A8F"/>
    <w:rsid w:val="00DC3B38"/>
    <w:rsid w:val="00DC3E3C"/>
    <w:rsid w:val="00DC401A"/>
    <w:rsid w:val="00DC4329"/>
    <w:rsid w:val="00DC443B"/>
    <w:rsid w:val="00DC4449"/>
    <w:rsid w:val="00DC47CC"/>
    <w:rsid w:val="00DC47E7"/>
    <w:rsid w:val="00DC49ED"/>
    <w:rsid w:val="00DC4AEB"/>
    <w:rsid w:val="00DC4B4B"/>
    <w:rsid w:val="00DC4BD9"/>
    <w:rsid w:val="00DC4C73"/>
    <w:rsid w:val="00DC4CC1"/>
    <w:rsid w:val="00DC4CF1"/>
    <w:rsid w:val="00DC4D04"/>
    <w:rsid w:val="00DC4D4F"/>
    <w:rsid w:val="00DC4FE3"/>
    <w:rsid w:val="00DC512E"/>
    <w:rsid w:val="00DC52FD"/>
    <w:rsid w:val="00DC5531"/>
    <w:rsid w:val="00DC557A"/>
    <w:rsid w:val="00DC568E"/>
    <w:rsid w:val="00DC5962"/>
    <w:rsid w:val="00DC59F8"/>
    <w:rsid w:val="00DC5C25"/>
    <w:rsid w:val="00DC5C37"/>
    <w:rsid w:val="00DC6573"/>
    <w:rsid w:val="00DC67C8"/>
    <w:rsid w:val="00DC6B86"/>
    <w:rsid w:val="00DC7211"/>
    <w:rsid w:val="00DC7535"/>
    <w:rsid w:val="00DC76CE"/>
    <w:rsid w:val="00DC7C8A"/>
    <w:rsid w:val="00DC7C90"/>
    <w:rsid w:val="00DC7EB4"/>
    <w:rsid w:val="00DD0228"/>
    <w:rsid w:val="00DD0388"/>
    <w:rsid w:val="00DD0457"/>
    <w:rsid w:val="00DD04DE"/>
    <w:rsid w:val="00DD083D"/>
    <w:rsid w:val="00DD0D13"/>
    <w:rsid w:val="00DD0E75"/>
    <w:rsid w:val="00DD0EC6"/>
    <w:rsid w:val="00DD0FCC"/>
    <w:rsid w:val="00DD13E6"/>
    <w:rsid w:val="00DD16C2"/>
    <w:rsid w:val="00DD17B9"/>
    <w:rsid w:val="00DD1AE5"/>
    <w:rsid w:val="00DD1BC3"/>
    <w:rsid w:val="00DD1BDE"/>
    <w:rsid w:val="00DD1D8F"/>
    <w:rsid w:val="00DD2076"/>
    <w:rsid w:val="00DD250B"/>
    <w:rsid w:val="00DD25DB"/>
    <w:rsid w:val="00DD25F6"/>
    <w:rsid w:val="00DD27D1"/>
    <w:rsid w:val="00DD28F9"/>
    <w:rsid w:val="00DD2C5F"/>
    <w:rsid w:val="00DD2CAF"/>
    <w:rsid w:val="00DD2D57"/>
    <w:rsid w:val="00DD2EC4"/>
    <w:rsid w:val="00DD30A7"/>
    <w:rsid w:val="00DD3807"/>
    <w:rsid w:val="00DD3D34"/>
    <w:rsid w:val="00DD4277"/>
    <w:rsid w:val="00DD48A9"/>
    <w:rsid w:val="00DD4A59"/>
    <w:rsid w:val="00DD4A70"/>
    <w:rsid w:val="00DD4BAC"/>
    <w:rsid w:val="00DD4F3C"/>
    <w:rsid w:val="00DD514E"/>
    <w:rsid w:val="00DD549E"/>
    <w:rsid w:val="00DD572E"/>
    <w:rsid w:val="00DD586D"/>
    <w:rsid w:val="00DD5A01"/>
    <w:rsid w:val="00DD5C44"/>
    <w:rsid w:val="00DD5D38"/>
    <w:rsid w:val="00DD5EF2"/>
    <w:rsid w:val="00DD611A"/>
    <w:rsid w:val="00DD6174"/>
    <w:rsid w:val="00DD61A4"/>
    <w:rsid w:val="00DD6CAC"/>
    <w:rsid w:val="00DD6E91"/>
    <w:rsid w:val="00DD6E95"/>
    <w:rsid w:val="00DD6EC2"/>
    <w:rsid w:val="00DD708A"/>
    <w:rsid w:val="00DD70F6"/>
    <w:rsid w:val="00DD71E5"/>
    <w:rsid w:val="00DD77F2"/>
    <w:rsid w:val="00DD7951"/>
    <w:rsid w:val="00DD7CA6"/>
    <w:rsid w:val="00DD7D30"/>
    <w:rsid w:val="00DD7FF4"/>
    <w:rsid w:val="00DE000E"/>
    <w:rsid w:val="00DE0818"/>
    <w:rsid w:val="00DE099E"/>
    <w:rsid w:val="00DE0CDA"/>
    <w:rsid w:val="00DE0E6E"/>
    <w:rsid w:val="00DE11D1"/>
    <w:rsid w:val="00DE1252"/>
    <w:rsid w:val="00DE150D"/>
    <w:rsid w:val="00DE16C1"/>
    <w:rsid w:val="00DE16EA"/>
    <w:rsid w:val="00DE18DC"/>
    <w:rsid w:val="00DE18FF"/>
    <w:rsid w:val="00DE1B60"/>
    <w:rsid w:val="00DE1BE2"/>
    <w:rsid w:val="00DE1D98"/>
    <w:rsid w:val="00DE1E6C"/>
    <w:rsid w:val="00DE1E9B"/>
    <w:rsid w:val="00DE2012"/>
    <w:rsid w:val="00DE21E1"/>
    <w:rsid w:val="00DE2922"/>
    <w:rsid w:val="00DE30E5"/>
    <w:rsid w:val="00DE36FA"/>
    <w:rsid w:val="00DE37FB"/>
    <w:rsid w:val="00DE3831"/>
    <w:rsid w:val="00DE384F"/>
    <w:rsid w:val="00DE3B03"/>
    <w:rsid w:val="00DE3C19"/>
    <w:rsid w:val="00DE3D17"/>
    <w:rsid w:val="00DE40A3"/>
    <w:rsid w:val="00DE417A"/>
    <w:rsid w:val="00DE42DD"/>
    <w:rsid w:val="00DE453D"/>
    <w:rsid w:val="00DE483C"/>
    <w:rsid w:val="00DE4865"/>
    <w:rsid w:val="00DE48E2"/>
    <w:rsid w:val="00DE4945"/>
    <w:rsid w:val="00DE4C36"/>
    <w:rsid w:val="00DE53EB"/>
    <w:rsid w:val="00DE54EB"/>
    <w:rsid w:val="00DE5637"/>
    <w:rsid w:val="00DE5683"/>
    <w:rsid w:val="00DE576B"/>
    <w:rsid w:val="00DE57E5"/>
    <w:rsid w:val="00DE58CB"/>
    <w:rsid w:val="00DE58DB"/>
    <w:rsid w:val="00DE5BD2"/>
    <w:rsid w:val="00DE5C0A"/>
    <w:rsid w:val="00DE6038"/>
    <w:rsid w:val="00DE60D6"/>
    <w:rsid w:val="00DE640A"/>
    <w:rsid w:val="00DE6546"/>
    <w:rsid w:val="00DE673A"/>
    <w:rsid w:val="00DE6EA3"/>
    <w:rsid w:val="00DE7025"/>
    <w:rsid w:val="00DE70D4"/>
    <w:rsid w:val="00DE76FA"/>
    <w:rsid w:val="00DE778A"/>
    <w:rsid w:val="00DE77E4"/>
    <w:rsid w:val="00DE781D"/>
    <w:rsid w:val="00DE7BA9"/>
    <w:rsid w:val="00DE7C79"/>
    <w:rsid w:val="00DE7CD1"/>
    <w:rsid w:val="00DE7D7C"/>
    <w:rsid w:val="00DE7FF7"/>
    <w:rsid w:val="00DF0010"/>
    <w:rsid w:val="00DF0060"/>
    <w:rsid w:val="00DF0150"/>
    <w:rsid w:val="00DF0486"/>
    <w:rsid w:val="00DF089E"/>
    <w:rsid w:val="00DF0959"/>
    <w:rsid w:val="00DF0D26"/>
    <w:rsid w:val="00DF1001"/>
    <w:rsid w:val="00DF18CC"/>
    <w:rsid w:val="00DF1B46"/>
    <w:rsid w:val="00DF2343"/>
    <w:rsid w:val="00DF245B"/>
    <w:rsid w:val="00DF24CF"/>
    <w:rsid w:val="00DF2A12"/>
    <w:rsid w:val="00DF2A74"/>
    <w:rsid w:val="00DF2B39"/>
    <w:rsid w:val="00DF2CC8"/>
    <w:rsid w:val="00DF2E3D"/>
    <w:rsid w:val="00DF2E67"/>
    <w:rsid w:val="00DF2EC3"/>
    <w:rsid w:val="00DF34D8"/>
    <w:rsid w:val="00DF34F6"/>
    <w:rsid w:val="00DF3623"/>
    <w:rsid w:val="00DF36C5"/>
    <w:rsid w:val="00DF426D"/>
    <w:rsid w:val="00DF44E1"/>
    <w:rsid w:val="00DF47D3"/>
    <w:rsid w:val="00DF4E71"/>
    <w:rsid w:val="00DF4FE8"/>
    <w:rsid w:val="00DF4FFF"/>
    <w:rsid w:val="00DF53CA"/>
    <w:rsid w:val="00DF54FC"/>
    <w:rsid w:val="00DF58C5"/>
    <w:rsid w:val="00DF5907"/>
    <w:rsid w:val="00DF5FF4"/>
    <w:rsid w:val="00DF5FFD"/>
    <w:rsid w:val="00DF60E5"/>
    <w:rsid w:val="00DF61AD"/>
    <w:rsid w:val="00DF62FF"/>
    <w:rsid w:val="00DF67A9"/>
    <w:rsid w:val="00DF68EF"/>
    <w:rsid w:val="00DF6963"/>
    <w:rsid w:val="00DF6C3D"/>
    <w:rsid w:val="00DF714B"/>
    <w:rsid w:val="00DF71D2"/>
    <w:rsid w:val="00DF739C"/>
    <w:rsid w:val="00DF767C"/>
    <w:rsid w:val="00DF7834"/>
    <w:rsid w:val="00DF7863"/>
    <w:rsid w:val="00DF7B2F"/>
    <w:rsid w:val="00DF7BCF"/>
    <w:rsid w:val="00DF7C49"/>
    <w:rsid w:val="00DF7C8C"/>
    <w:rsid w:val="00DF7CB3"/>
    <w:rsid w:val="00DF7F1C"/>
    <w:rsid w:val="00E001BF"/>
    <w:rsid w:val="00E003FF"/>
    <w:rsid w:val="00E00459"/>
    <w:rsid w:val="00E0048F"/>
    <w:rsid w:val="00E00497"/>
    <w:rsid w:val="00E00626"/>
    <w:rsid w:val="00E00634"/>
    <w:rsid w:val="00E006DB"/>
    <w:rsid w:val="00E00877"/>
    <w:rsid w:val="00E00BAC"/>
    <w:rsid w:val="00E00C84"/>
    <w:rsid w:val="00E00CB7"/>
    <w:rsid w:val="00E00D33"/>
    <w:rsid w:val="00E01101"/>
    <w:rsid w:val="00E0166B"/>
    <w:rsid w:val="00E019A8"/>
    <w:rsid w:val="00E01ECC"/>
    <w:rsid w:val="00E01F41"/>
    <w:rsid w:val="00E01FD6"/>
    <w:rsid w:val="00E02274"/>
    <w:rsid w:val="00E024BB"/>
    <w:rsid w:val="00E0255A"/>
    <w:rsid w:val="00E0266B"/>
    <w:rsid w:val="00E026DF"/>
    <w:rsid w:val="00E02828"/>
    <w:rsid w:val="00E02A05"/>
    <w:rsid w:val="00E02DE0"/>
    <w:rsid w:val="00E02E55"/>
    <w:rsid w:val="00E02EDF"/>
    <w:rsid w:val="00E03513"/>
    <w:rsid w:val="00E036E0"/>
    <w:rsid w:val="00E03E50"/>
    <w:rsid w:val="00E03ED1"/>
    <w:rsid w:val="00E0402E"/>
    <w:rsid w:val="00E0403E"/>
    <w:rsid w:val="00E04228"/>
    <w:rsid w:val="00E042CA"/>
    <w:rsid w:val="00E042F8"/>
    <w:rsid w:val="00E04528"/>
    <w:rsid w:val="00E04652"/>
    <w:rsid w:val="00E04996"/>
    <w:rsid w:val="00E04B0D"/>
    <w:rsid w:val="00E04C66"/>
    <w:rsid w:val="00E04C8A"/>
    <w:rsid w:val="00E04F82"/>
    <w:rsid w:val="00E0506B"/>
    <w:rsid w:val="00E053AF"/>
    <w:rsid w:val="00E05558"/>
    <w:rsid w:val="00E05BBC"/>
    <w:rsid w:val="00E05C11"/>
    <w:rsid w:val="00E05C34"/>
    <w:rsid w:val="00E05C3F"/>
    <w:rsid w:val="00E06031"/>
    <w:rsid w:val="00E06609"/>
    <w:rsid w:val="00E067FF"/>
    <w:rsid w:val="00E06834"/>
    <w:rsid w:val="00E06CBB"/>
    <w:rsid w:val="00E06CD4"/>
    <w:rsid w:val="00E071A4"/>
    <w:rsid w:val="00E07299"/>
    <w:rsid w:val="00E072FE"/>
    <w:rsid w:val="00E075E4"/>
    <w:rsid w:val="00E07618"/>
    <w:rsid w:val="00E079AB"/>
    <w:rsid w:val="00E07AA1"/>
    <w:rsid w:val="00E07BA0"/>
    <w:rsid w:val="00E07BB0"/>
    <w:rsid w:val="00E07D95"/>
    <w:rsid w:val="00E07E1C"/>
    <w:rsid w:val="00E07E96"/>
    <w:rsid w:val="00E07F6D"/>
    <w:rsid w:val="00E10592"/>
    <w:rsid w:val="00E10604"/>
    <w:rsid w:val="00E10839"/>
    <w:rsid w:val="00E10A7F"/>
    <w:rsid w:val="00E11481"/>
    <w:rsid w:val="00E114D1"/>
    <w:rsid w:val="00E11735"/>
    <w:rsid w:val="00E11A66"/>
    <w:rsid w:val="00E11C21"/>
    <w:rsid w:val="00E11C6F"/>
    <w:rsid w:val="00E12267"/>
    <w:rsid w:val="00E12811"/>
    <w:rsid w:val="00E12847"/>
    <w:rsid w:val="00E12874"/>
    <w:rsid w:val="00E12B07"/>
    <w:rsid w:val="00E1340F"/>
    <w:rsid w:val="00E134DF"/>
    <w:rsid w:val="00E134E4"/>
    <w:rsid w:val="00E13711"/>
    <w:rsid w:val="00E1379C"/>
    <w:rsid w:val="00E138F4"/>
    <w:rsid w:val="00E13966"/>
    <w:rsid w:val="00E139DD"/>
    <w:rsid w:val="00E147DF"/>
    <w:rsid w:val="00E148DE"/>
    <w:rsid w:val="00E1493B"/>
    <w:rsid w:val="00E14A11"/>
    <w:rsid w:val="00E14D73"/>
    <w:rsid w:val="00E14DBE"/>
    <w:rsid w:val="00E14EC1"/>
    <w:rsid w:val="00E14FDC"/>
    <w:rsid w:val="00E153BB"/>
    <w:rsid w:val="00E153F5"/>
    <w:rsid w:val="00E155DA"/>
    <w:rsid w:val="00E15A00"/>
    <w:rsid w:val="00E15E90"/>
    <w:rsid w:val="00E15E9C"/>
    <w:rsid w:val="00E15F04"/>
    <w:rsid w:val="00E15F8C"/>
    <w:rsid w:val="00E1644C"/>
    <w:rsid w:val="00E16550"/>
    <w:rsid w:val="00E165BC"/>
    <w:rsid w:val="00E16926"/>
    <w:rsid w:val="00E16B30"/>
    <w:rsid w:val="00E1704D"/>
    <w:rsid w:val="00E1713C"/>
    <w:rsid w:val="00E17290"/>
    <w:rsid w:val="00E17909"/>
    <w:rsid w:val="00E17D05"/>
    <w:rsid w:val="00E20132"/>
    <w:rsid w:val="00E201AC"/>
    <w:rsid w:val="00E203DD"/>
    <w:rsid w:val="00E2077A"/>
    <w:rsid w:val="00E20858"/>
    <w:rsid w:val="00E20A87"/>
    <w:rsid w:val="00E20C6B"/>
    <w:rsid w:val="00E20E68"/>
    <w:rsid w:val="00E2116A"/>
    <w:rsid w:val="00E2128B"/>
    <w:rsid w:val="00E213B9"/>
    <w:rsid w:val="00E213FA"/>
    <w:rsid w:val="00E21502"/>
    <w:rsid w:val="00E21541"/>
    <w:rsid w:val="00E215A7"/>
    <w:rsid w:val="00E21BD6"/>
    <w:rsid w:val="00E21CA5"/>
    <w:rsid w:val="00E21D75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2"/>
    <w:rsid w:val="00E22887"/>
    <w:rsid w:val="00E2288E"/>
    <w:rsid w:val="00E22973"/>
    <w:rsid w:val="00E229E5"/>
    <w:rsid w:val="00E22C9F"/>
    <w:rsid w:val="00E22ED3"/>
    <w:rsid w:val="00E22FE8"/>
    <w:rsid w:val="00E230ED"/>
    <w:rsid w:val="00E2360D"/>
    <w:rsid w:val="00E236F2"/>
    <w:rsid w:val="00E23700"/>
    <w:rsid w:val="00E239B6"/>
    <w:rsid w:val="00E23C8F"/>
    <w:rsid w:val="00E23DD1"/>
    <w:rsid w:val="00E24162"/>
    <w:rsid w:val="00E244FA"/>
    <w:rsid w:val="00E246D6"/>
    <w:rsid w:val="00E246E0"/>
    <w:rsid w:val="00E247F3"/>
    <w:rsid w:val="00E24BFB"/>
    <w:rsid w:val="00E24EED"/>
    <w:rsid w:val="00E250F1"/>
    <w:rsid w:val="00E25429"/>
    <w:rsid w:val="00E2569C"/>
    <w:rsid w:val="00E25776"/>
    <w:rsid w:val="00E25801"/>
    <w:rsid w:val="00E25B1F"/>
    <w:rsid w:val="00E25C9B"/>
    <w:rsid w:val="00E25CEE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42B"/>
    <w:rsid w:val="00E27551"/>
    <w:rsid w:val="00E27B10"/>
    <w:rsid w:val="00E27D76"/>
    <w:rsid w:val="00E30050"/>
    <w:rsid w:val="00E301D9"/>
    <w:rsid w:val="00E30413"/>
    <w:rsid w:val="00E30497"/>
    <w:rsid w:val="00E3063B"/>
    <w:rsid w:val="00E30691"/>
    <w:rsid w:val="00E306D8"/>
    <w:rsid w:val="00E30982"/>
    <w:rsid w:val="00E30C3F"/>
    <w:rsid w:val="00E30FD2"/>
    <w:rsid w:val="00E31104"/>
    <w:rsid w:val="00E31213"/>
    <w:rsid w:val="00E31251"/>
    <w:rsid w:val="00E31370"/>
    <w:rsid w:val="00E319B5"/>
    <w:rsid w:val="00E31CD2"/>
    <w:rsid w:val="00E31CEC"/>
    <w:rsid w:val="00E31D54"/>
    <w:rsid w:val="00E31EE0"/>
    <w:rsid w:val="00E3200B"/>
    <w:rsid w:val="00E321CF"/>
    <w:rsid w:val="00E324A0"/>
    <w:rsid w:val="00E324E8"/>
    <w:rsid w:val="00E3256A"/>
    <w:rsid w:val="00E326D7"/>
    <w:rsid w:val="00E32B7C"/>
    <w:rsid w:val="00E33105"/>
    <w:rsid w:val="00E331A9"/>
    <w:rsid w:val="00E3322B"/>
    <w:rsid w:val="00E3341D"/>
    <w:rsid w:val="00E3343A"/>
    <w:rsid w:val="00E338E8"/>
    <w:rsid w:val="00E33913"/>
    <w:rsid w:val="00E3402D"/>
    <w:rsid w:val="00E342DD"/>
    <w:rsid w:val="00E34399"/>
    <w:rsid w:val="00E3446E"/>
    <w:rsid w:val="00E3451A"/>
    <w:rsid w:val="00E3462B"/>
    <w:rsid w:val="00E34650"/>
    <w:rsid w:val="00E3467B"/>
    <w:rsid w:val="00E34842"/>
    <w:rsid w:val="00E3526B"/>
    <w:rsid w:val="00E3529C"/>
    <w:rsid w:val="00E353B3"/>
    <w:rsid w:val="00E35936"/>
    <w:rsid w:val="00E35946"/>
    <w:rsid w:val="00E35B0E"/>
    <w:rsid w:val="00E35C13"/>
    <w:rsid w:val="00E35CBD"/>
    <w:rsid w:val="00E35FCF"/>
    <w:rsid w:val="00E360B2"/>
    <w:rsid w:val="00E366A8"/>
    <w:rsid w:val="00E36A5A"/>
    <w:rsid w:val="00E36B4F"/>
    <w:rsid w:val="00E36BE3"/>
    <w:rsid w:val="00E36C15"/>
    <w:rsid w:val="00E36C29"/>
    <w:rsid w:val="00E36DB1"/>
    <w:rsid w:val="00E37054"/>
    <w:rsid w:val="00E3757F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851"/>
    <w:rsid w:val="00E408B1"/>
    <w:rsid w:val="00E40B80"/>
    <w:rsid w:val="00E40BFA"/>
    <w:rsid w:val="00E40C1A"/>
    <w:rsid w:val="00E40F37"/>
    <w:rsid w:val="00E412F6"/>
    <w:rsid w:val="00E41300"/>
    <w:rsid w:val="00E41381"/>
    <w:rsid w:val="00E4147E"/>
    <w:rsid w:val="00E414C3"/>
    <w:rsid w:val="00E415BF"/>
    <w:rsid w:val="00E41EA3"/>
    <w:rsid w:val="00E42022"/>
    <w:rsid w:val="00E42083"/>
    <w:rsid w:val="00E422D8"/>
    <w:rsid w:val="00E42492"/>
    <w:rsid w:val="00E424BD"/>
    <w:rsid w:val="00E42999"/>
    <w:rsid w:val="00E42A42"/>
    <w:rsid w:val="00E42BFD"/>
    <w:rsid w:val="00E42CB8"/>
    <w:rsid w:val="00E42D4F"/>
    <w:rsid w:val="00E42E16"/>
    <w:rsid w:val="00E42F9F"/>
    <w:rsid w:val="00E42FB6"/>
    <w:rsid w:val="00E43131"/>
    <w:rsid w:val="00E432DD"/>
    <w:rsid w:val="00E43766"/>
    <w:rsid w:val="00E43782"/>
    <w:rsid w:val="00E43C2F"/>
    <w:rsid w:val="00E43C97"/>
    <w:rsid w:val="00E43DA6"/>
    <w:rsid w:val="00E43E84"/>
    <w:rsid w:val="00E43EDD"/>
    <w:rsid w:val="00E44115"/>
    <w:rsid w:val="00E44226"/>
    <w:rsid w:val="00E442CE"/>
    <w:rsid w:val="00E443AE"/>
    <w:rsid w:val="00E44631"/>
    <w:rsid w:val="00E44C4E"/>
    <w:rsid w:val="00E44CF0"/>
    <w:rsid w:val="00E44D1B"/>
    <w:rsid w:val="00E44DAA"/>
    <w:rsid w:val="00E44F19"/>
    <w:rsid w:val="00E44FA2"/>
    <w:rsid w:val="00E45459"/>
    <w:rsid w:val="00E45601"/>
    <w:rsid w:val="00E45B62"/>
    <w:rsid w:val="00E45B9E"/>
    <w:rsid w:val="00E45E4B"/>
    <w:rsid w:val="00E45F7A"/>
    <w:rsid w:val="00E46221"/>
    <w:rsid w:val="00E463AD"/>
    <w:rsid w:val="00E466A7"/>
    <w:rsid w:val="00E469F5"/>
    <w:rsid w:val="00E46A48"/>
    <w:rsid w:val="00E46ABB"/>
    <w:rsid w:val="00E46D9E"/>
    <w:rsid w:val="00E46E50"/>
    <w:rsid w:val="00E46E69"/>
    <w:rsid w:val="00E4703C"/>
    <w:rsid w:val="00E470CD"/>
    <w:rsid w:val="00E47138"/>
    <w:rsid w:val="00E4745D"/>
    <w:rsid w:val="00E476EE"/>
    <w:rsid w:val="00E4770C"/>
    <w:rsid w:val="00E47851"/>
    <w:rsid w:val="00E4792E"/>
    <w:rsid w:val="00E4792F"/>
    <w:rsid w:val="00E47A58"/>
    <w:rsid w:val="00E50014"/>
    <w:rsid w:val="00E5023F"/>
    <w:rsid w:val="00E502CD"/>
    <w:rsid w:val="00E502F8"/>
    <w:rsid w:val="00E503F6"/>
    <w:rsid w:val="00E50ABD"/>
    <w:rsid w:val="00E51446"/>
    <w:rsid w:val="00E51532"/>
    <w:rsid w:val="00E517CA"/>
    <w:rsid w:val="00E518C8"/>
    <w:rsid w:val="00E519A9"/>
    <w:rsid w:val="00E519C8"/>
    <w:rsid w:val="00E519FB"/>
    <w:rsid w:val="00E51C79"/>
    <w:rsid w:val="00E51CE1"/>
    <w:rsid w:val="00E51DA4"/>
    <w:rsid w:val="00E51F13"/>
    <w:rsid w:val="00E5207F"/>
    <w:rsid w:val="00E52610"/>
    <w:rsid w:val="00E52786"/>
    <w:rsid w:val="00E52C36"/>
    <w:rsid w:val="00E52CCE"/>
    <w:rsid w:val="00E53023"/>
    <w:rsid w:val="00E53103"/>
    <w:rsid w:val="00E531D1"/>
    <w:rsid w:val="00E53436"/>
    <w:rsid w:val="00E534A4"/>
    <w:rsid w:val="00E5370B"/>
    <w:rsid w:val="00E5374B"/>
    <w:rsid w:val="00E5385D"/>
    <w:rsid w:val="00E53A1B"/>
    <w:rsid w:val="00E53A7B"/>
    <w:rsid w:val="00E53BF3"/>
    <w:rsid w:val="00E53E56"/>
    <w:rsid w:val="00E545C4"/>
    <w:rsid w:val="00E54622"/>
    <w:rsid w:val="00E5472B"/>
    <w:rsid w:val="00E548C6"/>
    <w:rsid w:val="00E5491D"/>
    <w:rsid w:val="00E54A35"/>
    <w:rsid w:val="00E54F0E"/>
    <w:rsid w:val="00E55310"/>
    <w:rsid w:val="00E554EE"/>
    <w:rsid w:val="00E55636"/>
    <w:rsid w:val="00E55998"/>
    <w:rsid w:val="00E559F7"/>
    <w:rsid w:val="00E55DB9"/>
    <w:rsid w:val="00E55F7F"/>
    <w:rsid w:val="00E55F86"/>
    <w:rsid w:val="00E562B1"/>
    <w:rsid w:val="00E563D0"/>
    <w:rsid w:val="00E56432"/>
    <w:rsid w:val="00E56506"/>
    <w:rsid w:val="00E56771"/>
    <w:rsid w:val="00E56FA5"/>
    <w:rsid w:val="00E56FC8"/>
    <w:rsid w:val="00E57009"/>
    <w:rsid w:val="00E573A1"/>
    <w:rsid w:val="00E575C3"/>
    <w:rsid w:val="00E57BE6"/>
    <w:rsid w:val="00E57E8F"/>
    <w:rsid w:val="00E60115"/>
    <w:rsid w:val="00E60255"/>
    <w:rsid w:val="00E60329"/>
    <w:rsid w:val="00E60407"/>
    <w:rsid w:val="00E60669"/>
    <w:rsid w:val="00E607A1"/>
    <w:rsid w:val="00E60894"/>
    <w:rsid w:val="00E60B13"/>
    <w:rsid w:val="00E60FD4"/>
    <w:rsid w:val="00E6118F"/>
    <w:rsid w:val="00E611B0"/>
    <w:rsid w:val="00E611DC"/>
    <w:rsid w:val="00E61848"/>
    <w:rsid w:val="00E618BE"/>
    <w:rsid w:val="00E61C31"/>
    <w:rsid w:val="00E61F54"/>
    <w:rsid w:val="00E625C2"/>
    <w:rsid w:val="00E62768"/>
    <w:rsid w:val="00E628B9"/>
    <w:rsid w:val="00E62FF8"/>
    <w:rsid w:val="00E630E0"/>
    <w:rsid w:val="00E631A4"/>
    <w:rsid w:val="00E632F2"/>
    <w:rsid w:val="00E63306"/>
    <w:rsid w:val="00E634A2"/>
    <w:rsid w:val="00E634E1"/>
    <w:rsid w:val="00E635CD"/>
    <w:rsid w:val="00E63844"/>
    <w:rsid w:val="00E6390C"/>
    <w:rsid w:val="00E639DD"/>
    <w:rsid w:val="00E63DB1"/>
    <w:rsid w:val="00E63E5B"/>
    <w:rsid w:val="00E63ECD"/>
    <w:rsid w:val="00E643FA"/>
    <w:rsid w:val="00E64606"/>
    <w:rsid w:val="00E64936"/>
    <w:rsid w:val="00E64AC3"/>
    <w:rsid w:val="00E64C09"/>
    <w:rsid w:val="00E651E2"/>
    <w:rsid w:val="00E65295"/>
    <w:rsid w:val="00E65344"/>
    <w:rsid w:val="00E6540A"/>
    <w:rsid w:val="00E65DFA"/>
    <w:rsid w:val="00E65EC1"/>
    <w:rsid w:val="00E66447"/>
    <w:rsid w:val="00E664F9"/>
    <w:rsid w:val="00E66515"/>
    <w:rsid w:val="00E66582"/>
    <w:rsid w:val="00E666C2"/>
    <w:rsid w:val="00E6672C"/>
    <w:rsid w:val="00E66A1D"/>
    <w:rsid w:val="00E66AFF"/>
    <w:rsid w:val="00E66B1D"/>
    <w:rsid w:val="00E66D4F"/>
    <w:rsid w:val="00E66DAD"/>
    <w:rsid w:val="00E6740A"/>
    <w:rsid w:val="00E67468"/>
    <w:rsid w:val="00E67789"/>
    <w:rsid w:val="00E678A3"/>
    <w:rsid w:val="00E67ED5"/>
    <w:rsid w:val="00E70013"/>
    <w:rsid w:val="00E70516"/>
    <w:rsid w:val="00E70529"/>
    <w:rsid w:val="00E7065A"/>
    <w:rsid w:val="00E70709"/>
    <w:rsid w:val="00E70854"/>
    <w:rsid w:val="00E70956"/>
    <w:rsid w:val="00E70966"/>
    <w:rsid w:val="00E7114A"/>
    <w:rsid w:val="00E713E8"/>
    <w:rsid w:val="00E7141C"/>
    <w:rsid w:val="00E7155F"/>
    <w:rsid w:val="00E71695"/>
    <w:rsid w:val="00E71720"/>
    <w:rsid w:val="00E71C75"/>
    <w:rsid w:val="00E71E72"/>
    <w:rsid w:val="00E71F3E"/>
    <w:rsid w:val="00E72123"/>
    <w:rsid w:val="00E725B9"/>
    <w:rsid w:val="00E72635"/>
    <w:rsid w:val="00E729A2"/>
    <w:rsid w:val="00E73026"/>
    <w:rsid w:val="00E733A4"/>
    <w:rsid w:val="00E7349F"/>
    <w:rsid w:val="00E7351B"/>
    <w:rsid w:val="00E7354B"/>
    <w:rsid w:val="00E73806"/>
    <w:rsid w:val="00E739BF"/>
    <w:rsid w:val="00E73C03"/>
    <w:rsid w:val="00E73D38"/>
    <w:rsid w:val="00E73DB0"/>
    <w:rsid w:val="00E73DE5"/>
    <w:rsid w:val="00E73EB7"/>
    <w:rsid w:val="00E746B0"/>
    <w:rsid w:val="00E7483A"/>
    <w:rsid w:val="00E74869"/>
    <w:rsid w:val="00E748A3"/>
    <w:rsid w:val="00E74A12"/>
    <w:rsid w:val="00E74A94"/>
    <w:rsid w:val="00E74CB5"/>
    <w:rsid w:val="00E74D82"/>
    <w:rsid w:val="00E74D88"/>
    <w:rsid w:val="00E74FB4"/>
    <w:rsid w:val="00E75211"/>
    <w:rsid w:val="00E754A7"/>
    <w:rsid w:val="00E75616"/>
    <w:rsid w:val="00E75631"/>
    <w:rsid w:val="00E757F0"/>
    <w:rsid w:val="00E7596D"/>
    <w:rsid w:val="00E75FBE"/>
    <w:rsid w:val="00E75FFD"/>
    <w:rsid w:val="00E76374"/>
    <w:rsid w:val="00E76673"/>
    <w:rsid w:val="00E76774"/>
    <w:rsid w:val="00E76A6B"/>
    <w:rsid w:val="00E76AC1"/>
    <w:rsid w:val="00E76EA2"/>
    <w:rsid w:val="00E77035"/>
    <w:rsid w:val="00E770D6"/>
    <w:rsid w:val="00E7750C"/>
    <w:rsid w:val="00E7763C"/>
    <w:rsid w:val="00E777DF"/>
    <w:rsid w:val="00E77944"/>
    <w:rsid w:val="00E77B93"/>
    <w:rsid w:val="00E77BF2"/>
    <w:rsid w:val="00E77D3D"/>
    <w:rsid w:val="00E77E65"/>
    <w:rsid w:val="00E80075"/>
    <w:rsid w:val="00E801AA"/>
    <w:rsid w:val="00E802CB"/>
    <w:rsid w:val="00E8031C"/>
    <w:rsid w:val="00E808BC"/>
    <w:rsid w:val="00E80B77"/>
    <w:rsid w:val="00E80B7C"/>
    <w:rsid w:val="00E80E28"/>
    <w:rsid w:val="00E81117"/>
    <w:rsid w:val="00E815B1"/>
    <w:rsid w:val="00E815CE"/>
    <w:rsid w:val="00E816E9"/>
    <w:rsid w:val="00E817C6"/>
    <w:rsid w:val="00E81E52"/>
    <w:rsid w:val="00E81EEE"/>
    <w:rsid w:val="00E81F37"/>
    <w:rsid w:val="00E82108"/>
    <w:rsid w:val="00E82583"/>
    <w:rsid w:val="00E826D0"/>
    <w:rsid w:val="00E8274D"/>
    <w:rsid w:val="00E829FA"/>
    <w:rsid w:val="00E82A76"/>
    <w:rsid w:val="00E82BFA"/>
    <w:rsid w:val="00E82C2D"/>
    <w:rsid w:val="00E82D18"/>
    <w:rsid w:val="00E82DDB"/>
    <w:rsid w:val="00E82DF9"/>
    <w:rsid w:val="00E83362"/>
    <w:rsid w:val="00E8338A"/>
    <w:rsid w:val="00E83601"/>
    <w:rsid w:val="00E83B9E"/>
    <w:rsid w:val="00E83BFB"/>
    <w:rsid w:val="00E83E82"/>
    <w:rsid w:val="00E83F1D"/>
    <w:rsid w:val="00E8419C"/>
    <w:rsid w:val="00E847A7"/>
    <w:rsid w:val="00E84921"/>
    <w:rsid w:val="00E84A43"/>
    <w:rsid w:val="00E84B19"/>
    <w:rsid w:val="00E84CE5"/>
    <w:rsid w:val="00E84E3C"/>
    <w:rsid w:val="00E852A4"/>
    <w:rsid w:val="00E85411"/>
    <w:rsid w:val="00E85575"/>
    <w:rsid w:val="00E85675"/>
    <w:rsid w:val="00E85693"/>
    <w:rsid w:val="00E85973"/>
    <w:rsid w:val="00E85B24"/>
    <w:rsid w:val="00E85B41"/>
    <w:rsid w:val="00E85B50"/>
    <w:rsid w:val="00E85C33"/>
    <w:rsid w:val="00E85C7A"/>
    <w:rsid w:val="00E85DB9"/>
    <w:rsid w:val="00E85E24"/>
    <w:rsid w:val="00E860BB"/>
    <w:rsid w:val="00E86122"/>
    <w:rsid w:val="00E862FE"/>
    <w:rsid w:val="00E864B4"/>
    <w:rsid w:val="00E864F9"/>
    <w:rsid w:val="00E86868"/>
    <w:rsid w:val="00E86FAE"/>
    <w:rsid w:val="00E87116"/>
    <w:rsid w:val="00E8754C"/>
    <w:rsid w:val="00E87558"/>
    <w:rsid w:val="00E875CE"/>
    <w:rsid w:val="00E875E9"/>
    <w:rsid w:val="00E87773"/>
    <w:rsid w:val="00E87D42"/>
    <w:rsid w:val="00E9009C"/>
    <w:rsid w:val="00E904D7"/>
    <w:rsid w:val="00E909D9"/>
    <w:rsid w:val="00E90C1B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D5"/>
    <w:rsid w:val="00E926F4"/>
    <w:rsid w:val="00E9276A"/>
    <w:rsid w:val="00E92C31"/>
    <w:rsid w:val="00E92C45"/>
    <w:rsid w:val="00E92D07"/>
    <w:rsid w:val="00E92D45"/>
    <w:rsid w:val="00E92EA7"/>
    <w:rsid w:val="00E92FE7"/>
    <w:rsid w:val="00E93095"/>
    <w:rsid w:val="00E933C7"/>
    <w:rsid w:val="00E93496"/>
    <w:rsid w:val="00E93564"/>
    <w:rsid w:val="00E936AC"/>
    <w:rsid w:val="00E93D49"/>
    <w:rsid w:val="00E93D6A"/>
    <w:rsid w:val="00E93FF1"/>
    <w:rsid w:val="00E94167"/>
    <w:rsid w:val="00E94714"/>
    <w:rsid w:val="00E94F14"/>
    <w:rsid w:val="00E95416"/>
    <w:rsid w:val="00E95EA0"/>
    <w:rsid w:val="00E95F46"/>
    <w:rsid w:val="00E9623E"/>
    <w:rsid w:val="00E96333"/>
    <w:rsid w:val="00E96718"/>
    <w:rsid w:val="00E9686C"/>
    <w:rsid w:val="00E96953"/>
    <w:rsid w:val="00E96CF1"/>
    <w:rsid w:val="00E97016"/>
    <w:rsid w:val="00E9760C"/>
    <w:rsid w:val="00E97BB4"/>
    <w:rsid w:val="00E97C73"/>
    <w:rsid w:val="00EA05F0"/>
    <w:rsid w:val="00EA06D0"/>
    <w:rsid w:val="00EA079B"/>
    <w:rsid w:val="00EA0A71"/>
    <w:rsid w:val="00EA0A91"/>
    <w:rsid w:val="00EA0C2A"/>
    <w:rsid w:val="00EA0CA2"/>
    <w:rsid w:val="00EA133B"/>
    <w:rsid w:val="00EA1407"/>
    <w:rsid w:val="00EA1485"/>
    <w:rsid w:val="00EA1626"/>
    <w:rsid w:val="00EA16DB"/>
    <w:rsid w:val="00EA1928"/>
    <w:rsid w:val="00EA1A0A"/>
    <w:rsid w:val="00EA1A1D"/>
    <w:rsid w:val="00EA1C1B"/>
    <w:rsid w:val="00EA1E60"/>
    <w:rsid w:val="00EA1EE5"/>
    <w:rsid w:val="00EA21DE"/>
    <w:rsid w:val="00EA224A"/>
    <w:rsid w:val="00EA257F"/>
    <w:rsid w:val="00EA296C"/>
    <w:rsid w:val="00EA29FC"/>
    <w:rsid w:val="00EA2C5F"/>
    <w:rsid w:val="00EA37A8"/>
    <w:rsid w:val="00EA37D6"/>
    <w:rsid w:val="00EA381E"/>
    <w:rsid w:val="00EA395B"/>
    <w:rsid w:val="00EA39CE"/>
    <w:rsid w:val="00EA3A70"/>
    <w:rsid w:val="00EA3BA6"/>
    <w:rsid w:val="00EA3EDD"/>
    <w:rsid w:val="00EA408A"/>
    <w:rsid w:val="00EA4454"/>
    <w:rsid w:val="00EA44E3"/>
    <w:rsid w:val="00EA46A1"/>
    <w:rsid w:val="00EA47E0"/>
    <w:rsid w:val="00EA4A99"/>
    <w:rsid w:val="00EA4C2E"/>
    <w:rsid w:val="00EA4DE6"/>
    <w:rsid w:val="00EA5941"/>
    <w:rsid w:val="00EA5C7A"/>
    <w:rsid w:val="00EA5F11"/>
    <w:rsid w:val="00EA5FC2"/>
    <w:rsid w:val="00EA61A7"/>
    <w:rsid w:val="00EA65B2"/>
    <w:rsid w:val="00EA686E"/>
    <w:rsid w:val="00EA6A00"/>
    <w:rsid w:val="00EA6CFD"/>
    <w:rsid w:val="00EA6EA3"/>
    <w:rsid w:val="00EA7002"/>
    <w:rsid w:val="00EA70E3"/>
    <w:rsid w:val="00EA72E4"/>
    <w:rsid w:val="00EA76CA"/>
    <w:rsid w:val="00EA778F"/>
    <w:rsid w:val="00EA77FE"/>
    <w:rsid w:val="00EA780B"/>
    <w:rsid w:val="00EA7823"/>
    <w:rsid w:val="00EB04D6"/>
    <w:rsid w:val="00EB04E6"/>
    <w:rsid w:val="00EB0508"/>
    <w:rsid w:val="00EB07E5"/>
    <w:rsid w:val="00EB09D3"/>
    <w:rsid w:val="00EB0BA2"/>
    <w:rsid w:val="00EB0C63"/>
    <w:rsid w:val="00EB0F90"/>
    <w:rsid w:val="00EB0F96"/>
    <w:rsid w:val="00EB1148"/>
    <w:rsid w:val="00EB13AA"/>
    <w:rsid w:val="00EB14FF"/>
    <w:rsid w:val="00EB178F"/>
    <w:rsid w:val="00EB1942"/>
    <w:rsid w:val="00EB1C99"/>
    <w:rsid w:val="00EB221B"/>
    <w:rsid w:val="00EB2259"/>
    <w:rsid w:val="00EB25D5"/>
    <w:rsid w:val="00EB25E5"/>
    <w:rsid w:val="00EB2699"/>
    <w:rsid w:val="00EB28E9"/>
    <w:rsid w:val="00EB2BDB"/>
    <w:rsid w:val="00EB2C50"/>
    <w:rsid w:val="00EB2F60"/>
    <w:rsid w:val="00EB3016"/>
    <w:rsid w:val="00EB33E2"/>
    <w:rsid w:val="00EB3885"/>
    <w:rsid w:val="00EB390C"/>
    <w:rsid w:val="00EB3E53"/>
    <w:rsid w:val="00EB3E6F"/>
    <w:rsid w:val="00EB3F04"/>
    <w:rsid w:val="00EB4370"/>
    <w:rsid w:val="00EB4976"/>
    <w:rsid w:val="00EB4ABA"/>
    <w:rsid w:val="00EB4AED"/>
    <w:rsid w:val="00EB4B96"/>
    <w:rsid w:val="00EB4DC2"/>
    <w:rsid w:val="00EB4FC1"/>
    <w:rsid w:val="00EB536D"/>
    <w:rsid w:val="00EB575D"/>
    <w:rsid w:val="00EB59DE"/>
    <w:rsid w:val="00EB5ADE"/>
    <w:rsid w:val="00EB5AE6"/>
    <w:rsid w:val="00EB5B5C"/>
    <w:rsid w:val="00EB6040"/>
    <w:rsid w:val="00EB6143"/>
    <w:rsid w:val="00EB63FE"/>
    <w:rsid w:val="00EB670A"/>
    <w:rsid w:val="00EB6969"/>
    <w:rsid w:val="00EB69E0"/>
    <w:rsid w:val="00EB6C23"/>
    <w:rsid w:val="00EB6D61"/>
    <w:rsid w:val="00EB6FB7"/>
    <w:rsid w:val="00EB7053"/>
    <w:rsid w:val="00EB723E"/>
    <w:rsid w:val="00EB7740"/>
    <w:rsid w:val="00EB779B"/>
    <w:rsid w:val="00EB7803"/>
    <w:rsid w:val="00EB79D5"/>
    <w:rsid w:val="00EB7B57"/>
    <w:rsid w:val="00EB7DDF"/>
    <w:rsid w:val="00EB7F9A"/>
    <w:rsid w:val="00EC076B"/>
    <w:rsid w:val="00EC0934"/>
    <w:rsid w:val="00EC09FB"/>
    <w:rsid w:val="00EC0A85"/>
    <w:rsid w:val="00EC0ADF"/>
    <w:rsid w:val="00EC0DDB"/>
    <w:rsid w:val="00EC0E89"/>
    <w:rsid w:val="00EC0FCE"/>
    <w:rsid w:val="00EC1132"/>
    <w:rsid w:val="00EC115A"/>
    <w:rsid w:val="00EC129D"/>
    <w:rsid w:val="00EC169E"/>
    <w:rsid w:val="00EC1CAB"/>
    <w:rsid w:val="00EC1E54"/>
    <w:rsid w:val="00EC1E6D"/>
    <w:rsid w:val="00EC1EA1"/>
    <w:rsid w:val="00EC1F7E"/>
    <w:rsid w:val="00EC24EE"/>
    <w:rsid w:val="00EC264A"/>
    <w:rsid w:val="00EC280C"/>
    <w:rsid w:val="00EC2C65"/>
    <w:rsid w:val="00EC2D65"/>
    <w:rsid w:val="00EC326F"/>
    <w:rsid w:val="00EC37D6"/>
    <w:rsid w:val="00EC3801"/>
    <w:rsid w:val="00EC3935"/>
    <w:rsid w:val="00EC3972"/>
    <w:rsid w:val="00EC3B93"/>
    <w:rsid w:val="00EC3EDB"/>
    <w:rsid w:val="00EC42DB"/>
    <w:rsid w:val="00EC45D1"/>
    <w:rsid w:val="00EC46DA"/>
    <w:rsid w:val="00EC474F"/>
    <w:rsid w:val="00EC47AE"/>
    <w:rsid w:val="00EC48FD"/>
    <w:rsid w:val="00EC4AD5"/>
    <w:rsid w:val="00EC4B3D"/>
    <w:rsid w:val="00EC4BE5"/>
    <w:rsid w:val="00EC4E1D"/>
    <w:rsid w:val="00EC4F65"/>
    <w:rsid w:val="00EC56C1"/>
    <w:rsid w:val="00EC5714"/>
    <w:rsid w:val="00EC5798"/>
    <w:rsid w:val="00EC585C"/>
    <w:rsid w:val="00EC5D19"/>
    <w:rsid w:val="00EC5E76"/>
    <w:rsid w:val="00EC6374"/>
    <w:rsid w:val="00EC637F"/>
    <w:rsid w:val="00EC6910"/>
    <w:rsid w:val="00EC6AC4"/>
    <w:rsid w:val="00EC6B24"/>
    <w:rsid w:val="00EC6B82"/>
    <w:rsid w:val="00EC6C6B"/>
    <w:rsid w:val="00EC6D72"/>
    <w:rsid w:val="00EC73EB"/>
    <w:rsid w:val="00EC7976"/>
    <w:rsid w:val="00EC7B6A"/>
    <w:rsid w:val="00EC7C52"/>
    <w:rsid w:val="00ED0270"/>
    <w:rsid w:val="00ED0384"/>
    <w:rsid w:val="00ED0433"/>
    <w:rsid w:val="00ED047D"/>
    <w:rsid w:val="00ED07D4"/>
    <w:rsid w:val="00ED0AA8"/>
    <w:rsid w:val="00ED0C18"/>
    <w:rsid w:val="00ED0E35"/>
    <w:rsid w:val="00ED1056"/>
    <w:rsid w:val="00ED1126"/>
    <w:rsid w:val="00ED122A"/>
    <w:rsid w:val="00ED1413"/>
    <w:rsid w:val="00ED1690"/>
    <w:rsid w:val="00ED20D4"/>
    <w:rsid w:val="00ED240A"/>
    <w:rsid w:val="00ED26E4"/>
    <w:rsid w:val="00ED29F8"/>
    <w:rsid w:val="00ED2B8D"/>
    <w:rsid w:val="00ED2DCC"/>
    <w:rsid w:val="00ED2F5F"/>
    <w:rsid w:val="00ED318F"/>
    <w:rsid w:val="00ED31C1"/>
    <w:rsid w:val="00ED33C7"/>
    <w:rsid w:val="00ED3A6D"/>
    <w:rsid w:val="00ED3E24"/>
    <w:rsid w:val="00ED3FEF"/>
    <w:rsid w:val="00ED4282"/>
    <w:rsid w:val="00ED4300"/>
    <w:rsid w:val="00ED4651"/>
    <w:rsid w:val="00ED4785"/>
    <w:rsid w:val="00ED4D75"/>
    <w:rsid w:val="00ED4E4C"/>
    <w:rsid w:val="00ED50EE"/>
    <w:rsid w:val="00ED517E"/>
    <w:rsid w:val="00ED54E4"/>
    <w:rsid w:val="00ED5564"/>
    <w:rsid w:val="00ED55AA"/>
    <w:rsid w:val="00ED5726"/>
    <w:rsid w:val="00ED5876"/>
    <w:rsid w:val="00ED597C"/>
    <w:rsid w:val="00ED59DB"/>
    <w:rsid w:val="00ED5EF2"/>
    <w:rsid w:val="00ED60BF"/>
    <w:rsid w:val="00ED618F"/>
    <w:rsid w:val="00ED66B2"/>
    <w:rsid w:val="00ED678A"/>
    <w:rsid w:val="00ED6959"/>
    <w:rsid w:val="00ED6C40"/>
    <w:rsid w:val="00ED6F17"/>
    <w:rsid w:val="00ED708F"/>
    <w:rsid w:val="00ED709D"/>
    <w:rsid w:val="00ED70C0"/>
    <w:rsid w:val="00ED72FB"/>
    <w:rsid w:val="00ED73FD"/>
    <w:rsid w:val="00ED77BF"/>
    <w:rsid w:val="00ED7B50"/>
    <w:rsid w:val="00ED7D43"/>
    <w:rsid w:val="00EE0740"/>
    <w:rsid w:val="00EE07FB"/>
    <w:rsid w:val="00EE0803"/>
    <w:rsid w:val="00EE08E1"/>
    <w:rsid w:val="00EE08E4"/>
    <w:rsid w:val="00EE0A87"/>
    <w:rsid w:val="00EE0DE8"/>
    <w:rsid w:val="00EE0E19"/>
    <w:rsid w:val="00EE0EEB"/>
    <w:rsid w:val="00EE11BD"/>
    <w:rsid w:val="00EE1238"/>
    <w:rsid w:val="00EE12B0"/>
    <w:rsid w:val="00EE1311"/>
    <w:rsid w:val="00EE1332"/>
    <w:rsid w:val="00EE1349"/>
    <w:rsid w:val="00EE1519"/>
    <w:rsid w:val="00EE1929"/>
    <w:rsid w:val="00EE1AE0"/>
    <w:rsid w:val="00EE1D30"/>
    <w:rsid w:val="00EE1ED7"/>
    <w:rsid w:val="00EE22D6"/>
    <w:rsid w:val="00EE2318"/>
    <w:rsid w:val="00EE251F"/>
    <w:rsid w:val="00EE256B"/>
    <w:rsid w:val="00EE260B"/>
    <w:rsid w:val="00EE2AAF"/>
    <w:rsid w:val="00EE2D2F"/>
    <w:rsid w:val="00EE2DC6"/>
    <w:rsid w:val="00EE2E45"/>
    <w:rsid w:val="00EE31C9"/>
    <w:rsid w:val="00EE3281"/>
    <w:rsid w:val="00EE337C"/>
    <w:rsid w:val="00EE379A"/>
    <w:rsid w:val="00EE3AB0"/>
    <w:rsid w:val="00EE3B9F"/>
    <w:rsid w:val="00EE3F24"/>
    <w:rsid w:val="00EE3F9A"/>
    <w:rsid w:val="00EE449F"/>
    <w:rsid w:val="00EE451E"/>
    <w:rsid w:val="00EE455C"/>
    <w:rsid w:val="00EE465B"/>
    <w:rsid w:val="00EE466E"/>
    <w:rsid w:val="00EE47FD"/>
    <w:rsid w:val="00EE4876"/>
    <w:rsid w:val="00EE4A3C"/>
    <w:rsid w:val="00EE4AF0"/>
    <w:rsid w:val="00EE4BAF"/>
    <w:rsid w:val="00EE4C1C"/>
    <w:rsid w:val="00EE4E02"/>
    <w:rsid w:val="00EE4E9B"/>
    <w:rsid w:val="00EE52F1"/>
    <w:rsid w:val="00EE53BE"/>
    <w:rsid w:val="00EE53DB"/>
    <w:rsid w:val="00EE54A9"/>
    <w:rsid w:val="00EE55EC"/>
    <w:rsid w:val="00EE58B3"/>
    <w:rsid w:val="00EE5C4D"/>
    <w:rsid w:val="00EE5DDE"/>
    <w:rsid w:val="00EE621B"/>
    <w:rsid w:val="00EE6388"/>
    <w:rsid w:val="00EE667E"/>
    <w:rsid w:val="00EE66B3"/>
    <w:rsid w:val="00EE69AC"/>
    <w:rsid w:val="00EE6AD3"/>
    <w:rsid w:val="00EE6C08"/>
    <w:rsid w:val="00EE707A"/>
    <w:rsid w:val="00EE73C7"/>
    <w:rsid w:val="00EE7444"/>
    <w:rsid w:val="00EE75D8"/>
    <w:rsid w:val="00EE7625"/>
    <w:rsid w:val="00EE7634"/>
    <w:rsid w:val="00EE78DF"/>
    <w:rsid w:val="00EE7A6C"/>
    <w:rsid w:val="00EE7A92"/>
    <w:rsid w:val="00EE7C45"/>
    <w:rsid w:val="00EE7CEA"/>
    <w:rsid w:val="00EE7D16"/>
    <w:rsid w:val="00EE7F8D"/>
    <w:rsid w:val="00EF01BC"/>
    <w:rsid w:val="00EF02ED"/>
    <w:rsid w:val="00EF048B"/>
    <w:rsid w:val="00EF08EB"/>
    <w:rsid w:val="00EF09FB"/>
    <w:rsid w:val="00EF0AB7"/>
    <w:rsid w:val="00EF0D0F"/>
    <w:rsid w:val="00EF0D5E"/>
    <w:rsid w:val="00EF1275"/>
    <w:rsid w:val="00EF15E3"/>
    <w:rsid w:val="00EF1AC8"/>
    <w:rsid w:val="00EF1AD7"/>
    <w:rsid w:val="00EF1BA9"/>
    <w:rsid w:val="00EF1C13"/>
    <w:rsid w:val="00EF1EA7"/>
    <w:rsid w:val="00EF2432"/>
    <w:rsid w:val="00EF2B08"/>
    <w:rsid w:val="00EF2C21"/>
    <w:rsid w:val="00EF2EE1"/>
    <w:rsid w:val="00EF312F"/>
    <w:rsid w:val="00EF33C5"/>
    <w:rsid w:val="00EF3420"/>
    <w:rsid w:val="00EF372D"/>
    <w:rsid w:val="00EF381F"/>
    <w:rsid w:val="00EF38D8"/>
    <w:rsid w:val="00EF3D6A"/>
    <w:rsid w:val="00EF3DA4"/>
    <w:rsid w:val="00EF3DCF"/>
    <w:rsid w:val="00EF3E32"/>
    <w:rsid w:val="00EF3ED4"/>
    <w:rsid w:val="00EF3F31"/>
    <w:rsid w:val="00EF3F84"/>
    <w:rsid w:val="00EF4433"/>
    <w:rsid w:val="00EF44B8"/>
    <w:rsid w:val="00EF4566"/>
    <w:rsid w:val="00EF46CA"/>
    <w:rsid w:val="00EF4705"/>
    <w:rsid w:val="00EF4915"/>
    <w:rsid w:val="00EF4ADE"/>
    <w:rsid w:val="00EF4B1B"/>
    <w:rsid w:val="00EF4BA9"/>
    <w:rsid w:val="00EF4E0E"/>
    <w:rsid w:val="00EF4E13"/>
    <w:rsid w:val="00EF4E29"/>
    <w:rsid w:val="00EF515F"/>
    <w:rsid w:val="00EF5527"/>
    <w:rsid w:val="00EF575D"/>
    <w:rsid w:val="00EF59FB"/>
    <w:rsid w:val="00EF606B"/>
    <w:rsid w:val="00EF6184"/>
    <w:rsid w:val="00EF6559"/>
    <w:rsid w:val="00EF676C"/>
    <w:rsid w:val="00EF6807"/>
    <w:rsid w:val="00EF6A06"/>
    <w:rsid w:val="00EF6BAD"/>
    <w:rsid w:val="00EF6BB4"/>
    <w:rsid w:val="00EF6E5E"/>
    <w:rsid w:val="00EF7164"/>
    <w:rsid w:val="00EF7241"/>
    <w:rsid w:val="00EF7754"/>
    <w:rsid w:val="00EF77AC"/>
    <w:rsid w:val="00EF77AD"/>
    <w:rsid w:val="00EF79F2"/>
    <w:rsid w:val="00EF7FF8"/>
    <w:rsid w:val="00F0051D"/>
    <w:rsid w:val="00F005AF"/>
    <w:rsid w:val="00F00B76"/>
    <w:rsid w:val="00F00D32"/>
    <w:rsid w:val="00F00E22"/>
    <w:rsid w:val="00F00E83"/>
    <w:rsid w:val="00F010FF"/>
    <w:rsid w:val="00F0110E"/>
    <w:rsid w:val="00F011F1"/>
    <w:rsid w:val="00F01245"/>
    <w:rsid w:val="00F01255"/>
    <w:rsid w:val="00F01D88"/>
    <w:rsid w:val="00F020DF"/>
    <w:rsid w:val="00F021D9"/>
    <w:rsid w:val="00F0233D"/>
    <w:rsid w:val="00F023C9"/>
    <w:rsid w:val="00F02890"/>
    <w:rsid w:val="00F028CB"/>
    <w:rsid w:val="00F02A97"/>
    <w:rsid w:val="00F02B7F"/>
    <w:rsid w:val="00F02BC1"/>
    <w:rsid w:val="00F02F40"/>
    <w:rsid w:val="00F0351D"/>
    <w:rsid w:val="00F039B2"/>
    <w:rsid w:val="00F039BE"/>
    <w:rsid w:val="00F039DE"/>
    <w:rsid w:val="00F03A08"/>
    <w:rsid w:val="00F03B1B"/>
    <w:rsid w:val="00F03E3E"/>
    <w:rsid w:val="00F04070"/>
    <w:rsid w:val="00F04180"/>
    <w:rsid w:val="00F041D7"/>
    <w:rsid w:val="00F044F8"/>
    <w:rsid w:val="00F049FE"/>
    <w:rsid w:val="00F04B2C"/>
    <w:rsid w:val="00F04C29"/>
    <w:rsid w:val="00F04DF7"/>
    <w:rsid w:val="00F05250"/>
    <w:rsid w:val="00F052A6"/>
    <w:rsid w:val="00F052C6"/>
    <w:rsid w:val="00F052CD"/>
    <w:rsid w:val="00F05751"/>
    <w:rsid w:val="00F05810"/>
    <w:rsid w:val="00F059F5"/>
    <w:rsid w:val="00F05BBA"/>
    <w:rsid w:val="00F05BCC"/>
    <w:rsid w:val="00F05D84"/>
    <w:rsid w:val="00F060F8"/>
    <w:rsid w:val="00F060FE"/>
    <w:rsid w:val="00F061B5"/>
    <w:rsid w:val="00F062E9"/>
    <w:rsid w:val="00F064A6"/>
    <w:rsid w:val="00F064F8"/>
    <w:rsid w:val="00F06A52"/>
    <w:rsid w:val="00F06B7C"/>
    <w:rsid w:val="00F06DE1"/>
    <w:rsid w:val="00F06ED0"/>
    <w:rsid w:val="00F06F6F"/>
    <w:rsid w:val="00F074F0"/>
    <w:rsid w:val="00F07510"/>
    <w:rsid w:val="00F075BD"/>
    <w:rsid w:val="00F075D1"/>
    <w:rsid w:val="00F0767E"/>
    <w:rsid w:val="00F0775B"/>
    <w:rsid w:val="00F0776E"/>
    <w:rsid w:val="00F07A9B"/>
    <w:rsid w:val="00F07AA9"/>
    <w:rsid w:val="00F07D2E"/>
    <w:rsid w:val="00F102CA"/>
    <w:rsid w:val="00F10325"/>
    <w:rsid w:val="00F108F5"/>
    <w:rsid w:val="00F10D8B"/>
    <w:rsid w:val="00F10E92"/>
    <w:rsid w:val="00F11435"/>
    <w:rsid w:val="00F114BD"/>
    <w:rsid w:val="00F1155B"/>
    <w:rsid w:val="00F11688"/>
    <w:rsid w:val="00F11A34"/>
    <w:rsid w:val="00F11B7A"/>
    <w:rsid w:val="00F11BAA"/>
    <w:rsid w:val="00F11E08"/>
    <w:rsid w:val="00F11E9B"/>
    <w:rsid w:val="00F11EF9"/>
    <w:rsid w:val="00F11FB2"/>
    <w:rsid w:val="00F1202B"/>
    <w:rsid w:val="00F1219A"/>
    <w:rsid w:val="00F121F6"/>
    <w:rsid w:val="00F12595"/>
    <w:rsid w:val="00F1265C"/>
    <w:rsid w:val="00F12738"/>
    <w:rsid w:val="00F12952"/>
    <w:rsid w:val="00F12E04"/>
    <w:rsid w:val="00F132FB"/>
    <w:rsid w:val="00F134CD"/>
    <w:rsid w:val="00F1351B"/>
    <w:rsid w:val="00F13696"/>
    <w:rsid w:val="00F139F2"/>
    <w:rsid w:val="00F13A07"/>
    <w:rsid w:val="00F13A4E"/>
    <w:rsid w:val="00F13C1A"/>
    <w:rsid w:val="00F13CE9"/>
    <w:rsid w:val="00F13CFD"/>
    <w:rsid w:val="00F13E2B"/>
    <w:rsid w:val="00F13FBE"/>
    <w:rsid w:val="00F14543"/>
    <w:rsid w:val="00F149B9"/>
    <w:rsid w:val="00F152BE"/>
    <w:rsid w:val="00F1573B"/>
    <w:rsid w:val="00F15750"/>
    <w:rsid w:val="00F157DF"/>
    <w:rsid w:val="00F16291"/>
    <w:rsid w:val="00F16416"/>
    <w:rsid w:val="00F165C6"/>
    <w:rsid w:val="00F1662D"/>
    <w:rsid w:val="00F16701"/>
    <w:rsid w:val="00F16832"/>
    <w:rsid w:val="00F16AE0"/>
    <w:rsid w:val="00F16F9D"/>
    <w:rsid w:val="00F16FDD"/>
    <w:rsid w:val="00F17255"/>
    <w:rsid w:val="00F17282"/>
    <w:rsid w:val="00F177B1"/>
    <w:rsid w:val="00F17FAF"/>
    <w:rsid w:val="00F2008F"/>
    <w:rsid w:val="00F200E4"/>
    <w:rsid w:val="00F20124"/>
    <w:rsid w:val="00F20694"/>
    <w:rsid w:val="00F20707"/>
    <w:rsid w:val="00F207B0"/>
    <w:rsid w:val="00F207BD"/>
    <w:rsid w:val="00F20BE4"/>
    <w:rsid w:val="00F20F97"/>
    <w:rsid w:val="00F215AC"/>
    <w:rsid w:val="00F215C8"/>
    <w:rsid w:val="00F21830"/>
    <w:rsid w:val="00F21D9C"/>
    <w:rsid w:val="00F21DD6"/>
    <w:rsid w:val="00F220EA"/>
    <w:rsid w:val="00F221F3"/>
    <w:rsid w:val="00F225D9"/>
    <w:rsid w:val="00F22A0C"/>
    <w:rsid w:val="00F22A47"/>
    <w:rsid w:val="00F22B16"/>
    <w:rsid w:val="00F232AF"/>
    <w:rsid w:val="00F2334F"/>
    <w:rsid w:val="00F23491"/>
    <w:rsid w:val="00F238E3"/>
    <w:rsid w:val="00F23922"/>
    <w:rsid w:val="00F239F5"/>
    <w:rsid w:val="00F23A00"/>
    <w:rsid w:val="00F23C31"/>
    <w:rsid w:val="00F23CD3"/>
    <w:rsid w:val="00F23EF9"/>
    <w:rsid w:val="00F24288"/>
    <w:rsid w:val="00F24307"/>
    <w:rsid w:val="00F244A1"/>
    <w:rsid w:val="00F245FE"/>
    <w:rsid w:val="00F24779"/>
    <w:rsid w:val="00F2494B"/>
    <w:rsid w:val="00F2498E"/>
    <w:rsid w:val="00F24B57"/>
    <w:rsid w:val="00F24BA1"/>
    <w:rsid w:val="00F24CA3"/>
    <w:rsid w:val="00F24D68"/>
    <w:rsid w:val="00F24E12"/>
    <w:rsid w:val="00F24E53"/>
    <w:rsid w:val="00F24F20"/>
    <w:rsid w:val="00F250A5"/>
    <w:rsid w:val="00F2513E"/>
    <w:rsid w:val="00F2522D"/>
    <w:rsid w:val="00F252A6"/>
    <w:rsid w:val="00F25819"/>
    <w:rsid w:val="00F25C65"/>
    <w:rsid w:val="00F25D89"/>
    <w:rsid w:val="00F2604D"/>
    <w:rsid w:val="00F2614E"/>
    <w:rsid w:val="00F263B2"/>
    <w:rsid w:val="00F263F9"/>
    <w:rsid w:val="00F266DE"/>
    <w:rsid w:val="00F2685B"/>
    <w:rsid w:val="00F26A8B"/>
    <w:rsid w:val="00F26AA5"/>
    <w:rsid w:val="00F2720C"/>
    <w:rsid w:val="00F27218"/>
    <w:rsid w:val="00F276E3"/>
    <w:rsid w:val="00F2779C"/>
    <w:rsid w:val="00F277FF"/>
    <w:rsid w:val="00F278FF"/>
    <w:rsid w:val="00F27ADE"/>
    <w:rsid w:val="00F27CF2"/>
    <w:rsid w:val="00F27D42"/>
    <w:rsid w:val="00F30490"/>
    <w:rsid w:val="00F304FD"/>
    <w:rsid w:val="00F3069F"/>
    <w:rsid w:val="00F307C8"/>
    <w:rsid w:val="00F307E4"/>
    <w:rsid w:val="00F3089B"/>
    <w:rsid w:val="00F3099D"/>
    <w:rsid w:val="00F30EEE"/>
    <w:rsid w:val="00F30FF4"/>
    <w:rsid w:val="00F312B2"/>
    <w:rsid w:val="00F312B4"/>
    <w:rsid w:val="00F31394"/>
    <w:rsid w:val="00F31849"/>
    <w:rsid w:val="00F31858"/>
    <w:rsid w:val="00F31EE1"/>
    <w:rsid w:val="00F31F30"/>
    <w:rsid w:val="00F32002"/>
    <w:rsid w:val="00F3214B"/>
    <w:rsid w:val="00F32160"/>
    <w:rsid w:val="00F32E47"/>
    <w:rsid w:val="00F32EC8"/>
    <w:rsid w:val="00F3319D"/>
    <w:rsid w:val="00F3373C"/>
    <w:rsid w:val="00F339A4"/>
    <w:rsid w:val="00F33E41"/>
    <w:rsid w:val="00F33FAE"/>
    <w:rsid w:val="00F340B3"/>
    <w:rsid w:val="00F3430D"/>
    <w:rsid w:val="00F3454E"/>
    <w:rsid w:val="00F345EB"/>
    <w:rsid w:val="00F34659"/>
    <w:rsid w:val="00F34766"/>
    <w:rsid w:val="00F3493A"/>
    <w:rsid w:val="00F34962"/>
    <w:rsid w:val="00F34ACD"/>
    <w:rsid w:val="00F34AEE"/>
    <w:rsid w:val="00F34DCF"/>
    <w:rsid w:val="00F351A9"/>
    <w:rsid w:val="00F352AB"/>
    <w:rsid w:val="00F3553F"/>
    <w:rsid w:val="00F35645"/>
    <w:rsid w:val="00F357DA"/>
    <w:rsid w:val="00F358BB"/>
    <w:rsid w:val="00F3594F"/>
    <w:rsid w:val="00F35A5C"/>
    <w:rsid w:val="00F35E90"/>
    <w:rsid w:val="00F36004"/>
    <w:rsid w:val="00F360B8"/>
    <w:rsid w:val="00F3639C"/>
    <w:rsid w:val="00F3654C"/>
    <w:rsid w:val="00F3654F"/>
    <w:rsid w:val="00F365CC"/>
    <w:rsid w:val="00F3663A"/>
    <w:rsid w:val="00F36A53"/>
    <w:rsid w:val="00F36A5A"/>
    <w:rsid w:val="00F36AB0"/>
    <w:rsid w:val="00F36BDC"/>
    <w:rsid w:val="00F36E16"/>
    <w:rsid w:val="00F36F3A"/>
    <w:rsid w:val="00F37205"/>
    <w:rsid w:val="00F37251"/>
    <w:rsid w:val="00F37360"/>
    <w:rsid w:val="00F37388"/>
    <w:rsid w:val="00F375C5"/>
    <w:rsid w:val="00F376AD"/>
    <w:rsid w:val="00F378D4"/>
    <w:rsid w:val="00F37D12"/>
    <w:rsid w:val="00F37FA2"/>
    <w:rsid w:val="00F4004A"/>
    <w:rsid w:val="00F4023A"/>
    <w:rsid w:val="00F405BF"/>
    <w:rsid w:val="00F408DC"/>
    <w:rsid w:val="00F40B39"/>
    <w:rsid w:val="00F40B5D"/>
    <w:rsid w:val="00F40BE6"/>
    <w:rsid w:val="00F40C95"/>
    <w:rsid w:val="00F40E7D"/>
    <w:rsid w:val="00F411A5"/>
    <w:rsid w:val="00F416F7"/>
    <w:rsid w:val="00F41965"/>
    <w:rsid w:val="00F41993"/>
    <w:rsid w:val="00F419C6"/>
    <w:rsid w:val="00F41A53"/>
    <w:rsid w:val="00F41A97"/>
    <w:rsid w:val="00F41D14"/>
    <w:rsid w:val="00F420EA"/>
    <w:rsid w:val="00F4250F"/>
    <w:rsid w:val="00F42534"/>
    <w:rsid w:val="00F42662"/>
    <w:rsid w:val="00F42782"/>
    <w:rsid w:val="00F42907"/>
    <w:rsid w:val="00F4293A"/>
    <w:rsid w:val="00F42B2B"/>
    <w:rsid w:val="00F42BC0"/>
    <w:rsid w:val="00F42BC5"/>
    <w:rsid w:val="00F42D7F"/>
    <w:rsid w:val="00F43012"/>
    <w:rsid w:val="00F432BD"/>
    <w:rsid w:val="00F43453"/>
    <w:rsid w:val="00F43575"/>
    <w:rsid w:val="00F435B8"/>
    <w:rsid w:val="00F435CF"/>
    <w:rsid w:val="00F435DF"/>
    <w:rsid w:val="00F43851"/>
    <w:rsid w:val="00F43BA3"/>
    <w:rsid w:val="00F43BFB"/>
    <w:rsid w:val="00F43EF4"/>
    <w:rsid w:val="00F44132"/>
    <w:rsid w:val="00F44195"/>
    <w:rsid w:val="00F44226"/>
    <w:rsid w:val="00F44312"/>
    <w:rsid w:val="00F44406"/>
    <w:rsid w:val="00F44423"/>
    <w:rsid w:val="00F446B1"/>
    <w:rsid w:val="00F446D2"/>
    <w:rsid w:val="00F447AB"/>
    <w:rsid w:val="00F44A42"/>
    <w:rsid w:val="00F44B03"/>
    <w:rsid w:val="00F44C3C"/>
    <w:rsid w:val="00F44C82"/>
    <w:rsid w:val="00F44D19"/>
    <w:rsid w:val="00F45295"/>
    <w:rsid w:val="00F452FB"/>
    <w:rsid w:val="00F4539C"/>
    <w:rsid w:val="00F454DD"/>
    <w:rsid w:val="00F456EC"/>
    <w:rsid w:val="00F45859"/>
    <w:rsid w:val="00F459FB"/>
    <w:rsid w:val="00F45C6C"/>
    <w:rsid w:val="00F45C8B"/>
    <w:rsid w:val="00F45F06"/>
    <w:rsid w:val="00F4600C"/>
    <w:rsid w:val="00F46150"/>
    <w:rsid w:val="00F46373"/>
    <w:rsid w:val="00F465F9"/>
    <w:rsid w:val="00F46973"/>
    <w:rsid w:val="00F46D8A"/>
    <w:rsid w:val="00F473F0"/>
    <w:rsid w:val="00F4743F"/>
    <w:rsid w:val="00F47497"/>
    <w:rsid w:val="00F479BE"/>
    <w:rsid w:val="00F47BD6"/>
    <w:rsid w:val="00F47C71"/>
    <w:rsid w:val="00F47CD0"/>
    <w:rsid w:val="00F47CF5"/>
    <w:rsid w:val="00F50020"/>
    <w:rsid w:val="00F507DF"/>
    <w:rsid w:val="00F5087D"/>
    <w:rsid w:val="00F50A51"/>
    <w:rsid w:val="00F50B8E"/>
    <w:rsid w:val="00F50CF0"/>
    <w:rsid w:val="00F50DAC"/>
    <w:rsid w:val="00F51224"/>
    <w:rsid w:val="00F5158A"/>
    <w:rsid w:val="00F5184B"/>
    <w:rsid w:val="00F519BB"/>
    <w:rsid w:val="00F51A80"/>
    <w:rsid w:val="00F51A9A"/>
    <w:rsid w:val="00F51F74"/>
    <w:rsid w:val="00F520CC"/>
    <w:rsid w:val="00F52136"/>
    <w:rsid w:val="00F52535"/>
    <w:rsid w:val="00F529D5"/>
    <w:rsid w:val="00F52A95"/>
    <w:rsid w:val="00F52B6A"/>
    <w:rsid w:val="00F52CA8"/>
    <w:rsid w:val="00F52DDC"/>
    <w:rsid w:val="00F53061"/>
    <w:rsid w:val="00F53237"/>
    <w:rsid w:val="00F5337B"/>
    <w:rsid w:val="00F53402"/>
    <w:rsid w:val="00F53651"/>
    <w:rsid w:val="00F538BD"/>
    <w:rsid w:val="00F53BF0"/>
    <w:rsid w:val="00F54172"/>
    <w:rsid w:val="00F542E2"/>
    <w:rsid w:val="00F54756"/>
    <w:rsid w:val="00F547F2"/>
    <w:rsid w:val="00F54983"/>
    <w:rsid w:val="00F54B1C"/>
    <w:rsid w:val="00F54B2B"/>
    <w:rsid w:val="00F54B59"/>
    <w:rsid w:val="00F54BCB"/>
    <w:rsid w:val="00F54BFA"/>
    <w:rsid w:val="00F555EA"/>
    <w:rsid w:val="00F55790"/>
    <w:rsid w:val="00F55EC1"/>
    <w:rsid w:val="00F55EDA"/>
    <w:rsid w:val="00F55F1E"/>
    <w:rsid w:val="00F55FEB"/>
    <w:rsid w:val="00F560DE"/>
    <w:rsid w:val="00F5610A"/>
    <w:rsid w:val="00F56270"/>
    <w:rsid w:val="00F56361"/>
    <w:rsid w:val="00F565CF"/>
    <w:rsid w:val="00F567DC"/>
    <w:rsid w:val="00F56A39"/>
    <w:rsid w:val="00F56ADF"/>
    <w:rsid w:val="00F56FA9"/>
    <w:rsid w:val="00F5710A"/>
    <w:rsid w:val="00F577D5"/>
    <w:rsid w:val="00F577F3"/>
    <w:rsid w:val="00F57DC5"/>
    <w:rsid w:val="00F6015E"/>
    <w:rsid w:val="00F603A3"/>
    <w:rsid w:val="00F606BB"/>
    <w:rsid w:val="00F6075D"/>
    <w:rsid w:val="00F607D3"/>
    <w:rsid w:val="00F60AD1"/>
    <w:rsid w:val="00F60AE4"/>
    <w:rsid w:val="00F611D9"/>
    <w:rsid w:val="00F61361"/>
    <w:rsid w:val="00F615F6"/>
    <w:rsid w:val="00F61610"/>
    <w:rsid w:val="00F619E2"/>
    <w:rsid w:val="00F61A39"/>
    <w:rsid w:val="00F61C5E"/>
    <w:rsid w:val="00F61D0C"/>
    <w:rsid w:val="00F61FB4"/>
    <w:rsid w:val="00F620BD"/>
    <w:rsid w:val="00F62290"/>
    <w:rsid w:val="00F6234B"/>
    <w:rsid w:val="00F62453"/>
    <w:rsid w:val="00F6263D"/>
    <w:rsid w:val="00F629BB"/>
    <w:rsid w:val="00F62B69"/>
    <w:rsid w:val="00F62D05"/>
    <w:rsid w:val="00F62F82"/>
    <w:rsid w:val="00F633F4"/>
    <w:rsid w:val="00F63433"/>
    <w:rsid w:val="00F6345C"/>
    <w:rsid w:val="00F635D4"/>
    <w:rsid w:val="00F6360C"/>
    <w:rsid w:val="00F63878"/>
    <w:rsid w:val="00F63A35"/>
    <w:rsid w:val="00F63B7F"/>
    <w:rsid w:val="00F63D10"/>
    <w:rsid w:val="00F640C1"/>
    <w:rsid w:val="00F64252"/>
    <w:rsid w:val="00F6427D"/>
    <w:rsid w:val="00F642DE"/>
    <w:rsid w:val="00F644AA"/>
    <w:rsid w:val="00F64776"/>
    <w:rsid w:val="00F6488C"/>
    <w:rsid w:val="00F649A4"/>
    <w:rsid w:val="00F64A20"/>
    <w:rsid w:val="00F64A41"/>
    <w:rsid w:val="00F64AC1"/>
    <w:rsid w:val="00F64AF5"/>
    <w:rsid w:val="00F64CC5"/>
    <w:rsid w:val="00F64F7E"/>
    <w:rsid w:val="00F650A0"/>
    <w:rsid w:val="00F650B5"/>
    <w:rsid w:val="00F6516A"/>
    <w:rsid w:val="00F65362"/>
    <w:rsid w:val="00F6569C"/>
    <w:rsid w:val="00F65881"/>
    <w:rsid w:val="00F658FF"/>
    <w:rsid w:val="00F65A58"/>
    <w:rsid w:val="00F65D76"/>
    <w:rsid w:val="00F65E2B"/>
    <w:rsid w:val="00F65E3F"/>
    <w:rsid w:val="00F65F13"/>
    <w:rsid w:val="00F65F85"/>
    <w:rsid w:val="00F6620B"/>
    <w:rsid w:val="00F66ABE"/>
    <w:rsid w:val="00F66E28"/>
    <w:rsid w:val="00F670F7"/>
    <w:rsid w:val="00F671A8"/>
    <w:rsid w:val="00F673A3"/>
    <w:rsid w:val="00F673AD"/>
    <w:rsid w:val="00F676E4"/>
    <w:rsid w:val="00F678B7"/>
    <w:rsid w:val="00F67B97"/>
    <w:rsid w:val="00F67BBA"/>
    <w:rsid w:val="00F67FE3"/>
    <w:rsid w:val="00F70293"/>
    <w:rsid w:val="00F70617"/>
    <w:rsid w:val="00F706F0"/>
    <w:rsid w:val="00F706FC"/>
    <w:rsid w:val="00F7078F"/>
    <w:rsid w:val="00F70867"/>
    <w:rsid w:val="00F70B24"/>
    <w:rsid w:val="00F70B72"/>
    <w:rsid w:val="00F70BA6"/>
    <w:rsid w:val="00F70D38"/>
    <w:rsid w:val="00F7128A"/>
    <w:rsid w:val="00F7135B"/>
    <w:rsid w:val="00F71420"/>
    <w:rsid w:val="00F7152B"/>
    <w:rsid w:val="00F7177C"/>
    <w:rsid w:val="00F71AA1"/>
    <w:rsid w:val="00F71B33"/>
    <w:rsid w:val="00F71D07"/>
    <w:rsid w:val="00F71E6C"/>
    <w:rsid w:val="00F72289"/>
    <w:rsid w:val="00F727C8"/>
    <w:rsid w:val="00F72A17"/>
    <w:rsid w:val="00F72F29"/>
    <w:rsid w:val="00F72FC0"/>
    <w:rsid w:val="00F730E6"/>
    <w:rsid w:val="00F731E4"/>
    <w:rsid w:val="00F731E7"/>
    <w:rsid w:val="00F733C1"/>
    <w:rsid w:val="00F733F6"/>
    <w:rsid w:val="00F73445"/>
    <w:rsid w:val="00F73544"/>
    <w:rsid w:val="00F7363B"/>
    <w:rsid w:val="00F73663"/>
    <w:rsid w:val="00F73AFC"/>
    <w:rsid w:val="00F73BF8"/>
    <w:rsid w:val="00F73C68"/>
    <w:rsid w:val="00F73D7A"/>
    <w:rsid w:val="00F73E4F"/>
    <w:rsid w:val="00F73E88"/>
    <w:rsid w:val="00F73F72"/>
    <w:rsid w:val="00F73F97"/>
    <w:rsid w:val="00F74050"/>
    <w:rsid w:val="00F7413C"/>
    <w:rsid w:val="00F742CB"/>
    <w:rsid w:val="00F7438E"/>
    <w:rsid w:val="00F749DA"/>
    <w:rsid w:val="00F74B15"/>
    <w:rsid w:val="00F74E0F"/>
    <w:rsid w:val="00F74E80"/>
    <w:rsid w:val="00F750EC"/>
    <w:rsid w:val="00F753E2"/>
    <w:rsid w:val="00F75ABB"/>
    <w:rsid w:val="00F75B28"/>
    <w:rsid w:val="00F75B59"/>
    <w:rsid w:val="00F75E02"/>
    <w:rsid w:val="00F75FE1"/>
    <w:rsid w:val="00F7607D"/>
    <w:rsid w:val="00F760E3"/>
    <w:rsid w:val="00F761C2"/>
    <w:rsid w:val="00F762B7"/>
    <w:rsid w:val="00F76346"/>
    <w:rsid w:val="00F76CAE"/>
    <w:rsid w:val="00F76F4C"/>
    <w:rsid w:val="00F7707A"/>
    <w:rsid w:val="00F77176"/>
    <w:rsid w:val="00F772BA"/>
    <w:rsid w:val="00F774DF"/>
    <w:rsid w:val="00F77682"/>
    <w:rsid w:val="00F7776B"/>
    <w:rsid w:val="00F77908"/>
    <w:rsid w:val="00F779D3"/>
    <w:rsid w:val="00F77BED"/>
    <w:rsid w:val="00F77D55"/>
    <w:rsid w:val="00F77DC0"/>
    <w:rsid w:val="00F77E5D"/>
    <w:rsid w:val="00F77EB7"/>
    <w:rsid w:val="00F801EA"/>
    <w:rsid w:val="00F8034D"/>
    <w:rsid w:val="00F80596"/>
    <w:rsid w:val="00F80B9F"/>
    <w:rsid w:val="00F80D5A"/>
    <w:rsid w:val="00F80DC1"/>
    <w:rsid w:val="00F81043"/>
    <w:rsid w:val="00F81103"/>
    <w:rsid w:val="00F81324"/>
    <w:rsid w:val="00F815EF"/>
    <w:rsid w:val="00F81D60"/>
    <w:rsid w:val="00F81E59"/>
    <w:rsid w:val="00F82274"/>
    <w:rsid w:val="00F82277"/>
    <w:rsid w:val="00F82886"/>
    <w:rsid w:val="00F82934"/>
    <w:rsid w:val="00F829A7"/>
    <w:rsid w:val="00F82C0A"/>
    <w:rsid w:val="00F82D14"/>
    <w:rsid w:val="00F82DF1"/>
    <w:rsid w:val="00F833DA"/>
    <w:rsid w:val="00F833F7"/>
    <w:rsid w:val="00F83403"/>
    <w:rsid w:val="00F83958"/>
    <w:rsid w:val="00F83A41"/>
    <w:rsid w:val="00F83A51"/>
    <w:rsid w:val="00F83BFE"/>
    <w:rsid w:val="00F8459E"/>
    <w:rsid w:val="00F848A3"/>
    <w:rsid w:val="00F8498B"/>
    <w:rsid w:val="00F84991"/>
    <w:rsid w:val="00F84B83"/>
    <w:rsid w:val="00F84BA3"/>
    <w:rsid w:val="00F8540A"/>
    <w:rsid w:val="00F856B7"/>
    <w:rsid w:val="00F85B2F"/>
    <w:rsid w:val="00F85B46"/>
    <w:rsid w:val="00F85D9C"/>
    <w:rsid w:val="00F8600D"/>
    <w:rsid w:val="00F86390"/>
    <w:rsid w:val="00F86418"/>
    <w:rsid w:val="00F864C4"/>
    <w:rsid w:val="00F86664"/>
    <w:rsid w:val="00F86A3B"/>
    <w:rsid w:val="00F86A77"/>
    <w:rsid w:val="00F86FE3"/>
    <w:rsid w:val="00F877D3"/>
    <w:rsid w:val="00F8799E"/>
    <w:rsid w:val="00F87CF5"/>
    <w:rsid w:val="00F87DA5"/>
    <w:rsid w:val="00F87E35"/>
    <w:rsid w:val="00F87F96"/>
    <w:rsid w:val="00F90028"/>
    <w:rsid w:val="00F90040"/>
    <w:rsid w:val="00F90425"/>
    <w:rsid w:val="00F9100E"/>
    <w:rsid w:val="00F91115"/>
    <w:rsid w:val="00F9113E"/>
    <w:rsid w:val="00F913E0"/>
    <w:rsid w:val="00F91467"/>
    <w:rsid w:val="00F9149C"/>
    <w:rsid w:val="00F919F2"/>
    <w:rsid w:val="00F9241E"/>
    <w:rsid w:val="00F92A05"/>
    <w:rsid w:val="00F92B5E"/>
    <w:rsid w:val="00F92C41"/>
    <w:rsid w:val="00F92FD8"/>
    <w:rsid w:val="00F9336B"/>
    <w:rsid w:val="00F93B54"/>
    <w:rsid w:val="00F93E79"/>
    <w:rsid w:val="00F93ED5"/>
    <w:rsid w:val="00F93EF3"/>
    <w:rsid w:val="00F94220"/>
    <w:rsid w:val="00F942DB"/>
    <w:rsid w:val="00F94333"/>
    <w:rsid w:val="00F9440B"/>
    <w:rsid w:val="00F94514"/>
    <w:rsid w:val="00F945F6"/>
    <w:rsid w:val="00F946E9"/>
    <w:rsid w:val="00F947BD"/>
    <w:rsid w:val="00F94852"/>
    <w:rsid w:val="00F94893"/>
    <w:rsid w:val="00F9498B"/>
    <w:rsid w:val="00F94A44"/>
    <w:rsid w:val="00F94EB4"/>
    <w:rsid w:val="00F94F0A"/>
    <w:rsid w:val="00F95055"/>
    <w:rsid w:val="00F950CC"/>
    <w:rsid w:val="00F951E8"/>
    <w:rsid w:val="00F952C9"/>
    <w:rsid w:val="00F95396"/>
    <w:rsid w:val="00F955AA"/>
    <w:rsid w:val="00F9566D"/>
    <w:rsid w:val="00F95A33"/>
    <w:rsid w:val="00F95B21"/>
    <w:rsid w:val="00F95B58"/>
    <w:rsid w:val="00F95E98"/>
    <w:rsid w:val="00F95EA7"/>
    <w:rsid w:val="00F95EBE"/>
    <w:rsid w:val="00F962C2"/>
    <w:rsid w:val="00F9641D"/>
    <w:rsid w:val="00F96482"/>
    <w:rsid w:val="00F964C5"/>
    <w:rsid w:val="00F96BE7"/>
    <w:rsid w:val="00F96CC5"/>
    <w:rsid w:val="00F96D03"/>
    <w:rsid w:val="00F96EB8"/>
    <w:rsid w:val="00F97685"/>
    <w:rsid w:val="00FA00B1"/>
    <w:rsid w:val="00FA01DE"/>
    <w:rsid w:val="00FA023D"/>
    <w:rsid w:val="00FA04A1"/>
    <w:rsid w:val="00FA0834"/>
    <w:rsid w:val="00FA089D"/>
    <w:rsid w:val="00FA0C56"/>
    <w:rsid w:val="00FA101F"/>
    <w:rsid w:val="00FA11D5"/>
    <w:rsid w:val="00FA1747"/>
    <w:rsid w:val="00FA1773"/>
    <w:rsid w:val="00FA198E"/>
    <w:rsid w:val="00FA1A30"/>
    <w:rsid w:val="00FA1A6D"/>
    <w:rsid w:val="00FA1B6D"/>
    <w:rsid w:val="00FA1BCE"/>
    <w:rsid w:val="00FA1FEF"/>
    <w:rsid w:val="00FA20F5"/>
    <w:rsid w:val="00FA23CF"/>
    <w:rsid w:val="00FA23E9"/>
    <w:rsid w:val="00FA2795"/>
    <w:rsid w:val="00FA2885"/>
    <w:rsid w:val="00FA295C"/>
    <w:rsid w:val="00FA31EA"/>
    <w:rsid w:val="00FA3274"/>
    <w:rsid w:val="00FA3399"/>
    <w:rsid w:val="00FA39CF"/>
    <w:rsid w:val="00FA3A9A"/>
    <w:rsid w:val="00FA3C20"/>
    <w:rsid w:val="00FA3D29"/>
    <w:rsid w:val="00FA3F00"/>
    <w:rsid w:val="00FA4027"/>
    <w:rsid w:val="00FA4310"/>
    <w:rsid w:val="00FA48D0"/>
    <w:rsid w:val="00FA4953"/>
    <w:rsid w:val="00FA4A5F"/>
    <w:rsid w:val="00FA4D71"/>
    <w:rsid w:val="00FA4F9E"/>
    <w:rsid w:val="00FA4FF9"/>
    <w:rsid w:val="00FA510F"/>
    <w:rsid w:val="00FA5112"/>
    <w:rsid w:val="00FA517B"/>
    <w:rsid w:val="00FA5182"/>
    <w:rsid w:val="00FA51E5"/>
    <w:rsid w:val="00FA5361"/>
    <w:rsid w:val="00FA53F5"/>
    <w:rsid w:val="00FA5992"/>
    <w:rsid w:val="00FA5A0F"/>
    <w:rsid w:val="00FA5DAB"/>
    <w:rsid w:val="00FA5E0F"/>
    <w:rsid w:val="00FA5EDB"/>
    <w:rsid w:val="00FA5F09"/>
    <w:rsid w:val="00FA5FCA"/>
    <w:rsid w:val="00FA60A8"/>
    <w:rsid w:val="00FA6351"/>
    <w:rsid w:val="00FA646D"/>
    <w:rsid w:val="00FA655A"/>
    <w:rsid w:val="00FA6731"/>
    <w:rsid w:val="00FA6763"/>
    <w:rsid w:val="00FA6893"/>
    <w:rsid w:val="00FA68F9"/>
    <w:rsid w:val="00FA6962"/>
    <w:rsid w:val="00FA6A46"/>
    <w:rsid w:val="00FA6B99"/>
    <w:rsid w:val="00FA6E02"/>
    <w:rsid w:val="00FA71EC"/>
    <w:rsid w:val="00FA7205"/>
    <w:rsid w:val="00FA72F5"/>
    <w:rsid w:val="00FA7373"/>
    <w:rsid w:val="00FA7525"/>
    <w:rsid w:val="00FB02DD"/>
    <w:rsid w:val="00FB0345"/>
    <w:rsid w:val="00FB0610"/>
    <w:rsid w:val="00FB0723"/>
    <w:rsid w:val="00FB0C22"/>
    <w:rsid w:val="00FB0C6E"/>
    <w:rsid w:val="00FB10A2"/>
    <w:rsid w:val="00FB123D"/>
    <w:rsid w:val="00FB1583"/>
    <w:rsid w:val="00FB1846"/>
    <w:rsid w:val="00FB1A60"/>
    <w:rsid w:val="00FB1B81"/>
    <w:rsid w:val="00FB1C07"/>
    <w:rsid w:val="00FB1F30"/>
    <w:rsid w:val="00FB2021"/>
    <w:rsid w:val="00FB203E"/>
    <w:rsid w:val="00FB22E4"/>
    <w:rsid w:val="00FB26CA"/>
    <w:rsid w:val="00FB2B85"/>
    <w:rsid w:val="00FB2BEC"/>
    <w:rsid w:val="00FB2E85"/>
    <w:rsid w:val="00FB3565"/>
    <w:rsid w:val="00FB3587"/>
    <w:rsid w:val="00FB3B19"/>
    <w:rsid w:val="00FB4008"/>
    <w:rsid w:val="00FB4047"/>
    <w:rsid w:val="00FB4114"/>
    <w:rsid w:val="00FB4348"/>
    <w:rsid w:val="00FB4397"/>
    <w:rsid w:val="00FB47A5"/>
    <w:rsid w:val="00FB489C"/>
    <w:rsid w:val="00FB48F7"/>
    <w:rsid w:val="00FB4B48"/>
    <w:rsid w:val="00FB5195"/>
    <w:rsid w:val="00FB5359"/>
    <w:rsid w:val="00FB540D"/>
    <w:rsid w:val="00FB547D"/>
    <w:rsid w:val="00FB5623"/>
    <w:rsid w:val="00FB5749"/>
    <w:rsid w:val="00FB5814"/>
    <w:rsid w:val="00FB58B4"/>
    <w:rsid w:val="00FB5964"/>
    <w:rsid w:val="00FB599A"/>
    <w:rsid w:val="00FB5B5C"/>
    <w:rsid w:val="00FB5E6B"/>
    <w:rsid w:val="00FB6161"/>
    <w:rsid w:val="00FB6410"/>
    <w:rsid w:val="00FB64A3"/>
    <w:rsid w:val="00FB660A"/>
    <w:rsid w:val="00FB6A9B"/>
    <w:rsid w:val="00FB6AA9"/>
    <w:rsid w:val="00FB710C"/>
    <w:rsid w:val="00FB718E"/>
    <w:rsid w:val="00FB789B"/>
    <w:rsid w:val="00FB7937"/>
    <w:rsid w:val="00FB7B48"/>
    <w:rsid w:val="00FB7BC5"/>
    <w:rsid w:val="00FB7DBB"/>
    <w:rsid w:val="00FC03DB"/>
    <w:rsid w:val="00FC0432"/>
    <w:rsid w:val="00FC04DD"/>
    <w:rsid w:val="00FC0CAE"/>
    <w:rsid w:val="00FC0CE0"/>
    <w:rsid w:val="00FC10E3"/>
    <w:rsid w:val="00FC128C"/>
    <w:rsid w:val="00FC129A"/>
    <w:rsid w:val="00FC149B"/>
    <w:rsid w:val="00FC1673"/>
    <w:rsid w:val="00FC1F1C"/>
    <w:rsid w:val="00FC2010"/>
    <w:rsid w:val="00FC20FB"/>
    <w:rsid w:val="00FC2184"/>
    <w:rsid w:val="00FC224E"/>
    <w:rsid w:val="00FC2610"/>
    <w:rsid w:val="00FC2742"/>
    <w:rsid w:val="00FC2934"/>
    <w:rsid w:val="00FC2D66"/>
    <w:rsid w:val="00FC2D87"/>
    <w:rsid w:val="00FC2EAD"/>
    <w:rsid w:val="00FC3059"/>
    <w:rsid w:val="00FC3080"/>
    <w:rsid w:val="00FC32F0"/>
    <w:rsid w:val="00FC3382"/>
    <w:rsid w:val="00FC3935"/>
    <w:rsid w:val="00FC3EB5"/>
    <w:rsid w:val="00FC404D"/>
    <w:rsid w:val="00FC4206"/>
    <w:rsid w:val="00FC427A"/>
    <w:rsid w:val="00FC4A64"/>
    <w:rsid w:val="00FC4CAE"/>
    <w:rsid w:val="00FC4D67"/>
    <w:rsid w:val="00FC4F28"/>
    <w:rsid w:val="00FC4F8A"/>
    <w:rsid w:val="00FC50B3"/>
    <w:rsid w:val="00FC51B6"/>
    <w:rsid w:val="00FC522F"/>
    <w:rsid w:val="00FC5464"/>
    <w:rsid w:val="00FC549F"/>
    <w:rsid w:val="00FC551D"/>
    <w:rsid w:val="00FC5616"/>
    <w:rsid w:val="00FC571F"/>
    <w:rsid w:val="00FC5813"/>
    <w:rsid w:val="00FC58DC"/>
    <w:rsid w:val="00FC631E"/>
    <w:rsid w:val="00FC636D"/>
    <w:rsid w:val="00FC64BB"/>
    <w:rsid w:val="00FC64ED"/>
    <w:rsid w:val="00FC65AD"/>
    <w:rsid w:val="00FC6CAF"/>
    <w:rsid w:val="00FC6E28"/>
    <w:rsid w:val="00FC6F3B"/>
    <w:rsid w:val="00FC7016"/>
    <w:rsid w:val="00FC73D8"/>
    <w:rsid w:val="00FC7525"/>
    <w:rsid w:val="00FC78B5"/>
    <w:rsid w:val="00FC7914"/>
    <w:rsid w:val="00FC7D93"/>
    <w:rsid w:val="00FC7DED"/>
    <w:rsid w:val="00FC7F3E"/>
    <w:rsid w:val="00FD02E3"/>
    <w:rsid w:val="00FD0667"/>
    <w:rsid w:val="00FD0A2B"/>
    <w:rsid w:val="00FD0D5E"/>
    <w:rsid w:val="00FD0D8F"/>
    <w:rsid w:val="00FD1103"/>
    <w:rsid w:val="00FD12A2"/>
    <w:rsid w:val="00FD1510"/>
    <w:rsid w:val="00FD16AD"/>
    <w:rsid w:val="00FD1700"/>
    <w:rsid w:val="00FD1980"/>
    <w:rsid w:val="00FD1B1F"/>
    <w:rsid w:val="00FD1D4F"/>
    <w:rsid w:val="00FD1E7A"/>
    <w:rsid w:val="00FD1F38"/>
    <w:rsid w:val="00FD2114"/>
    <w:rsid w:val="00FD24E3"/>
    <w:rsid w:val="00FD2689"/>
    <w:rsid w:val="00FD276B"/>
    <w:rsid w:val="00FD2B92"/>
    <w:rsid w:val="00FD2DF4"/>
    <w:rsid w:val="00FD3072"/>
    <w:rsid w:val="00FD3405"/>
    <w:rsid w:val="00FD3487"/>
    <w:rsid w:val="00FD364A"/>
    <w:rsid w:val="00FD3A43"/>
    <w:rsid w:val="00FD4A5B"/>
    <w:rsid w:val="00FD4CE4"/>
    <w:rsid w:val="00FD4D44"/>
    <w:rsid w:val="00FD4DD9"/>
    <w:rsid w:val="00FD4E61"/>
    <w:rsid w:val="00FD5720"/>
    <w:rsid w:val="00FD5835"/>
    <w:rsid w:val="00FD5C7D"/>
    <w:rsid w:val="00FD5DB4"/>
    <w:rsid w:val="00FD5F60"/>
    <w:rsid w:val="00FD612B"/>
    <w:rsid w:val="00FD617E"/>
    <w:rsid w:val="00FD6413"/>
    <w:rsid w:val="00FD6573"/>
    <w:rsid w:val="00FD671C"/>
    <w:rsid w:val="00FD6740"/>
    <w:rsid w:val="00FD68E7"/>
    <w:rsid w:val="00FD6A3F"/>
    <w:rsid w:val="00FD6C2A"/>
    <w:rsid w:val="00FD6EA1"/>
    <w:rsid w:val="00FD72B2"/>
    <w:rsid w:val="00FD7711"/>
    <w:rsid w:val="00FD7909"/>
    <w:rsid w:val="00FD79BC"/>
    <w:rsid w:val="00FD79F5"/>
    <w:rsid w:val="00FD7ADB"/>
    <w:rsid w:val="00FD7CD4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2C1"/>
    <w:rsid w:val="00FE13BA"/>
    <w:rsid w:val="00FE15B6"/>
    <w:rsid w:val="00FE15F3"/>
    <w:rsid w:val="00FE1765"/>
    <w:rsid w:val="00FE1887"/>
    <w:rsid w:val="00FE1944"/>
    <w:rsid w:val="00FE1B1F"/>
    <w:rsid w:val="00FE1BC6"/>
    <w:rsid w:val="00FE1E44"/>
    <w:rsid w:val="00FE1E4A"/>
    <w:rsid w:val="00FE1F39"/>
    <w:rsid w:val="00FE1F96"/>
    <w:rsid w:val="00FE2197"/>
    <w:rsid w:val="00FE2299"/>
    <w:rsid w:val="00FE24C4"/>
    <w:rsid w:val="00FE260F"/>
    <w:rsid w:val="00FE2912"/>
    <w:rsid w:val="00FE2947"/>
    <w:rsid w:val="00FE2A83"/>
    <w:rsid w:val="00FE2AC7"/>
    <w:rsid w:val="00FE2B24"/>
    <w:rsid w:val="00FE2C20"/>
    <w:rsid w:val="00FE2CFE"/>
    <w:rsid w:val="00FE2DDA"/>
    <w:rsid w:val="00FE2E93"/>
    <w:rsid w:val="00FE2F24"/>
    <w:rsid w:val="00FE2F3C"/>
    <w:rsid w:val="00FE2F89"/>
    <w:rsid w:val="00FE3044"/>
    <w:rsid w:val="00FE30B8"/>
    <w:rsid w:val="00FE30E8"/>
    <w:rsid w:val="00FE325C"/>
    <w:rsid w:val="00FE359F"/>
    <w:rsid w:val="00FE3705"/>
    <w:rsid w:val="00FE37FD"/>
    <w:rsid w:val="00FE3EA8"/>
    <w:rsid w:val="00FE3F10"/>
    <w:rsid w:val="00FE4291"/>
    <w:rsid w:val="00FE43EF"/>
    <w:rsid w:val="00FE444D"/>
    <w:rsid w:val="00FE4544"/>
    <w:rsid w:val="00FE486A"/>
    <w:rsid w:val="00FE4933"/>
    <w:rsid w:val="00FE49A3"/>
    <w:rsid w:val="00FE4C60"/>
    <w:rsid w:val="00FE4CE8"/>
    <w:rsid w:val="00FE5738"/>
    <w:rsid w:val="00FE57B6"/>
    <w:rsid w:val="00FE5A89"/>
    <w:rsid w:val="00FE65FC"/>
    <w:rsid w:val="00FE6A62"/>
    <w:rsid w:val="00FE6BB4"/>
    <w:rsid w:val="00FE6E07"/>
    <w:rsid w:val="00FE7031"/>
    <w:rsid w:val="00FE7677"/>
    <w:rsid w:val="00FE77C4"/>
    <w:rsid w:val="00FE77E3"/>
    <w:rsid w:val="00FE790E"/>
    <w:rsid w:val="00FE7B05"/>
    <w:rsid w:val="00FE7B36"/>
    <w:rsid w:val="00FE7D61"/>
    <w:rsid w:val="00FE7E7C"/>
    <w:rsid w:val="00FE7FF0"/>
    <w:rsid w:val="00FF0162"/>
    <w:rsid w:val="00FF0282"/>
    <w:rsid w:val="00FF0340"/>
    <w:rsid w:val="00FF0802"/>
    <w:rsid w:val="00FF084C"/>
    <w:rsid w:val="00FF0BB5"/>
    <w:rsid w:val="00FF11FF"/>
    <w:rsid w:val="00FF125C"/>
    <w:rsid w:val="00FF172B"/>
    <w:rsid w:val="00FF1755"/>
    <w:rsid w:val="00FF1890"/>
    <w:rsid w:val="00FF1B2A"/>
    <w:rsid w:val="00FF1C6F"/>
    <w:rsid w:val="00FF215C"/>
    <w:rsid w:val="00FF215D"/>
    <w:rsid w:val="00FF21ED"/>
    <w:rsid w:val="00FF22A6"/>
    <w:rsid w:val="00FF2436"/>
    <w:rsid w:val="00FF269C"/>
    <w:rsid w:val="00FF296D"/>
    <w:rsid w:val="00FF29C3"/>
    <w:rsid w:val="00FF2B4F"/>
    <w:rsid w:val="00FF2D9B"/>
    <w:rsid w:val="00FF2DA7"/>
    <w:rsid w:val="00FF2EC1"/>
    <w:rsid w:val="00FF2FD6"/>
    <w:rsid w:val="00FF3160"/>
    <w:rsid w:val="00FF31A6"/>
    <w:rsid w:val="00FF3587"/>
    <w:rsid w:val="00FF3588"/>
    <w:rsid w:val="00FF35CC"/>
    <w:rsid w:val="00FF39DA"/>
    <w:rsid w:val="00FF3A86"/>
    <w:rsid w:val="00FF3B48"/>
    <w:rsid w:val="00FF3F53"/>
    <w:rsid w:val="00FF3F95"/>
    <w:rsid w:val="00FF40B3"/>
    <w:rsid w:val="00FF41DE"/>
    <w:rsid w:val="00FF41EE"/>
    <w:rsid w:val="00FF4742"/>
    <w:rsid w:val="00FF498C"/>
    <w:rsid w:val="00FF49A6"/>
    <w:rsid w:val="00FF49E2"/>
    <w:rsid w:val="00FF4E3F"/>
    <w:rsid w:val="00FF4FEE"/>
    <w:rsid w:val="00FF513E"/>
    <w:rsid w:val="00FF51CD"/>
    <w:rsid w:val="00FF51F7"/>
    <w:rsid w:val="00FF5237"/>
    <w:rsid w:val="00FF5606"/>
    <w:rsid w:val="00FF56A5"/>
    <w:rsid w:val="00FF5709"/>
    <w:rsid w:val="00FF5828"/>
    <w:rsid w:val="00FF58AB"/>
    <w:rsid w:val="00FF5994"/>
    <w:rsid w:val="00FF5AC9"/>
    <w:rsid w:val="00FF5DC9"/>
    <w:rsid w:val="00FF615B"/>
    <w:rsid w:val="00FF6185"/>
    <w:rsid w:val="00FF62C8"/>
    <w:rsid w:val="00FF6626"/>
    <w:rsid w:val="00FF6738"/>
    <w:rsid w:val="00FF6C13"/>
    <w:rsid w:val="00FF6E88"/>
    <w:rsid w:val="00FF7062"/>
    <w:rsid w:val="00FF745C"/>
    <w:rsid w:val="00FF7AA5"/>
    <w:rsid w:val="00FF7B36"/>
    <w:rsid w:val="00FF7B9B"/>
    <w:rsid w:val="00FF7D27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5:docId w15:val="{08ECD7C8-4D0D-4E03-B44D-9951D17F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D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image" Target="media/image2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1.png"/><Relationship Id="rId32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image" Target="media/image4.png"/><Relationship Id="rId30" Type="http://schemas.openxmlformats.org/officeDocument/2006/relationships/footer" Target="footer9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22E44-A57D-4D8E-B53E-496E1FB66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6D687-57B4-4D01-A6AC-BAB84383B3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3148E-1293-419D-99AE-2AB396C088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10462</Words>
  <Characters>59636</Characters>
  <Application>Microsoft Office Word</Application>
  <DocSecurity>4</DocSecurity>
  <Lines>496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69959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tct_confroom1@outlook.co.th</cp:lastModifiedBy>
  <cp:revision>2</cp:revision>
  <cp:lastPrinted>2026-02-23T23:31:00Z</cp:lastPrinted>
  <dcterms:created xsi:type="dcterms:W3CDTF">2026-02-24T09:19:00Z</dcterms:created>
  <dcterms:modified xsi:type="dcterms:W3CDTF">2026-02-24T09:19:00Z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