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9E82C9C" w14:textId="44804004" w:rsidR="00CB3F7E" w:rsidRDefault="00666660" w:rsidP="009B7613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3916C0B9" w14:textId="5D1BE841" w:rsidR="00FC3B0D" w:rsidRPr="00FC3B0D" w:rsidRDefault="00FC3B0D" w:rsidP="00FC3B0D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466BBCF" w14:textId="77777777" w:rsidR="00204A71" w:rsidRDefault="00204A71" w:rsidP="00204A71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0939A0D" w14:textId="6AEAD88A" w:rsidR="00E6637C" w:rsidRPr="00BA41D4" w:rsidRDefault="00204A71" w:rsidP="00A273BE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310301C5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B76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39ED">
        <w:rPr>
          <w:rFonts w:asciiTheme="majorBidi" w:hAnsiTheme="majorBidi" w:cstheme="majorBidi"/>
          <w:sz w:val="30"/>
          <w:szCs w:val="30"/>
        </w:rPr>
        <w:t>1</w:t>
      </w:r>
      <w:r w:rsidR="00591D74">
        <w:rPr>
          <w:rFonts w:asciiTheme="majorBidi" w:hAnsiTheme="majorBidi" w:cstheme="majorBidi"/>
          <w:sz w:val="30"/>
          <w:szCs w:val="30"/>
        </w:rPr>
        <w:t>2</w:t>
      </w:r>
      <w:r w:rsidR="00287918">
        <w:rPr>
          <w:rFonts w:asciiTheme="majorBidi" w:hAnsiTheme="majorBidi" w:cstheme="majorBidi"/>
          <w:sz w:val="30"/>
          <w:szCs w:val="30"/>
        </w:rPr>
        <w:t xml:space="preserve"> </w:t>
      </w:r>
      <w:r w:rsidR="00B60C23" w:rsidRPr="00B60C23">
        <w:rPr>
          <w:rFonts w:ascii="Angsana New" w:hAnsi="Angsana New"/>
          <w:sz w:val="30"/>
          <w:szCs w:val="30"/>
          <w:cs/>
        </w:rPr>
        <w:t>กุมภาพันธ์</w:t>
      </w:r>
      <w:r w:rsidR="002879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A63B94">
        <w:rPr>
          <w:rFonts w:ascii="Angsana New" w:hAnsi="Angsana New"/>
          <w:sz w:val="30"/>
          <w:szCs w:val="30"/>
        </w:rPr>
        <w:t>9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74E4589B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E8774B">
        <w:rPr>
          <w:rFonts w:asciiTheme="majorBidi" w:hAnsiTheme="majorBidi" w:cstheme="majorBidi"/>
          <w:spacing w:val="-3"/>
          <w:sz w:val="30"/>
          <w:szCs w:val="30"/>
        </w:rPr>
        <w:t>8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5C8E18AE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E8774B">
        <w:rPr>
          <w:rFonts w:asciiTheme="majorBidi" w:hAnsiTheme="majorBidi" w:cstheme="majorBidi"/>
          <w:sz w:val="30"/>
          <w:szCs w:val="30"/>
        </w:rPr>
        <w:t>8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215B10" w:rsidRPr="00CB72A3" w14:paraId="358E259B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F48290D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4E5BA68C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D1125FF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05EB7903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3B0D" w:rsidRPr="00CB72A3" w14:paraId="2FB47012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29458A05" w14:textId="79E81E29" w:rsidR="00FC3B0D" w:rsidRPr="00CB72A3" w:rsidRDefault="00FC3B0D" w:rsidP="00FC3B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CA7CF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A7C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6BCCAC11" w14:textId="229794DF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25F2089B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5140E2AC" w14:textId="5067E969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44BB73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7F1E3" w14:textId="61DAAC64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B675366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5F76A43" w14:textId="3144BA6A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15B10" w:rsidRPr="00CB72A3" w14:paraId="3610EF28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83C3363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788C366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B10" w:rsidRPr="00CB72A3" w14:paraId="4F3DBB0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2B3993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7F0A8C7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2BC23EC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6BAFB77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DB8D5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88A7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59F5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DEED2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B0D" w:rsidRPr="00CB72A3" w14:paraId="0AFBFB6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E3BDF2C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29ED4B3D" w14:textId="376F6B02" w:rsidR="00FC3B0D" w:rsidRPr="00CB72A3" w:rsidRDefault="001770EA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9" w:type="dxa"/>
          </w:tcPr>
          <w:p w14:paraId="0F6C3C1A" w14:textId="77777777" w:rsidR="00FC3B0D" w:rsidRPr="00CB72A3" w:rsidRDefault="00FC3B0D" w:rsidP="00FC3B0D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64A7C39" w14:textId="6968DE27" w:rsidR="00FC3B0D" w:rsidRPr="00CB72A3" w:rsidRDefault="00CA7CF7" w:rsidP="00B60C2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245,188</w:t>
            </w:r>
          </w:p>
        </w:tc>
        <w:tc>
          <w:tcPr>
            <w:tcW w:w="270" w:type="dxa"/>
          </w:tcPr>
          <w:p w14:paraId="328C7B30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5EAA2B" w14:textId="26AE15BB" w:rsidR="00FC3B0D" w:rsidRPr="00CB72A3" w:rsidRDefault="001770EA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14B30346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2914B21" w14:textId="7EA02835" w:rsidR="00FC3B0D" w:rsidRPr="00CB72A3" w:rsidRDefault="00CA7CF7" w:rsidP="00B60C2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245,188</w:t>
            </w:r>
          </w:p>
        </w:tc>
      </w:tr>
      <w:tr w:rsidR="00A273BE" w:rsidRPr="00CB72A3" w14:paraId="385607A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5ACB83B" w14:textId="7FFBF2AD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3E247830" w14:textId="59154488" w:rsidR="00A273BE" w:rsidRPr="00D3644A" w:rsidRDefault="001770EA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279" w:type="dxa"/>
          </w:tcPr>
          <w:p w14:paraId="1823B197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C60B3C4" w14:textId="36208444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DD2BBD" w14:textId="77777777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3E3BAB8" w14:textId="30659C3B" w:rsidR="00A273BE" w:rsidRPr="00D3644A" w:rsidRDefault="001770EA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270" w:type="dxa"/>
          </w:tcPr>
          <w:p w14:paraId="527EDC24" w14:textId="24687CAE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7D02CDD" w14:textId="713CD01A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73BE" w:rsidRPr="00CB72A3" w14:paraId="1BEFB46A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FE81353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053A5BD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AE2880C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F8A03A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A3E6E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FA0756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82E0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09CC4F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049DF2FB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5E90572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6782D66E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169290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A56EC8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BD80E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066FFD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A03097D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18FCC51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332B94E2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A7F3976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DCC44A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071D07E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9586338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30EF9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C21FB5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D470D8A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9DF361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1C7A" w:rsidRPr="00CB72A3" w14:paraId="12A3E21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9FB6B3C" w14:textId="77777777" w:rsidR="00A41C7A" w:rsidRPr="00CB72A3" w:rsidRDefault="00A41C7A" w:rsidP="00A4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2D4D9B10" w14:textId="4FF89079" w:rsidR="00A41C7A" w:rsidRPr="00CB72A3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18,018</w:t>
            </w:r>
          </w:p>
        </w:tc>
        <w:tc>
          <w:tcPr>
            <w:tcW w:w="279" w:type="dxa"/>
          </w:tcPr>
          <w:p w14:paraId="15428C7B" w14:textId="77777777" w:rsidR="00A41C7A" w:rsidRPr="00CB72A3" w:rsidRDefault="00A41C7A" w:rsidP="00A41C7A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5141217" w14:textId="4D3E4ABA" w:rsidR="00A41C7A" w:rsidRPr="00CB72A3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15,192</w:t>
            </w:r>
          </w:p>
        </w:tc>
        <w:tc>
          <w:tcPr>
            <w:tcW w:w="270" w:type="dxa"/>
          </w:tcPr>
          <w:p w14:paraId="5E06DA2A" w14:textId="77777777" w:rsidR="00A41C7A" w:rsidRPr="00CB72A3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EC66FB" w14:textId="5CF35C4C" w:rsidR="00A41C7A" w:rsidRPr="00CB72A3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18,018</w:t>
            </w:r>
          </w:p>
        </w:tc>
        <w:tc>
          <w:tcPr>
            <w:tcW w:w="270" w:type="dxa"/>
          </w:tcPr>
          <w:p w14:paraId="53379056" w14:textId="77777777" w:rsidR="00A41C7A" w:rsidRPr="00CB72A3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5A91554" w14:textId="0B8AD38C" w:rsidR="00A41C7A" w:rsidRPr="00CB72A3" w:rsidRDefault="00A41C7A" w:rsidP="00A41C7A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C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15,192</w:t>
            </w:r>
          </w:p>
        </w:tc>
      </w:tr>
      <w:tr w:rsidR="00A41C7A" w:rsidRPr="0065449F" w14:paraId="55EFB5FF" w14:textId="77777777" w:rsidTr="0065449F">
        <w:trPr>
          <w:cantSplit/>
          <w:trHeight w:hRule="exact" w:val="374"/>
        </w:trPr>
        <w:tc>
          <w:tcPr>
            <w:tcW w:w="4410" w:type="dxa"/>
          </w:tcPr>
          <w:p w14:paraId="3424D356" w14:textId="06F316D9" w:rsidR="00A41C7A" w:rsidRPr="0065449F" w:rsidRDefault="00A41C7A" w:rsidP="00A4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449F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1" w:type="dxa"/>
          </w:tcPr>
          <w:p w14:paraId="03CC5B52" w14:textId="592F8D76" w:rsidR="00A41C7A" w:rsidRPr="0065449F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18,881</w:t>
            </w:r>
          </w:p>
        </w:tc>
        <w:tc>
          <w:tcPr>
            <w:tcW w:w="279" w:type="dxa"/>
          </w:tcPr>
          <w:p w14:paraId="51D7FA6E" w14:textId="77777777" w:rsidR="00A41C7A" w:rsidRPr="0065449F" w:rsidRDefault="00A41C7A" w:rsidP="00A41C7A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5AF3D27" w14:textId="5364FCD6" w:rsidR="00A41C7A" w:rsidRPr="0065449F" w:rsidRDefault="00A41C7A" w:rsidP="00A41C7A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C9F04A" w14:textId="77777777" w:rsidR="00A41C7A" w:rsidRPr="0065449F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41408AB" w14:textId="33DA07B6" w:rsidR="00A41C7A" w:rsidRPr="0065449F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18,881</w:t>
            </w:r>
          </w:p>
        </w:tc>
        <w:tc>
          <w:tcPr>
            <w:tcW w:w="270" w:type="dxa"/>
          </w:tcPr>
          <w:p w14:paraId="3F9D7465" w14:textId="77777777" w:rsidR="00A41C7A" w:rsidRPr="0065449F" w:rsidRDefault="00A41C7A" w:rsidP="00A41C7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870C4D" w14:textId="73175AD6" w:rsidR="00A41C7A" w:rsidRPr="0065449F" w:rsidRDefault="00A41C7A" w:rsidP="00A41C7A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44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B471D" w:rsidRPr="00CB72A3" w14:paraId="1B01381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4A82CEE" w14:textId="77777777" w:rsidR="007B471D" w:rsidRPr="00CB72A3" w:rsidRDefault="007B471D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2D0633B" w14:textId="77777777" w:rsidR="007B471D" w:rsidRPr="00CB72A3" w:rsidRDefault="007B471D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F7B8DD2" w14:textId="77777777" w:rsidR="007B471D" w:rsidRPr="00CB72A3" w:rsidRDefault="007B471D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FCA4C1" w14:textId="77777777" w:rsidR="007B471D" w:rsidRPr="00CB72A3" w:rsidRDefault="007B471D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495682" w14:textId="77777777" w:rsidR="007B471D" w:rsidRPr="00CB72A3" w:rsidRDefault="007B471D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C887D43" w14:textId="77777777" w:rsidR="007B471D" w:rsidRPr="00CB72A3" w:rsidRDefault="007B471D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B3A4A7A" w14:textId="77777777" w:rsidR="007B471D" w:rsidRPr="00CB72A3" w:rsidRDefault="007B471D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648340B" w14:textId="77777777" w:rsidR="007B471D" w:rsidRPr="00CB72A3" w:rsidRDefault="007B471D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0E88DAF6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6825D12D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0DD6878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7A197019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CEE622C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390BD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876F5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1C69C8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B704EB9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273BE" w:rsidRPr="00CB72A3" w14:paraId="3B09B69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344DB58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739F9FD9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4DC442B7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403C1F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4F62B5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8A6D88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98C197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4786C4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7CF7" w:rsidRPr="00CB72A3" w14:paraId="68422E43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EAD9657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646D7440" w14:textId="25303CBE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9" w:type="dxa"/>
          </w:tcPr>
          <w:p w14:paraId="5611A3C6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C4CBAD" w14:textId="38BC18C8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107,588</w:t>
            </w:r>
          </w:p>
        </w:tc>
        <w:tc>
          <w:tcPr>
            <w:tcW w:w="270" w:type="dxa"/>
          </w:tcPr>
          <w:p w14:paraId="01C6A982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184DE" w14:textId="3C7717DE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61330BAB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5399DA" w14:textId="0116AE7D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107,588</w:t>
            </w:r>
          </w:p>
        </w:tc>
      </w:tr>
      <w:tr w:rsidR="00CA7CF7" w:rsidRPr="00CB72A3" w14:paraId="6978416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DF5BA19" w14:textId="79DB5AF0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66F1314A" w14:textId="052C4A61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1,143</w:t>
            </w:r>
          </w:p>
        </w:tc>
        <w:tc>
          <w:tcPr>
            <w:tcW w:w="279" w:type="dxa"/>
          </w:tcPr>
          <w:p w14:paraId="4DFCC66A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554A4E0" w14:textId="26609A63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7,854</w:t>
            </w:r>
          </w:p>
        </w:tc>
        <w:tc>
          <w:tcPr>
            <w:tcW w:w="270" w:type="dxa"/>
          </w:tcPr>
          <w:p w14:paraId="4B461372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4CFCF" w14:textId="463ECD45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45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1,143</w:t>
            </w:r>
          </w:p>
        </w:tc>
        <w:tc>
          <w:tcPr>
            <w:tcW w:w="270" w:type="dxa"/>
          </w:tcPr>
          <w:p w14:paraId="68851868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5063050" w14:textId="0CE4769D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7,854</w:t>
            </w:r>
          </w:p>
        </w:tc>
      </w:tr>
      <w:tr w:rsidR="00CA7CF7" w:rsidRPr="00CB72A3" w14:paraId="6422F8A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1EA2E76" w14:textId="3A6D52AD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1005156D" w14:textId="02F5FA01" w:rsidR="00CA7CF7" w:rsidRPr="001C4315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12,804</w:t>
            </w:r>
          </w:p>
        </w:tc>
        <w:tc>
          <w:tcPr>
            <w:tcW w:w="279" w:type="dxa"/>
          </w:tcPr>
          <w:p w14:paraId="2E139EB0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1BB973C" w14:textId="68A29A4F" w:rsidR="00CA7CF7" w:rsidRPr="001D4F0A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15,198</w:t>
            </w:r>
          </w:p>
        </w:tc>
        <w:tc>
          <w:tcPr>
            <w:tcW w:w="270" w:type="dxa"/>
          </w:tcPr>
          <w:p w14:paraId="54A5B5B5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8C395" w14:textId="555EDAFE" w:rsidR="00CA7CF7" w:rsidRPr="001C4315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12,804</w:t>
            </w:r>
          </w:p>
        </w:tc>
        <w:tc>
          <w:tcPr>
            <w:tcW w:w="270" w:type="dxa"/>
          </w:tcPr>
          <w:p w14:paraId="40B41B5F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88AE93F" w14:textId="2CC5E6DE" w:rsidR="00CA7CF7" w:rsidRPr="001D4F0A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15,198</w:t>
            </w:r>
          </w:p>
        </w:tc>
      </w:tr>
      <w:tr w:rsidR="00CA7CF7" w:rsidRPr="00CB72A3" w14:paraId="0671E3C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5730708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68E19139" w14:textId="49F84043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1,282,857</w:t>
            </w:r>
          </w:p>
        </w:tc>
        <w:tc>
          <w:tcPr>
            <w:tcW w:w="279" w:type="dxa"/>
          </w:tcPr>
          <w:p w14:paraId="308D3750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8FB85A" w14:textId="3A2B508D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63,050</w:t>
            </w:r>
          </w:p>
        </w:tc>
        <w:tc>
          <w:tcPr>
            <w:tcW w:w="270" w:type="dxa"/>
          </w:tcPr>
          <w:p w14:paraId="08A028B2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5D988" w14:textId="2CD177B4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1,282,857</w:t>
            </w:r>
          </w:p>
        </w:tc>
        <w:tc>
          <w:tcPr>
            <w:tcW w:w="270" w:type="dxa"/>
          </w:tcPr>
          <w:p w14:paraId="29B6F7F8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53BC76" w14:textId="2BB2B50E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63,050</w:t>
            </w:r>
          </w:p>
        </w:tc>
      </w:tr>
      <w:tr w:rsidR="00CA7CF7" w:rsidRPr="00CB72A3" w14:paraId="08F9E21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26BE110" w14:textId="47D08496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81" w:type="dxa"/>
          </w:tcPr>
          <w:p w14:paraId="1FA5D52B" w14:textId="5018DD29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58,053</w:t>
            </w:r>
          </w:p>
        </w:tc>
        <w:tc>
          <w:tcPr>
            <w:tcW w:w="279" w:type="dxa"/>
          </w:tcPr>
          <w:p w14:paraId="37EF93FF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D0D76C3" w14:textId="562028FA" w:rsidR="00CA7CF7" w:rsidRDefault="00CA7CF7" w:rsidP="00CA7CF7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38,797</w:t>
            </w:r>
          </w:p>
        </w:tc>
        <w:tc>
          <w:tcPr>
            <w:tcW w:w="270" w:type="dxa"/>
          </w:tcPr>
          <w:p w14:paraId="08920630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0FEA" w14:textId="274667F6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58,053</w:t>
            </w:r>
          </w:p>
        </w:tc>
        <w:tc>
          <w:tcPr>
            <w:tcW w:w="270" w:type="dxa"/>
          </w:tcPr>
          <w:p w14:paraId="67E371DA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939CFA" w14:textId="6EACBD19" w:rsidR="00CA7CF7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38,797</w:t>
            </w:r>
          </w:p>
        </w:tc>
      </w:tr>
      <w:tr w:rsidR="00CA7CF7" w:rsidRPr="00CB72A3" w14:paraId="0A19349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A3BBB6E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40925403" w14:textId="3AE80A60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279" w:type="dxa"/>
          </w:tcPr>
          <w:p w14:paraId="48ADC3E4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40E2A3" w14:textId="2B1725EB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4,706</w:t>
            </w:r>
          </w:p>
        </w:tc>
        <w:tc>
          <w:tcPr>
            <w:tcW w:w="270" w:type="dxa"/>
          </w:tcPr>
          <w:p w14:paraId="4D4354C4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7BCF8" w14:textId="1C7698E4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270" w:type="dxa"/>
          </w:tcPr>
          <w:p w14:paraId="48B940CC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F7AFA0" w14:textId="5BCAAB8A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4,706</w:t>
            </w:r>
          </w:p>
        </w:tc>
      </w:tr>
      <w:tr w:rsidR="00CA7CF7" w:rsidRPr="00CB72A3" w14:paraId="358C83C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4043A50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313DC948" w14:textId="12AEC60A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19,402</w:t>
            </w:r>
          </w:p>
        </w:tc>
        <w:tc>
          <w:tcPr>
            <w:tcW w:w="279" w:type="dxa"/>
          </w:tcPr>
          <w:p w14:paraId="2A5FAE2B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A96763" w14:textId="232C9333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26,012</w:t>
            </w:r>
          </w:p>
        </w:tc>
        <w:tc>
          <w:tcPr>
            <w:tcW w:w="270" w:type="dxa"/>
          </w:tcPr>
          <w:p w14:paraId="04F00A8C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15E93" w14:textId="3054AD4E" w:rsidR="00CA7CF7" w:rsidRPr="00CB72A3" w:rsidRDefault="00245426" w:rsidP="00CA7C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19,402</w:t>
            </w:r>
          </w:p>
        </w:tc>
        <w:tc>
          <w:tcPr>
            <w:tcW w:w="270" w:type="dxa"/>
          </w:tcPr>
          <w:p w14:paraId="0625EC59" w14:textId="77777777" w:rsidR="00CA7CF7" w:rsidRPr="00CB72A3" w:rsidRDefault="00CA7CF7" w:rsidP="00CA7CF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7E8B59F" w14:textId="39C9191C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26,012</w:t>
            </w:r>
          </w:p>
        </w:tc>
      </w:tr>
    </w:tbl>
    <w:p w14:paraId="29D5A88F" w14:textId="4A516316" w:rsidR="003920CB" w:rsidRDefault="003920CB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64042D9" w14:textId="22B9A6BA" w:rsidR="00064FC3" w:rsidRDefault="003920CB" w:rsidP="00392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81"/>
        <w:gridCol w:w="279"/>
        <w:gridCol w:w="972"/>
        <w:gridCol w:w="270"/>
        <w:gridCol w:w="990"/>
        <w:gridCol w:w="270"/>
        <w:gridCol w:w="981"/>
      </w:tblGrid>
      <w:tr w:rsidR="003920CB" w:rsidRPr="00981BD5" w14:paraId="2CC2DC98" w14:textId="77777777" w:rsidTr="00E75DA3">
        <w:trPr>
          <w:cantSplit/>
          <w:trHeight w:hRule="exact" w:val="374"/>
          <w:tblHeader/>
        </w:trPr>
        <w:tc>
          <w:tcPr>
            <w:tcW w:w="4518" w:type="dxa"/>
          </w:tcPr>
          <w:p w14:paraId="33E1F1A1" w14:textId="77777777" w:rsidR="003920CB" w:rsidRPr="00981BD5" w:rsidRDefault="003920CB" w:rsidP="00E75D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7DFF85FA" w14:textId="77777777" w:rsidR="003920CB" w:rsidRPr="00981BD5" w:rsidRDefault="003920CB" w:rsidP="00E75DA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EC3B584" w14:textId="77777777" w:rsidR="003920CB" w:rsidRPr="00981BD5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45175FCC" w14:textId="77777777" w:rsidR="003920CB" w:rsidRPr="00981BD5" w:rsidRDefault="003920CB" w:rsidP="00E75DA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920CB" w:rsidRPr="00981BD5" w14:paraId="0B8398DB" w14:textId="77777777" w:rsidTr="00E75DA3">
        <w:trPr>
          <w:cantSplit/>
          <w:trHeight w:hRule="exact" w:val="374"/>
          <w:tblHeader/>
        </w:trPr>
        <w:tc>
          <w:tcPr>
            <w:tcW w:w="4518" w:type="dxa"/>
          </w:tcPr>
          <w:p w14:paraId="4A9571A2" w14:textId="34CAB52C" w:rsidR="003920CB" w:rsidRPr="00981BD5" w:rsidRDefault="003920CB" w:rsidP="003920C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 w:rsidR="00CA7C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A7CF7" w:rsidRPr="00CA7CF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31 </w:t>
            </w:r>
            <w:r w:rsidR="00CA7CF7" w:rsidRPr="00CA7CF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62353974" w14:textId="5D350B49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2EE9FCAB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18F0AAE" w14:textId="0B0BF73B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9997E4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4E822" w14:textId="6F7E0A78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2A462E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CD326C8" w14:textId="19DE85B0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20CB" w:rsidRPr="00981BD5" w14:paraId="5167A166" w14:textId="77777777" w:rsidTr="00E75DA3">
        <w:trPr>
          <w:cantSplit/>
          <w:trHeight w:hRule="exact" w:val="374"/>
          <w:tblHeader/>
        </w:trPr>
        <w:tc>
          <w:tcPr>
            <w:tcW w:w="4518" w:type="dxa"/>
          </w:tcPr>
          <w:p w14:paraId="528BC700" w14:textId="77777777" w:rsidR="003920CB" w:rsidRPr="00981BD5" w:rsidRDefault="003920CB" w:rsidP="003920C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575E22BD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20CB" w:rsidRPr="00981BD5" w14:paraId="5642BFFF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FA79FBF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2CA82620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9CB54E5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884A2AC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14CEB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0A232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B354C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66689C58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5CAB" w:rsidRPr="00981BD5" w14:paraId="417ACAFA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59CC8648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16486089" w14:textId="0FCC2EDB" w:rsidR="00B05CAB" w:rsidRPr="005D1E0C" w:rsidRDefault="007961B0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703,455</w:t>
            </w:r>
          </w:p>
        </w:tc>
        <w:tc>
          <w:tcPr>
            <w:tcW w:w="279" w:type="dxa"/>
          </w:tcPr>
          <w:p w14:paraId="71AC1C37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2C36FE0" w14:textId="009B90C2" w:rsidR="00B05CAB" w:rsidRPr="00981BD5" w:rsidRDefault="00CA7CF7" w:rsidP="00B60C23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>778,676</w:t>
            </w:r>
          </w:p>
        </w:tc>
        <w:tc>
          <w:tcPr>
            <w:tcW w:w="270" w:type="dxa"/>
          </w:tcPr>
          <w:p w14:paraId="4EA7D4FE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7A2EE6A" w14:textId="28B96B60" w:rsidR="00B05CAB" w:rsidRPr="00A95890" w:rsidRDefault="007961B0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703,455</w:t>
            </w:r>
          </w:p>
        </w:tc>
        <w:tc>
          <w:tcPr>
            <w:tcW w:w="270" w:type="dxa"/>
          </w:tcPr>
          <w:p w14:paraId="60A11FB0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0499235" w14:textId="76D7DB43" w:rsidR="00B05CAB" w:rsidRPr="00981BD5" w:rsidRDefault="00CA7CF7" w:rsidP="00B60C23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>778,676</w:t>
            </w:r>
          </w:p>
        </w:tc>
      </w:tr>
      <w:tr w:rsidR="00B05CAB" w:rsidRPr="00A273BE" w14:paraId="2D70E54F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5AD111EE" w14:textId="182C6F2E" w:rsidR="00B05CAB" w:rsidRPr="0074449F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21A9AB9C" w14:textId="288BFE2D" w:rsidR="00B05CAB" w:rsidRPr="005D1E0C" w:rsidRDefault="007961B0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79" w:type="dxa"/>
          </w:tcPr>
          <w:p w14:paraId="0529327A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8822BA5" w14:textId="07647B54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D10AB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2941984" w14:textId="1DEB4832" w:rsidR="00B05CAB" w:rsidRPr="00A95890" w:rsidRDefault="007961B0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4,384</w:t>
            </w:r>
          </w:p>
        </w:tc>
        <w:tc>
          <w:tcPr>
            <w:tcW w:w="270" w:type="dxa"/>
          </w:tcPr>
          <w:p w14:paraId="36A3C867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44BDD2D" w14:textId="005D4D5E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CAB" w:rsidRPr="00A273BE" w14:paraId="70508774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1EC9BCDA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3C5EBD7B" w14:textId="663D6B05" w:rsidR="00B05CAB" w:rsidRPr="005D1E0C" w:rsidRDefault="007961B0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997D9B3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1875C79" w14:textId="59517815" w:rsidR="00B05CAB" w:rsidRPr="004075A6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F393DA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B7C02D0" w14:textId="1876C5AA" w:rsidR="00B05CAB" w:rsidRPr="00A95890" w:rsidRDefault="007961B0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29,989</w:t>
            </w:r>
          </w:p>
        </w:tc>
        <w:tc>
          <w:tcPr>
            <w:tcW w:w="270" w:type="dxa"/>
          </w:tcPr>
          <w:p w14:paraId="6F84BFB3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2BB2392" w14:textId="682A9116" w:rsidR="00B05CAB" w:rsidRPr="004075A6" w:rsidRDefault="00B05CAB" w:rsidP="00B60C23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B05CAB" w:rsidRPr="00981BD5" w14:paraId="2377A18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5C69712A" w14:textId="77777777" w:rsidR="00B05CAB" w:rsidRPr="0074449F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981" w:type="dxa"/>
          </w:tcPr>
          <w:p w14:paraId="54273432" w14:textId="6C59F945" w:rsidR="00B05CAB" w:rsidRPr="005D1E0C" w:rsidRDefault="007961B0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9" w:type="dxa"/>
          </w:tcPr>
          <w:p w14:paraId="7F0A3721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5F1EC71" w14:textId="1ECD82F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0883D7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AB6B24F" w14:textId="03CC6488" w:rsidR="00B05CAB" w:rsidRPr="00A95890" w:rsidRDefault="007961B0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4DE36D6B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8E9914B" w14:textId="3C377916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CAB" w:rsidRPr="00981BD5" w14:paraId="6FF53C74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3F7D2D49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403F108D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E6AD28E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31C698D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A298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E70744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0E878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723F5A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981BD5" w14:paraId="5F20BF9B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2E1D2966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2FCA0041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3787B0D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0159FD3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A1567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07EF3F7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62115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A3F07F2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981BD5" w14:paraId="082CEFEB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6637E58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1F2B210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6A5DD37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42452CE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89A225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B1E4235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DE99C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0BE8624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1C7A" w:rsidRPr="00981BD5" w14:paraId="771809A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3EFCBFDF" w14:textId="77777777" w:rsidR="00A41C7A" w:rsidRPr="00981BD5" w:rsidRDefault="00A41C7A" w:rsidP="00A4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1599C04" w14:textId="429C14DB" w:rsidR="00A41C7A" w:rsidRPr="005D1E0C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52,465</w:t>
            </w:r>
          </w:p>
        </w:tc>
        <w:tc>
          <w:tcPr>
            <w:tcW w:w="279" w:type="dxa"/>
          </w:tcPr>
          <w:p w14:paraId="65C2FC4C" w14:textId="77777777" w:rsidR="00A41C7A" w:rsidRPr="00981BD5" w:rsidRDefault="00A41C7A" w:rsidP="00A41C7A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55EE51" w14:textId="340EDD1E" w:rsidR="00A41C7A" w:rsidRPr="00981BD5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52,131</w:t>
            </w:r>
          </w:p>
        </w:tc>
        <w:tc>
          <w:tcPr>
            <w:tcW w:w="270" w:type="dxa"/>
          </w:tcPr>
          <w:p w14:paraId="6FA45E48" w14:textId="77777777" w:rsidR="00A41C7A" w:rsidRPr="00981BD5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C1ED97" w14:textId="3E0D3056" w:rsidR="00A41C7A" w:rsidRPr="00A95890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52,465</w:t>
            </w:r>
          </w:p>
        </w:tc>
        <w:tc>
          <w:tcPr>
            <w:tcW w:w="270" w:type="dxa"/>
          </w:tcPr>
          <w:p w14:paraId="1DC47008" w14:textId="77777777" w:rsidR="00A41C7A" w:rsidRPr="00981BD5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40AA2E6" w14:textId="0717B4C6" w:rsidR="00A41C7A" w:rsidRPr="00981BD5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52,131</w:t>
            </w:r>
          </w:p>
        </w:tc>
      </w:tr>
      <w:tr w:rsidR="00A41C7A" w:rsidRPr="004075A6" w14:paraId="077DCF37" w14:textId="77777777" w:rsidTr="0065449F">
        <w:trPr>
          <w:cantSplit/>
          <w:trHeight w:hRule="exact" w:val="374"/>
        </w:trPr>
        <w:tc>
          <w:tcPr>
            <w:tcW w:w="4518" w:type="dxa"/>
          </w:tcPr>
          <w:p w14:paraId="70380D8F" w14:textId="2A973C5A" w:rsidR="00A41C7A" w:rsidRPr="00981BD5" w:rsidRDefault="00A41C7A" w:rsidP="00A4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360BD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1" w:type="dxa"/>
          </w:tcPr>
          <w:p w14:paraId="316D0D61" w14:textId="22B92BD5" w:rsidR="00A41C7A" w:rsidRPr="005D1E0C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18,881</w:t>
            </w:r>
          </w:p>
        </w:tc>
        <w:tc>
          <w:tcPr>
            <w:tcW w:w="279" w:type="dxa"/>
          </w:tcPr>
          <w:p w14:paraId="3FA70167" w14:textId="77777777" w:rsidR="00A41C7A" w:rsidRPr="00981BD5" w:rsidRDefault="00A41C7A" w:rsidP="00A41C7A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EDAAFB" w14:textId="29F569D5" w:rsidR="00A41C7A" w:rsidRPr="004075A6" w:rsidRDefault="00A41C7A" w:rsidP="00A41C7A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C51B81" w14:textId="77777777" w:rsidR="00A41C7A" w:rsidRPr="00981BD5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0BCDFCF" w14:textId="136CDED1" w:rsidR="00A41C7A" w:rsidRPr="00A95890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18,881</w:t>
            </w:r>
          </w:p>
        </w:tc>
        <w:tc>
          <w:tcPr>
            <w:tcW w:w="270" w:type="dxa"/>
          </w:tcPr>
          <w:p w14:paraId="08E2C7AB" w14:textId="77777777" w:rsidR="00A41C7A" w:rsidRPr="00981BD5" w:rsidRDefault="00A41C7A" w:rsidP="00A41C7A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1298D3" w14:textId="467491DD" w:rsidR="00A41C7A" w:rsidRPr="004075A6" w:rsidRDefault="00A41C7A" w:rsidP="00A41C7A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C7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471D" w:rsidRPr="004075A6" w14:paraId="72DDE3E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77685EA8" w14:textId="77777777" w:rsidR="007B471D" w:rsidRPr="00981BD5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A0448D1" w14:textId="77777777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116A6873" w14:textId="77777777" w:rsidR="007B471D" w:rsidRPr="00981BD5" w:rsidRDefault="007B471D" w:rsidP="007B471D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A35B442" w14:textId="77777777" w:rsidR="007B471D" w:rsidRPr="004075A6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10F75" w14:textId="77777777" w:rsidR="007B471D" w:rsidRPr="00981BD5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5CAE048" w14:textId="77777777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0B0FC3" w14:textId="77777777" w:rsidR="007B471D" w:rsidRPr="00981BD5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A686B01" w14:textId="77777777" w:rsidR="007B471D" w:rsidRPr="004075A6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471D" w:rsidRPr="00CA3070" w14:paraId="44B2AF9A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0832E80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439B9CD9" w14:textId="77777777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3DCFB16" w14:textId="77777777" w:rsidR="007B471D" w:rsidRPr="00CA307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F996086" w14:textId="77777777" w:rsidR="007B471D" w:rsidRPr="00CA307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18ACE1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ACF00E" w14:textId="77777777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822B64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4C78129" w14:textId="77777777" w:rsidR="007B471D" w:rsidRPr="00CA307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471D" w14:paraId="054CAB68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16077925" w14:textId="77777777" w:rsidR="007B471D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จากการขายไฟฟ้าและไอน้ำ</w:t>
            </w: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ที่ได้จาก</w:t>
            </w:r>
          </w:p>
        </w:tc>
        <w:tc>
          <w:tcPr>
            <w:tcW w:w="981" w:type="dxa"/>
          </w:tcPr>
          <w:p w14:paraId="37BF3DE2" w14:textId="77777777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EB5DED8" w14:textId="77777777" w:rsidR="007B471D" w:rsidRPr="00E01A59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232D2D8" w14:textId="77777777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CF8228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C122A0" w14:textId="77777777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5A5C1E" w14:textId="77777777" w:rsidR="007B471D" w:rsidRPr="00E01A59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8CDED0" w14:textId="77777777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471D" w:rsidRPr="00C1021B" w14:paraId="2AA10557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69586016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7E6B2BBE" w14:textId="67E940C0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315,780</w:t>
            </w:r>
          </w:p>
        </w:tc>
        <w:tc>
          <w:tcPr>
            <w:tcW w:w="279" w:type="dxa"/>
          </w:tcPr>
          <w:p w14:paraId="707A0C9C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542AECA" w14:textId="560BAC47" w:rsidR="007B471D" w:rsidRPr="00C1021B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389,196</w:t>
            </w:r>
          </w:p>
        </w:tc>
        <w:tc>
          <w:tcPr>
            <w:tcW w:w="270" w:type="dxa"/>
          </w:tcPr>
          <w:p w14:paraId="3A384770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9552D" w14:textId="4E76BF68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315,780</w:t>
            </w:r>
          </w:p>
        </w:tc>
        <w:tc>
          <w:tcPr>
            <w:tcW w:w="270" w:type="dxa"/>
          </w:tcPr>
          <w:p w14:paraId="12E56FC0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6FCC869" w14:textId="5623B27E" w:rsidR="007B471D" w:rsidRPr="00C1021B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389,196</w:t>
            </w:r>
          </w:p>
        </w:tc>
      </w:tr>
      <w:tr w:rsidR="007B471D" w:rsidRPr="00C1021B" w14:paraId="7104F53F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7E569FFC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0C93">
              <w:rPr>
                <w:rFonts w:ascii="Angsana New" w:hAnsi="Angsana New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5C448E64" w14:textId="4C7E1262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9,366</w:t>
            </w:r>
          </w:p>
        </w:tc>
        <w:tc>
          <w:tcPr>
            <w:tcW w:w="279" w:type="dxa"/>
          </w:tcPr>
          <w:p w14:paraId="4D17784E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6F2A58" w14:textId="7438A14B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27,796</w:t>
            </w:r>
          </w:p>
        </w:tc>
        <w:tc>
          <w:tcPr>
            <w:tcW w:w="270" w:type="dxa"/>
          </w:tcPr>
          <w:p w14:paraId="7BB83BEB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DFB149" w14:textId="030ABCE4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9,366</w:t>
            </w:r>
          </w:p>
        </w:tc>
        <w:tc>
          <w:tcPr>
            <w:tcW w:w="270" w:type="dxa"/>
          </w:tcPr>
          <w:p w14:paraId="51A134BB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70C366" w14:textId="769BC12B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27,796</w:t>
            </w:r>
          </w:p>
        </w:tc>
      </w:tr>
      <w:tr w:rsidR="007B471D" w:rsidRPr="00C1021B" w14:paraId="5FACF23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66415FE1" w14:textId="77777777" w:rsidR="007B471D" w:rsidRPr="00CA3070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5082D73" w14:textId="0C9212BD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17,433</w:t>
            </w:r>
          </w:p>
        </w:tc>
        <w:tc>
          <w:tcPr>
            <w:tcW w:w="279" w:type="dxa"/>
          </w:tcPr>
          <w:p w14:paraId="55C49880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21B4CED" w14:textId="35FDD130" w:rsidR="007B471D" w:rsidRPr="00C1021B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15,319</w:t>
            </w:r>
          </w:p>
        </w:tc>
        <w:tc>
          <w:tcPr>
            <w:tcW w:w="270" w:type="dxa"/>
          </w:tcPr>
          <w:p w14:paraId="1C63058E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D8C9F7" w14:textId="7E328E21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17,433</w:t>
            </w:r>
          </w:p>
        </w:tc>
        <w:tc>
          <w:tcPr>
            <w:tcW w:w="270" w:type="dxa"/>
          </w:tcPr>
          <w:p w14:paraId="20C8D71C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F1007F" w14:textId="70348D1F" w:rsidR="007B471D" w:rsidRPr="00C1021B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15,319</w:t>
            </w:r>
          </w:p>
        </w:tc>
      </w:tr>
      <w:tr w:rsidR="007B471D" w:rsidRPr="00C1021B" w14:paraId="4C464EC8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8D5C96F" w14:textId="77777777" w:rsidR="007B471D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0C9D4E71" w14:textId="41566688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2,223,388</w:t>
            </w:r>
          </w:p>
        </w:tc>
        <w:tc>
          <w:tcPr>
            <w:tcW w:w="279" w:type="dxa"/>
          </w:tcPr>
          <w:p w14:paraId="09D6F17D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5FAF0E0" w14:textId="1E41D3E1" w:rsidR="007B471D" w:rsidRPr="00C1021B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2,402,080</w:t>
            </w:r>
          </w:p>
        </w:tc>
        <w:tc>
          <w:tcPr>
            <w:tcW w:w="270" w:type="dxa"/>
          </w:tcPr>
          <w:p w14:paraId="56F77826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C91B2D" w14:textId="1A0D4C79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2,223,388</w:t>
            </w:r>
          </w:p>
        </w:tc>
        <w:tc>
          <w:tcPr>
            <w:tcW w:w="270" w:type="dxa"/>
          </w:tcPr>
          <w:p w14:paraId="3424713A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5189CDA" w14:textId="25F9FD38" w:rsidR="007B471D" w:rsidRPr="00C1021B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2,402,080</w:t>
            </w:r>
          </w:p>
        </w:tc>
      </w:tr>
      <w:tr w:rsidR="007B471D" w:rsidRPr="00C1021B" w14:paraId="1880B6D0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40492499" w14:textId="77777777" w:rsidR="007B471D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0C93">
              <w:rPr>
                <w:rFonts w:ascii="Angsana New" w:hAnsi="Angsana New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510DE888" w14:textId="0D743F86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145,046</w:t>
            </w:r>
          </w:p>
        </w:tc>
        <w:tc>
          <w:tcPr>
            <w:tcW w:w="279" w:type="dxa"/>
          </w:tcPr>
          <w:p w14:paraId="1D9E9947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6AF389" w14:textId="25AB80C4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123,495</w:t>
            </w:r>
          </w:p>
        </w:tc>
        <w:tc>
          <w:tcPr>
            <w:tcW w:w="270" w:type="dxa"/>
          </w:tcPr>
          <w:p w14:paraId="6A0DB831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01F72" w14:textId="446C9A30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145,046</w:t>
            </w:r>
          </w:p>
        </w:tc>
        <w:tc>
          <w:tcPr>
            <w:tcW w:w="270" w:type="dxa"/>
          </w:tcPr>
          <w:p w14:paraId="21A3249E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C090D3" w14:textId="3BCB365C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123,495</w:t>
            </w:r>
          </w:p>
        </w:tc>
      </w:tr>
      <w:tr w:rsidR="007B471D" w14:paraId="1DED2A69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1CF1F9F8" w14:textId="77777777" w:rsidR="007B471D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0A0F5F9C" w14:textId="143E2290" w:rsidR="007B471D" w:rsidRPr="005D1E0C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10,360</w:t>
            </w:r>
          </w:p>
        </w:tc>
        <w:tc>
          <w:tcPr>
            <w:tcW w:w="279" w:type="dxa"/>
          </w:tcPr>
          <w:p w14:paraId="0AD3A636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49C247B" w14:textId="6E6A5385" w:rsidR="007B471D" w:rsidRPr="00353AF6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12,452</w:t>
            </w:r>
          </w:p>
        </w:tc>
        <w:tc>
          <w:tcPr>
            <w:tcW w:w="270" w:type="dxa"/>
          </w:tcPr>
          <w:p w14:paraId="25306BBC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1D83F" w14:textId="6835B54D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10,360</w:t>
            </w:r>
          </w:p>
        </w:tc>
        <w:tc>
          <w:tcPr>
            <w:tcW w:w="270" w:type="dxa"/>
          </w:tcPr>
          <w:p w14:paraId="54F1D7A1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CEA2729" w14:textId="2C1C679C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12,452</w:t>
            </w:r>
          </w:p>
        </w:tc>
      </w:tr>
      <w:tr w:rsidR="007B471D" w14:paraId="55CDD5F4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2E80C1CE" w14:textId="77777777" w:rsidR="007B471D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1C97D680" w14:textId="5572FC99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69,402</w:t>
            </w:r>
          </w:p>
        </w:tc>
        <w:tc>
          <w:tcPr>
            <w:tcW w:w="279" w:type="dxa"/>
          </w:tcPr>
          <w:p w14:paraId="080CBE1A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BE59780" w14:textId="7558D611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81,048</w:t>
            </w:r>
          </w:p>
        </w:tc>
        <w:tc>
          <w:tcPr>
            <w:tcW w:w="270" w:type="dxa"/>
          </w:tcPr>
          <w:p w14:paraId="61F20235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B9D13" w14:textId="02C509C0" w:rsidR="007B471D" w:rsidRPr="00A95890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69,402</w:t>
            </w:r>
          </w:p>
        </w:tc>
        <w:tc>
          <w:tcPr>
            <w:tcW w:w="270" w:type="dxa"/>
          </w:tcPr>
          <w:p w14:paraId="1BD59202" w14:textId="77777777" w:rsidR="007B471D" w:rsidRPr="00C1021B" w:rsidRDefault="007B471D" w:rsidP="007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4F21BA" w14:textId="49EFF343" w:rsidR="007B471D" w:rsidRDefault="007B471D" w:rsidP="007B471D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81,048</w:t>
            </w:r>
          </w:p>
        </w:tc>
      </w:tr>
    </w:tbl>
    <w:p w14:paraId="7CC1DA55" w14:textId="77777777" w:rsidR="003920CB" w:rsidRDefault="003920CB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8BCD4A2" w14:textId="69120D95" w:rsidR="00665D30" w:rsidRDefault="00064FC3" w:rsidP="0006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9F0DA7C" w14:textId="77192CC5" w:rsidR="00F4336B" w:rsidRPr="00B32202" w:rsidRDefault="003E6A5C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3220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6C00A9" w:rsidRPr="00B3220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CA7CF7" w:rsidRPr="00CA7CF7">
        <w:rPr>
          <w:rFonts w:ascii="Angsana New" w:hAnsi="Angsana New"/>
          <w:sz w:val="30"/>
          <w:szCs w:val="30"/>
        </w:rPr>
        <w:t xml:space="preserve">31 </w:t>
      </w:r>
      <w:r w:rsidR="00CA7CF7" w:rsidRPr="00CA7CF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24EA" w:rsidRPr="00B32202">
        <w:rPr>
          <w:rFonts w:asciiTheme="majorBidi" w:hAnsiTheme="majorBidi" w:cstheme="majorBidi"/>
          <w:sz w:val="30"/>
          <w:szCs w:val="30"/>
        </w:rPr>
        <w:t>256</w:t>
      </w:r>
      <w:r w:rsidR="00660814">
        <w:rPr>
          <w:rFonts w:asciiTheme="majorBidi" w:hAnsiTheme="majorBidi" w:cstheme="majorBidi"/>
          <w:sz w:val="30"/>
          <w:szCs w:val="30"/>
        </w:rPr>
        <w:t>8</w:t>
      </w:r>
      <w:r w:rsidR="00A41B30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B32202">
        <w:rPr>
          <w:rFonts w:asciiTheme="majorBidi" w:hAnsiTheme="majorBidi" w:cstheme="majorBidi"/>
          <w:sz w:val="30"/>
          <w:szCs w:val="30"/>
        </w:rPr>
        <w:t>31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B32202">
        <w:rPr>
          <w:rFonts w:asciiTheme="majorBidi" w:hAnsiTheme="majorBidi" w:cstheme="majorBidi"/>
          <w:sz w:val="30"/>
          <w:szCs w:val="30"/>
        </w:rPr>
        <w:t>25</w:t>
      </w:r>
      <w:r w:rsidR="004A24EA" w:rsidRPr="00B32202">
        <w:rPr>
          <w:rFonts w:asciiTheme="majorBidi" w:hAnsiTheme="majorBidi" w:cstheme="majorBidi"/>
          <w:sz w:val="30"/>
          <w:szCs w:val="30"/>
        </w:rPr>
        <w:t>6</w:t>
      </w:r>
      <w:r w:rsidR="00660814">
        <w:rPr>
          <w:rFonts w:asciiTheme="majorBidi" w:hAnsiTheme="majorBidi" w:cstheme="majorBidi"/>
          <w:sz w:val="30"/>
          <w:szCs w:val="30"/>
        </w:rPr>
        <w:t>8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B32202" w:rsidRDefault="00E03B6D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70"/>
        <w:gridCol w:w="1077"/>
        <w:gridCol w:w="253"/>
        <w:gridCol w:w="1096"/>
      </w:tblGrid>
      <w:tr w:rsidR="00076626" w:rsidRPr="00B32202" w14:paraId="56417E35" w14:textId="77777777" w:rsidTr="00AE5D94">
        <w:trPr>
          <w:tblHeader/>
        </w:trPr>
        <w:tc>
          <w:tcPr>
            <w:tcW w:w="2206" w:type="pct"/>
          </w:tcPr>
          <w:p w14:paraId="045FBD20" w14:textId="77777777" w:rsidR="003E6A5C" w:rsidRPr="00B32202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3220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28C3CD16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7A9F8F18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C3B0D" w:rsidRPr="00B32202" w14:paraId="15389BEA" w14:textId="77777777" w:rsidTr="00B077F2">
        <w:trPr>
          <w:tblHeader/>
        </w:trPr>
        <w:tc>
          <w:tcPr>
            <w:tcW w:w="2206" w:type="pct"/>
          </w:tcPr>
          <w:p w14:paraId="2993A613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056F32E" w14:textId="607CA08C" w:rsidR="00FC3B0D" w:rsidRPr="00B32202" w:rsidRDefault="00CA7CF7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A7CF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</w:tcPr>
          <w:p w14:paraId="42BC021A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2019FA9D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5F3A2E06" w:rsidR="00FC3B0D" w:rsidRPr="00B32202" w:rsidRDefault="00CA7CF7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A7CF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" w:type="pct"/>
          </w:tcPr>
          <w:p w14:paraId="4149DED6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F69ED8" w14:textId="0AF38056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660814" w:rsidRPr="00B32202" w14:paraId="4CEDFA1D" w14:textId="77777777" w:rsidTr="00B077F2">
        <w:trPr>
          <w:tblHeader/>
        </w:trPr>
        <w:tc>
          <w:tcPr>
            <w:tcW w:w="2206" w:type="pct"/>
          </w:tcPr>
          <w:p w14:paraId="37C2128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4CEF67" w14:textId="233E98F6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418904A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25025494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32F22B2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CF49333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7CF9ED5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134294" w14:textId="74EC0309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B32202" w:rsidRPr="00B32202" w14:paraId="1506075B" w14:textId="77777777" w:rsidTr="007139B7">
        <w:trPr>
          <w:tblHeader/>
        </w:trPr>
        <w:tc>
          <w:tcPr>
            <w:tcW w:w="2206" w:type="pct"/>
          </w:tcPr>
          <w:p w14:paraId="60A0F5E9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32202" w:rsidRPr="00B32202" w14:paraId="55CB10F0" w14:textId="77777777" w:rsidTr="007139B7">
        <w:tc>
          <w:tcPr>
            <w:tcW w:w="2206" w:type="pct"/>
          </w:tcPr>
          <w:p w14:paraId="2354DA5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60814" w:rsidRPr="00B32202" w14:paraId="4016BA97" w14:textId="77777777" w:rsidTr="00B077F2">
        <w:tc>
          <w:tcPr>
            <w:tcW w:w="2206" w:type="pct"/>
          </w:tcPr>
          <w:p w14:paraId="6A5597CF" w14:textId="77777777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0ADCB1F" w14:textId="7C0DD31D" w:rsidR="00660814" w:rsidRPr="00B32202" w:rsidRDefault="00D757F8" w:rsidP="00B077F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66,767</w:t>
            </w:r>
          </w:p>
        </w:tc>
        <w:tc>
          <w:tcPr>
            <w:tcW w:w="147" w:type="pct"/>
            <w:vAlign w:val="bottom"/>
          </w:tcPr>
          <w:p w14:paraId="565645D1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1637325A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7" w:type="pct"/>
            <w:vAlign w:val="bottom"/>
          </w:tcPr>
          <w:p w14:paraId="0124DBC6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0FDAC5" w14:textId="2A0130D5" w:rsidR="00660814" w:rsidRPr="00B32202" w:rsidRDefault="00D757F8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66,767</w:t>
            </w:r>
          </w:p>
        </w:tc>
        <w:tc>
          <w:tcPr>
            <w:tcW w:w="138" w:type="pct"/>
            <w:vAlign w:val="bottom"/>
          </w:tcPr>
          <w:p w14:paraId="4148BF56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1EE130B8" w14:textId="448C990D" w:rsidR="00660814" w:rsidRPr="00B32202" w:rsidRDefault="00660814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</w:tr>
      <w:tr w:rsidR="00660814" w:rsidRPr="00B32202" w14:paraId="453DE341" w14:textId="77777777" w:rsidTr="00B077F2">
        <w:tc>
          <w:tcPr>
            <w:tcW w:w="2206" w:type="pct"/>
          </w:tcPr>
          <w:p w14:paraId="43BE5E6B" w14:textId="112FB5E5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938F646" w14:textId="0ABB1B99" w:rsidR="00660814" w:rsidRPr="00B32202" w:rsidRDefault="00D757F8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4CDF9B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5963D436" w:rsidR="00660814" w:rsidRPr="00B32202" w:rsidRDefault="00660814" w:rsidP="00B05CAB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DC58546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D96B083" w14:textId="471E633F" w:rsidR="00660814" w:rsidRPr="004C6C04" w:rsidRDefault="00D757F8" w:rsidP="00776581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161C06" w14:textId="69379691" w:rsidR="00660814" w:rsidRPr="00B32202" w:rsidRDefault="00660814" w:rsidP="00DE49C6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0814" w:rsidRPr="00B32202" w14:paraId="79850B0E" w14:textId="77777777" w:rsidTr="00B077F2">
        <w:tc>
          <w:tcPr>
            <w:tcW w:w="2206" w:type="pct"/>
          </w:tcPr>
          <w:p w14:paraId="2D8CB1F9" w14:textId="092029C7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545F6FC7" w:rsidR="00660814" w:rsidRPr="00B32202" w:rsidRDefault="00D757F8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66,767</w:t>
            </w:r>
          </w:p>
        </w:tc>
        <w:tc>
          <w:tcPr>
            <w:tcW w:w="147" w:type="pct"/>
          </w:tcPr>
          <w:p w14:paraId="1D67162B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1DAFEC4E" w:rsidR="00660814" w:rsidRPr="00B32202" w:rsidRDefault="00660814" w:rsidP="00B077F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7" w:type="pct"/>
            <w:vAlign w:val="bottom"/>
          </w:tcPr>
          <w:p w14:paraId="655384EF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01FBF98" w14:textId="7FE4B21F" w:rsidR="00660814" w:rsidRPr="00B32202" w:rsidRDefault="00D757F8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66,767</w:t>
            </w:r>
          </w:p>
        </w:tc>
        <w:tc>
          <w:tcPr>
            <w:tcW w:w="138" w:type="pct"/>
          </w:tcPr>
          <w:p w14:paraId="6D0608A0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2CEDB6E1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</w:tr>
      <w:tr w:rsidR="0095122B" w:rsidRPr="00CB20B4" w14:paraId="4198331E" w14:textId="77777777" w:rsidTr="00B077F2">
        <w:trPr>
          <w:trHeight w:hRule="exact" w:val="360"/>
        </w:trPr>
        <w:tc>
          <w:tcPr>
            <w:tcW w:w="2206" w:type="pct"/>
          </w:tcPr>
          <w:p w14:paraId="30BB320B" w14:textId="77777777" w:rsidR="0095122B" w:rsidRPr="00CB20B4" w:rsidRDefault="0095122B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87BA3D8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A4952C2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9F8CCA5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8CFAC8E" w14:textId="77777777" w:rsidR="0095122B" w:rsidRPr="00CB20B4" w:rsidRDefault="0095122B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1BC2E5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E106F9A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79671CA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814" w:rsidRPr="00CB20B4" w14:paraId="0A3C0257" w14:textId="77777777" w:rsidTr="00B077F2">
        <w:tc>
          <w:tcPr>
            <w:tcW w:w="2206" w:type="pct"/>
          </w:tcPr>
          <w:p w14:paraId="5D654793" w14:textId="68A5B69E" w:rsidR="00660814" w:rsidRPr="00CB20B4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1636D9" w:rsidRPr="00CB2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</w:tcPr>
          <w:p w14:paraId="1177AB6C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F7F99E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23002C1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6E69694" w14:textId="77777777" w:rsidR="00660814" w:rsidRPr="00CB20B4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2B9E42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F63126F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6C6F89A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61D03B85" w14:textId="77777777" w:rsidTr="00B077F2">
        <w:tc>
          <w:tcPr>
            <w:tcW w:w="2206" w:type="pct"/>
          </w:tcPr>
          <w:p w14:paraId="6F46D6EF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0BB094A6" w14:textId="38F9F5DF" w:rsidR="00B22433" w:rsidRPr="00CB20B4" w:rsidRDefault="00D757F8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2,170</w:t>
            </w:r>
          </w:p>
        </w:tc>
        <w:tc>
          <w:tcPr>
            <w:tcW w:w="147" w:type="pct"/>
          </w:tcPr>
          <w:p w14:paraId="104367A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4ECC9EA" w14:textId="59BC7634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7" w:type="pct"/>
            <w:vAlign w:val="bottom"/>
          </w:tcPr>
          <w:p w14:paraId="0B0AD1BB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1C9D7E" w14:textId="59B30EEC" w:rsidR="00B22433" w:rsidRPr="00CB20B4" w:rsidRDefault="00D757F8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2,170</w:t>
            </w:r>
          </w:p>
        </w:tc>
        <w:tc>
          <w:tcPr>
            <w:tcW w:w="138" w:type="pct"/>
          </w:tcPr>
          <w:p w14:paraId="19D2CB35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CA8154" w14:textId="738D1E55" w:rsidR="00B22433" w:rsidRPr="00CB20B4" w:rsidRDefault="00B22433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</w:tr>
      <w:tr w:rsidR="00B22433" w:rsidRPr="00CB20B4" w14:paraId="27A4DCC4" w14:textId="77777777" w:rsidTr="00B077F2">
        <w:tc>
          <w:tcPr>
            <w:tcW w:w="2206" w:type="pct"/>
          </w:tcPr>
          <w:p w14:paraId="0C884C83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EC0658" w14:textId="45505B4A" w:rsidR="00B22433" w:rsidRPr="00CB20B4" w:rsidRDefault="00D757F8" w:rsidP="00DE49C6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BC461E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1DAD92D" w14:textId="24873807" w:rsidR="00B22433" w:rsidRPr="00CB20B4" w:rsidRDefault="00B22433" w:rsidP="004C6C04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3CA3298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F03C13F" w14:textId="36CAF169" w:rsidR="00B22433" w:rsidRPr="00CB20B4" w:rsidRDefault="00D757F8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E19581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D545745" w14:textId="0FAC76EA" w:rsidR="00B22433" w:rsidRPr="00CB20B4" w:rsidRDefault="00B22433" w:rsidP="00B22433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76581" w:rsidRPr="00CB20B4" w14:paraId="35FABC1B" w14:textId="77777777" w:rsidTr="00B077F2">
        <w:tc>
          <w:tcPr>
            <w:tcW w:w="2206" w:type="pct"/>
          </w:tcPr>
          <w:p w14:paraId="7AB617DA" w14:textId="77777777" w:rsidR="00776581" w:rsidRPr="00CB20B4" w:rsidRDefault="00776581" w:rsidP="007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6BDFF6E" w14:textId="6F88A424" w:rsidR="00776581" w:rsidRPr="00CB20B4" w:rsidRDefault="00D757F8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2,170</w:t>
            </w:r>
          </w:p>
        </w:tc>
        <w:tc>
          <w:tcPr>
            <w:tcW w:w="147" w:type="pct"/>
          </w:tcPr>
          <w:p w14:paraId="31FCF4E8" w14:textId="77777777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4C28DE" w14:textId="4773626F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7" w:type="pct"/>
            <w:vAlign w:val="bottom"/>
          </w:tcPr>
          <w:p w14:paraId="14C8BC85" w14:textId="77777777" w:rsidR="00776581" w:rsidRPr="00CB20B4" w:rsidRDefault="00776581" w:rsidP="0077658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3F4F50F" w14:textId="62C9C0B0" w:rsidR="00776581" w:rsidRPr="00776581" w:rsidRDefault="00D757F8" w:rsidP="00DE49C6">
            <w:pPr>
              <w:pStyle w:val="a3"/>
              <w:tabs>
                <w:tab w:val="decimal" w:pos="86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2,170</w:t>
            </w:r>
          </w:p>
        </w:tc>
        <w:tc>
          <w:tcPr>
            <w:tcW w:w="138" w:type="pct"/>
          </w:tcPr>
          <w:p w14:paraId="176A29E0" w14:textId="77777777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ED53FBA" w14:textId="3F968F85" w:rsidR="00776581" w:rsidRPr="00CB20B4" w:rsidRDefault="00776581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</w:tr>
      <w:tr w:rsidR="00B22433" w:rsidRPr="00CB20B4" w14:paraId="689B6B90" w14:textId="77777777" w:rsidTr="00B077F2">
        <w:tc>
          <w:tcPr>
            <w:tcW w:w="2206" w:type="pct"/>
          </w:tcPr>
          <w:p w14:paraId="6F0F231C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C2D811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E7D76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4401C8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A926BC8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3DDF93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06B6F76D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43ECF1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4F8A456C" w14:textId="77777777" w:rsidTr="00B077F2">
        <w:tc>
          <w:tcPr>
            <w:tcW w:w="2206" w:type="pct"/>
          </w:tcPr>
          <w:p w14:paraId="2D7A54B9" w14:textId="44842D0F" w:rsidR="00B22433" w:rsidRPr="00CB20B4" w:rsidRDefault="00064FC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</w:t>
            </w:r>
            <w:r w:rsidRPr="00CB2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414D27"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88" w:type="pct"/>
          </w:tcPr>
          <w:p w14:paraId="4910F5C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AB1B274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E17D9D6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40CF4CE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186BA9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3E710B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279A3B6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62AA5B0F" w14:textId="77777777" w:rsidTr="00776581">
        <w:trPr>
          <w:trHeight w:val="353"/>
        </w:trPr>
        <w:tc>
          <w:tcPr>
            <w:tcW w:w="2206" w:type="pct"/>
          </w:tcPr>
          <w:p w14:paraId="069624F1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4913E9D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BFE06F1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B5D035E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A5739B7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4DF20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2C4ADA8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EAD1FD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CB20B4" w14:paraId="64670C49" w14:textId="77777777" w:rsidTr="00B077F2">
        <w:tc>
          <w:tcPr>
            <w:tcW w:w="2206" w:type="pct"/>
          </w:tcPr>
          <w:p w14:paraId="15BA7C95" w14:textId="6EF39E47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8" w:type="pct"/>
          </w:tcPr>
          <w:p w14:paraId="2E4A2CEF" w14:textId="26237AD0" w:rsidR="00B05CAB" w:rsidRPr="00B077F2" w:rsidRDefault="00E216EC" w:rsidP="006E6C18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5,461,926</w:t>
            </w:r>
          </w:p>
        </w:tc>
        <w:tc>
          <w:tcPr>
            <w:tcW w:w="147" w:type="pct"/>
            <w:vAlign w:val="bottom"/>
          </w:tcPr>
          <w:p w14:paraId="6EAA9E45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286A7EB" w14:textId="5457E9DE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47" w:type="pct"/>
          </w:tcPr>
          <w:p w14:paraId="22E496C0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77F5F4" w14:textId="2B4C2186" w:rsidR="00B05CAB" w:rsidRPr="00B077F2" w:rsidRDefault="00E216EC" w:rsidP="006E6C18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5,461,926</w:t>
            </w:r>
          </w:p>
        </w:tc>
        <w:tc>
          <w:tcPr>
            <w:tcW w:w="138" w:type="pct"/>
            <w:vAlign w:val="bottom"/>
          </w:tcPr>
          <w:p w14:paraId="33235FF1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F247345" w14:textId="4D5641F1" w:rsidR="00B05CAB" w:rsidRPr="00DE49C6" w:rsidRDefault="00B05CAB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</w:tr>
      <w:tr w:rsidR="00B05CAB" w:rsidRPr="00CB20B4" w14:paraId="2FDBA7B4" w14:textId="77777777" w:rsidTr="00B077F2">
        <w:tc>
          <w:tcPr>
            <w:tcW w:w="2206" w:type="pct"/>
          </w:tcPr>
          <w:p w14:paraId="4B53A61A" w14:textId="4791D5CC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180EEE" w14:textId="741C4ED2" w:rsidR="00B05CAB" w:rsidRPr="00B077F2" w:rsidRDefault="00E216EC" w:rsidP="006E6C18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6,321,916</w:t>
            </w:r>
          </w:p>
        </w:tc>
        <w:tc>
          <w:tcPr>
            <w:tcW w:w="147" w:type="pct"/>
            <w:vAlign w:val="bottom"/>
          </w:tcPr>
          <w:p w14:paraId="2D01B859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09F9C9" w14:textId="7DBC4C29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  <w:tc>
          <w:tcPr>
            <w:tcW w:w="147" w:type="pct"/>
          </w:tcPr>
          <w:p w14:paraId="37C06A7D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BC20869" w14:textId="7273DB2B" w:rsidR="00B05CAB" w:rsidRPr="00B077F2" w:rsidRDefault="00E216EC" w:rsidP="006E6C18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6,321,916</w:t>
            </w:r>
          </w:p>
        </w:tc>
        <w:tc>
          <w:tcPr>
            <w:tcW w:w="138" w:type="pct"/>
            <w:vAlign w:val="bottom"/>
          </w:tcPr>
          <w:p w14:paraId="0DC99D88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AAD27C7" w14:textId="3A47146A" w:rsidR="00B05CAB" w:rsidRPr="00DE49C6" w:rsidRDefault="00B05CAB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</w:tr>
      <w:tr w:rsidR="00B05CAB" w:rsidRPr="00CB20B4" w14:paraId="13AED737" w14:textId="77777777" w:rsidTr="00B077F2">
        <w:tc>
          <w:tcPr>
            <w:tcW w:w="2206" w:type="pct"/>
          </w:tcPr>
          <w:p w14:paraId="18BD76E4" w14:textId="5A4711DB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786BBC8" w14:textId="55A51A5D" w:rsidR="00B05CAB" w:rsidRPr="00B077F2" w:rsidRDefault="00E216EC" w:rsidP="00B05CAB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11,783,842</w:t>
            </w:r>
          </w:p>
        </w:tc>
        <w:tc>
          <w:tcPr>
            <w:tcW w:w="147" w:type="pct"/>
            <w:vAlign w:val="bottom"/>
          </w:tcPr>
          <w:p w14:paraId="46DEAEEA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7E916E1" w14:textId="6FD82975" w:rsidR="00B05CAB" w:rsidRPr="00776581" w:rsidRDefault="00B05CAB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581">
              <w:rPr>
                <w:rFonts w:ascii="Angsana New" w:hAnsi="Angsana New"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7" w:type="pct"/>
          </w:tcPr>
          <w:p w14:paraId="741FA7B4" w14:textId="77777777" w:rsidR="00B05CAB" w:rsidRPr="00776581" w:rsidRDefault="00B05CAB" w:rsidP="00776581">
            <w:pPr>
              <w:tabs>
                <w:tab w:val="clear" w:pos="907"/>
                <w:tab w:val="decimal" w:pos="84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D7188CB" w14:textId="15AE71CC" w:rsidR="00B05CAB" w:rsidRPr="00B077F2" w:rsidRDefault="00E216EC" w:rsidP="00B05CAB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11,783,842</w:t>
            </w:r>
          </w:p>
        </w:tc>
        <w:tc>
          <w:tcPr>
            <w:tcW w:w="138" w:type="pct"/>
            <w:vAlign w:val="bottom"/>
          </w:tcPr>
          <w:p w14:paraId="0799BCE0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FEF8ADC" w14:textId="7C4CC069" w:rsidR="00B05CAB" w:rsidRPr="00DE49C6" w:rsidRDefault="00B05CAB" w:rsidP="00DE49C6">
            <w:pPr>
              <w:pStyle w:val="a3"/>
              <w:tabs>
                <w:tab w:val="decimal" w:pos="847"/>
              </w:tabs>
              <w:ind w:left="-9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</w:tr>
      <w:tr w:rsidR="00B05CAB" w:rsidRPr="00CB20B4" w14:paraId="280CD758" w14:textId="77777777" w:rsidTr="00B077F2">
        <w:tc>
          <w:tcPr>
            <w:tcW w:w="2206" w:type="pct"/>
          </w:tcPr>
          <w:p w14:paraId="358322C9" w14:textId="277E7455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2DA4FA4" w14:textId="39F143F1" w:rsidR="00B05CAB" w:rsidRPr="00B077F2" w:rsidRDefault="00E216EC" w:rsidP="00B05CAB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C2DF929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BC3E50" w14:textId="25EAA174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2AF582D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BD667BA" w14:textId="77C84C70" w:rsidR="00B05CAB" w:rsidRPr="00B077F2" w:rsidRDefault="00E216EC" w:rsidP="00B05CAB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B5618F4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107EC9C" w14:textId="0D059DE1" w:rsidR="00B05CAB" w:rsidRPr="00CB20B4" w:rsidRDefault="00B05CAB" w:rsidP="00B05CAB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5CAB" w:rsidRPr="00CB20B4" w14:paraId="2E6881C9" w14:textId="77777777" w:rsidTr="00B077F2">
        <w:tc>
          <w:tcPr>
            <w:tcW w:w="2206" w:type="pct"/>
          </w:tcPr>
          <w:p w14:paraId="46754811" w14:textId="2B867869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5A8F24" w14:textId="64979AB4" w:rsidR="00B05CAB" w:rsidRPr="0095122B" w:rsidRDefault="00E216EC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11,783,842</w:t>
            </w:r>
          </w:p>
        </w:tc>
        <w:tc>
          <w:tcPr>
            <w:tcW w:w="147" w:type="pct"/>
            <w:vAlign w:val="bottom"/>
          </w:tcPr>
          <w:p w14:paraId="59321F2F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2E3365F" w14:textId="2DA290F0" w:rsidR="00B05CAB" w:rsidRPr="00CB20B4" w:rsidRDefault="00B05CAB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7" w:type="pct"/>
          </w:tcPr>
          <w:p w14:paraId="11A9D4B9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527A93" w14:textId="60C12AAE" w:rsidR="00B05CAB" w:rsidRPr="0095122B" w:rsidRDefault="00E216EC" w:rsidP="00DE49C6">
            <w:pPr>
              <w:pStyle w:val="a3"/>
              <w:tabs>
                <w:tab w:val="decimal" w:pos="847"/>
              </w:tabs>
              <w:ind w:left="-10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11,783,842</w:t>
            </w:r>
          </w:p>
        </w:tc>
        <w:tc>
          <w:tcPr>
            <w:tcW w:w="138" w:type="pct"/>
            <w:vAlign w:val="bottom"/>
          </w:tcPr>
          <w:p w14:paraId="66352A2C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09FD2D9" w14:textId="7F6A6D43" w:rsidR="00B05CAB" w:rsidRPr="00CB20B4" w:rsidRDefault="00B05CAB" w:rsidP="00DE49C6">
            <w:pPr>
              <w:pStyle w:val="a3"/>
              <w:tabs>
                <w:tab w:val="decimal" w:pos="847"/>
              </w:tabs>
              <w:ind w:left="-10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</w:tr>
    </w:tbl>
    <w:p w14:paraId="5221C6B9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0DC75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58E7A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4B8DA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083C7" w14:textId="77777777" w:rsidR="006D6A80" w:rsidRDefault="006D6A8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0855C" w14:textId="77777777" w:rsidR="006D6A80" w:rsidRDefault="006D6A8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F1249" w14:textId="77777777" w:rsidR="006D6A80" w:rsidRDefault="006D6A8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43915" w14:textId="77777777" w:rsidR="00324C0C" w:rsidRDefault="00324C0C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FA2C6" w14:textId="77777777" w:rsidR="006D6A80" w:rsidRDefault="006D6A8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4C15A" w14:textId="313D64C5" w:rsidR="008F16F0" w:rsidRPr="00CB20B4" w:rsidRDefault="008F16F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20B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C258DB" w:rsidRPr="00CB20B4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CB20B4">
        <w:rPr>
          <w:rFonts w:asciiTheme="majorBidi" w:hAnsiTheme="majorBidi" w:cstheme="majorBidi"/>
          <w:sz w:val="30"/>
          <w:szCs w:val="30"/>
          <w:cs/>
        </w:rPr>
        <w:t>แก่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CB20B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C3B0D">
        <w:rPr>
          <w:rFonts w:asciiTheme="majorBidi" w:hAnsiTheme="majorBidi" w:cstheme="majorBidi" w:hint="cs"/>
          <w:sz w:val="30"/>
          <w:szCs w:val="30"/>
          <w:cs/>
        </w:rPr>
        <w:t>ง</w:t>
      </w:r>
      <w:r w:rsidR="00FC3B0D" w:rsidRPr="00CB72A3">
        <w:rPr>
          <w:rFonts w:asciiTheme="majorBidi" w:hAnsiTheme="majorBidi" w:cstheme="majorBidi"/>
          <w:spacing w:val="-2"/>
          <w:sz w:val="30"/>
          <w:szCs w:val="30"/>
          <w:cs/>
        </w:rPr>
        <w:t>วด</w:t>
      </w:r>
      <w:r w:rsidR="00CA7CF7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FC3B0D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FC3B0D"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CA7CF7" w:rsidRPr="00CA7CF7">
        <w:rPr>
          <w:rFonts w:ascii="Angsana New" w:hAnsi="Angsana New"/>
          <w:spacing w:val="-2"/>
          <w:sz w:val="30"/>
          <w:szCs w:val="30"/>
        </w:rPr>
        <w:t xml:space="preserve">31 </w:t>
      </w:r>
      <w:r w:rsidR="00CA7CF7" w:rsidRPr="00CA7CF7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00620" w:rsidRPr="00CB20B4">
        <w:rPr>
          <w:rFonts w:asciiTheme="majorBidi" w:hAnsiTheme="majorBidi" w:cstheme="majorBidi"/>
          <w:sz w:val="30"/>
          <w:szCs w:val="30"/>
        </w:rPr>
        <w:t>25</w:t>
      </w:r>
      <w:r w:rsidR="007F1691" w:rsidRPr="00CB20B4">
        <w:rPr>
          <w:rFonts w:asciiTheme="majorBidi" w:hAnsiTheme="majorBidi" w:cstheme="majorBidi"/>
          <w:sz w:val="30"/>
          <w:szCs w:val="30"/>
        </w:rPr>
        <w:t>6</w:t>
      </w:r>
      <w:r w:rsidR="00660814" w:rsidRPr="00CB20B4">
        <w:rPr>
          <w:rFonts w:asciiTheme="majorBidi" w:hAnsiTheme="majorBidi" w:cstheme="majorBidi"/>
          <w:sz w:val="30"/>
          <w:szCs w:val="30"/>
        </w:rPr>
        <w:t>8</w:t>
      </w:r>
      <w:r w:rsidR="007F1691" w:rsidRPr="00CB20B4">
        <w:rPr>
          <w:rFonts w:asciiTheme="majorBidi" w:hAnsiTheme="majorBidi" w:cstheme="majorBidi"/>
          <w:sz w:val="30"/>
          <w:szCs w:val="30"/>
        </w:rPr>
        <w:t xml:space="preserve"> </w:t>
      </w:r>
      <w:r w:rsidRPr="00CB20B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DB8398" w14:textId="77777777" w:rsidR="007128D1" w:rsidRPr="007B471D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1620"/>
        <w:gridCol w:w="180"/>
        <w:gridCol w:w="1620"/>
      </w:tblGrid>
      <w:tr w:rsidR="00FA1FD9" w:rsidRPr="00CB20B4" w14:paraId="5486289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4DA4143" w14:textId="7394D380" w:rsidR="00FA1FD9" w:rsidRPr="00016859" w:rsidRDefault="00D011B5" w:rsidP="0001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44065738" w14:textId="77777777" w:rsidR="00FA1FD9" w:rsidRPr="00CB20B4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420" w:type="dxa"/>
            <w:gridSpan w:val="3"/>
          </w:tcPr>
          <w:p w14:paraId="29343FF3" w14:textId="532253D3" w:rsidR="00FA1FD9" w:rsidRPr="00CB20B4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53827" w:rsidRPr="00CB2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15BE4" w:rsidRPr="00CB20B4" w14:paraId="628C8A3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8FDA041" w14:textId="77777777" w:rsidR="00415BE4" w:rsidRPr="00CB20B4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F9869A" w14:textId="77777777" w:rsidR="00415BE4" w:rsidRPr="00CB20B4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3AD8321" w14:textId="43EE4026" w:rsidR="00415BE4" w:rsidRPr="00CB20B4" w:rsidRDefault="00415BE4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CB20B4" w14:paraId="44EA3D44" w14:textId="77777777" w:rsidTr="00415BE4">
        <w:trPr>
          <w:tblHeader/>
        </w:trPr>
        <w:tc>
          <w:tcPr>
            <w:tcW w:w="4500" w:type="dxa"/>
          </w:tcPr>
          <w:p w14:paraId="39D0F8FC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0BB33E" w14:textId="670E3A81" w:rsidR="000212E6" w:rsidRPr="00CB20B4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0814"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2E82391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96DE7" w14:textId="6F02FB8A" w:rsidR="000212E6" w:rsidRPr="00CB20B4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0814"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0212E6" w:rsidRPr="00CB20B4" w14:paraId="1DEA1478" w14:textId="77777777" w:rsidTr="00415BE4">
        <w:tc>
          <w:tcPr>
            <w:tcW w:w="4500" w:type="dxa"/>
            <w:vAlign w:val="bottom"/>
          </w:tcPr>
          <w:p w14:paraId="693D2767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20" w:type="dxa"/>
            <w:gridSpan w:val="3"/>
          </w:tcPr>
          <w:p w14:paraId="0915A1BA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20B4" w14:paraId="08BCA289" w14:textId="77777777" w:rsidTr="00415BE4">
        <w:tc>
          <w:tcPr>
            <w:tcW w:w="4500" w:type="dxa"/>
            <w:vAlign w:val="bottom"/>
          </w:tcPr>
          <w:p w14:paraId="38200667" w14:textId="2BD3E8A6" w:rsidR="000212E6" w:rsidRPr="00CB20B4" w:rsidRDefault="00D011B5" w:rsidP="00D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CB20B4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20B4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620" w:type="dxa"/>
            <w:vAlign w:val="bottom"/>
          </w:tcPr>
          <w:p w14:paraId="54C367CC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8F0B99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CF7" w:rsidRPr="00CB20B4" w14:paraId="41C29EE2" w14:textId="77777777" w:rsidTr="00E85996">
        <w:tc>
          <w:tcPr>
            <w:tcW w:w="4500" w:type="dxa"/>
            <w:vAlign w:val="bottom"/>
          </w:tcPr>
          <w:p w14:paraId="47B40CDA" w14:textId="77777777" w:rsidR="00CA7CF7" w:rsidRPr="00CB20B4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B20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C1B6A95" w14:textId="53181040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80" w:type="dxa"/>
            <w:vAlign w:val="bottom"/>
          </w:tcPr>
          <w:p w14:paraId="72D4C71E" w14:textId="77777777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7E7C6CD" w14:textId="052E4010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CA7CF7" w:rsidRPr="00CB20B4" w14:paraId="32B4CF14" w14:textId="77777777" w:rsidTr="00CF515C">
        <w:tc>
          <w:tcPr>
            <w:tcW w:w="4500" w:type="dxa"/>
            <w:vAlign w:val="bottom"/>
          </w:tcPr>
          <w:p w14:paraId="625619F8" w14:textId="0480CDBC" w:rsidR="00CA7CF7" w:rsidRPr="00CB20B4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C80FE4" w14:textId="140378A0" w:rsidR="00CA7CF7" w:rsidRPr="00CB20B4" w:rsidRDefault="00E216EC" w:rsidP="00CA7CF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(405,35</w:t>
            </w:r>
            <w:r w:rsidR="007B47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4167E8F" w14:textId="77777777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0220E4" w14:textId="26A8DD3A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5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(428,410)</w:t>
            </w:r>
          </w:p>
        </w:tc>
      </w:tr>
      <w:tr w:rsidR="00CA7CF7" w:rsidRPr="00CB20B4" w14:paraId="1E602747" w14:textId="77777777" w:rsidTr="00CF515C">
        <w:tc>
          <w:tcPr>
            <w:tcW w:w="4500" w:type="dxa"/>
            <w:vAlign w:val="bottom"/>
          </w:tcPr>
          <w:p w14:paraId="5D78FCAB" w14:textId="1A846B9F" w:rsidR="00CA7CF7" w:rsidRPr="00CB20B4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7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7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5821420" w14:textId="77777777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36E63D16" w:rsidR="00CA7CF7" w:rsidRPr="00CB20B4" w:rsidRDefault="00E216EC" w:rsidP="00CA7CF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5,461,92</w:t>
            </w:r>
            <w:r w:rsidR="007B47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1D8065B" w14:textId="77777777" w:rsidR="00CA7CF7" w:rsidRPr="00CB20B4" w:rsidRDefault="00CA7CF7" w:rsidP="00CA7CF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08411CBE" w:rsidR="00CA7CF7" w:rsidRPr="00A51112" w:rsidRDefault="00CA7CF7" w:rsidP="00CA7CF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5,877,901</w:t>
            </w:r>
          </w:p>
        </w:tc>
      </w:tr>
    </w:tbl>
    <w:p w14:paraId="1DD86B8A" w14:textId="77777777" w:rsidR="00660814" w:rsidRPr="007B471D" w:rsidRDefault="0066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043F0E" w14:textId="3A20E542" w:rsidR="00605116" w:rsidRPr="00CB20B4" w:rsidRDefault="00605116" w:rsidP="0025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0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6D47FC01" w14:textId="77777777" w:rsidR="007128D1" w:rsidRPr="007B471D" w:rsidRDefault="007128D1" w:rsidP="00681B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EA2807" w14:textId="77777777" w:rsidR="00591D74" w:rsidRDefault="006F0A0F" w:rsidP="00C27D23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pacing w:val="-4"/>
          <w:sz w:val="30"/>
          <w:szCs w:val="30"/>
        </w:rPr>
      </w:pPr>
      <w:r w:rsidRPr="00CB20B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B20B4">
        <w:rPr>
          <w:rFonts w:ascii="Angsana New" w:hAnsi="Angsana New"/>
          <w:sz w:val="30"/>
          <w:szCs w:val="30"/>
        </w:rPr>
        <w:t xml:space="preserve">2554 </w:t>
      </w:r>
      <w:r w:rsidRPr="00CB20B4"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Pr="00CB20B4">
        <w:rPr>
          <w:rFonts w:ascii="Angsana New" w:hAnsi="Angsana New"/>
          <w:sz w:val="30"/>
          <w:szCs w:val="30"/>
        </w:rPr>
        <w:t>173</w:t>
      </w:r>
      <w:r w:rsidRPr="00CB20B4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CB20B4">
        <w:rPr>
          <w:rFonts w:ascii="Angsana New" w:hAnsi="Angsana New"/>
          <w:sz w:val="30"/>
          <w:szCs w:val="30"/>
        </w:rPr>
        <w:t xml:space="preserve">    </w:t>
      </w:r>
      <w:r w:rsidRPr="00CB20B4">
        <w:rPr>
          <w:rFonts w:ascii="Angsana New" w:hAnsi="Angsana New" w:hint="cs"/>
          <w:sz w:val="30"/>
          <w:szCs w:val="30"/>
          <w:cs/>
        </w:rPr>
        <w:t>โดย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CB20B4">
        <w:rPr>
          <w:rFonts w:ascii="Angsana New" w:hAnsi="Angsana New"/>
          <w:spacing w:val="-4"/>
          <w:sz w:val="30"/>
          <w:szCs w:val="30"/>
        </w:rPr>
        <w:t>3.5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CB20B4">
        <w:rPr>
          <w:rFonts w:ascii="Angsana New" w:hAnsi="Angsana New"/>
          <w:spacing w:val="-4"/>
          <w:sz w:val="30"/>
          <w:szCs w:val="30"/>
        </w:rPr>
        <w:t>2559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CB20B4">
        <w:rPr>
          <w:rFonts w:ascii="Angsana New" w:hAnsi="Angsana New"/>
          <w:spacing w:val="-4"/>
          <w:sz w:val="30"/>
          <w:szCs w:val="30"/>
        </w:rPr>
        <w:br/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 5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B20B4">
        <w:rPr>
          <w:rFonts w:ascii="Angsana New" w:hAnsi="Angsana New"/>
          <w:sz w:val="30"/>
          <w:szCs w:val="30"/>
        </w:rPr>
        <w:t>2559</w:t>
      </w:r>
      <w:r w:rsidRPr="00CB20B4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Pr="00CB20B4">
        <w:rPr>
          <w:rFonts w:ascii="Angsana New" w:hAnsi="Angsana New"/>
          <w:sz w:val="30"/>
          <w:szCs w:val="30"/>
        </w:rPr>
        <w:t>2564</w:t>
      </w:r>
      <w:r w:rsidRPr="00CB20B4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การเปลี่ยนแปลงเงื่อนไขอื่นใด</w:t>
      </w:r>
    </w:p>
    <w:p w14:paraId="6996CF53" w14:textId="77777777" w:rsidR="00591D74" w:rsidRPr="007B471D" w:rsidRDefault="00591D74" w:rsidP="00C27D23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4A77D21" w14:textId="77777777" w:rsidR="007B471D" w:rsidRDefault="006F0A0F" w:rsidP="007B471D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pacing w:val="-4"/>
          <w:sz w:val="30"/>
          <w:szCs w:val="30"/>
        </w:rPr>
      </w:pP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CB20B4">
        <w:rPr>
          <w:rFonts w:ascii="Angsana New" w:hAnsi="Angsana New"/>
          <w:spacing w:val="-4"/>
          <w:sz w:val="30"/>
          <w:szCs w:val="30"/>
        </w:rPr>
        <w:t>18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CB20B4">
        <w:rPr>
          <w:rFonts w:ascii="Angsana New" w:hAnsi="Angsana New"/>
          <w:spacing w:val="-4"/>
          <w:sz w:val="30"/>
          <w:szCs w:val="30"/>
        </w:rPr>
        <w:t>2564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CB20B4">
        <w:rPr>
          <w:rFonts w:ascii="Angsana New" w:hAnsi="Angsana New"/>
          <w:spacing w:val="-2"/>
          <w:sz w:val="30"/>
          <w:szCs w:val="30"/>
        </w:rPr>
        <w:t>2569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1D74">
        <w:rPr>
          <w:rFonts w:ascii="Angsana New" w:hAnsi="Angsana New"/>
          <w:spacing w:val="-2"/>
          <w:sz w:val="30"/>
          <w:szCs w:val="30"/>
        </w:rPr>
        <w:br/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โดยคิดอัตราดอกเบี้ยอัตรา </w:t>
      </w:r>
      <w:r w:rsidRPr="00CB20B4">
        <w:rPr>
          <w:rFonts w:ascii="Angsana New" w:hAnsi="Angsana New"/>
          <w:spacing w:val="-2"/>
          <w:sz w:val="30"/>
          <w:szCs w:val="30"/>
        </w:rPr>
        <w:t xml:space="preserve">SOFR 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CB20B4">
        <w:rPr>
          <w:rFonts w:ascii="Angsana New" w:hAnsi="Angsana New"/>
          <w:spacing w:val="-2"/>
          <w:sz w:val="30"/>
          <w:szCs w:val="30"/>
        </w:rPr>
        <w:t>3.5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 w:rsidRPr="00CB20B4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วันสิ้นสุดในแต่ละงวดของดอกเบี้ยทุกเดือน และจะถูกชำระคืนพร้อมกับเงินกู้ยืม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</w:t>
      </w:r>
      <w:r w:rsidR="007B471D">
        <w:rPr>
          <w:rFonts w:ascii="Angsana New" w:hAnsi="Angsana New"/>
          <w:sz w:val="30"/>
          <w:szCs w:val="30"/>
        </w:rPr>
        <w:br/>
      </w:r>
      <w:r w:rsidRPr="00CB20B4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Pr="00CB20B4">
        <w:rPr>
          <w:rFonts w:ascii="Angsana New" w:hAnsi="Angsana New"/>
          <w:sz w:val="30"/>
          <w:szCs w:val="30"/>
        </w:rPr>
        <w:t>1</w:t>
      </w:r>
      <w:r w:rsidRPr="00CB20B4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CB20B4">
        <w:rPr>
          <w:rFonts w:ascii="Angsana New" w:hAnsi="Angsana New"/>
          <w:sz w:val="30"/>
          <w:szCs w:val="30"/>
        </w:rPr>
        <w:t xml:space="preserve"> 2564</w:t>
      </w:r>
      <w:r w:rsidR="007B471D">
        <w:rPr>
          <w:rFonts w:ascii="Angsana New" w:hAnsi="Angsana New"/>
          <w:sz w:val="30"/>
          <w:szCs w:val="30"/>
        </w:rPr>
        <w:t xml:space="preserve"> </w:t>
      </w:r>
      <w:r w:rsidR="00591D74"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591D74" w:rsidRPr="00CB20B4">
        <w:rPr>
          <w:rFonts w:ascii="Angsana New" w:hAnsi="Angsana New"/>
          <w:spacing w:val="-4"/>
          <w:sz w:val="30"/>
          <w:szCs w:val="30"/>
        </w:rPr>
        <w:t>1</w:t>
      </w:r>
      <w:r w:rsidR="00591D74">
        <w:rPr>
          <w:rFonts w:ascii="Angsana New" w:hAnsi="Angsana New"/>
          <w:spacing w:val="-4"/>
          <w:sz w:val="30"/>
          <w:szCs w:val="30"/>
        </w:rPr>
        <w:t>5</w:t>
      </w:r>
      <w:r w:rsidR="00591D74"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1D74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591D74"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1D74" w:rsidRPr="00CB20B4">
        <w:rPr>
          <w:rFonts w:ascii="Angsana New" w:hAnsi="Angsana New"/>
          <w:spacing w:val="-4"/>
          <w:sz w:val="30"/>
          <w:szCs w:val="30"/>
        </w:rPr>
        <w:t>256</w:t>
      </w:r>
      <w:r w:rsidR="00591D74">
        <w:rPr>
          <w:rFonts w:ascii="Angsana New" w:hAnsi="Angsana New"/>
          <w:spacing w:val="-4"/>
          <w:sz w:val="30"/>
          <w:szCs w:val="30"/>
        </w:rPr>
        <w:t>8</w:t>
      </w:r>
      <w:r w:rsidR="00591D74"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="00591D74"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="00591D74" w:rsidRPr="00CB20B4">
        <w:rPr>
          <w:rFonts w:ascii="Angsana New" w:hAnsi="Angsana New"/>
          <w:spacing w:val="-2"/>
          <w:sz w:val="30"/>
          <w:szCs w:val="30"/>
        </w:rPr>
        <w:t>25</w:t>
      </w:r>
      <w:r w:rsidR="00591D74">
        <w:rPr>
          <w:rFonts w:ascii="Angsana New" w:hAnsi="Angsana New"/>
          <w:spacing w:val="-2"/>
          <w:sz w:val="30"/>
          <w:szCs w:val="30"/>
        </w:rPr>
        <w:t>74</w:t>
      </w:r>
      <w:r w:rsidR="00591D74"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70AF4" w:rsidRPr="00CB20B4">
        <w:rPr>
          <w:rFonts w:ascii="Angsana New" w:hAnsi="Angsana New" w:hint="cs"/>
          <w:sz w:val="30"/>
          <w:szCs w:val="30"/>
          <w:cs/>
        </w:rPr>
        <w:t>โดยไม่มี</w:t>
      </w:r>
      <w:r w:rsidR="00F70AF4" w:rsidRPr="00CB20B4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การเปลี่ยนแปลงเงื่อนไขอื่นใด</w:t>
      </w:r>
    </w:p>
    <w:p w14:paraId="45396A14" w14:textId="77777777" w:rsidR="007B471D" w:rsidRDefault="007B471D" w:rsidP="007B471D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9791E4" w14:textId="6C35D700" w:rsidR="007B471D" w:rsidRDefault="007B471D" w:rsidP="007B471D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z w:val="30"/>
          <w:szCs w:val="30"/>
        </w:rPr>
        <w:sectPr w:rsidR="007B471D" w:rsidSect="007B471D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20B4" w14:paraId="3514DE2A" w14:textId="77777777" w:rsidTr="00454AD9">
        <w:trPr>
          <w:tblHeader/>
        </w:trPr>
        <w:tc>
          <w:tcPr>
            <w:tcW w:w="2217" w:type="pct"/>
          </w:tcPr>
          <w:p w14:paraId="5F98F4F8" w14:textId="03A65C3A" w:rsidR="004A6425" w:rsidRPr="00CB20B4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20B4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20B4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20B4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C3B0D" w:rsidRPr="00CB20B4" w14:paraId="41B6FE76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7C9BBB6F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24FCFEA7" w:rsidR="00FC3B0D" w:rsidRPr="00CB20B4" w:rsidRDefault="00CA7CF7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A7CF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5" w:type="pct"/>
          </w:tcPr>
          <w:p w14:paraId="2E43056E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339D7CA5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6CEE6704" w:rsidR="00FC3B0D" w:rsidRPr="00CB20B4" w:rsidRDefault="00CA7CF7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F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A7CF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7" w:type="pct"/>
          </w:tcPr>
          <w:p w14:paraId="6A0774FA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2A0D08FC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FC3B0D" w:rsidRPr="00CB20B4" w14:paraId="1A1111A9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244CD59A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355DADA1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5" w:type="pct"/>
          </w:tcPr>
          <w:p w14:paraId="6E1787ED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1301BC32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3521496A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17AE5E25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7" w:type="pct"/>
          </w:tcPr>
          <w:p w14:paraId="7AC45621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1C2153BC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FC3B0D" w:rsidRPr="00CB20B4" w14:paraId="5C7B0BB3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1BDF36CC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C3B0D" w:rsidRPr="00CB20B4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FC3B0D" w:rsidRPr="00CB20B4" w14:paraId="15007C09" w14:textId="77777777" w:rsidTr="001C1286">
        <w:tc>
          <w:tcPr>
            <w:tcW w:w="2217" w:type="pct"/>
          </w:tcPr>
          <w:p w14:paraId="25CE4ECA" w14:textId="43F99E7A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385D45C3" w:rsidR="00FC3B0D" w:rsidRPr="00CB20B4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1,533,277</w:t>
            </w:r>
          </w:p>
        </w:tc>
        <w:tc>
          <w:tcPr>
            <w:tcW w:w="155" w:type="pct"/>
            <w:vAlign w:val="bottom"/>
          </w:tcPr>
          <w:p w14:paraId="0F7AEDF0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5CE1A3C2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8" w:type="pct"/>
          </w:tcPr>
          <w:p w14:paraId="6F11B380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372B3F0E" w:rsidR="00FC3B0D" w:rsidRPr="00CB20B4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1,533,277</w:t>
            </w:r>
          </w:p>
        </w:tc>
        <w:tc>
          <w:tcPr>
            <w:tcW w:w="137" w:type="pct"/>
            <w:vAlign w:val="bottom"/>
          </w:tcPr>
          <w:p w14:paraId="0AF642FA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2F170E96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</w:tr>
      <w:tr w:rsidR="00FC3B0D" w:rsidRPr="00CB20B4" w14:paraId="015B3994" w14:textId="77777777" w:rsidTr="001C1286">
        <w:tc>
          <w:tcPr>
            <w:tcW w:w="2217" w:type="pct"/>
          </w:tcPr>
          <w:p w14:paraId="724E6587" w14:textId="08144BE4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40DAEF78" w:rsidR="00FC3B0D" w:rsidRPr="00CB20B4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1,533,277</w:t>
            </w:r>
          </w:p>
        </w:tc>
        <w:tc>
          <w:tcPr>
            <w:tcW w:w="155" w:type="pct"/>
            <w:vAlign w:val="bottom"/>
          </w:tcPr>
          <w:p w14:paraId="60A437A6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57542723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8" w:type="pct"/>
          </w:tcPr>
          <w:p w14:paraId="3A0C65AC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29C856C3" w:rsidR="00FC3B0D" w:rsidRPr="00CB20B4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1,533,277</w:t>
            </w:r>
          </w:p>
        </w:tc>
        <w:tc>
          <w:tcPr>
            <w:tcW w:w="137" w:type="pct"/>
            <w:vAlign w:val="bottom"/>
          </w:tcPr>
          <w:p w14:paraId="475EE3A5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22976F6E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</w:tr>
      <w:tr w:rsidR="00FC3B0D" w:rsidRPr="00CB72A3" w14:paraId="35A5C335" w14:textId="77777777" w:rsidTr="00F70AF4">
        <w:trPr>
          <w:trHeight w:hRule="exact" w:val="221"/>
        </w:trPr>
        <w:tc>
          <w:tcPr>
            <w:tcW w:w="2217" w:type="pct"/>
          </w:tcPr>
          <w:p w14:paraId="2B821C40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98285DD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F56351E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40A4D5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0002632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0C60315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7771424C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F095F9C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B0D" w:rsidRPr="00CB72A3" w14:paraId="61CA1DC8" w14:textId="77777777" w:rsidTr="001C1286">
        <w:tc>
          <w:tcPr>
            <w:tcW w:w="2217" w:type="pct"/>
          </w:tcPr>
          <w:p w14:paraId="68967B1C" w14:textId="0A0FFBA0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B20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1" w:type="pct"/>
          </w:tcPr>
          <w:p w14:paraId="6FFDD95B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B0D" w:rsidRPr="00CB72A3" w14:paraId="4912DB0E" w14:textId="77777777" w:rsidTr="001C1286">
        <w:tc>
          <w:tcPr>
            <w:tcW w:w="2217" w:type="pct"/>
          </w:tcPr>
          <w:p w14:paraId="21E5787F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61C84EC6" w:rsidR="00FC3B0D" w:rsidRPr="00CB72A3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55" w:type="pct"/>
            <w:vAlign w:val="bottom"/>
          </w:tcPr>
          <w:p w14:paraId="3AA93A47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526E4580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8" w:type="pct"/>
            <w:vAlign w:val="bottom"/>
          </w:tcPr>
          <w:p w14:paraId="30E9AE2F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2BE538CC" w:rsidR="00FC3B0D" w:rsidRPr="00CB72A3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37" w:type="pct"/>
            <w:vAlign w:val="bottom"/>
          </w:tcPr>
          <w:p w14:paraId="22E9A36D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269A87C2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</w:tr>
      <w:tr w:rsidR="00FC3B0D" w:rsidRPr="00CB72A3" w14:paraId="4161177D" w14:textId="77777777" w:rsidTr="001C1286">
        <w:tc>
          <w:tcPr>
            <w:tcW w:w="2217" w:type="pct"/>
          </w:tcPr>
          <w:p w14:paraId="49862615" w14:textId="6BE1DC6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61844EFE" w:rsidR="00FC3B0D" w:rsidRPr="004430CA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155" w:type="pct"/>
            <w:vAlign w:val="bottom"/>
          </w:tcPr>
          <w:p w14:paraId="6D4A105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6B6D2CE5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8" w:type="pct"/>
            <w:vAlign w:val="bottom"/>
          </w:tcPr>
          <w:p w14:paraId="4B898F34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0907C918" w:rsidR="00FC3B0D" w:rsidRPr="004430CA" w:rsidRDefault="00E216EC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137" w:type="pct"/>
            <w:vAlign w:val="bottom"/>
          </w:tcPr>
          <w:p w14:paraId="106F544A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1156EB2E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</w:tr>
    </w:tbl>
    <w:p w14:paraId="67920D1A" w14:textId="15950EB7" w:rsidR="003D6F03" w:rsidRPr="00F70AF4" w:rsidRDefault="003D6F03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cs/>
        </w:rPr>
      </w:pPr>
    </w:p>
    <w:p w14:paraId="6FA11D44" w14:textId="550979CA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F70AF4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1AB3D859" w14:textId="2A8E4A3B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57A2">
        <w:rPr>
          <w:rFonts w:ascii="Angsana New" w:hAnsi="Angsana New"/>
          <w:sz w:val="30"/>
          <w:szCs w:val="30"/>
        </w:rPr>
        <w:t>3</w:t>
      </w:r>
      <w:r w:rsidR="00B42E6E">
        <w:rPr>
          <w:rFonts w:ascii="Angsana New" w:hAnsi="Angsana New"/>
          <w:sz w:val="30"/>
          <w:szCs w:val="30"/>
        </w:rPr>
        <w:t>1</w:t>
      </w:r>
      <w:r w:rsidR="004457A2">
        <w:rPr>
          <w:rFonts w:ascii="Angsana New" w:hAnsi="Angsana New"/>
          <w:sz w:val="30"/>
          <w:szCs w:val="30"/>
        </w:rPr>
        <w:t xml:space="preserve"> </w:t>
      </w:r>
      <w:r w:rsidR="00B42E6E" w:rsidRPr="00B42E6E">
        <w:rPr>
          <w:rFonts w:ascii="Angsana New" w:hAnsi="Angsana New"/>
          <w:sz w:val="30"/>
          <w:szCs w:val="30"/>
          <w:cs/>
        </w:rPr>
        <w:t>ธันวาคม</w:t>
      </w:r>
      <w:r w:rsidR="004457A2">
        <w:rPr>
          <w:rFonts w:ascii="Angsana New" w:hAnsi="Angsana New" w:hint="cs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4457A2">
        <w:rPr>
          <w:rFonts w:asciiTheme="majorBidi" w:hAnsiTheme="majorBidi" w:cstheme="majorBidi"/>
          <w:sz w:val="30"/>
          <w:szCs w:val="30"/>
        </w:rPr>
        <w:t>8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F70AF4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CDD2297" w14:textId="2EFA1606" w:rsidR="00777E5C" w:rsidRDefault="00777E5C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44CBC6ED" w14:textId="77777777" w:rsidR="00A83FA9" w:rsidRPr="00F70AF4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329E21CF" w14:textId="77777777" w:rsidR="00934402" w:rsidRDefault="0093440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751ABDC8" w14:textId="7B776537" w:rsidR="00A83FA9" w:rsidRPr="00F70AF4" w:rsidRDefault="00A83FA9" w:rsidP="00A83FA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14:paraId="4AB94BA7" w14:textId="02CCB57C" w:rsid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5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5FF0399" w14:textId="5297B51D" w:rsidR="000A755D" w:rsidRPr="00F70AF4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56F3FDAA" w14:textId="0D78E6C1" w:rsidR="00581538" w:rsidRDefault="00581538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ในเดือนเมษายน </w:t>
      </w:r>
      <w:r w:rsidRPr="00253827">
        <w:rPr>
          <w:rFonts w:ascii="Angsana New" w:hAnsi="Angsana New"/>
          <w:color w:val="000000" w:themeColor="text1"/>
          <w:sz w:val="30"/>
          <w:szCs w:val="30"/>
        </w:rPr>
        <w:t>25</w:t>
      </w:r>
      <w:r w:rsidR="00EB3A39" w:rsidRPr="00253827">
        <w:rPr>
          <w:rFonts w:ascii="Angsana New" w:hAnsi="Angsana New"/>
          <w:color w:val="000000" w:themeColor="text1"/>
          <w:sz w:val="30"/>
          <w:szCs w:val="30"/>
        </w:rPr>
        <w:t>67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บริษัทได้ลงนามทำสัญญา</w:t>
      </w:r>
      <w:r w:rsidR="00C27D23">
        <w:rPr>
          <w:rFonts w:ascii="Angsana New" w:hAnsi="Angsana New" w:hint="cs"/>
          <w:color w:val="000000" w:themeColor="text1"/>
          <w:sz w:val="30"/>
          <w:szCs w:val="30"/>
          <w:cs/>
        </w:rPr>
        <w:t>ปันส่วนต้นทุน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>ระหว่างกันกับบริษัทที่เกี่ยวข้อง</w:t>
      </w:r>
      <w:r w:rsidRPr="00253827">
        <w:rPr>
          <w:rFonts w:ascii="Angsana New" w:hAnsi="Angsana New" w:hint="cs"/>
          <w:sz w:val="30"/>
          <w:szCs w:val="30"/>
          <w:cs/>
        </w:rPr>
        <w:t>กันแห่งหนึ่ง โดยที่บริษัทที่เกี่ยวข้องกันดังกล่าวตกลงที่จะ</w:t>
      </w:r>
      <w:r w:rsidR="00EB3A39" w:rsidRPr="00253827">
        <w:rPr>
          <w:rFonts w:ascii="Angsana New" w:hAnsi="Angsana New" w:hint="cs"/>
          <w:sz w:val="30"/>
          <w:szCs w:val="30"/>
          <w:cs/>
        </w:rPr>
        <w:t>ปันส่วนค่าใช้จ่าย</w:t>
      </w:r>
      <w:r w:rsidR="00CD73C8" w:rsidRPr="00253827">
        <w:rPr>
          <w:rFonts w:ascii="Angsana New" w:hAnsi="Angsana New" w:hint="cs"/>
          <w:sz w:val="30"/>
          <w:szCs w:val="30"/>
          <w:cs/>
        </w:rPr>
        <w:t>ร่วม</w:t>
      </w:r>
      <w:r w:rsidR="00EB3A39" w:rsidRPr="0025382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450E73" w:rsidRPr="00253827">
        <w:rPr>
          <w:rFonts w:ascii="Angsana New" w:hAnsi="Angsana New" w:hint="cs"/>
          <w:sz w:val="30"/>
          <w:szCs w:val="30"/>
          <w:cs/>
        </w:rPr>
        <w:t>การจัดตั้งโรงงานผลิตคาร์บอน</w:t>
      </w:r>
      <w:r w:rsidR="00253827">
        <w:rPr>
          <w:rFonts w:ascii="Angsana New" w:hAnsi="Angsana New"/>
          <w:sz w:val="30"/>
          <w:szCs w:val="30"/>
          <w:cs/>
        </w:rPr>
        <w:br/>
      </w:r>
      <w:r w:rsidR="00253827" w:rsidRPr="00253827">
        <w:rPr>
          <w:rFonts w:ascii="Angsana New" w:hAnsi="Angsana New" w:hint="cs"/>
          <w:sz w:val="30"/>
          <w:szCs w:val="30"/>
          <w:cs/>
        </w:rPr>
        <w:t>แบล</w:t>
      </w:r>
      <w:r w:rsidR="00253827">
        <w:rPr>
          <w:rFonts w:ascii="Angsana New" w:hAnsi="Angsana New" w:hint="cs"/>
          <w:sz w:val="30"/>
          <w:szCs w:val="30"/>
          <w:cs/>
        </w:rPr>
        <w:t>็</w:t>
      </w:r>
      <w:r w:rsidR="00253827" w:rsidRPr="00253827">
        <w:rPr>
          <w:rFonts w:ascii="Angsana New" w:hAnsi="Angsana New" w:hint="cs"/>
          <w:sz w:val="30"/>
          <w:szCs w:val="30"/>
          <w:cs/>
        </w:rPr>
        <w:t>คแห่งใหม่</w:t>
      </w:r>
    </w:p>
    <w:p w14:paraId="63E32BC4" w14:textId="77777777" w:rsidR="00A51112" w:rsidRPr="00F70AF4" w:rsidRDefault="00A5111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5CAC4B51" w14:textId="3F354BE2" w:rsidR="00777E5C" w:rsidRDefault="00777E5C" w:rsidP="00253827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2C09DF6E" w14:textId="77777777" w:rsidR="00A83FA9" w:rsidRPr="00F70AF4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9549AD0" w14:textId="0EFF9BF1" w:rsidR="00CB72A3" w:rsidRDefault="002364B9" w:rsidP="00A83FA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>256</w:t>
      </w:r>
      <w:r w:rsidR="008F23EF">
        <w:rPr>
          <w:rFonts w:asciiTheme="majorBidi" w:hAnsiTheme="majorBidi" w:cstheme="majorBidi"/>
          <w:sz w:val="30"/>
          <w:szCs w:val="30"/>
        </w:rPr>
        <w:t>8</w:t>
      </w:r>
      <w:r w:rsidRPr="002364B9">
        <w:rPr>
          <w:rFonts w:asciiTheme="majorBidi" w:hAnsiTheme="majorBidi" w:cstheme="majorBidi"/>
          <w:sz w:val="30"/>
          <w:szCs w:val="30"/>
        </w:rPr>
        <w:t xml:space="preserve">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FA1FD9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</w:t>
      </w:r>
      <w:r w:rsidRPr="00CB20B4">
        <w:rPr>
          <w:rFonts w:asciiTheme="majorBidi" w:hAnsiTheme="majorBidi" w:cstheme="majorBidi" w:hint="cs"/>
          <w:sz w:val="30"/>
          <w:szCs w:val="30"/>
          <w:cs/>
        </w:rPr>
        <w:t>ที่จะ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20B4">
        <w:rPr>
          <w:rFonts w:asciiTheme="majorBidi" w:hAnsiTheme="majorBidi" w:cstheme="majorBidi"/>
          <w:sz w:val="30"/>
          <w:szCs w:val="30"/>
        </w:rPr>
        <w:t>4.5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C258DB" w:rsidRPr="00CB20B4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20B4">
        <w:rPr>
          <w:rFonts w:asciiTheme="majorBidi" w:hAnsiTheme="majorBidi" w:cstheme="majorBidi"/>
          <w:sz w:val="30"/>
          <w:szCs w:val="30"/>
        </w:rPr>
        <w:t>4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20B4">
        <w:rPr>
          <w:rFonts w:asciiTheme="majorBidi" w:hAnsiTheme="majorBidi" w:cstheme="majorBidi"/>
          <w:sz w:val="30"/>
          <w:szCs w:val="30"/>
        </w:rPr>
        <w:t>3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20B4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20B4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20B4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20B4">
        <w:rPr>
          <w:rFonts w:asciiTheme="majorBidi" w:hAnsiTheme="majorBidi" w:cstheme="majorBidi"/>
          <w:sz w:val="30"/>
          <w:szCs w:val="30"/>
        </w:rPr>
        <w:t>25</w:t>
      </w:r>
      <w:r w:rsidR="004430CA" w:rsidRPr="00CB20B4">
        <w:rPr>
          <w:rFonts w:asciiTheme="majorBidi" w:hAnsiTheme="majorBidi" w:cstheme="majorBidi"/>
          <w:sz w:val="30"/>
          <w:szCs w:val="30"/>
        </w:rPr>
        <w:t>71</w:t>
      </w:r>
    </w:p>
    <w:p w14:paraId="06E480AC" w14:textId="77777777" w:rsidR="00A51112" w:rsidRDefault="00A5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A51112" w:rsidSect="00F70AF4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0CC0326" w14:textId="0F3AA3B4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A51112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C3B0D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28C41138" w:rsidR="00FC3B0D" w:rsidRPr="00CA7CF7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7CF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7CF7" w:rsidRPr="00CA7CF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A7CF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A7CF7" w:rsidRPr="00CA7CF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31 </w:t>
            </w:r>
            <w:r w:rsidR="00CA7CF7" w:rsidRPr="00CA7CF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3E4677F" w14:textId="1580DAE8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C633F1D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31519C16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440964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048DF17F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63198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588D438D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C3B0D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C3B0D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A7CF7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572F917E" w:rsidR="00CA7CF7" w:rsidRPr="004457A2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57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10,804,705</w:t>
            </w:r>
          </w:p>
        </w:tc>
        <w:tc>
          <w:tcPr>
            <w:tcW w:w="270" w:type="dxa"/>
          </w:tcPr>
          <w:p w14:paraId="2059B333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65E38583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11,415,619</w:t>
            </w:r>
          </w:p>
        </w:tc>
        <w:tc>
          <w:tcPr>
            <w:tcW w:w="270" w:type="dxa"/>
          </w:tcPr>
          <w:p w14:paraId="2496A9B5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7D0F560D" w:rsidR="00CA7CF7" w:rsidRPr="004457A2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6ACD371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CA7CF7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474F9A98" w:rsidR="00CA7CF7" w:rsidRPr="00815EC0" w:rsidRDefault="00591D74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91D74">
              <w:rPr>
                <w:rFonts w:asciiTheme="majorBidi" w:hAnsiTheme="majorBidi" w:cstheme="majorBidi"/>
                <w:sz w:val="30"/>
                <w:szCs w:val="30"/>
              </w:rPr>
              <w:t>330,018</w:t>
            </w:r>
          </w:p>
        </w:tc>
        <w:tc>
          <w:tcPr>
            <w:tcW w:w="270" w:type="dxa"/>
          </w:tcPr>
          <w:p w14:paraId="525C4D0E" w14:textId="77777777" w:rsidR="00CA7CF7" w:rsidRPr="00BB3C12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0047985D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822,599</w:t>
            </w:r>
          </w:p>
        </w:tc>
        <w:tc>
          <w:tcPr>
            <w:tcW w:w="270" w:type="dxa"/>
          </w:tcPr>
          <w:p w14:paraId="6BA7A013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644AFCB7" w:rsidR="00CA7CF7" w:rsidRPr="00CB72A3" w:rsidRDefault="00E216EC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3130094D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CF7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3A6F0337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) 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1295E9" w14:textId="764012DD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CF7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55BBD5D6" w:rsidR="00CA7CF7" w:rsidRPr="00CB72A3" w:rsidRDefault="003D3A42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423,092</w:t>
            </w:r>
          </w:p>
        </w:tc>
        <w:tc>
          <w:tcPr>
            <w:tcW w:w="270" w:type="dxa"/>
          </w:tcPr>
          <w:p w14:paraId="25B55CC6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63BD8701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(782,457)</w:t>
            </w:r>
          </w:p>
        </w:tc>
        <w:tc>
          <w:tcPr>
            <w:tcW w:w="270" w:type="dxa"/>
          </w:tcPr>
          <w:p w14:paraId="6A6A49BE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1FCBDB6B" w:rsidR="00CA7CF7" w:rsidRPr="00CB72A3" w:rsidRDefault="00E216EC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51181850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CF7" w:rsidRPr="00CB72A3" w14:paraId="041B28D9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41ED191C" w14:textId="47778FA8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080" w:type="dxa"/>
          </w:tcPr>
          <w:p w14:paraId="3FE91001" w14:textId="44B3FEB5" w:rsidR="00CA7CF7" w:rsidRDefault="00E216EC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(29,989)</w:t>
            </w:r>
          </w:p>
        </w:tc>
        <w:tc>
          <w:tcPr>
            <w:tcW w:w="270" w:type="dxa"/>
          </w:tcPr>
          <w:p w14:paraId="6B17BF1E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0BCA0D" w14:textId="5278795D" w:rsidR="00CA7CF7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(25,491)</w:t>
            </w:r>
          </w:p>
        </w:tc>
        <w:tc>
          <w:tcPr>
            <w:tcW w:w="270" w:type="dxa"/>
          </w:tcPr>
          <w:p w14:paraId="24531AC8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3373E21" w14:textId="6AAD644C" w:rsidR="00CA7CF7" w:rsidRDefault="00E216EC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738CE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22AEEE2" w14:textId="1CF9338E" w:rsidR="00CA7CF7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CF7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250970FB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89AF336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C7D2901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4E3CC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1F3B9984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CF7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CA7CF7" w:rsidRPr="00A85739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5D2D78AA" w:rsidR="00CA7CF7" w:rsidRPr="00CB72A3" w:rsidRDefault="00591D74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91D74">
              <w:rPr>
                <w:rFonts w:asciiTheme="majorBidi" w:hAnsiTheme="majorBidi" w:cstheme="majorBidi"/>
                <w:sz w:val="30"/>
                <w:szCs w:val="30"/>
              </w:rPr>
              <w:t>(114,363)</w:t>
            </w:r>
          </w:p>
        </w:tc>
        <w:tc>
          <w:tcPr>
            <w:tcW w:w="270" w:type="dxa"/>
          </w:tcPr>
          <w:p w14:paraId="23C7BD77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679346EE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</w:rPr>
              <w:t>(895,727)</w:t>
            </w:r>
          </w:p>
        </w:tc>
        <w:tc>
          <w:tcPr>
            <w:tcW w:w="270" w:type="dxa"/>
          </w:tcPr>
          <w:p w14:paraId="0F1F1AAE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18ED9BF1" w:rsidR="00CA7CF7" w:rsidRPr="00CB72A3" w:rsidRDefault="00E216EC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3B203" w14:textId="77777777" w:rsidR="00CA7CF7" w:rsidRPr="00CB72A3" w:rsidRDefault="00CA7CF7" w:rsidP="00CA7CF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6624E710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CF7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5B595222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A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A7C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AEF99" w14:textId="25A42418" w:rsidR="00CA7CF7" w:rsidRPr="00CB72A3" w:rsidRDefault="003D3A42" w:rsidP="003D3A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11,413,463</w:t>
            </w:r>
          </w:p>
        </w:tc>
        <w:tc>
          <w:tcPr>
            <w:tcW w:w="270" w:type="dxa"/>
          </w:tcPr>
          <w:p w14:paraId="1A36A763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7C32057F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439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10,534,543</w:t>
            </w:r>
          </w:p>
        </w:tc>
        <w:tc>
          <w:tcPr>
            <w:tcW w:w="270" w:type="dxa"/>
          </w:tcPr>
          <w:p w14:paraId="12DF16C2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6D030197" w:rsidR="00CA7CF7" w:rsidRPr="009345B5" w:rsidRDefault="00E216EC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CA7CF7" w:rsidRPr="00CB72A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1E1D8DEC" w:rsidR="00CA7CF7" w:rsidRPr="00026B63" w:rsidRDefault="00CA7CF7" w:rsidP="00CA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</w:tr>
    </w:tbl>
    <w:p w14:paraId="37004D5F" w14:textId="77777777" w:rsidR="00044C3C" w:rsidRPr="00A51112" w:rsidRDefault="00044C3C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509A9" w14:textId="7C2EB331" w:rsidR="00044C3C" w:rsidRPr="00591D74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1D74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591D74" w:rsidRDefault="00E676AB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CEBD9" w14:textId="77BF6C18" w:rsidR="00A83FA9" w:rsidRDefault="00363907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91D74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Pr="00591D74">
        <w:rPr>
          <w:rFonts w:asciiTheme="majorBidi" w:hAnsiTheme="majorBidi"/>
          <w:sz w:val="30"/>
          <w:szCs w:val="30"/>
          <w:lang w:val="en-GB"/>
        </w:rPr>
        <w:t>3</w:t>
      </w:r>
      <w:r w:rsidRPr="00591D74">
        <w:rPr>
          <w:rFonts w:asciiTheme="majorBidi" w:hAnsiTheme="majorBidi"/>
          <w:sz w:val="30"/>
          <w:szCs w:val="30"/>
          <w:cs/>
          <w:lang w:val="en-GB"/>
        </w:rPr>
        <w:t xml:space="preserve"> กรกฎาคม </w:t>
      </w:r>
      <w:r w:rsidRPr="00591D74">
        <w:rPr>
          <w:rFonts w:asciiTheme="majorBidi" w:hAnsiTheme="majorBidi"/>
          <w:sz w:val="30"/>
          <w:szCs w:val="30"/>
          <w:lang w:val="en-GB"/>
        </w:rPr>
        <w:t xml:space="preserve">2568 </w:t>
      </w:r>
      <w:r w:rsidR="007D116E" w:rsidRPr="00591D74">
        <w:rPr>
          <w:rFonts w:asciiTheme="majorBidi" w:hAnsiTheme="majorBidi" w:cstheme="majorBidi"/>
          <w:spacing w:val="-4"/>
          <w:sz w:val="30"/>
          <w:szCs w:val="30"/>
          <w:lang w:val="en-GB" w:bidi="ar-SA"/>
        </w:rPr>
        <w:t>Birla Carbon Mexico, S.A. DE C.V.</w:t>
      </w:r>
      <w:r w:rsidR="001A43FF" w:rsidRPr="00591D74">
        <w:rPr>
          <w:rFonts w:asciiTheme="majorBidi" w:hAnsiTheme="majorBidi" w:cstheme="majorBidi"/>
          <w:spacing w:val="-4"/>
          <w:sz w:val="30"/>
          <w:szCs w:val="30"/>
          <w:lang w:val="en-GB" w:bidi="ar-SA"/>
        </w:rPr>
        <w:t xml:space="preserve"> </w:t>
      </w:r>
      <w:r w:rsidR="00FA3FE4" w:rsidRPr="00591D7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ซึ่งเป็นบริษัทย่อย</w:t>
      </w:r>
      <w:r w:rsidR="00C76F3D" w:rsidRPr="00591D74">
        <w:rPr>
          <w:rFonts w:asciiTheme="majorBidi" w:hAnsiTheme="majorBidi"/>
          <w:sz w:val="30"/>
          <w:szCs w:val="30"/>
          <w:cs/>
          <w:lang w:val="en-GB"/>
        </w:rPr>
        <w:t>ได้ดำเนินการชำระบัญชีและ</w:t>
      </w:r>
      <w:r w:rsidRPr="00591D74">
        <w:rPr>
          <w:rFonts w:asciiTheme="majorBidi" w:hAnsiTheme="majorBidi"/>
          <w:sz w:val="30"/>
          <w:szCs w:val="30"/>
          <w:lang w:val="en-GB"/>
        </w:rPr>
        <w:br/>
      </w:r>
      <w:r w:rsidR="00C76F3D" w:rsidRPr="00591D74">
        <w:rPr>
          <w:rFonts w:asciiTheme="majorBidi" w:hAnsiTheme="majorBidi"/>
          <w:sz w:val="30"/>
          <w:szCs w:val="30"/>
          <w:cs/>
          <w:lang w:val="en-GB"/>
        </w:rPr>
        <w:t>เลิกกิจการตามกฎหมาย</w:t>
      </w:r>
      <w:r w:rsidR="00903F1A" w:rsidRPr="00591D74">
        <w:rPr>
          <w:rFonts w:asciiTheme="majorBidi" w:hAnsiTheme="majorBidi" w:hint="cs"/>
          <w:sz w:val="30"/>
          <w:szCs w:val="30"/>
          <w:cs/>
          <w:lang w:val="en-GB"/>
        </w:rPr>
        <w:t>เม็กซิกัน</w:t>
      </w:r>
      <w:r w:rsidR="00C76F3D" w:rsidRPr="00591D74">
        <w:rPr>
          <w:rFonts w:asciiTheme="majorBidi" w:hAnsiTheme="majorBidi"/>
          <w:sz w:val="30"/>
          <w:szCs w:val="30"/>
          <w:cs/>
          <w:lang w:val="en-GB"/>
        </w:rPr>
        <w:t>แล้วเสร็จ</w:t>
      </w:r>
    </w:p>
    <w:p w14:paraId="5D258D72" w14:textId="405E1825" w:rsidR="00A83FA9" w:rsidRPr="0089446C" w:rsidRDefault="00A83FA9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56EB08F2" w14:textId="42177D17" w:rsidR="003A598E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64AE2716" w14:textId="77777777" w:rsidR="00911CB5" w:rsidRPr="0089446C" w:rsidRDefault="00911CB5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FC3B0D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6AA513B2" w:rsidR="00FC3B0D" w:rsidRPr="00CB72A3" w:rsidRDefault="00FC3B0D" w:rsidP="00FC3B0D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7C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441" w:type="dxa"/>
          </w:tcPr>
          <w:p w14:paraId="05416670" w14:textId="112083B2" w:rsidR="00FC3B0D" w:rsidRPr="00CB72A3" w:rsidRDefault="00FC3B0D" w:rsidP="00FC3B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1FD9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</w:tcPr>
          <w:p w14:paraId="4250F53F" w14:textId="19F1AC83" w:rsidR="00FA1FD9" w:rsidRPr="00FA1FD9" w:rsidDel="00977C08" w:rsidRDefault="008668CF" w:rsidP="00A6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2,949,754</w:t>
            </w:r>
          </w:p>
        </w:tc>
      </w:tr>
      <w:tr w:rsidR="00FA1FD9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</w:tcPr>
          <w:p w14:paraId="42B673C1" w14:textId="54BD618A" w:rsidR="00FA1FD9" w:rsidRPr="00FA1FD9" w:rsidRDefault="00A63B94" w:rsidP="00A6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</w:tbl>
    <w:p w14:paraId="3313A8BE" w14:textId="77777777" w:rsidR="004430CA" w:rsidRPr="0089446C" w:rsidRDefault="004430CA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E4D77" w14:textId="77777777" w:rsidR="004430CA" w:rsidRDefault="00443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0B69D6" w14:textId="6CA8F510" w:rsidR="001D4C63" w:rsidRDefault="003A598E" w:rsidP="007341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  <w:bookmarkEnd w:id="0"/>
    </w:p>
    <w:p w14:paraId="304A9E78" w14:textId="77777777" w:rsidR="00DC02DC" w:rsidRPr="00390614" w:rsidRDefault="00DC02DC" w:rsidP="0039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A7C953" w14:textId="5266B447" w:rsidR="00DC02DC" w:rsidRPr="004E6E1A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60BF3005" w14:textId="77777777" w:rsidR="00DC02DC" w:rsidRPr="00390614" w:rsidRDefault="00DC02DC" w:rsidP="0039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B2F6C7" w14:textId="59FD2D49" w:rsidR="00941A75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  <w:bookmarkEnd w:id="1"/>
    </w:p>
    <w:p w14:paraId="11FE111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13B257D" w14:textId="1D39F1C6" w:rsidR="00FA1FD9" w:rsidRPr="007341FC" w:rsidRDefault="00FA1FD9" w:rsidP="00DC02D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6F0DBD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311EDD" w14:textId="147C87B6" w:rsidR="00FA1FD9" w:rsidRDefault="00FA1FD9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F619E9">
        <w:rPr>
          <w:rFonts w:ascii="Angsana New" w:hAnsi="Angsana New"/>
          <w:spacing w:val="-6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 คือ การรับรู้ ณ เวลาใดเวลาหนึ่ง</w:t>
      </w:r>
    </w:p>
    <w:p w14:paraId="34C83080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59E479" w14:textId="4EAC14AA" w:rsidR="007070D6" w:rsidRDefault="007D116E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2CF1F60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39"/>
        <w:gridCol w:w="181"/>
        <w:gridCol w:w="1440"/>
      </w:tblGrid>
      <w:tr w:rsidR="007070D6" w:rsidRPr="00CB72A3" w14:paraId="2245E14A" w14:textId="77777777" w:rsidTr="00AF0241">
        <w:trPr>
          <w:cantSplit/>
          <w:trHeight w:val="425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B677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E496C43" w14:textId="77777777" w:rsidR="00AF0241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14:paraId="28D22E45" w14:textId="0C450124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C6743D" w:rsidRPr="00CB72A3" w14:paraId="7C1BCD12" w14:textId="77777777" w:rsidTr="00AE53EA">
        <w:trPr>
          <w:cantSplit/>
        </w:trPr>
        <w:tc>
          <w:tcPr>
            <w:tcW w:w="6030" w:type="dxa"/>
          </w:tcPr>
          <w:p w14:paraId="67BBDCF5" w14:textId="77777777" w:rsidR="00C6743D" w:rsidRPr="00CB72A3" w:rsidRDefault="00C6743D" w:rsidP="00EB7E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47DE089" w14:textId="7A341C49" w:rsidR="00C6743D" w:rsidRPr="00C6743D" w:rsidRDefault="00C6743D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7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FC3B0D" w:rsidRPr="00CB72A3" w14:paraId="6DEC5395" w14:textId="77777777" w:rsidTr="00AF0241">
        <w:trPr>
          <w:cantSplit/>
        </w:trPr>
        <w:tc>
          <w:tcPr>
            <w:tcW w:w="6030" w:type="dxa"/>
          </w:tcPr>
          <w:p w14:paraId="6DE08DA6" w14:textId="67D8C07F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7C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9" w:type="dxa"/>
          </w:tcPr>
          <w:p w14:paraId="5AA71B3B" w14:textId="31773AB3" w:rsidR="00FC3B0D" w:rsidRPr="00CB72A3" w:rsidRDefault="00FC3B0D" w:rsidP="00FC3B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1" w:type="dxa"/>
          </w:tcPr>
          <w:p w14:paraId="57CC7F13" w14:textId="77777777" w:rsidR="00FC3B0D" w:rsidRPr="00CB72A3" w:rsidRDefault="00FC3B0D" w:rsidP="00FC3B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3D12B" w14:textId="7B8BBEFA" w:rsidR="00FC3B0D" w:rsidRPr="00CB72A3" w:rsidRDefault="00FC3B0D" w:rsidP="00FC3B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C3B0D" w:rsidRPr="00CB72A3" w14:paraId="4311EF4E" w14:textId="77777777" w:rsidTr="00AF0241">
        <w:trPr>
          <w:cantSplit/>
        </w:trPr>
        <w:tc>
          <w:tcPr>
            <w:tcW w:w="6030" w:type="dxa"/>
          </w:tcPr>
          <w:p w14:paraId="1E4F69BA" w14:textId="77777777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FC3B0D" w:rsidRPr="00CB72A3" w:rsidRDefault="00FC3B0D" w:rsidP="00FC3B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3B0D" w:rsidRPr="00CB72A3" w:rsidDel="00977C08" w14:paraId="3DA0C973" w14:textId="77777777" w:rsidTr="00AF0241">
        <w:trPr>
          <w:cantSplit/>
        </w:trPr>
        <w:tc>
          <w:tcPr>
            <w:tcW w:w="6030" w:type="dxa"/>
          </w:tcPr>
          <w:p w14:paraId="22166C9D" w14:textId="77777777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39" w:type="dxa"/>
          </w:tcPr>
          <w:p w14:paraId="51517E61" w14:textId="77777777" w:rsidR="00FC3B0D" w:rsidRPr="00CB72A3" w:rsidDel="00977C08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E6A23AF" w14:textId="77777777" w:rsidR="00FC3B0D" w:rsidRPr="00CB72A3" w:rsidDel="00977C08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E7BF41" w14:textId="77777777" w:rsidR="00FC3B0D" w:rsidRPr="00CB72A3" w:rsidDel="00977C08" w:rsidRDefault="00FC3B0D" w:rsidP="00FC3B0D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7C5D" w:rsidRPr="00CB72A3" w14:paraId="5CEFD553" w14:textId="77777777" w:rsidTr="00AF0241">
        <w:trPr>
          <w:cantSplit/>
        </w:trPr>
        <w:tc>
          <w:tcPr>
            <w:tcW w:w="6030" w:type="dxa"/>
          </w:tcPr>
          <w:p w14:paraId="5C5D1A64" w14:textId="77777777" w:rsidR="009B7C5D" w:rsidRPr="00CB72A3" w:rsidRDefault="009B7C5D" w:rsidP="009B7C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9" w:type="dxa"/>
          </w:tcPr>
          <w:p w14:paraId="7ACA5174" w14:textId="6C029F43" w:rsidR="009B7C5D" w:rsidRPr="00B83D39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5,136,187</w:t>
            </w:r>
          </w:p>
        </w:tc>
        <w:tc>
          <w:tcPr>
            <w:tcW w:w="181" w:type="dxa"/>
          </w:tcPr>
          <w:p w14:paraId="3EA3DB42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1F403B" w14:textId="5A8B1A59" w:rsidR="009B7C5D" w:rsidRPr="00B83D39" w:rsidRDefault="009B7C5D" w:rsidP="00B278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6,242,792</w:t>
            </w:r>
          </w:p>
        </w:tc>
      </w:tr>
      <w:tr w:rsidR="009B7C5D" w:rsidRPr="00CB72A3" w14:paraId="1C362B12" w14:textId="77777777" w:rsidTr="00AF0241">
        <w:trPr>
          <w:cantSplit/>
        </w:trPr>
        <w:tc>
          <w:tcPr>
            <w:tcW w:w="6030" w:type="dxa"/>
          </w:tcPr>
          <w:p w14:paraId="754FF1BE" w14:textId="48C9EB0F" w:rsidR="009B7C5D" w:rsidRPr="00CB72A3" w:rsidRDefault="009B7C5D" w:rsidP="009B7C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9" w:type="dxa"/>
          </w:tcPr>
          <w:p w14:paraId="16FA04F4" w14:textId="1EDEB55A" w:rsidR="009B7C5D" w:rsidRPr="00B83D39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748,459</w:t>
            </w:r>
          </w:p>
        </w:tc>
        <w:tc>
          <w:tcPr>
            <w:tcW w:w="181" w:type="dxa"/>
          </w:tcPr>
          <w:p w14:paraId="109CD318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5AFA03" w14:textId="05B30893" w:rsidR="009B7C5D" w:rsidRPr="00B83D39" w:rsidRDefault="009B7C5D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866,246</w:t>
            </w:r>
          </w:p>
        </w:tc>
      </w:tr>
      <w:tr w:rsidR="009B7C5D" w:rsidRPr="00CB72A3" w14:paraId="63423EDB" w14:textId="77777777" w:rsidTr="00AF0241">
        <w:trPr>
          <w:cantSplit/>
        </w:trPr>
        <w:tc>
          <w:tcPr>
            <w:tcW w:w="6030" w:type="dxa"/>
          </w:tcPr>
          <w:p w14:paraId="77D7AC56" w14:textId="77777777" w:rsidR="009B7C5D" w:rsidRPr="00CB72A3" w:rsidRDefault="009B7C5D" w:rsidP="009B7C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39" w:type="dxa"/>
          </w:tcPr>
          <w:p w14:paraId="27FB619F" w14:textId="72E709BF" w:rsidR="009B7C5D" w:rsidRPr="00B83D39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553,484</w:t>
            </w:r>
          </w:p>
        </w:tc>
        <w:tc>
          <w:tcPr>
            <w:tcW w:w="181" w:type="dxa"/>
          </w:tcPr>
          <w:p w14:paraId="71DCC655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B1A636" w14:textId="3D48DEC1" w:rsidR="009B7C5D" w:rsidRPr="00B83D39" w:rsidRDefault="009B7C5D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707,734</w:t>
            </w:r>
          </w:p>
        </w:tc>
      </w:tr>
      <w:tr w:rsidR="00FC3B0D" w:rsidRPr="00CB72A3" w14:paraId="34F31776" w14:textId="77777777" w:rsidTr="00AF0241">
        <w:trPr>
          <w:cantSplit/>
        </w:trPr>
        <w:tc>
          <w:tcPr>
            <w:tcW w:w="6030" w:type="dxa"/>
          </w:tcPr>
          <w:p w14:paraId="0475D7A4" w14:textId="47310652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39" w:type="dxa"/>
          </w:tcPr>
          <w:p w14:paraId="37DE56D1" w14:textId="611ABB19" w:rsidR="00FC3B0D" w:rsidRPr="00B83D39" w:rsidRDefault="008668CF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325,991</w:t>
            </w:r>
          </w:p>
        </w:tc>
        <w:tc>
          <w:tcPr>
            <w:tcW w:w="181" w:type="dxa"/>
          </w:tcPr>
          <w:p w14:paraId="67B55828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3D445" w14:textId="4D36F638" w:rsidR="00FC3B0D" w:rsidRPr="00B83D39" w:rsidRDefault="009B7C5D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7C5D">
              <w:rPr>
                <w:rFonts w:ascii="Angsana New" w:hAnsi="Angsana New"/>
                <w:sz w:val="30"/>
                <w:szCs w:val="30"/>
              </w:rPr>
              <w:t>275,393</w:t>
            </w:r>
          </w:p>
        </w:tc>
      </w:tr>
      <w:tr w:rsidR="00FC3B0D" w:rsidRPr="00CB72A3" w14:paraId="1C2872F4" w14:textId="77777777" w:rsidTr="00AF0241">
        <w:trPr>
          <w:cantSplit/>
        </w:trPr>
        <w:tc>
          <w:tcPr>
            <w:tcW w:w="6030" w:type="dxa"/>
          </w:tcPr>
          <w:p w14:paraId="75EB16ED" w14:textId="519A0051" w:rsidR="00FC3B0D" w:rsidRPr="00CB72A3" w:rsidRDefault="009345B5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39" w:type="dxa"/>
          </w:tcPr>
          <w:p w14:paraId="56DB8BE4" w14:textId="16CF51D8" w:rsidR="00FC3B0D" w:rsidRPr="00B83D39" w:rsidRDefault="008668CF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103,768</w:t>
            </w:r>
          </w:p>
        </w:tc>
        <w:tc>
          <w:tcPr>
            <w:tcW w:w="181" w:type="dxa"/>
          </w:tcPr>
          <w:p w14:paraId="3F92852B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0B8634" w14:textId="0791E3B9" w:rsidR="00FC3B0D" w:rsidRPr="009345B5" w:rsidRDefault="009B7C5D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7C5D">
              <w:rPr>
                <w:rFonts w:ascii="Angsana New" w:hAnsi="Angsana New"/>
                <w:sz w:val="30"/>
                <w:szCs w:val="30"/>
                <w:lang w:val="en-US" w:bidi="th-TH"/>
              </w:rPr>
              <w:t>78,617</w:t>
            </w:r>
          </w:p>
        </w:tc>
      </w:tr>
      <w:tr w:rsidR="001B1BBE" w:rsidRPr="00CB72A3" w14:paraId="69E4F2F5" w14:textId="77777777" w:rsidTr="00AF0241">
        <w:trPr>
          <w:cantSplit/>
        </w:trPr>
        <w:tc>
          <w:tcPr>
            <w:tcW w:w="6030" w:type="dxa"/>
          </w:tcPr>
          <w:p w14:paraId="7F723E35" w14:textId="4A343AE5" w:rsidR="001B1BBE" w:rsidRPr="00CB72A3" w:rsidRDefault="009345B5" w:rsidP="001B1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39" w:type="dxa"/>
          </w:tcPr>
          <w:p w14:paraId="5CC9719C" w14:textId="24C31B90" w:rsidR="001B1BBE" w:rsidRPr="00B83D39" w:rsidRDefault="008668CF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89,429</w:t>
            </w:r>
          </w:p>
        </w:tc>
        <w:tc>
          <w:tcPr>
            <w:tcW w:w="181" w:type="dxa"/>
          </w:tcPr>
          <w:p w14:paraId="37185F57" w14:textId="77777777" w:rsidR="001B1BBE" w:rsidRPr="00CB72A3" w:rsidRDefault="001B1BBE" w:rsidP="001B1BB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E5523" w14:textId="33FA6E72" w:rsidR="001B1BBE" w:rsidRPr="00B83D39" w:rsidRDefault="009B7C5D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7C5D">
              <w:rPr>
                <w:rFonts w:ascii="Angsana New" w:hAnsi="Angsana New"/>
                <w:sz w:val="30"/>
                <w:szCs w:val="30"/>
              </w:rPr>
              <w:t>415,215</w:t>
            </w:r>
          </w:p>
        </w:tc>
      </w:tr>
      <w:tr w:rsidR="009B7C5D" w:rsidRPr="00CB72A3" w14:paraId="38AEA2CE" w14:textId="77777777" w:rsidTr="00AF0241">
        <w:trPr>
          <w:cantSplit/>
        </w:trPr>
        <w:tc>
          <w:tcPr>
            <w:tcW w:w="6030" w:type="dxa"/>
          </w:tcPr>
          <w:p w14:paraId="003FAFB1" w14:textId="40B026D6" w:rsidR="009B7C5D" w:rsidRDefault="009B7C5D" w:rsidP="009B7C5D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9" w:type="dxa"/>
          </w:tcPr>
          <w:p w14:paraId="2643DB9D" w14:textId="647A6BB5" w:rsidR="009B7C5D" w:rsidRPr="00B83D39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78,565</w:t>
            </w:r>
          </w:p>
        </w:tc>
        <w:tc>
          <w:tcPr>
            <w:tcW w:w="181" w:type="dxa"/>
          </w:tcPr>
          <w:p w14:paraId="144CE65D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E34DB" w14:textId="1C55A173" w:rsidR="009B7C5D" w:rsidRDefault="009B7C5D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204,340</w:t>
            </w:r>
          </w:p>
        </w:tc>
      </w:tr>
      <w:tr w:rsidR="009B7C5D" w:rsidRPr="00CB72A3" w14:paraId="4F398EFE" w14:textId="77777777" w:rsidTr="00AF0241">
        <w:trPr>
          <w:cantSplit/>
        </w:trPr>
        <w:tc>
          <w:tcPr>
            <w:tcW w:w="6030" w:type="dxa"/>
          </w:tcPr>
          <w:p w14:paraId="0D96C4FD" w14:textId="4F16F0FC" w:rsidR="009B7C5D" w:rsidRPr="00CB72A3" w:rsidRDefault="009B7C5D" w:rsidP="009B7C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39" w:type="dxa"/>
          </w:tcPr>
          <w:p w14:paraId="6C0FD308" w14:textId="6D09FC53" w:rsidR="009B7C5D" w:rsidRPr="00B83D39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24,062</w:t>
            </w:r>
          </w:p>
        </w:tc>
        <w:tc>
          <w:tcPr>
            <w:tcW w:w="181" w:type="dxa"/>
          </w:tcPr>
          <w:p w14:paraId="361FD1CB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C02432" w14:textId="1C1F67D6" w:rsidR="009B7C5D" w:rsidRPr="00B83D39" w:rsidRDefault="009B7C5D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120,684</w:t>
            </w:r>
          </w:p>
        </w:tc>
      </w:tr>
      <w:tr w:rsidR="009B7C5D" w:rsidRPr="00CB72A3" w14:paraId="06DE3DC3" w14:textId="77777777" w:rsidTr="00AF0241">
        <w:trPr>
          <w:cantSplit/>
        </w:trPr>
        <w:tc>
          <w:tcPr>
            <w:tcW w:w="6030" w:type="dxa"/>
          </w:tcPr>
          <w:p w14:paraId="6E2F97CA" w14:textId="0179A0FA" w:rsidR="009B7C5D" w:rsidRPr="00CB72A3" w:rsidRDefault="009B7C5D" w:rsidP="009B7C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DF0157" w14:textId="6A5D5892" w:rsidR="009B7C5D" w:rsidRPr="004430CA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35,606</w:t>
            </w:r>
          </w:p>
        </w:tc>
        <w:tc>
          <w:tcPr>
            <w:tcW w:w="181" w:type="dxa"/>
          </w:tcPr>
          <w:p w14:paraId="3043423E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123FC" w14:textId="70737E3D" w:rsidR="009B7C5D" w:rsidRPr="00B83D39" w:rsidRDefault="009B7C5D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7C5D">
              <w:rPr>
                <w:rFonts w:ascii="Angsana New" w:hAnsi="Angsana New"/>
                <w:sz w:val="30"/>
                <w:szCs w:val="30"/>
              </w:rPr>
              <w:t>146,816</w:t>
            </w:r>
          </w:p>
        </w:tc>
      </w:tr>
      <w:tr w:rsidR="009B7C5D" w:rsidRPr="00CB72A3" w14:paraId="14CFDAFD" w14:textId="77777777" w:rsidTr="00AF0241">
        <w:trPr>
          <w:cantSplit/>
        </w:trPr>
        <w:tc>
          <w:tcPr>
            <w:tcW w:w="6030" w:type="dxa"/>
          </w:tcPr>
          <w:p w14:paraId="16F412B2" w14:textId="3F4C3864" w:rsidR="009B7C5D" w:rsidRPr="00CB72A3" w:rsidRDefault="009B7C5D" w:rsidP="009B7C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43080061" w:rsidR="009B7C5D" w:rsidRPr="004430CA" w:rsidRDefault="008668CF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7,095,551</w:t>
            </w:r>
          </w:p>
        </w:tc>
        <w:tc>
          <w:tcPr>
            <w:tcW w:w="181" w:type="dxa"/>
          </w:tcPr>
          <w:p w14:paraId="78049C4C" w14:textId="77777777" w:rsidR="009B7C5D" w:rsidRPr="00CB72A3" w:rsidRDefault="009B7C5D" w:rsidP="009B7C5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ECF715" w14:textId="51F4BEDA" w:rsidR="009B7C5D" w:rsidRPr="00B83D39" w:rsidRDefault="009B7C5D" w:rsidP="009B7C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B7C5D">
              <w:rPr>
                <w:rFonts w:ascii="Angsana New" w:hAnsi="Angsana New"/>
                <w:b/>
                <w:bCs/>
                <w:sz w:val="30"/>
                <w:szCs w:val="30"/>
              </w:rPr>
              <w:t>9,057,837</w:t>
            </w:r>
          </w:p>
        </w:tc>
      </w:tr>
    </w:tbl>
    <w:p w14:paraId="5CAD1DCB" w14:textId="3C2E1036" w:rsidR="00941A75" w:rsidRDefault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218EE350" w14:textId="5EEDAB6B" w:rsidR="00D3025B" w:rsidRDefault="00941A75" w:rsidP="001B1BB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2D2995CE" w14:textId="77777777" w:rsidR="001B1BBE" w:rsidRPr="001B1BBE" w:rsidRDefault="001B1BBE" w:rsidP="001B1BBE">
      <w:pPr>
        <w:rPr>
          <w:lang w:eastAsia="x-none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1"/>
        <w:gridCol w:w="7"/>
        <w:gridCol w:w="1226"/>
        <w:gridCol w:w="6"/>
        <w:gridCol w:w="236"/>
        <w:gridCol w:w="1214"/>
        <w:gridCol w:w="6"/>
        <w:gridCol w:w="239"/>
        <w:gridCol w:w="1210"/>
        <w:gridCol w:w="236"/>
        <w:gridCol w:w="20"/>
        <w:gridCol w:w="1259"/>
      </w:tblGrid>
      <w:tr w:rsidR="001B1BBE" w:rsidRPr="00BB3056" w14:paraId="0EBAC386" w14:textId="77777777" w:rsidTr="00642390">
        <w:tc>
          <w:tcPr>
            <w:tcW w:w="3791" w:type="dxa"/>
            <w:vAlign w:val="center"/>
          </w:tcPr>
          <w:p w14:paraId="3481F041" w14:textId="1255EF62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9" w:type="dxa"/>
            <w:gridSpan w:val="5"/>
            <w:vAlign w:val="center"/>
          </w:tcPr>
          <w:p w14:paraId="77EAB6BD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vAlign w:val="center"/>
          </w:tcPr>
          <w:p w14:paraId="02717BA8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56A18D68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B0D" w:rsidRPr="00BB3056" w14:paraId="1CD8F5F4" w14:textId="77777777" w:rsidTr="00642390">
        <w:tc>
          <w:tcPr>
            <w:tcW w:w="3791" w:type="dxa"/>
            <w:vAlign w:val="center"/>
          </w:tcPr>
          <w:p w14:paraId="10FE521A" w14:textId="4990C764" w:rsidR="00F87B0D" w:rsidRPr="002B372C" w:rsidRDefault="00F87B0D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9" w:type="dxa"/>
            <w:gridSpan w:val="5"/>
            <w:vAlign w:val="center"/>
          </w:tcPr>
          <w:p w14:paraId="07A0615A" w14:textId="77777777" w:rsidR="00F87B0D" w:rsidRPr="00E36BC3" w:rsidRDefault="00F87B0D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EC36C20" w14:textId="77777777" w:rsidR="00F87B0D" w:rsidRPr="00E36BC3" w:rsidRDefault="00F87B0D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1A17C478" w14:textId="77777777" w:rsidR="00F87B0D" w:rsidRPr="00E36BC3" w:rsidRDefault="00F87B0D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1B1BBE" w:rsidRPr="00BB3056" w14:paraId="5119734E" w14:textId="77777777" w:rsidTr="00642390">
        <w:tc>
          <w:tcPr>
            <w:tcW w:w="3791" w:type="dxa"/>
            <w:vAlign w:val="center"/>
          </w:tcPr>
          <w:p w14:paraId="2DEBB603" w14:textId="3D573352" w:rsidR="001B1BBE" w:rsidRPr="002B372C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3" w:type="dxa"/>
            <w:gridSpan w:val="2"/>
          </w:tcPr>
          <w:p w14:paraId="46B24BC2" w14:textId="467647C4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gridSpan w:val="2"/>
          </w:tcPr>
          <w:p w14:paraId="411133EF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4C02253A" w14:textId="5E5D120F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</w:tcPr>
          <w:p w14:paraId="095AEDE7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00656381" w14:textId="6CC8EFF6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  <w:gridSpan w:val="2"/>
          </w:tcPr>
          <w:p w14:paraId="4CA70243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E993C" w14:textId="732586BC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B1BBE" w:rsidRPr="00BB3056" w14:paraId="1C6C94D5" w14:textId="77777777" w:rsidTr="00642390">
        <w:tc>
          <w:tcPr>
            <w:tcW w:w="3791" w:type="dxa"/>
          </w:tcPr>
          <w:p w14:paraId="58694F60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9" w:type="dxa"/>
            <w:gridSpan w:val="11"/>
          </w:tcPr>
          <w:p w14:paraId="5B17001F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B1BBE" w:rsidRPr="00BB3056" w14:paraId="5E7F81EF" w14:textId="77777777" w:rsidTr="00642390">
        <w:tc>
          <w:tcPr>
            <w:tcW w:w="3791" w:type="dxa"/>
          </w:tcPr>
          <w:p w14:paraId="0C96749E" w14:textId="02488435" w:rsidR="001B1BBE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</w:t>
            </w:r>
          </w:p>
          <w:p w14:paraId="03047E96" w14:textId="543EB301" w:rsidR="001B1BBE" w:rsidRPr="00E36BC3" w:rsidRDefault="00AD4B69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1BBE"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5659" w:type="dxa"/>
            <w:gridSpan w:val="11"/>
          </w:tcPr>
          <w:p w14:paraId="5E78E1E9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B7C5D" w:rsidRPr="00BB3056" w14:paraId="70CFEE55" w14:textId="77777777" w:rsidTr="003E3122">
        <w:tc>
          <w:tcPr>
            <w:tcW w:w="3791" w:type="dxa"/>
            <w:vAlign w:val="bottom"/>
          </w:tcPr>
          <w:p w14:paraId="5CA899F2" w14:textId="33048852" w:rsidR="009B7C5D" w:rsidRDefault="009B7C5D" w:rsidP="009B7C5D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</w:t>
            </w:r>
          </w:p>
          <w:p w14:paraId="4B26B6E0" w14:textId="0466210E" w:rsidR="009B7C5D" w:rsidRPr="00E36BC3" w:rsidRDefault="009B7C5D" w:rsidP="009B7C5D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  <w:vAlign w:val="bottom"/>
          </w:tcPr>
          <w:p w14:paraId="3D4F2365" w14:textId="08EAAAB0" w:rsidR="003E3122" w:rsidRPr="003E3122" w:rsidRDefault="00591D74" w:rsidP="003E312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1D74">
              <w:rPr>
                <w:rFonts w:ascii="Angsana New" w:hAnsi="Angsana New"/>
                <w:sz w:val="30"/>
                <w:szCs w:val="30"/>
                <w:lang w:val="en-US"/>
              </w:rPr>
              <w:t>230,243</w:t>
            </w:r>
          </w:p>
        </w:tc>
        <w:tc>
          <w:tcPr>
            <w:tcW w:w="242" w:type="dxa"/>
            <w:gridSpan w:val="2"/>
          </w:tcPr>
          <w:p w14:paraId="200DBC86" w14:textId="77777777" w:rsidR="009B7C5D" w:rsidRPr="00211E05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2F879669" w14:textId="77777777" w:rsidR="009B7C5D" w:rsidRDefault="009B7C5D" w:rsidP="009B7C5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062A8F" w14:textId="3E1E67F9" w:rsidR="009B7C5D" w:rsidRPr="00211E05" w:rsidRDefault="009B7C5D" w:rsidP="009B7C5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1,558,746</w:t>
            </w:r>
          </w:p>
        </w:tc>
        <w:tc>
          <w:tcPr>
            <w:tcW w:w="245" w:type="dxa"/>
            <w:gridSpan w:val="2"/>
            <w:vAlign w:val="bottom"/>
          </w:tcPr>
          <w:p w14:paraId="699B8D88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5F248D02" w14:textId="6C676CE3" w:rsidR="009B7C5D" w:rsidRPr="001B1A16" w:rsidRDefault="003E3122" w:rsidP="003E312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134,774</w:t>
            </w:r>
          </w:p>
        </w:tc>
        <w:tc>
          <w:tcPr>
            <w:tcW w:w="256" w:type="dxa"/>
            <w:gridSpan w:val="2"/>
            <w:vAlign w:val="bottom"/>
          </w:tcPr>
          <w:p w14:paraId="184266B0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66A2310" w14:textId="43784FB5" w:rsidR="009B7C5D" w:rsidRPr="00E36BC3" w:rsidRDefault="009B7C5D" w:rsidP="009B7C5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 w:bidi="th-TH"/>
              </w:rPr>
              <w:t>1,085,038</w:t>
            </w:r>
          </w:p>
        </w:tc>
      </w:tr>
      <w:tr w:rsidR="009B7C5D" w:rsidRPr="00BB3056" w14:paraId="05C6F370" w14:textId="77777777" w:rsidTr="00C95760">
        <w:tc>
          <w:tcPr>
            <w:tcW w:w="3791" w:type="dxa"/>
            <w:vAlign w:val="center"/>
          </w:tcPr>
          <w:p w14:paraId="73F724B1" w14:textId="77777777" w:rsidR="009B7C5D" w:rsidRPr="00E36BC3" w:rsidRDefault="009B7C5D" w:rsidP="009B7C5D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6B479734" w14:textId="32E4F518" w:rsidR="009B7C5D" w:rsidRPr="00360B17" w:rsidRDefault="00740628" w:rsidP="009B7C5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2" w:type="dxa"/>
            <w:gridSpan w:val="2"/>
          </w:tcPr>
          <w:p w14:paraId="34809E4D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545C5EA" w14:textId="066725B6" w:rsidR="009B7C5D" w:rsidRPr="00E36BC3" w:rsidRDefault="009B7C5D" w:rsidP="009B7C5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5" w:type="dxa"/>
            <w:gridSpan w:val="2"/>
          </w:tcPr>
          <w:p w14:paraId="20C688F6" w14:textId="77777777" w:rsidR="009B7C5D" w:rsidRPr="00E36BC3" w:rsidRDefault="009B7C5D" w:rsidP="009B7C5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7B810EDE" w14:textId="149B634D" w:rsidR="009B7C5D" w:rsidRPr="00E36BC3" w:rsidRDefault="00740628" w:rsidP="009B7C5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56" w:type="dxa"/>
            <w:gridSpan w:val="2"/>
          </w:tcPr>
          <w:p w14:paraId="2124621F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0BD50253" w14:textId="217CB684" w:rsidR="009B7C5D" w:rsidRPr="00E36BC3" w:rsidRDefault="009B7C5D" w:rsidP="009B7C5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1B1BBE" w:rsidRPr="00BB3056" w14:paraId="07931B24" w14:textId="77777777" w:rsidTr="00CB3379">
        <w:tc>
          <w:tcPr>
            <w:tcW w:w="3791" w:type="dxa"/>
            <w:vAlign w:val="center"/>
          </w:tcPr>
          <w:p w14:paraId="3C75B587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</w:tcPr>
          <w:p w14:paraId="0AC1CB78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7A782C0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004FD685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1E56CD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298CE9EB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1DF6A99B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AD5651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BB3056" w14:paraId="0EFFF6C8" w14:textId="77777777" w:rsidTr="00CB3379">
        <w:tc>
          <w:tcPr>
            <w:tcW w:w="3791" w:type="dxa"/>
            <w:vAlign w:val="center"/>
          </w:tcPr>
          <w:p w14:paraId="3184DF03" w14:textId="7F88E5E4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  <w:gridSpan w:val="2"/>
          </w:tcPr>
          <w:p w14:paraId="516C5300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3B909D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2CBAFA4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C1F9391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26CD023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23797382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550FCD4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DC13A4" w14:paraId="7F962B32" w14:textId="77777777" w:rsidTr="00642390">
        <w:tc>
          <w:tcPr>
            <w:tcW w:w="3791" w:type="dxa"/>
            <w:vAlign w:val="center"/>
          </w:tcPr>
          <w:p w14:paraId="0CAB1F1E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1BD567D1" w14:textId="246B31E7" w:rsidR="001B1BBE" w:rsidRPr="00DC13A4" w:rsidRDefault="00591D74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0.77</w:t>
            </w:r>
          </w:p>
        </w:tc>
        <w:tc>
          <w:tcPr>
            <w:tcW w:w="242" w:type="dxa"/>
            <w:gridSpan w:val="2"/>
          </w:tcPr>
          <w:p w14:paraId="64FC6CF4" w14:textId="77777777" w:rsidR="001B1BBE" w:rsidRPr="00727E9B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2ECB70A" w14:textId="3CC64004" w:rsidR="001B1BBE" w:rsidRPr="00DC13A4" w:rsidRDefault="009B7C5D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B7C5D">
              <w:rPr>
                <w:rFonts w:ascii="Angsana New" w:hAnsi="Angsana New"/>
                <w:b/>
                <w:bCs/>
                <w:sz w:val="30"/>
                <w:szCs w:val="30"/>
              </w:rPr>
              <w:t>5.20</w:t>
            </w:r>
          </w:p>
        </w:tc>
        <w:tc>
          <w:tcPr>
            <w:tcW w:w="245" w:type="dxa"/>
            <w:gridSpan w:val="2"/>
          </w:tcPr>
          <w:p w14:paraId="0E36D1C7" w14:textId="77777777" w:rsidR="001B1BBE" w:rsidRPr="00727E9B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81A7C48" w14:textId="67B9C786" w:rsidR="001B1BBE" w:rsidRPr="00871BA4" w:rsidRDefault="00740628" w:rsidP="001B1BB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56" w:type="dxa"/>
            <w:gridSpan w:val="2"/>
          </w:tcPr>
          <w:p w14:paraId="5B1ED0D0" w14:textId="77777777" w:rsidR="001B1BBE" w:rsidRPr="00727E9B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83DA2AA" w14:textId="02017D39" w:rsidR="001B1BBE" w:rsidRPr="00712EEB" w:rsidRDefault="009B7C5D" w:rsidP="001B1BB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270" w:right="6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7C5D">
              <w:rPr>
                <w:rFonts w:ascii="Angsana New" w:hAnsi="Angsana New"/>
                <w:b/>
                <w:bCs/>
                <w:sz w:val="30"/>
                <w:szCs w:val="30"/>
              </w:rPr>
              <w:t>3.62</w:t>
            </w:r>
          </w:p>
        </w:tc>
      </w:tr>
      <w:tr w:rsidR="001B1BBE" w:rsidRPr="00BB3056" w14:paraId="0021F243" w14:textId="77777777" w:rsidTr="00642390">
        <w:tc>
          <w:tcPr>
            <w:tcW w:w="3791" w:type="dxa"/>
            <w:vAlign w:val="center"/>
          </w:tcPr>
          <w:p w14:paraId="3F041C65" w14:textId="77777777" w:rsidR="001B1BBE" w:rsidRPr="002B372C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  <w:vAlign w:val="center"/>
          </w:tcPr>
          <w:p w14:paraId="1BC212A7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  <w:gridSpan w:val="2"/>
            <w:vAlign w:val="center"/>
          </w:tcPr>
          <w:p w14:paraId="7F5260D6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center"/>
          </w:tcPr>
          <w:p w14:paraId="1659FF96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15AECB20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6DB355DA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  <w:gridSpan w:val="2"/>
            <w:vAlign w:val="center"/>
          </w:tcPr>
          <w:p w14:paraId="13F17420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3100A0B4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B1BBE" w:rsidRPr="00E36BC3" w14:paraId="40217C00" w14:textId="77777777" w:rsidTr="00642390">
        <w:tc>
          <w:tcPr>
            <w:tcW w:w="3798" w:type="dxa"/>
            <w:gridSpan w:val="2"/>
            <w:vAlign w:val="center"/>
          </w:tcPr>
          <w:p w14:paraId="315791CA" w14:textId="30A9A50C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7C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5"/>
            <w:vAlign w:val="center"/>
          </w:tcPr>
          <w:p w14:paraId="0780B4A0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F9E0F80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1DC5963E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520E" w:rsidRPr="00E36BC3" w14:paraId="3E05083F" w14:textId="77777777" w:rsidTr="00642390">
        <w:tc>
          <w:tcPr>
            <w:tcW w:w="3798" w:type="dxa"/>
            <w:gridSpan w:val="2"/>
            <w:vAlign w:val="center"/>
          </w:tcPr>
          <w:p w14:paraId="5F9EDDAC" w14:textId="5322451A" w:rsidR="0071520E" w:rsidRPr="002B372C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2" w:type="dxa"/>
            <w:gridSpan w:val="2"/>
          </w:tcPr>
          <w:p w14:paraId="6CAAE8DF" w14:textId="21861C17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3B4A799" w14:textId="77777777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14:paraId="748E8AB2" w14:textId="30F0659D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B6BC115" w14:textId="77777777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0FDB0432" w14:textId="117707E9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03CA32A" w14:textId="77777777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14C7A85" w14:textId="1E774140" w:rsidR="0071520E" w:rsidRPr="00E36BC3" w:rsidRDefault="0071520E" w:rsidP="0071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B1BBE" w:rsidRPr="00E36BC3" w14:paraId="636F1DEB" w14:textId="77777777" w:rsidTr="00642390">
        <w:tc>
          <w:tcPr>
            <w:tcW w:w="3798" w:type="dxa"/>
            <w:gridSpan w:val="2"/>
          </w:tcPr>
          <w:p w14:paraId="621A411C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10"/>
          </w:tcPr>
          <w:p w14:paraId="2440C26A" w14:textId="3E879D84" w:rsidR="001B1BBE" w:rsidRPr="00E36BC3" w:rsidRDefault="00A41C7A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B1BBE" w:rsidRPr="00E36BC3" w14:paraId="6BCB3A10" w14:textId="77777777" w:rsidTr="00642390">
        <w:tc>
          <w:tcPr>
            <w:tcW w:w="3798" w:type="dxa"/>
            <w:gridSpan w:val="2"/>
          </w:tcPr>
          <w:p w14:paraId="38DBB02A" w14:textId="07CF4B4C" w:rsidR="001B1BBE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</w:t>
            </w:r>
          </w:p>
          <w:p w14:paraId="5F021565" w14:textId="73801591" w:rsidR="001B1BBE" w:rsidRPr="00E36BC3" w:rsidRDefault="00AD4B69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1BBE"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5652" w:type="dxa"/>
            <w:gridSpan w:val="10"/>
          </w:tcPr>
          <w:p w14:paraId="6DFBB13C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B7C5D" w:rsidRPr="00E36BC3" w14:paraId="077D2623" w14:textId="77777777" w:rsidTr="00433DBA">
        <w:tc>
          <w:tcPr>
            <w:tcW w:w="3798" w:type="dxa"/>
            <w:gridSpan w:val="2"/>
            <w:vAlign w:val="bottom"/>
          </w:tcPr>
          <w:p w14:paraId="6E7F6DF9" w14:textId="3688618D" w:rsidR="009B7C5D" w:rsidRDefault="009B7C5D" w:rsidP="009B7C5D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</w:t>
            </w:r>
          </w:p>
          <w:p w14:paraId="29AAD488" w14:textId="13C85A75" w:rsidR="009B7C5D" w:rsidRPr="00E36BC3" w:rsidRDefault="009B7C5D" w:rsidP="009B7C5D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  <w:vAlign w:val="bottom"/>
          </w:tcPr>
          <w:p w14:paraId="19A82E9D" w14:textId="2A47C2F9" w:rsidR="009B7C5D" w:rsidRPr="00E36BC3" w:rsidRDefault="00591D74" w:rsidP="009B7C5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1D74">
              <w:rPr>
                <w:rFonts w:ascii="Angsana New" w:hAnsi="Angsana New"/>
                <w:sz w:val="30"/>
                <w:szCs w:val="30"/>
                <w:lang w:val="en-US" w:bidi="th-TH"/>
              </w:rPr>
              <w:t>960,617</w:t>
            </w:r>
          </w:p>
        </w:tc>
        <w:tc>
          <w:tcPr>
            <w:tcW w:w="236" w:type="dxa"/>
            <w:vAlign w:val="bottom"/>
          </w:tcPr>
          <w:p w14:paraId="64110244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45DD9B4C" w14:textId="77777777" w:rsidR="009B7C5D" w:rsidRDefault="009B7C5D" w:rsidP="009B7C5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7B90E49C" w14:textId="28E3CA88" w:rsidR="009B7C5D" w:rsidRPr="00E36BC3" w:rsidRDefault="009B7C5D" w:rsidP="009B7C5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1,688,783</w:t>
            </w:r>
          </w:p>
        </w:tc>
        <w:tc>
          <w:tcPr>
            <w:tcW w:w="239" w:type="dxa"/>
            <w:vAlign w:val="bottom"/>
          </w:tcPr>
          <w:p w14:paraId="009F22D2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7407865D" w14:textId="063FCB02" w:rsidR="009B7C5D" w:rsidRPr="00E36BC3" w:rsidRDefault="007E5460" w:rsidP="009B7C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658,506</w:t>
            </w:r>
          </w:p>
        </w:tc>
        <w:tc>
          <w:tcPr>
            <w:tcW w:w="236" w:type="dxa"/>
            <w:vAlign w:val="bottom"/>
          </w:tcPr>
          <w:p w14:paraId="5FBA80D7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vAlign w:val="bottom"/>
          </w:tcPr>
          <w:p w14:paraId="10EDA26F" w14:textId="04B62A33" w:rsidR="009B7C5D" w:rsidRPr="00E36BC3" w:rsidRDefault="009B7C5D" w:rsidP="009B7C5D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891,675</w:t>
            </w:r>
          </w:p>
        </w:tc>
      </w:tr>
      <w:tr w:rsidR="009B7C5D" w:rsidRPr="00E36BC3" w14:paraId="256D5A73" w14:textId="77777777" w:rsidTr="00642390">
        <w:tc>
          <w:tcPr>
            <w:tcW w:w="3798" w:type="dxa"/>
            <w:gridSpan w:val="2"/>
            <w:vAlign w:val="center"/>
          </w:tcPr>
          <w:p w14:paraId="672CCDD3" w14:textId="77777777" w:rsidR="009B7C5D" w:rsidRPr="00E36BC3" w:rsidRDefault="009B7C5D" w:rsidP="009B7C5D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</w:tcPr>
          <w:p w14:paraId="3CE111F0" w14:textId="36F63B96" w:rsidR="009B7C5D" w:rsidRPr="00E36BC3" w:rsidRDefault="007E5460" w:rsidP="009B7C5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2179E873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5CD74976" w14:textId="7E7D52F0" w:rsidR="009B7C5D" w:rsidRPr="00E36BC3" w:rsidRDefault="009B7C5D" w:rsidP="009B7C5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9" w:type="dxa"/>
          </w:tcPr>
          <w:p w14:paraId="4A2A0ADC" w14:textId="77777777" w:rsidR="009B7C5D" w:rsidRPr="00E36BC3" w:rsidRDefault="009B7C5D" w:rsidP="009B7C5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9EF6F57" w14:textId="0FDAF354" w:rsidR="009B7C5D" w:rsidRPr="00E36BC3" w:rsidRDefault="007E5460" w:rsidP="009B7C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018F3925" w14:textId="77777777" w:rsidR="009B7C5D" w:rsidRPr="00E36BC3" w:rsidRDefault="009B7C5D" w:rsidP="009B7C5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6E90006D" w14:textId="7EE58EE0" w:rsidR="009B7C5D" w:rsidRPr="00E36BC3" w:rsidRDefault="009B7C5D" w:rsidP="009B7C5D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1B1BBE" w:rsidRPr="00E36BC3" w14:paraId="73A61A38" w14:textId="77777777" w:rsidTr="00642390">
        <w:tc>
          <w:tcPr>
            <w:tcW w:w="3798" w:type="dxa"/>
            <w:gridSpan w:val="2"/>
            <w:vAlign w:val="center"/>
          </w:tcPr>
          <w:p w14:paraId="6F33AEBD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tcBorders>
              <w:top w:val="double" w:sz="4" w:space="0" w:color="auto"/>
            </w:tcBorders>
          </w:tcPr>
          <w:p w14:paraId="2CC3750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C9A60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</w:tcBorders>
          </w:tcPr>
          <w:p w14:paraId="1E6B4E1D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A05DF8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4441A5BF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806223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</w:tcPr>
          <w:p w14:paraId="494192B6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E36BC3" w14:paraId="47F01348" w14:textId="77777777" w:rsidTr="00642390">
        <w:tc>
          <w:tcPr>
            <w:tcW w:w="3798" w:type="dxa"/>
            <w:gridSpan w:val="2"/>
            <w:vAlign w:val="center"/>
          </w:tcPr>
          <w:p w14:paraId="4648C8D6" w14:textId="291327E1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2" w:type="dxa"/>
            <w:gridSpan w:val="2"/>
          </w:tcPr>
          <w:p w14:paraId="714D823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8AACE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14:paraId="270D7761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A99636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F46484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1000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F2C0CB4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DC13A4" w14:paraId="41F87F28" w14:textId="77777777" w:rsidTr="00642390">
        <w:tc>
          <w:tcPr>
            <w:tcW w:w="3798" w:type="dxa"/>
            <w:gridSpan w:val="2"/>
            <w:vAlign w:val="center"/>
          </w:tcPr>
          <w:p w14:paraId="60208C58" w14:textId="77777777" w:rsidR="001B1BBE" w:rsidRPr="00E36BC3" w:rsidRDefault="001B1BBE" w:rsidP="001B1BB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</w:tcPr>
          <w:p w14:paraId="5BB4E7FB" w14:textId="09FB80D0" w:rsidR="001B1BBE" w:rsidRPr="00DC13A4" w:rsidRDefault="007E5460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</w:t>
            </w:r>
            <w:r w:rsidR="00591D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4634641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62F1CE3B" w14:textId="58252F29" w:rsidR="001B1BBE" w:rsidRPr="00DC13A4" w:rsidRDefault="009B7C5D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7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5.63</w:t>
            </w:r>
          </w:p>
        </w:tc>
        <w:tc>
          <w:tcPr>
            <w:tcW w:w="239" w:type="dxa"/>
          </w:tcPr>
          <w:p w14:paraId="7181868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1129B66" w14:textId="3B5D8727" w:rsidR="001B1BBE" w:rsidRPr="00DC13A4" w:rsidRDefault="007E5460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2.20</w:t>
            </w:r>
          </w:p>
        </w:tc>
        <w:tc>
          <w:tcPr>
            <w:tcW w:w="236" w:type="dxa"/>
          </w:tcPr>
          <w:p w14:paraId="11E04DEE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651A6DF0" w14:textId="475D8A47" w:rsidR="001B1BBE" w:rsidRPr="00DC13A4" w:rsidRDefault="009B7C5D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7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2.97</w:t>
            </w:r>
          </w:p>
        </w:tc>
      </w:tr>
      <w:tr w:rsidR="001B1BBE" w14:paraId="011F4051" w14:textId="77777777" w:rsidTr="00642390">
        <w:tc>
          <w:tcPr>
            <w:tcW w:w="3798" w:type="dxa"/>
            <w:gridSpan w:val="2"/>
            <w:vAlign w:val="center"/>
          </w:tcPr>
          <w:p w14:paraId="7532FBBE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dxa"/>
            <w:gridSpan w:val="2"/>
            <w:tcBorders>
              <w:top w:val="double" w:sz="4" w:space="0" w:color="auto"/>
            </w:tcBorders>
          </w:tcPr>
          <w:p w14:paraId="3FF09C8A" w14:textId="77777777" w:rsidR="001B1BBE" w:rsidRPr="00C276E4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B21EF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</w:tcBorders>
          </w:tcPr>
          <w:p w14:paraId="285BCD58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4E15EFD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35060EB1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6E5CAA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</w:tcPr>
          <w:p w14:paraId="58E5C0B8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239EC6A" w14:textId="77777777" w:rsidR="001B1BBE" w:rsidRDefault="001B1BBE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DD326" w14:textId="0063DDA0" w:rsidR="0052332A" w:rsidRDefault="00F619E9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มีตราสารที่อาจเปลี่ยนเป็นหุ้นสามัญปรับลด กำไรต่อหุ้นปรับลดจึงเท่ากับกำไรต่อหุ้นขั้นพื้นฐาน</w:t>
      </w:r>
    </w:p>
    <w:p w14:paraId="1C99F38C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5595F1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1508C6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5FAF30" w14:textId="77777777" w:rsidR="003920CB" w:rsidRPr="00EF0CFC" w:rsidRDefault="003920CB" w:rsidP="003920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0CFC">
        <w:rPr>
          <w:rFonts w:ascii="Angsana New" w:hAnsi="Angsana New"/>
          <w:sz w:val="30"/>
          <w:szCs w:val="30"/>
          <w:u w:val="none"/>
          <w:lang w:val="en-US"/>
        </w:rPr>
        <w:t>7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EF0CF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6FD07E81" w14:textId="77777777" w:rsidR="003920CB" w:rsidRPr="00CB3F7E" w:rsidRDefault="003920CB" w:rsidP="003920CB">
      <w:pPr>
        <w:rPr>
          <w:lang w:eastAsia="x-none"/>
        </w:rPr>
      </w:pPr>
    </w:p>
    <w:p w14:paraId="2C92124D" w14:textId="77777777" w:rsidR="003920CB" w:rsidRDefault="003920CB" w:rsidP="003920CB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AD4DC20" w14:textId="77777777" w:rsidR="003920CB" w:rsidRPr="007E3436" w:rsidRDefault="003920CB" w:rsidP="003920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360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301"/>
        <w:gridCol w:w="240"/>
        <w:gridCol w:w="1301"/>
      </w:tblGrid>
      <w:tr w:rsidR="003920CB" w:rsidRPr="000307FB" w14:paraId="34717C42" w14:textId="77777777" w:rsidTr="00E75DA3">
        <w:trPr>
          <w:trHeight w:val="659"/>
        </w:trPr>
        <w:tc>
          <w:tcPr>
            <w:tcW w:w="2790" w:type="dxa"/>
            <w:vAlign w:val="bottom"/>
          </w:tcPr>
          <w:p w14:paraId="530DB4C1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DC372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E3C308D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61F6E35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vAlign w:val="bottom"/>
          </w:tcPr>
          <w:p w14:paraId="2ED3D10E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</w:tcPr>
          <w:p w14:paraId="0F07CBD9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3923FB6E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920CB" w:rsidRPr="000307FB" w14:paraId="765C4302" w14:textId="77777777" w:rsidTr="00E75DA3">
        <w:trPr>
          <w:trHeight w:hRule="exact" w:val="346"/>
        </w:trPr>
        <w:tc>
          <w:tcPr>
            <w:tcW w:w="2790" w:type="dxa"/>
          </w:tcPr>
          <w:p w14:paraId="00B8CCE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99034B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20447E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61F05875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</w:tcPr>
          <w:p w14:paraId="5C7E73AB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</w:tcPr>
          <w:p w14:paraId="7A2847ED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20CB" w:rsidRPr="00093C9A" w14:paraId="3B844DCD" w14:textId="77777777" w:rsidTr="00E75DA3">
        <w:trPr>
          <w:trHeight w:hRule="exact" w:val="398"/>
        </w:trPr>
        <w:tc>
          <w:tcPr>
            <w:tcW w:w="2790" w:type="dxa"/>
            <w:vAlign w:val="center"/>
          </w:tcPr>
          <w:p w14:paraId="4C83A3EE" w14:textId="3DA77648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7134B33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CBD89D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6041C94A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D3F5F2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1C8F2B7E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20CB" w:rsidRPr="00093C9A" w14:paraId="63C98D6F" w14:textId="77777777" w:rsidTr="00E75DA3">
        <w:tc>
          <w:tcPr>
            <w:tcW w:w="2790" w:type="dxa"/>
          </w:tcPr>
          <w:p w14:paraId="5DA980D2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</w:tcPr>
          <w:p w14:paraId="4ABFDFD7" w14:textId="0B18F3DA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DFB15FE" w14:textId="72175F58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A11A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648797C6" w14:textId="1240139D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A11A0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0" w:type="dxa"/>
          </w:tcPr>
          <w:p w14:paraId="40D6735A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7E141729" w14:textId="49A4AF4C" w:rsidR="003920CB" w:rsidRPr="00D8329C" w:rsidRDefault="00A11A08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3920CB" w14:paraId="717A62EC" w14:textId="77777777" w:rsidTr="00E75DA3">
        <w:tc>
          <w:tcPr>
            <w:tcW w:w="2790" w:type="dxa"/>
          </w:tcPr>
          <w:p w14:paraId="4643B9CF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F3C15EA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17213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312201FE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B344DE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7865B915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20CB" w14:paraId="71B8A1A8" w14:textId="77777777" w:rsidTr="00E75DA3">
        <w:tc>
          <w:tcPr>
            <w:tcW w:w="2790" w:type="dxa"/>
            <w:vAlign w:val="center"/>
          </w:tcPr>
          <w:p w14:paraId="7F31ECB2" w14:textId="2F327219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9525755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ED3CA9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763CDEA2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35D262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63D4B1DF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20CB" w:rsidRPr="000307FB" w14:paraId="206833F9" w14:textId="77777777" w:rsidTr="00E75DA3">
        <w:tc>
          <w:tcPr>
            <w:tcW w:w="2790" w:type="dxa"/>
          </w:tcPr>
          <w:p w14:paraId="531EAE9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</w:tcPr>
          <w:p w14:paraId="5B1C4A0B" w14:textId="5978422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2</w:t>
            </w:r>
            <w:r w:rsidR="00A11A08">
              <w:rPr>
                <w:rFonts w:ascii="Angsana New" w:hAnsi="Angsana New"/>
                <w:sz w:val="30"/>
                <w:szCs w:val="30"/>
              </w:rPr>
              <w:t>5</w:t>
            </w:r>
            <w:r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67515F83" w14:textId="7CF69F91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A11A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7CA046D" w14:textId="77777777" w:rsidR="003920CB" w:rsidRPr="00CF707F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</w:tcPr>
          <w:p w14:paraId="5C188949" w14:textId="77777777" w:rsidR="003920CB" w:rsidRPr="00CF707F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4579E7F" w14:textId="77777777" w:rsidR="003920CB" w:rsidRPr="00CF707F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61FA8432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D253F4" w14:textId="5920FF99" w:rsidR="00CB3F7E" w:rsidRPr="00CB72A3" w:rsidRDefault="00F75DF2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CB3F7E" w:rsidRPr="00CB72A3" w:rsidSect="002F6CDF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B334A8" w14:textId="513B9F6D" w:rsidR="002D5854" w:rsidRPr="00CB72A3" w:rsidRDefault="003920CB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8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78222C" w:rsidRDefault="00187751" w:rsidP="000D304C">
      <w:pPr>
        <w:spacing w:line="240" w:lineRule="auto"/>
        <w:rPr>
          <w:rFonts w:asciiTheme="majorBidi" w:hAnsiTheme="majorBidi" w:cstheme="majorBidi"/>
          <w:sz w:val="10"/>
          <w:szCs w:val="10"/>
          <w:lang w:val="x-none" w:eastAsia="x-none"/>
        </w:rPr>
      </w:pPr>
    </w:p>
    <w:p w14:paraId="03C7DD19" w14:textId="77777777" w:rsidR="00187751" w:rsidRPr="0078222C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8222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78222C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78222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shd w:val="clear" w:color="auto" w:fill="D9D9D9"/>
        </w:rPr>
      </w:pPr>
    </w:p>
    <w:p w14:paraId="442CCEEF" w14:textId="119A647A" w:rsidR="005B179E" w:rsidRPr="0078222C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78222C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78222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42"/>
        <w:gridCol w:w="236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78222C" w14:paraId="748F7ED7" w14:textId="77777777" w:rsidTr="00911CB5">
        <w:trPr>
          <w:trHeight w:hRule="exact" w:val="374"/>
        </w:trPr>
        <w:tc>
          <w:tcPr>
            <w:tcW w:w="4642" w:type="dxa"/>
          </w:tcPr>
          <w:p w14:paraId="29C3308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AAB33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78222C" w14:paraId="323DFC6E" w14:textId="77777777" w:rsidTr="00911CB5">
        <w:trPr>
          <w:trHeight w:hRule="exact" w:val="374"/>
        </w:trPr>
        <w:tc>
          <w:tcPr>
            <w:tcW w:w="4642" w:type="dxa"/>
          </w:tcPr>
          <w:p w14:paraId="4002007B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94A9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78222C" w14:paraId="1C04558C" w14:textId="77777777" w:rsidTr="00911CB5">
        <w:trPr>
          <w:trHeight w:val="973"/>
        </w:trPr>
        <w:tc>
          <w:tcPr>
            <w:tcW w:w="4642" w:type="dxa"/>
            <w:vAlign w:val="bottom"/>
          </w:tcPr>
          <w:p w14:paraId="0F09D271" w14:textId="77777777" w:rsidR="005B179E" w:rsidRPr="0078222C" w:rsidRDefault="005B179E" w:rsidP="000F3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DB01A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6A92AB6A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C6F81F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78222C" w:rsidRDefault="005B179E" w:rsidP="008F23EF">
            <w:pPr>
              <w:pStyle w:val="acctfourfigures"/>
              <w:tabs>
                <w:tab w:val="clear" w:pos="765"/>
                <w:tab w:val="left" w:pos="3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222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F9C4EC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78222C" w14:paraId="2E63D019" w14:textId="77777777" w:rsidTr="00911CB5">
        <w:trPr>
          <w:trHeight w:hRule="exact" w:val="346"/>
        </w:trPr>
        <w:tc>
          <w:tcPr>
            <w:tcW w:w="4642" w:type="dxa"/>
          </w:tcPr>
          <w:p w14:paraId="6D529E1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7EE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78222C" w14:paraId="515F0FD6" w14:textId="77777777" w:rsidTr="00911CB5">
        <w:trPr>
          <w:trHeight w:hRule="exact" w:val="374"/>
        </w:trPr>
        <w:tc>
          <w:tcPr>
            <w:tcW w:w="4642" w:type="dxa"/>
          </w:tcPr>
          <w:p w14:paraId="4633137E" w14:textId="2880AC4D" w:rsidR="005B179E" w:rsidRPr="009B7C5D" w:rsidRDefault="00D23F5F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9B7C5D" w:rsidRPr="009B7C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9B7C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07F9C65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78222C" w14:paraId="412E9424" w14:textId="77777777" w:rsidTr="00AE012F">
        <w:trPr>
          <w:trHeight w:hRule="exact" w:val="60"/>
        </w:trPr>
        <w:tc>
          <w:tcPr>
            <w:tcW w:w="4642" w:type="dxa"/>
          </w:tcPr>
          <w:p w14:paraId="46EF683F" w14:textId="77777777" w:rsidR="005B179E" w:rsidRPr="0078222C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97F1B1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</w:tcPr>
          <w:p w14:paraId="44FAFFF1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9A7E0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1A6F4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222C" w:rsidRPr="0078222C" w14:paraId="2E3F72A9" w14:textId="77777777" w:rsidTr="00911CB5">
        <w:trPr>
          <w:trHeight w:hRule="exact" w:val="374"/>
        </w:trPr>
        <w:tc>
          <w:tcPr>
            <w:tcW w:w="4642" w:type="dxa"/>
            <w:vAlign w:val="bottom"/>
          </w:tcPr>
          <w:p w14:paraId="4B44EF2D" w14:textId="59A2F17F" w:rsidR="0078222C" w:rsidRPr="0078222C" w:rsidRDefault="0078222C" w:rsidP="00911CB5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E986FD5" w14:textId="77777777" w:rsidR="0078222C" w:rsidRPr="0078222C" w:rsidRDefault="0078222C" w:rsidP="00911CB5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9071A18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0CAC9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</w:tcPr>
          <w:p w14:paraId="37F0401C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849C4" w14:textId="77777777" w:rsidR="0078222C" w:rsidRPr="0078222C" w:rsidRDefault="0078222C" w:rsidP="00911CB5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292A4A5" w14:textId="77777777" w:rsidR="0078222C" w:rsidRPr="0078222C" w:rsidRDefault="0078222C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30982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50A994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866C14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ED28E3" w14:textId="77777777" w:rsidR="0078222C" w:rsidRPr="0078222C" w:rsidRDefault="0078222C" w:rsidP="00911CB5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65C56" w14:textId="77777777" w:rsidR="0078222C" w:rsidRPr="0078222C" w:rsidRDefault="0078222C" w:rsidP="00911CB5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14136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22C" w:rsidRPr="0078222C" w14:paraId="4D388AEE" w14:textId="77777777" w:rsidTr="00911CB5">
        <w:trPr>
          <w:trHeight w:hRule="exact" w:val="374"/>
        </w:trPr>
        <w:tc>
          <w:tcPr>
            <w:tcW w:w="4642" w:type="dxa"/>
            <w:vAlign w:val="bottom"/>
          </w:tcPr>
          <w:p w14:paraId="32F5F714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114977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E03FBAA" w14:textId="188167F3" w:rsidR="0078222C" w:rsidRPr="008F23EF" w:rsidRDefault="00B428EF" w:rsidP="008F23E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A622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</w:tcPr>
          <w:p w14:paraId="79F45140" w14:textId="662A9661" w:rsidR="0078222C" w:rsidRPr="0078222C" w:rsidRDefault="00B428EF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2CDDF159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980A8CA" w14:textId="5069D4CE" w:rsidR="0078222C" w:rsidRPr="0078222C" w:rsidRDefault="00B428EF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37D835D5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60E28" w14:textId="0715D149" w:rsidR="0078222C" w:rsidRPr="0078222C" w:rsidRDefault="00B428EF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164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69F41" w14:textId="514BAC52" w:rsidR="0078222C" w:rsidRPr="0078222C" w:rsidRDefault="00B428EF" w:rsidP="00B4663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17B85031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91788" w14:textId="08DE633B" w:rsidR="0078222C" w:rsidRPr="0078222C" w:rsidRDefault="00B428EF" w:rsidP="00B4663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</w:tr>
      <w:tr w:rsidR="004430CA" w:rsidRPr="0078222C" w14:paraId="56250F1B" w14:textId="77777777" w:rsidTr="00DE0E1B">
        <w:trPr>
          <w:trHeight w:hRule="exact" w:val="374"/>
        </w:trPr>
        <w:tc>
          <w:tcPr>
            <w:tcW w:w="4642" w:type="dxa"/>
            <w:vAlign w:val="bottom"/>
          </w:tcPr>
          <w:p w14:paraId="16C0E027" w14:textId="49FD3701" w:rsidR="004430CA" w:rsidRPr="0078222C" w:rsidRDefault="00B428EF" w:rsidP="004430CA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4430CA"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0063E474" w14:textId="77777777" w:rsidR="004430CA" w:rsidRPr="0078222C" w:rsidRDefault="004430CA" w:rsidP="004430C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133FF708" w14:textId="4DE5AD3B" w:rsidR="004430CA" w:rsidRPr="0078222C" w:rsidRDefault="000A06B2" w:rsidP="004430CA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15,407</w:t>
            </w:r>
          </w:p>
        </w:tc>
        <w:tc>
          <w:tcPr>
            <w:tcW w:w="236" w:type="dxa"/>
          </w:tcPr>
          <w:p w14:paraId="17F4ACED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209AB8BA" w14:textId="7F339C7A" w:rsidR="004430CA" w:rsidRPr="0078222C" w:rsidRDefault="000A06B2" w:rsidP="00B4663F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AD7F2E" w14:textId="77777777" w:rsidR="004430CA" w:rsidRPr="0078222C" w:rsidRDefault="004430CA" w:rsidP="004430C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CF5024C" w14:textId="637B3FF2" w:rsidR="004430CA" w:rsidRPr="0078222C" w:rsidRDefault="000A06B2" w:rsidP="004430C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15,407</w:t>
            </w:r>
          </w:p>
        </w:tc>
        <w:tc>
          <w:tcPr>
            <w:tcW w:w="270" w:type="dxa"/>
          </w:tcPr>
          <w:p w14:paraId="7E65D760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047FCD" w14:textId="061DE2F1" w:rsidR="004430CA" w:rsidRPr="0078222C" w:rsidRDefault="000A06B2" w:rsidP="00B4663F">
            <w:pPr>
              <w:tabs>
                <w:tab w:val="clear" w:pos="680"/>
                <w:tab w:val="left" w:pos="683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15,407</w:t>
            </w:r>
          </w:p>
        </w:tc>
        <w:tc>
          <w:tcPr>
            <w:tcW w:w="270" w:type="dxa"/>
          </w:tcPr>
          <w:p w14:paraId="5BA7B41D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91CE" w14:textId="4397FA89" w:rsidR="004430CA" w:rsidRPr="0078222C" w:rsidRDefault="000A06B2" w:rsidP="008F23E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A75A70" w14:textId="77777777" w:rsidR="004430CA" w:rsidRPr="0078222C" w:rsidRDefault="004430CA" w:rsidP="004430C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4542EC" w14:textId="69090BE6" w:rsidR="004430CA" w:rsidRPr="0078222C" w:rsidRDefault="000A06B2" w:rsidP="004430C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15,407</w:t>
            </w:r>
          </w:p>
        </w:tc>
      </w:tr>
      <w:tr w:rsidR="0078222C" w:rsidRPr="0078222C" w14:paraId="09638200" w14:textId="77777777" w:rsidTr="0078222C">
        <w:trPr>
          <w:trHeight w:hRule="exact" w:val="68"/>
        </w:trPr>
        <w:tc>
          <w:tcPr>
            <w:tcW w:w="4642" w:type="dxa"/>
            <w:vAlign w:val="bottom"/>
          </w:tcPr>
          <w:p w14:paraId="7E06B231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1EEFE1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89738D6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C3A3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</w:tcPr>
          <w:p w14:paraId="6F022CF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83E988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CA2CC2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F453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F46CB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B9E3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21805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068D0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1A3B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4CB6FE9F" w14:textId="77777777" w:rsidTr="003D6F03">
        <w:trPr>
          <w:trHeight w:hRule="exact" w:val="263"/>
        </w:trPr>
        <w:tc>
          <w:tcPr>
            <w:tcW w:w="4642" w:type="dxa"/>
          </w:tcPr>
          <w:p w14:paraId="13E50B4B" w14:textId="3F6ED365" w:rsidR="004430CA" w:rsidRPr="0078222C" w:rsidRDefault="004430CA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4EEEBC0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D704BB" w14:textId="7777777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DD6DE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3CCED77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CDD2D" w14:textId="77777777" w:rsidR="004430CA" w:rsidRPr="0078222C" w:rsidRDefault="004430CA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2DE53B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BFF921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C521A9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A90C7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E4CF" w14:textId="7777777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66D6E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4ECA6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30CA" w:rsidRPr="0078222C" w14:paraId="0552800C" w14:textId="77777777" w:rsidTr="00B55ACA">
        <w:trPr>
          <w:trHeight w:hRule="exact" w:val="374"/>
        </w:trPr>
        <w:tc>
          <w:tcPr>
            <w:tcW w:w="4642" w:type="dxa"/>
          </w:tcPr>
          <w:p w14:paraId="2243CA40" w14:textId="2AC03016" w:rsidR="004430CA" w:rsidRPr="0078222C" w:rsidRDefault="004430CA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DB2B0D9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B374620" w14:textId="4CBFB5D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A3CE6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4C4F2662" w14:textId="4B992225" w:rsidR="004430CA" w:rsidRPr="0078222C" w:rsidRDefault="004430CA" w:rsidP="00EF796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06DD9" w14:textId="77777777" w:rsidR="004430CA" w:rsidRPr="0078222C" w:rsidRDefault="004430CA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6E4797D8" w:rsidR="004430CA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B44EE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43E56F" w14:textId="5A6BA28B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5B44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209A4" w14:textId="22F2DF42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58D077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230B0" w14:textId="6D5CFA15" w:rsidR="004430CA" w:rsidRPr="0078222C" w:rsidRDefault="004430CA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7D4E5DE3" w14:textId="77777777" w:rsidTr="0069156F">
        <w:trPr>
          <w:trHeight w:hRule="exact" w:val="74"/>
        </w:trPr>
        <w:tc>
          <w:tcPr>
            <w:tcW w:w="4642" w:type="dxa"/>
          </w:tcPr>
          <w:p w14:paraId="3F3CAF91" w14:textId="0E2E1502" w:rsidR="004430CA" w:rsidRPr="0078222C" w:rsidRDefault="004430CA" w:rsidP="006915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2833F5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091D22D7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CE54DE" w14:textId="77777777" w:rsidR="004430CA" w:rsidRPr="0078222C" w:rsidRDefault="004430CA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4430CA" w:rsidRPr="0078222C" w:rsidRDefault="004430CA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52A9F2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6F03" w:rsidRPr="0078222C" w14:paraId="060F5E89" w14:textId="77777777" w:rsidTr="00B55ACA">
        <w:trPr>
          <w:trHeight w:hRule="exact" w:val="374"/>
        </w:trPr>
        <w:tc>
          <w:tcPr>
            <w:tcW w:w="4642" w:type="dxa"/>
            <w:vAlign w:val="bottom"/>
          </w:tcPr>
          <w:p w14:paraId="2D018096" w14:textId="7BEF7267" w:rsidR="003D6F03" w:rsidRPr="0078222C" w:rsidRDefault="003D6F03" w:rsidP="003D6F03">
            <w:pPr>
              <w:spacing w:line="380" w:lineRule="exact"/>
              <w:ind w:left="288" w:hanging="2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DAEBEAE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3D5D7EE" w14:textId="77777777" w:rsidR="003D6F03" w:rsidRDefault="003D6F03" w:rsidP="003D6F0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C97A35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15623EAA" w14:textId="77777777" w:rsidR="003D6F03" w:rsidRDefault="003D6F03" w:rsidP="003D6F03">
            <w:pPr>
              <w:pStyle w:val="acctfourfigures"/>
              <w:tabs>
                <w:tab w:val="clear" w:pos="765"/>
                <w:tab w:val="decimal" w:pos="1345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0AB973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7796BBC" w14:textId="77777777" w:rsidR="003D6F03" w:rsidRPr="008F23EF" w:rsidRDefault="003D6F03" w:rsidP="003D6F03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26E7FC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9E7C7A" w14:textId="77777777" w:rsidR="003D6F03" w:rsidRPr="008F23EF" w:rsidRDefault="003D6F03" w:rsidP="003D6F03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A0433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1FF4FE" w14:textId="77777777" w:rsidR="003D6F03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066D4C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9BB8DB" w14:textId="77777777" w:rsidR="003D6F03" w:rsidRPr="008F23EF" w:rsidRDefault="003D6F03" w:rsidP="003D6F0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F03" w:rsidRPr="0078222C" w14:paraId="1B54AF50" w14:textId="77777777" w:rsidTr="00B55ACA">
        <w:trPr>
          <w:trHeight w:hRule="exact" w:val="374"/>
        </w:trPr>
        <w:tc>
          <w:tcPr>
            <w:tcW w:w="4642" w:type="dxa"/>
            <w:vAlign w:val="bottom"/>
          </w:tcPr>
          <w:p w14:paraId="44A3ADB4" w14:textId="549EA1E5" w:rsidR="003D6F03" w:rsidRPr="0078222C" w:rsidRDefault="003D6F03" w:rsidP="003D6F03">
            <w:pPr>
              <w:spacing w:line="38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564BAABB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64B5C21B" w:rsidR="003D6F03" w:rsidRPr="0078222C" w:rsidRDefault="003D6F03" w:rsidP="003D6F0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EB1062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1AE06CB3" w14:textId="2BE45F93" w:rsidR="003D6F03" w:rsidRPr="0078222C" w:rsidRDefault="003D6F03" w:rsidP="003D6F03">
            <w:pPr>
              <w:pStyle w:val="acctfourfigures"/>
              <w:tabs>
                <w:tab w:val="clear" w:pos="765"/>
                <w:tab w:val="decimal" w:pos="1345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2EB6D47D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702817F" w14:textId="7333551A" w:rsidR="003D6F03" w:rsidRPr="008F23EF" w:rsidRDefault="003D6F03" w:rsidP="003D6F03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762EC6EA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1354CA52" w:rsidR="003D6F03" w:rsidRPr="008F23EF" w:rsidRDefault="003D6F03" w:rsidP="003D6F03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34E993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36E279A4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7630DBC8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6C786C" w14:textId="296157DB" w:rsidR="003D6F03" w:rsidRPr="008F23EF" w:rsidRDefault="003D6F03" w:rsidP="003D6F0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</w:tr>
      <w:tr w:rsidR="003D6F03" w:rsidRPr="0078222C" w14:paraId="4EC138E2" w14:textId="77777777" w:rsidTr="009B03FD">
        <w:trPr>
          <w:trHeight w:hRule="exact" w:val="374"/>
        </w:trPr>
        <w:tc>
          <w:tcPr>
            <w:tcW w:w="4642" w:type="dxa"/>
            <w:vAlign w:val="bottom"/>
          </w:tcPr>
          <w:p w14:paraId="1AD64F01" w14:textId="01007F4E" w:rsidR="003D6F03" w:rsidRPr="0078222C" w:rsidRDefault="003D6F03" w:rsidP="003D6F03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2AA1A305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0B20931A" w:rsidR="003D6F03" w:rsidRPr="0078222C" w:rsidRDefault="003D6F03" w:rsidP="003D6F03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236" w:type="dxa"/>
            <w:vAlign w:val="bottom"/>
          </w:tcPr>
          <w:p w14:paraId="5C7A4C51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5ACEAFD1" w14:textId="7BB81606" w:rsidR="003D6F03" w:rsidRPr="0078222C" w:rsidRDefault="003D6F03" w:rsidP="003D6F03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3BD073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B8985A" w14:textId="6031D7C1" w:rsidR="003D6F03" w:rsidRPr="008F23EF" w:rsidRDefault="003D6F03" w:rsidP="003D6F03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9,356</w:t>
            </w:r>
          </w:p>
        </w:tc>
        <w:tc>
          <w:tcPr>
            <w:tcW w:w="270" w:type="dxa"/>
            <w:vAlign w:val="bottom"/>
          </w:tcPr>
          <w:p w14:paraId="67B9A6F5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47055B" w14:textId="2D24635D" w:rsidR="003D6F03" w:rsidRPr="008F23EF" w:rsidRDefault="003D6F03" w:rsidP="003D6F03">
            <w:pPr>
              <w:tabs>
                <w:tab w:val="clear" w:pos="227"/>
                <w:tab w:val="clear" w:pos="680"/>
                <w:tab w:val="left" w:pos="237"/>
                <w:tab w:val="left" w:pos="677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9,356</w:t>
            </w:r>
          </w:p>
        </w:tc>
        <w:tc>
          <w:tcPr>
            <w:tcW w:w="270" w:type="dxa"/>
            <w:vAlign w:val="bottom"/>
          </w:tcPr>
          <w:p w14:paraId="37A553AB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6C66D50C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8E95E0A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990B5" w14:textId="4008162F" w:rsidR="003D6F03" w:rsidRPr="008F23EF" w:rsidRDefault="003D6F03" w:rsidP="003D6F0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9,356</w:t>
            </w:r>
          </w:p>
        </w:tc>
      </w:tr>
      <w:tr w:rsidR="003D6F03" w:rsidRPr="0078222C" w14:paraId="11070561" w14:textId="77777777" w:rsidTr="00911CB5">
        <w:trPr>
          <w:trHeight w:hRule="exact" w:val="72"/>
        </w:trPr>
        <w:tc>
          <w:tcPr>
            <w:tcW w:w="4642" w:type="dxa"/>
            <w:vAlign w:val="bottom"/>
          </w:tcPr>
          <w:p w14:paraId="30C8B3F8" w14:textId="77777777" w:rsidR="003D6F03" w:rsidRPr="0078222C" w:rsidRDefault="003D6F03" w:rsidP="003D6F03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ACF6A1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594D4378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222791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F92B83" w14:textId="77777777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297F2511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A51112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DF559ED" w14:textId="3AD2ED72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1AB197A9" w14:textId="77777777" w:rsidR="00CB3F7E" w:rsidRPr="00A51112" w:rsidRDefault="00CB3F7E" w:rsidP="00CB3F7E">
      <w:pPr>
        <w:rPr>
          <w:sz w:val="30"/>
          <w:szCs w:val="30"/>
          <w:cs/>
          <w:lang w:eastAsia="x-none"/>
        </w:rPr>
      </w:pPr>
    </w:p>
    <w:p w14:paraId="5DEFC1EF" w14:textId="370702CF" w:rsidR="00751891" w:rsidRDefault="003920CB" w:rsidP="0075189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EF0CF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C540F3" w:rsidRPr="00EF0CFC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A51112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0F3BC4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322" w:rsidRPr="00CB72A3" w14:paraId="77D93A38" w14:textId="77777777" w:rsidTr="000F3BC4">
        <w:trPr>
          <w:cantSplit/>
          <w:tblHeader/>
        </w:trPr>
        <w:tc>
          <w:tcPr>
            <w:tcW w:w="6543" w:type="dxa"/>
          </w:tcPr>
          <w:p w14:paraId="6AC5DC10" w14:textId="77777777" w:rsidR="00A15322" w:rsidRPr="00D23F5F" w:rsidRDefault="00A15322" w:rsidP="00A153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038850B9" w:rsidR="00A15322" w:rsidRPr="009B7C5D" w:rsidRDefault="009B7C5D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7C5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B7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B7C5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1B8216E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A15322" w:rsidRPr="00CB72A3" w14:paraId="3AFB0769" w14:textId="77777777" w:rsidTr="000F3BC4">
        <w:trPr>
          <w:cantSplit/>
          <w:tblHeader/>
        </w:trPr>
        <w:tc>
          <w:tcPr>
            <w:tcW w:w="6543" w:type="dxa"/>
          </w:tcPr>
          <w:p w14:paraId="639B77F8" w14:textId="77777777" w:rsidR="00A15322" w:rsidRPr="00CB72A3" w:rsidRDefault="00A15322" w:rsidP="00A153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35A921F0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F1D9876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566E1171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D23F5F" w:rsidRPr="00CB72A3" w14:paraId="399970BD" w14:textId="77777777" w:rsidTr="000F3BC4">
        <w:trPr>
          <w:cantSplit/>
        </w:trPr>
        <w:tc>
          <w:tcPr>
            <w:tcW w:w="6543" w:type="dxa"/>
          </w:tcPr>
          <w:p w14:paraId="4B582A93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F5F" w:rsidRPr="00CB72A3" w14:paraId="1C2F1C50" w14:textId="77777777" w:rsidTr="000F3BC4">
        <w:trPr>
          <w:cantSplit/>
        </w:trPr>
        <w:tc>
          <w:tcPr>
            <w:tcW w:w="6543" w:type="dxa"/>
          </w:tcPr>
          <w:p w14:paraId="4E86DA7A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D23F5F" w:rsidRPr="00CB72A3" w:rsidRDefault="00D23F5F" w:rsidP="00D23F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5322" w:rsidRPr="00CB72A3" w14:paraId="72A170FC" w14:textId="77777777" w:rsidTr="000F3BC4">
        <w:trPr>
          <w:cantSplit/>
        </w:trPr>
        <w:tc>
          <w:tcPr>
            <w:tcW w:w="6543" w:type="dxa"/>
          </w:tcPr>
          <w:p w14:paraId="565DE8E6" w14:textId="3C97FD33" w:rsidR="00A15322" w:rsidRPr="00CB72A3" w:rsidRDefault="00D07804" w:rsidP="00A15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เครื่องจักรและ</w:t>
            </w:r>
            <w:r w:rsidR="00A15322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1170" w:type="dxa"/>
          </w:tcPr>
          <w:p w14:paraId="6BBCB677" w14:textId="61D1C0F4" w:rsidR="00A15322" w:rsidRPr="00CB72A3" w:rsidRDefault="00876819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2,831,019</w:t>
            </w:r>
          </w:p>
        </w:tc>
        <w:tc>
          <w:tcPr>
            <w:tcW w:w="270" w:type="dxa"/>
          </w:tcPr>
          <w:p w14:paraId="41B0D72F" w14:textId="77777777" w:rsidR="00A15322" w:rsidRPr="00CB72A3" w:rsidRDefault="00A15322" w:rsidP="00A1532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1346979D" w:rsidR="00A15322" w:rsidRPr="00CB72A3" w:rsidRDefault="00A15322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3,315,098</w:t>
            </w:r>
          </w:p>
        </w:tc>
      </w:tr>
      <w:tr w:rsidR="00A15322" w:rsidRPr="00CB72A3" w14:paraId="46738F03" w14:textId="77777777" w:rsidTr="000F3BC4">
        <w:trPr>
          <w:cantSplit/>
        </w:trPr>
        <w:tc>
          <w:tcPr>
            <w:tcW w:w="6543" w:type="dxa"/>
          </w:tcPr>
          <w:p w14:paraId="36786C1B" w14:textId="77777777" w:rsidR="00A15322" w:rsidRPr="00CB72A3" w:rsidRDefault="00A15322" w:rsidP="00A15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56666C13" w:rsidR="00A15322" w:rsidRPr="008F23EF" w:rsidRDefault="00876819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2,831,019</w:t>
            </w:r>
          </w:p>
        </w:tc>
        <w:tc>
          <w:tcPr>
            <w:tcW w:w="270" w:type="dxa"/>
          </w:tcPr>
          <w:p w14:paraId="3410DDA6" w14:textId="77777777" w:rsidR="00A15322" w:rsidRPr="00CB72A3" w:rsidRDefault="00A15322" w:rsidP="00A1532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3FBEE06B" w:rsidR="00A15322" w:rsidRPr="00CB72A3" w:rsidRDefault="00A15322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3,315,098</w:t>
            </w:r>
          </w:p>
        </w:tc>
      </w:tr>
    </w:tbl>
    <w:p w14:paraId="29337291" w14:textId="255E5089" w:rsidR="00BF680D" w:rsidRPr="00BF680D" w:rsidRDefault="00BF680D" w:rsidP="001F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F680D" w:rsidRPr="00BF680D" w:rsidSect="009F6286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34BE3" w14:textId="77777777" w:rsidR="00581AEC" w:rsidRDefault="00581AEC">
      <w:r>
        <w:separator/>
      </w:r>
    </w:p>
  </w:endnote>
  <w:endnote w:type="continuationSeparator" w:id="0">
    <w:p w14:paraId="05AA59B3" w14:textId="77777777" w:rsidR="00581AEC" w:rsidRDefault="00581AEC">
      <w:r>
        <w:continuationSeparator/>
      </w:r>
    </w:p>
  </w:endnote>
  <w:endnote w:type="continuationNotice" w:id="1">
    <w:p w14:paraId="727EB06B" w14:textId="77777777" w:rsidR="00581AEC" w:rsidRDefault="00581A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3675" w14:textId="77777777" w:rsidR="00F70AF4" w:rsidRPr="00371CAC" w:rsidRDefault="00F70AF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F8D7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79F3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455E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091E0" w14:textId="77777777" w:rsidR="00581AEC" w:rsidRDefault="00581AEC">
      <w:r>
        <w:separator/>
      </w:r>
    </w:p>
  </w:footnote>
  <w:footnote w:type="continuationSeparator" w:id="0">
    <w:p w14:paraId="45018247" w14:textId="77777777" w:rsidR="00581AEC" w:rsidRDefault="00581AEC">
      <w:r>
        <w:continuationSeparator/>
      </w:r>
    </w:p>
  </w:footnote>
  <w:footnote w:type="continuationNotice" w:id="1">
    <w:p w14:paraId="38113746" w14:textId="77777777" w:rsidR="00581AEC" w:rsidRDefault="00581A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70D49562" w14:textId="04AF53C0" w:rsidR="00FC3B0D" w:rsidRPr="00807D39" w:rsidRDefault="00FC3B0D" w:rsidP="00FC3B0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A7CF7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 w:rsidR="00CA7CF7"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A7CF7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4EAE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07D39">
      <w:rPr>
        <w:rFonts w:ascii="Angsana New" w:hAnsi="Angsana New"/>
        <w:b/>
        <w:bCs/>
        <w:sz w:val="32"/>
        <w:szCs w:val="32"/>
        <w:cs/>
      </w:rPr>
      <w:t>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B2921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016FAE71" w14:textId="62C55D58" w:rsidR="00FC3B0D" w:rsidRPr="00807D39" w:rsidRDefault="00FC3B0D" w:rsidP="00FC3B0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A7CF7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 w:rsidR="00CA7CF7"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A7CF7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864ACE9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36F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07D39">
      <w:rPr>
        <w:rFonts w:ascii="Angsana New" w:hAnsi="Angsana New"/>
        <w:b/>
        <w:bCs/>
        <w:sz w:val="32"/>
        <w:szCs w:val="32"/>
        <w:cs/>
      </w:rPr>
      <w:t>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814405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7FB167D0" w14:textId="46A5B15D" w:rsidR="001B1BBE" w:rsidRPr="00807D39" w:rsidRDefault="001B1BBE" w:rsidP="001B1BBE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9B7C5D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 w:rsidR="009B7C5D"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B7C5D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044CC40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7E37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07D39">
      <w:rPr>
        <w:rFonts w:ascii="Angsana New" w:hAnsi="Angsana New"/>
        <w:b/>
        <w:bCs/>
        <w:sz w:val="32"/>
        <w:szCs w:val="32"/>
        <w:cs/>
      </w:rPr>
      <w:t>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772EB89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53E8969D" w14:textId="12E8C870" w:rsidR="001B1BBE" w:rsidRPr="00807D39" w:rsidRDefault="001B1BBE" w:rsidP="001B1BBE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9B7C5D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B7C5D" w:rsidRPr="009B7C5D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9B7C5D" w:rsidRPr="009B7C5D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E41CAEB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 w:numId="45" w16cid:durableId="1150319626">
    <w:abstractNumId w:val="1"/>
  </w:num>
  <w:num w:numId="46" w16cid:durableId="59586576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3D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859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B63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4FC3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1F4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6B2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979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1D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1F6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969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1FE7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2876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9F7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36D9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5B2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0EA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027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B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5FF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BD7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0E5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426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339"/>
    <w:rsid w:val="00270D84"/>
    <w:rsid w:val="00271216"/>
    <w:rsid w:val="002720C4"/>
    <w:rsid w:val="0027246E"/>
    <w:rsid w:val="0027295F"/>
    <w:rsid w:val="00272D23"/>
    <w:rsid w:val="002734AC"/>
    <w:rsid w:val="0027358C"/>
    <w:rsid w:val="00273A95"/>
    <w:rsid w:val="00274812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69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837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3AC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CD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22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C0C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349"/>
    <w:rsid w:val="00361582"/>
    <w:rsid w:val="003615E5"/>
    <w:rsid w:val="00361B11"/>
    <w:rsid w:val="00361CF6"/>
    <w:rsid w:val="00362A1B"/>
    <w:rsid w:val="00362CCF"/>
    <w:rsid w:val="00362DD2"/>
    <w:rsid w:val="00362ED2"/>
    <w:rsid w:val="00363907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14"/>
    <w:rsid w:val="003906AC"/>
    <w:rsid w:val="0039076D"/>
    <w:rsid w:val="00390F68"/>
    <w:rsid w:val="00391156"/>
    <w:rsid w:val="00391470"/>
    <w:rsid w:val="00391515"/>
    <w:rsid w:val="0039174E"/>
    <w:rsid w:val="00391BC6"/>
    <w:rsid w:val="00391C8F"/>
    <w:rsid w:val="00391F6C"/>
    <w:rsid w:val="003920CB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CB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028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A42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6F03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8D1"/>
    <w:rsid w:val="003E1AA1"/>
    <w:rsid w:val="003E1C63"/>
    <w:rsid w:val="003E2695"/>
    <w:rsid w:val="003E2EDD"/>
    <w:rsid w:val="003E2EF8"/>
    <w:rsid w:val="003E3122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D45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4D27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0CA"/>
    <w:rsid w:val="0044312A"/>
    <w:rsid w:val="004434FD"/>
    <w:rsid w:val="00445196"/>
    <w:rsid w:val="004457A2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AD9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5CF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7F3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3C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6C04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37A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6D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583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AEC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1D74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2909"/>
    <w:rsid w:val="005F35B3"/>
    <w:rsid w:val="005F3B5D"/>
    <w:rsid w:val="005F3BF1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631B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9C2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49F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81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92D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26"/>
    <w:rsid w:val="00680575"/>
    <w:rsid w:val="00680801"/>
    <w:rsid w:val="00680881"/>
    <w:rsid w:val="00680944"/>
    <w:rsid w:val="0068099E"/>
    <w:rsid w:val="00680BC4"/>
    <w:rsid w:val="00680F3D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A42"/>
    <w:rsid w:val="006910E0"/>
    <w:rsid w:val="0069117C"/>
    <w:rsid w:val="0069156F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0E4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2D0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A80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6C18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8B7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20E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0BD"/>
    <w:rsid w:val="00736188"/>
    <w:rsid w:val="007362B4"/>
    <w:rsid w:val="00736F65"/>
    <w:rsid w:val="007401B8"/>
    <w:rsid w:val="00740628"/>
    <w:rsid w:val="00741057"/>
    <w:rsid w:val="0074136C"/>
    <w:rsid w:val="00741486"/>
    <w:rsid w:val="007414E0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B2C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590"/>
    <w:rsid w:val="00774752"/>
    <w:rsid w:val="00775078"/>
    <w:rsid w:val="00775487"/>
    <w:rsid w:val="0077599B"/>
    <w:rsid w:val="00775D0C"/>
    <w:rsid w:val="00775DBD"/>
    <w:rsid w:val="0077647D"/>
    <w:rsid w:val="00776520"/>
    <w:rsid w:val="00776581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1B0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71D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460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4D8E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68CF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819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46C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4C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7E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3EF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3F1A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5B5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2B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BF0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2A9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0E0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13"/>
    <w:rsid w:val="009B7681"/>
    <w:rsid w:val="009B76D0"/>
    <w:rsid w:val="009B7B34"/>
    <w:rsid w:val="009B7C5D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C4C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56F0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667"/>
    <w:rsid w:val="00A01690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A08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322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273BE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9AF"/>
    <w:rsid w:val="00A33D1E"/>
    <w:rsid w:val="00A33F70"/>
    <w:rsid w:val="00A34389"/>
    <w:rsid w:val="00A343D8"/>
    <w:rsid w:val="00A34482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1C7A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2CC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112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202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B94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A30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B69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5CAB"/>
    <w:rsid w:val="00B06733"/>
    <w:rsid w:val="00B076CD"/>
    <w:rsid w:val="00B077C7"/>
    <w:rsid w:val="00B077F2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433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8A2"/>
    <w:rsid w:val="00B27934"/>
    <w:rsid w:val="00B27C4D"/>
    <w:rsid w:val="00B27F53"/>
    <w:rsid w:val="00B27FA1"/>
    <w:rsid w:val="00B30121"/>
    <w:rsid w:val="00B30688"/>
    <w:rsid w:val="00B3089B"/>
    <w:rsid w:val="00B30DE6"/>
    <w:rsid w:val="00B30DF9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28EF"/>
    <w:rsid w:val="00B42E6E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63F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23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1D4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49AF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80D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D7C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B76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29CF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43D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6F3D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A7CF7"/>
    <w:rsid w:val="00CB006A"/>
    <w:rsid w:val="00CB0246"/>
    <w:rsid w:val="00CB0D7F"/>
    <w:rsid w:val="00CB0D84"/>
    <w:rsid w:val="00CB0DF9"/>
    <w:rsid w:val="00CB15C7"/>
    <w:rsid w:val="00CB17C6"/>
    <w:rsid w:val="00CB20B4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2FE0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15C"/>
    <w:rsid w:val="00CF55A1"/>
    <w:rsid w:val="00CF5883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1B5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804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32B"/>
    <w:rsid w:val="00D3456C"/>
    <w:rsid w:val="00D34EF7"/>
    <w:rsid w:val="00D350FA"/>
    <w:rsid w:val="00D35701"/>
    <w:rsid w:val="00D361A7"/>
    <w:rsid w:val="00D3625A"/>
    <w:rsid w:val="00D3644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085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7F8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9C6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6EC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32B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41A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8EB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469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6EBE"/>
    <w:rsid w:val="00E8701F"/>
    <w:rsid w:val="00E87450"/>
    <w:rsid w:val="00E8774B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CC6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9ED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6EFC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4964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094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38A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AF4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87B0D"/>
    <w:rsid w:val="00F90032"/>
    <w:rsid w:val="00F90091"/>
    <w:rsid w:val="00F90520"/>
    <w:rsid w:val="00F90697"/>
    <w:rsid w:val="00F90D8C"/>
    <w:rsid w:val="00F91246"/>
    <w:rsid w:val="00F913CA"/>
    <w:rsid w:val="00F91527"/>
    <w:rsid w:val="00F9186B"/>
    <w:rsid w:val="00F9190F"/>
    <w:rsid w:val="00F91DC7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3F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A7B5B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B0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75f8862d556f0e48a3e6aed2c13b44bf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766155664ee7aded9fe9523a63a00377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BB2BC8-520F-4752-9E2A-AACB24268EE0}"/>
</file>

<file path=customXml/itemProps4.xml><?xml version="1.0" encoding="utf-8"?>
<ds:datastoreItem xmlns:ds="http://schemas.openxmlformats.org/officeDocument/2006/customXml" ds:itemID="{20480D02-E489-4445-8636-A2AF01E8C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1776</TotalTime>
  <Pages>13</Pages>
  <Words>2281</Words>
  <Characters>10291</Characters>
  <Application>Microsoft Office Word</Application>
  <DocSecurity>0</DocSecurity>
  <Lines>1286</Lines>
  <Paragraphs>628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cp:lastModifiedBy>Chanakan, Thiranan</cp:lastModifiedBy>
  <cp:revision>320</cp:revision>
  <cp:lastPrinted>2026-02-06T10:03:00Z</cp:lastPrinted>
  <dcterms:created xsi:type="dcterms:W3CDTF">2024-01-30T03:06:00Z</dcterms:created>
  <dcterms:modified xsi:type="dcterms:W3CDTF">2026-02-09T06:38:00Z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