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EE25" w14:textId="77777777" w:rsidR="000D77DB" w:rsidRPr="0035030C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35030C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35030C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35030C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611A761" w14:textId="3CAF7BB4" w:rsidR="00541515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123FCEC" w14:textId="5800A4C5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7F75C7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35030C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1DC94CCA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02B020B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48D9EA1" w14:textId="69F37B01" w:rsidR="00BB5CED" w:rsidRPr="0035030C" w:rsidRDefault="00BB5CED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6FE5B7C4" w14:textId="07281C09" w:rsidR="00EA4DC6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B555935" w14:textId="0D0CFAC7" w:rsidR="00500DAA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เงินลงทุนในบริษัทร่วมและการร่วมค้า</w:t>
      </w:r>
    </w:p>
    <w:p w14:paraId="45FD5FC9" w14:textId="414B89CD" w:rsidR="00500DAA" w:rsidRPr="0035030C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4CB5F93A" w14:textId="77777777" w:rsidR="00140621" w:rsidRPr="0035030C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35030C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3C9C20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506CB048" w:rsidR="003776E4" w:rsidRPr="0035030C" w:rsidRDefault="005E04B9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E04B9">
        <w:rPr>
          <w:rFonts w:asciiTheme="majorBidi" w:hAnsiTheme="majorBidi"/>
          <w:sz w:val="30"/>
          <w:szCs w:val="30"/>
          <w:cs/>
        </w:rPr>
        <w:t>หนี้สินที่มีภาระดอกเบี้ย</w:t>
      </w:r>
    </w:p>
    <w:p w14:paraId="0E840ED5" w14:textId="77777777" w:rsidR="003776E4" w:rsidRPr="0035030C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35030C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35030C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35030C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3BA2281B" w14:textId="2F1DAECE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35030C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 w:rsidRPr="0035030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1877AD4" w14:textId="3B9B229A" w:rsidR="00B67EAD" w:rsidRDefault="00F964E0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69D369AD" w14:textId="4CC06D86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7F75C7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3EAD3362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1599055B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498B4ED4" w14:textId="6930C0E4" w:rsidR="00B67EAD" w:rsidRPr="00816D90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58E1C40D" w14:textId="77777777" w:rsidR="00816D90" w:rsidRPr="0035030C" w:rsidRDefault="00816D90" w:rsidP="00816D90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82AFBC4" w14:textId="77777777" w:rsidR="00816D90" w:rsidRDefault="00816D90" w:rsidP="00816D90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2B420D6A" w14:textId="77777777" w:rsidR="00816D90" w:rsidRPr="0035030C" w:rsidRDefault="00816D90" w:rsidP="00816D90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BFC6DE1" w14:textId="7FADEBF0" w:rsidR="009E3AD9" w:rsidRPr="0035030C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35030C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0CDCC999" w14:textId="295E365D" w:rsidR="003776E4" w:rsidRPr="0035030C" w:rsidRDefault="000D240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คดีฟ้องร้อง</w:t>
      </w:r>
    </w:p>
    <w:p w14:paraId="5CDFB8EE" w14:textId="09F2609B" w:rsidR="00551DEB" w:rsidRDefault="00551DEB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486AB22D" w14:textId="1B706C4C" w:rsidR="00977254" w:rsidRDefault="0097725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6F550BA" w14:textId="77777777" w:rsidR="007B2482" w:rsidRPr="0035030C" w:rsidRDefault="000D77DB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  <w:r w:rsidR="00203EEF" w:rsidRPr="0035030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0D9BA13" w14:textId="7F353FF8" w:rsidR="007B2482" w:rsidRPr="0035030C" w:rsidRDefault="005062E9" w:rsidP="00602254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 w:rsidR="00C92F94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20</w:t>
      </w:r>
      <w:r w:rsidR="00997EA5"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</w:rPr>
        <w:t>2569</w:t>
      </w:r>
    </w:p>
    <w:p w14:paraId="7BC44B8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49392ED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37465A2" w14:textId="52D3E9C2" w:rsidR="007B2482" w:rsidRPr="0035030C" w:rsidRDefault="007B2482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>มหาชน</w:t>
      </w:r>
      <w:r w:rsidRPr="0035030C">
        <w:rPr>
          <w:rFonts w:asciiTheme="majorBidi" w:hAnsiTheme="majorBidi" w:cstheme="majorBidi"/>
        </w:rPr>
        <w:t>) “</w:t>
      </w:r>
      <w:r w:rsidRPr="0035030C">
        <w:rPr>
          <w:rFonts w:asciiTheme="majorBidi" w:hAnsiTheme="majorBidi" w:cstheme="majorBidi"/>
          <w:cs/>
        </w:rPr>
        <w:t>บริษัท</w:t>
      </w:r>
      <w:r w:rsidRPr="0035030C">
        <w:rPr>
          <w:rFonts w:asciiTheme="majorBidi" w:hAnsiTheme="majorBidi" w:cstheme="majorBidi"/>
          <w:lang w:val="en-US"/>
        </w:rPr>
        <w:t xml:space="preserve">” </w:t>
      </w:r>
      <w:r w:rsidRPr="0035030C">
        <w:rPr>
          <w:rFonts w:asciiTheme="majorBidi" w:hAnsiTheme="majorBidi" w:cstheme="majorBidi"/>
          <w:cs/>
        </w:rPr>
        <w:t>เป็นนิติบุคคล</w:t>
      </w:r>
      <w:r w:rsidRPr="0035030C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35030C">
        <w:rPr>
          <w:rFonts w:asciiTheme="majorBidi" w:hAnsiTheme="majorBidi" w:cstheme="majorBidi"/>
          <w:cs/>
        </w:rPr>
        <w:t>ประเทศไทย</w:t>
      </w:r>
      <w:r w:rsidR="006C03F4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</w:t>
      </w:r>
      <w:r w:rsidR="00010620" w:rsidRPr="0035030C">
        <w:rPr>
          <w:rFonts w:asciiTheme="majorBidi" w:hAnsiTheme="majorBidi" w:cstheme="majorBidi"/>
          <w:cs/>
        </w:rPr>
        <w:t>มี</w:t>
      </w:r>
      <w:r w:rsidRPr="0035030C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117E9B" w:rsidRPr="00117E9B">
        <w:rPr>
          <w:rFonts w:asciiTheme="majorBidi" w:hAnsiTheme="majorBidi" w:cstheme="majorBidi"/>
        </w:rPr>
        <w:t>26</w:t>
      </w:r>
      <w:r w:rsidRPr="0035030C">
        <w:rPr>
          <w:rFonts w:asciiTheme="majorBidi" w:hAnsiTheme="majorBidi" w:cstheme="majorBidi"/>
        </w:rPr>
        <w:t>/</w:t>
      </w:r>
      <w:r w:rsidR="00117E9B" w:rsidRPr="00117E9B">
        <w:rPr>
          <w:rFonts w:asciiTheme="majorBidi" w:hAnsiTheme="majorBidi" w:cstheme="majorBidi"/>
        </w:rPr>
        <w:t>56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B553997" w14:textId="7FA1A438" w:rsidR="00BB1643" w:rsidRPr="0035030C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35030C">
        <w:rPr>
          <w:rFonts w:asciiTheme="majorBidi" w:hAnsiTheme="majorBidi" w:cstheme="majorBidi"/>
          <w:cs/>
        </w:rPr>
        <w:t>เมื่อ</w:t>
      </w:r>
      <w:r w:rsidRPr="0035030C">
        <w:rPr>
          <w:rFonts w:asciiTheme="majorBidi" w:hAnsiTheme="majorBidi" w:cstheme="majorBidi"/>
          <w:cs/>
        </w:rPr>
        <w:t>เดือน</w:t>
      </w:r>
      <w:r w:rsidRPr="0035030C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2533</w:t>
      </w:r>
    </w:p>
    <w:p w14:paraId="1F8F443A" w14:textId="77777777" w:rsidR="00BB1643" w:rsidRPr="0035030C" w:rsidRDefault="00BB164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92DE6" w14:textId="210CC0B4" w:rsidR="00BB1643" w:rsidRPr="0035030C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117E9B" w:rsidRPr="00117E9B">
        <w:rPr>
          <w:rFonts w:asciiTheme="majorBidi" w:hAnsiTheme="majorBidi" w:cstheme="majorBidi"/>
        </w:rPr>
        <w:t>10</w:t>
      </w:r>
      <w:r w:rsidRPr="0035030C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117E9B" w:rsidRPr="00117E9B">
        <w:rPr>
          <w:rFonts w:asciiTheme="majorBidi" w:hAnsiTheme="majorBidi" w:cstheme="majorBidi"/>
        </w:rPr>
        <w:t>8</w:t>
      </w:r>
      <w:r w:rsidRPr="0035030C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117E9B" w:rsidRPr="00117E9B">
        <w:rPr>
          <w:rFonts w:asciiTheme="majorBidi" w:hAnsiTheme="majorBidi" w:cstheme="majorBidi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117E9B" w:rsidRPr="00117E9B">
        <w:rPr>
          <w:rFonts w:asciiTheme="majorBidi" w:hAnsiTheme="majorBidi" w:cstheme="majorBidi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5030C">
        <w:rPr>
          <w:rFonts w:asciiTheme="majorBidi" w:hAnsiTheme="majorBidi" w:cstheme="majorBidi"/>
        </w:rPr>
        <w:t xml:space="preserve">LDPE </w:t>
      </w:r>
      <w:r w:rsidRPr="0035030C">
        <w:rPr>
          <w:rFonts w:asciiTheme="majorBidi" w:hAnsiTheme="majorBidi" w:cstheme="majorBidi"/>
          <w:cs/>
        </w:rPr>
        <w:t xml:space="preserve">และ </w:t>
      </w:r>
      <w:r w:rsidRPr="0035030C">
        <w:rPr>
          <w:rFonts w:asciiTheme="majorBidi" w:hAnsiTheme="majorBidi" w:cstheme="majorBidi"/>
        </w:rPr>
        <w:t xml:space="preserve">EVA </w:t>
      </w:r>
      <w:r w:rsidR="00117E9B" w:rsidRPr="00117E9B">
        <w:rPr>
          <w:rFonts w:asciiTheme="majorBidi" w:hAnsiTheme="majorBidi" w:cstheme="majorBidi"/>
        </w:rPr>
        <w:t>2</w:t>
      </w:r>
      <w:r w:rsidRPr="0035030C">
        <w:rPr>
          <w:rFonts w:asciiTheme="majorBidi" w:hAnsiTheme="majorBidi" w:cstheme="majorBidi"/>
          <w:cs/>
        </w:rPr>
        <w:t xml:space="preserve"> แห่ง </w:t>
      </w:r>
      <w:r w:rsidR="00D817F9" w:rsidRPr="0035030C">
        <w:rPr>
          <w:rFonts w:asciiTheme="majorBidi" w:hAnsiTheme="majorBidi" w:cstheme="majorBidi"/>
          <w:cs/>
        </w:rPr>
        <w:t>รายละเอียดของ</w:t>
      </w:r>
      <w:r w:rsidR="00BB1643" w:rsidRPr="0035030C">
        <w:rPr>
          <w:rFonts w:asciiTheme="majorBidi" w:hAnsiTheme="majorBidi" w:cstheme="majorBidi"/>
          <w:cs/>
        </w:rPr>
        <w:t>บริษัทย่อย</w:t>
      </w:r>
      <w:r w:rsidR="001714E8" w:rsidRPr="0035030C">
        <w:rPr>
          <w:rFonts w:asciiTheme="majorBidi" w:hAnsiTheme="majorBidi" w:cstheme="majorBidi"/>
          <w:cs/>
        </w:rPr>
        <w:t xml:space="preserve"> </w:t>
      </w:r>
      <w:r w:rsidR="000D77DB" w:rsidRPr="0035030C">
        <w:rPr>
          <w:rFonts w:asciiTheme="majorBidi" w:hAnsiTheme="majorBidi" w:cstheme="majorBidi"/>
          <w:cs/>
        </w:rPr>
        <w:t>ณ วันที่</w:t>
      </w:r>
      <w:r w:rsidR="00D83B21" w:rsidRPr="0035030C">
        <w:rPr>
          <w:rFonts w:asciiTheme="majorBidi" w:hAnsiTheme="majorBidi" w:cstheme="majorBidi"/>
          <w:cs/>
        </w:rPr>
        <w:t xml:space="preserve"> </w:t>
      </w:r>
      <w:r w:rsidR="00117E9B" w:rsidRPr="00117E9B">
        <w:rPr>
          <w:rFonts w:asciiTheme="majorBidi" w:hAnsiTheme="majorBidi" w:cstheme="majorBidi"/>
        </w:rPr>
        <w:t>31</w:t>
      </w:r>
      <w:r w:rsidR="00B929E4" w:rsidRPr="0035030C">
        <w:rPr>
          <w:rFonts w:asciiTheme="majorBidi" w:hAnsiTheme="majorBidi" w:cstheme="majorBidi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</w:rPr>
        <w:t>2568</w:t>
      </w:r>
      <w:r w:rsidR="00B929E4" w:rsidRPr="0035030C">
        <w:rPr>
          <w:rFonts w:asciiTheme="majorBidi" w:hAnsiTheme="majorBidi" w:cstheme="majorBidi"/>
          <w:cs/>
        </w:rPr>
        <w:t xml:space="preserve"> และ </w:t>
      </w:r>
      <w:r w:rsidR="00117E9B" w:rsidRPr="00117E9B">
        <w:rPr>
          <w:rFonts w:asciiTheme="majorBidi" w:hAnsiTheme="majorBidi" w:cstheme="majorBidi"/>
        </w:rPr>
        <w:t>2567</w:t>
      </w:r>
      <w:r w:rsidR="0014154A" w:rsidRPr="0035030C">
        <w:rPr>
          <w:rFonts w:asciiTheme="majorBidi" w:hAnsiTheme="majorBidi" w:cstheme="majorBidi"/>
          <w:cs/>
        </w:rPr>
        <w:t xml:space="preserve"> </w:t>
      </w:r>
      <w:r w:rsidR="001714E8" w:rsidRPr="0035030C">
        <w:rPr>
          <w:rFonts w:asciiTheme="majorBidi" w:hAnsiTheme="majorBidi" w:cstheme="majorBidi"/>
          <w:cs/>
        </w:rPr>
        <w:t>ได้เปิดเผยไว้ในหมายเหตุข้อ</w:t>
      </w:r>
      <w:r w:rsidR="0054279C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9</w:t>
      </w:r>
    </w:p>
    <w:p w14:paraId="6AA2BFAC" w14:textId="77777777" w:rsidR="00DE5792" w:rsidRPr="0035030C" w:rsidRDefault="00DE579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00A011A4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362D4" w14:textId="50F9C504" w:rsidR="00FD605A" w:rsidRPr="0035030C" w:rsidRDefault="00FD605A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F677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02BC3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0150E4" w:rsidRPr="0035030C">
        <w:rPr>
          <w:rFonts w:asciiTheme="majorBidi" w:hAnsiTheme="majorBidi" w:cstheme="majorBidi"/>
          <w:cs/>
        </w:rPr>
        <w:t xml:space="preserve">ข้อ </w:t>
      </w:r>
      <w:r w:rsidR="00117E9B" w:rsidRPr="00117E9B">
        <w:rPr>
          <w:rFonts w:asciiTheme="majorBidi" w:hAnsiTheme="majorBidi" w:cstheme="majorBidi"/>
        </w:rPr>
        <w:t>3</w:t>
      </w:r>
      <w:r w:rsidR="000150E4"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B86F517" w14:textId="53753691" w:rsidR="008E7516" w:rsidRPr="0035030C" w:rsidRDefault="008E7516" w:rsidP="008E751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2BB2FE4" w14:textId="398FC37E" w:rsidR="008E7516" w:rsidRDefault="008E7516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434E78">
        <w:rPr>
          <w:rFonts w:asciiTheme="majorBidi" w:hAnsiTheme="majorBidi" w:cstheme="majorBidi" w:hint="cs"/>
          <w:cs/>
        </w:rPr>
        <w:t>ซึ่งเปิดเผยในหมายเหตุแต่ละข้อ</w:t>
      </w:r>
      <w:r w:rsidRPr="0035030C">
        <w:rPr>
          <w:rFonts w:asciiTheme="majorBidi" w:hAnsiTheme="majorBidi" w:cstheme="majorBidi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A7B9EA8" w14:textId="5065F1EF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7528E197" w14:textId="2DAF1D06" w:rsidR="00882E72" w:rsidRDefault="00882E72" w:rsidP="00351348">
      <w:pPr>
        <w:pStyle w:val="Bo-C1Content"/>
        <w:rPr>
          <w:rFonts w:asciiTheme="majorBidi" w:hAnsiTheme="majorBidi"/>
        </w:rPr>
      </w:pPr>
      <w:r w:rsidRPr="00882E72">
        <w:rPr>
          <w:rFonts w:asciiTheme="majorBidi" w:hAnsiTheme="majorBidi"/>
          <w:cs/>
        </w:rPr>
        <w:lastRenderedPageBreak/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117E9B" w:rsidRPr="00117E9B">
        <w:rPr>
          <w:rFonts w:asciiTheme="majorBidi" w:hAnsiTheme="majorBidi" w:cstheme="majorBidi"/>
        </w:rPr>
        <w:t>1</w:t>
      </w:r>
      <w:r w:rsidRPr="00882E72">
        <w:rPr>
          <w:rFonts w:asciiTheme="majorBidi" w:hAnsiTheme="majorBidi" w:cstheme="majorBidi"/>
        </w:rPr>
        <w:t xml:space="preserve"> </w:t>
      </w:r>
      <w:r w:rsidRPr="00882E72">
        <w:rPr>
          <w:rFonts w:asciiTheme="majorBidi" w:hAnsiTheme="majorBidi"/>
          <w:cs/>
        </w:rPr>
        <w:t xml:space="preserve">มกราคม </w:t>
      </w:r>
      <w:r w:rsidR="00117E9B" w:rsidRPr="00117E9B">
        <w:rPr>
          <w:rFonts w:asciiTheme="majorBidi" w:hAnsiTheme="majorBidi" w:cstheme="majorBidi"/>
        </w:rPr>
        <w:t>256</w:t>
      </w:r>
      <w:r w:rsidR="008729DE">
        <w:rPr>
          <w:rFonts w:asciiTheme="majorBidi" w:hAnsiTheme="majorBidi" w:cstheme="majorBidi"/>
          <w:lang w:val="en-US"/>
        </w:rPr>
        <w:t>9</w:t>
      </w:r>
      <w:r w:rsidRPr="00882E72">
        <w:rPr>
          <w:rFonts w:asciiTheme="majorBidi" w:hAnsiTheme="majorBidi" w:cstheme="majorBidi"/>
        </w:rPr>
        <w:t xml:space="preserve"> </w:t>
      </w:r>
      <w:r w:rsidRPr="00882E72">
        <w:rPr>
          <w:rFonts w:asciiTheme="majorBidi" w:hAnsiTheme="majorBidi"/>
          <w:cs/>
        </w:rPr>
        <w:t>เป็นต้นไปมาถือปฏิบัติในการจัดทำงบการเงินนี้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ซึ่งเห็นว่าไม่มีผลกระทบที่มีสาระสำคัญต่องบการเงินในงวดที่ถือปฏิบัติ</w:t>
      </w:r>
    </w:p>
    <w:p w14:paraId="64E11149" w14:textId="77777777" w:rsidR="00DA2C45" w:rsidRPr="0035030C" w:rsidRDefault="00DA2C45" w:rsidP="00351348">
      <w:pPr>
        <w:pStyle w:val="Bo-C1Content"/>
        <w:rPr>
          <w:rFonts w:asciiTheme="majorBidi" w:hAnsiTheme="majorBidi" w:cstheme="majorBidi"/>
        </w:rPr>
      </w:pPr>
    </w:p>
    <w:p w14:paraId="4DCEF848" w14:textId="34ACE370" w:rsidR="00DA2C45" w:rsidRDefault="00DA2C45" w:rsidP="00DA2C45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นโยบายการบัญชีที่มีสาระสำคัญ</w:t>
      </w:r>
    </w:p>
    <w:p w14:paraId="6FD546C6" w14:textId="77777777" w:rsidR="00DA2C45" w:rsidRPr="00DA2C45" w:rsidRDefault="00DA2C45" w:rsidP="00DA2C45">
      <w:pPr>
        <w:rPr>
          <w:lang w:val="en-US"/>
        </w:rPr>
      </w:pPr>
    </w:p>
    <w:p w14:paraId="40C877FA" w14:textId="77777777" w:rsidR="000162F3" w:rsidRPr="0095172F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95172F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AFADF28" w14:textId="1223BF78" w:rsidR="000162F3" w:rsidRPr="0035030C" w:rsidRDefault="000162F3" w:rsidP="00D36992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งบการเงิน</w:t>
      </w:r>
      <w:r w:rsidR="00D63F02" w:rsidRPr="0035030C">
        <w:rPr>
          <w:rFonts w:asciiTheme="majorBidi" w:hAnsiTheme="majorBidi" w:cstheme="majorBidi"/>
          <w:cs/>
        </w:rPr>
        <w:t>รวมประกอบด้วยงบการเงินของบริษัท และ</w:t>
      </w:r>
      <w:r w:rsidRPr="0035030C">
        <w:rPr>
          <w:rFonts w:asciiTheme="majorBidi" w:hAnsiTheme="majorBidi" w:cstheme="majorBidi"/>
          <w:cs/>
        </w:rPr>
        <w:t xml:space="preserve">บริษัทย่อย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 xml:space="preserve">รวมกันเรียกว่า </w:t>
      </w:r>
      <w:r w:rsidRPr="0035030C">
        <w:rPr>
          <w:rFonts w:asciiTheme="majorBidi" w:hAnsiTheme="majorBidi" w:cstheme="majorBidi"/>
        </w:rPr>
        <w:t>“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Pr="0035030C">
        <w:rPr>
          <w:rFonts w:asciiTheme="majorBidi" w:hAnsiTheme="majorBidi" w:cstheme="majorBidi"/>
        </w:rPr>
        <w:t xml:space="preserve">”) </w:t>
      </w:r>
      <w:r w:rsidRPr="0035030C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  <w:r w:rsidR="009D56D3">
        <w:rPr>
          <w:rFonts w:asciiTheme="majorBidi" w:hAnsiTheme="majorBidi" w:cstheme="majorBidi" w:hint="cs"/>
          <w:cs/>
        </w:rPr>
        <w:t>และการร่วมค้า</w:t>
      </w:r>
      <w:r w:rsidR="000A6EB9">
        <w:rPr>
          <w:rFonts w:asciiTheme="majorBidi" w:hAnsiTheme="majorBidi" w:cstheme="majorBidi"/>
        </w:rPr>
        <w:t xml:space="preserve"> </w:t>
      </w:r>
      <w:r w:rsidR="000A6EB9" w:rsidRPr="000A6EB9">
        <w:rPr>
          <w:rFonts w:asciiTheme="majorBidi" w:hAnsiTheme="majorBidi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4FB16A" w14:textId="2D5F0C8A" w:rsidR="009B6378" w:rsidRPr="00A25B44" w:rsidRDefault="009B6378" w:rsidP="00A25B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7A80349" w14:textId="19FBBC31" w:rsidR="009B6378" w:rsidRDefault="00A25B44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25B44">
        <w:rPr>
          <w:rFonts w:asciiTheme="majorBidi" w:hAnsi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</w:t>
      </w:r>
      <w:r>
        <w:rPr>
          <w:rFonts w:asciiTheme="majorBidi" w:hAnsiTheme="majorBidi" w:hint="cs"/>
          <w:sz w:val="30"/>
          <w:szCs w:val="30"/>
          <w:cs/>
        </w:rPr>
        <w:t>็นทุน</w:t>
      </w:r>
      <w:r w:rsidRPr="00A25B44">
        <w:rPr>
          <w:rFonts w:asciiTheme="majorBidi" w:hAnsiTheme="majorBidi"/>
          <w:sz w:val="30"/>
          <w:szCs w:val="30"/>
          <w:cs/>
        </w:rPr>
        <w:t>อื่นในส่วนของเจ้าของ</w:t>
      </w:r>
    </w:p>
    <w:p w14:paraId="0DCC663C" w14:textId="77777777" w:rsidR="00A25B44" w:rsidRPr="00554345" w:rsidRDefault="00A25B44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392EB9F" w14:textId="602649A3" w:rsidR="009B6378" w:rsidRPr="0098781C" w:rsidRDefault="009B6378" w:rsidP="00D36992">
      <w:pPr>
        <w:pStyle w:val="BodyText2"/>
        <w:spacing w:before="0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878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เมื่อกลุ่มบริษัทสูญเสียการควบคุมในบริษัทย่อย กลุ่ม</w:t>
      </w:r>
      <w:r w:rsidRPr="0098781C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="00C5757F" w:rsidRPr="0098781C">
        <w:rPr>
          <w:rFonts w:asciiTheme="majorBidi" w:hAnsiTheme="majorBidi" w:cstheme="majorBidi"/>
          <w:sz w:val="30"/>
          <w:szCs w:val="30"/>
          <w:cs/>
        </w:rPr>
        <w:t>ม</w:t>
      </w:r>
    </w:p>
    <w:p w14:paraId="16662661" w14:textId="1AE2A954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17F55C" w14:textId="399F6DEE" w:rsidR="009B6378" w:rsidRPr="0098781C" w:rsidRDefault="00A94BA6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8781C">
        <w:rPr>
          <w:rFonts w:asciiTheme="majorBidi" w:hAnsiTheme="majorBidi"/>
          <w:sz w:val="30"/>
          <w:szCs w:val="30"/>
          <w:cs/>
        </w:rPr>
        <w:t>กลุ่มบริษัทมีอิทธิพลอย่างมีนัยสำคัญ</w:t>
      </w:r>
      <w:r w:rsidR="00982C1C" w:rsidRPr="0098781C">
        <w:rPr>
          <w:rFonts w:asciiTheme="majorBidi" w:hAnsiTheme="majorBidi" w:hint="cs"/>
          <w:sz w:val="30"/>
          <w:szCs w:val="30"/>
          <w:cs/>
        </w:rPr>
        <w:t>และ</w:t>
      </w:r>
      <w:r w:rsidRPr="0098781C">
        <w:rPr>
          <w:rFonts w:asciiTheme="majorBidi" w:hAnsiTheme="majorBidi"/>
          <w:sz w:val="30"/>
          <w:szCs w:val="30"/>
          <w:cs/>
        </w:rPr>
        <w:t xml:space="preserve">การควบคุมร่วมในผู้ได้รับการลงทุนตามที่เปิดเผยในหมายเหตุข้อ </w:t>
      </w:r>
      <w:r w:rsidR="00117E9B" w:rsidRPr="00117E9B">
        <w:rPr>
          <w:rFonts w:asciiTheme="majorBidi" w:hAnsiTheme="majorBidi"/>
          <w:sz w:val="30"/>
          <w:szCs w:val="30"/>
        </w:rPr>
        <w:t>8</w:t>
      </w:r>
      <w:r w:rsidRPr="0098781C">
        <w:rPr>
          <w:rFonts w:asciiTheme="majorBidi" w:hAnsiTheme="majorBidi" w:cstheme="majorBidi"/>
          <w:sz w:val="30"/>
          <w:szCs w:val="30"/>
        </w:rPr>
        <w:t xml:space="preserve"> </w:t>
      </w:r>
      <w:r w:rsidRPr="0098781C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321CCFBB" w14:textId="77777777" w:rsidR="00A94BA6" w:rsidRPr="0098781C" w:rsidRDefault="00A94BA6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492A121D" w14:textId="4BE6F2CA" w:rsidR="00415565" w:rsidRDefault="00997EA5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75FD1D3A" w14:textId="77777777" w:rsidR="00415565" w:rsidRDefault="0041556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55E59A" w14:textId="242ED6B2" w:rsidR="0059612D" w:rsidRPr="0035030C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การรวมธุรกิจ</w:t>
      </w:r>
    </w:p>
    <w:p w14:paraId="251FA9B2" w14:textId="77777777" w:rsidR="00733DD2" w:rsidRPr="0035030C" w:rsidRDefault="00733DD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27FBA4" w14:textId="31C9FB2E" w:rsidR="00050F50" w:rsidRPr="00050F50" w:rsidRDefault="00050F50" w:rsidP="00050F5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50F50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 กลุ่มบริษัทเลือกใช้วิธีการทดสอบการกระจุกตัว (</w:t>
      </w:r>
      <w:r w:rsidRPr="00050F5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050F50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00ED80FF" w14:textId="77777777" w:rsidR="00050F50" w:rsidRPr="00050F50" w:rsidRDefault="00050F50" w:rsidP="00050F50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39887" w14:textId="53D58CD5" w:rsidR="00533DFC" w:rsidRPr="0035030C" w:rsidRDefault="00050F50" w:rsidP="00D42AE9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50F50">
        <w:rPr>
          <w:rFonts w:asciiTheme="majorBidi" w:hAnsiTheme="majorBidi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</w:t>
      </w:r>
      <w:r w:rsidRPr="00D42AE9">
        <w:rPr>
          <w:rFonts w:asciiTheme="majorBidi" w:hAnsiTheme="majorBidi"/>
          <w:spacing w:val="-4"/>
          <w:sz w:val="30"/>
          <w:szCs w:val="30"/>
          <w:cs/>
        </w:rPr>
        <w:t>นิยมที่เกิดขึ้นจะถูกทดสอบการด้อยค่าเป็นประจำทุกปี</w:t>
      </w:r>
      <w:r w:rsidR="00D42AE9" w:rsidRPr="00D42AE9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D42AE9">
        <w:rPr>
          <w:rFonts w:asciiTheme="majorBidi" w:hAnsiTheme="majorBidi"/>
          <w:spacing w:val="-4"/>
          <w:sz w:val="30"/>
          <w:szCs w:val="30"/>
          <w:cs/>
        </w:rPr>
        <w:t>กำไรจากการซื้อในราคาต่อรองรับรู้ในกำไรหรือขาดทุ</w:t>
      </w:r>
      <w:r w:rsidR="00D42AE9" w:rsidRPr="00D42AE9">
        <w:rPr>
          <w:rFonts w:asciiTheme="majorBidi" w:hAnsiTheme="majorBidi" w:hint="cs"/>
          <w:spacing w:val="-4"/>
          <w:sz w:val="30"/>
          <w:szCs w:val="30"/>
          <w:cs/>
        </w:rPr>
        <w:t>น</w:t>
      </w:r>
      <w:r w:rsidRPr="00D42AE9">
        <w:rPr>
          <w:rFonts w:asciiTheme="majorBidi" w:hAnsiTheme="majorBidi"/>
          <w:spacing w:val="-4"/>
          <w:sz w:val="30"/>
          <w:szCs w:val="30"/>
          <w:cs/>
        </w:rPr>
        <w:t>ทันที</w:t>
      </w:r>
      <w:r w:rsidRPr="00050F50">
        <w:rPr>
          <w:rFonts w:asciiTheme="majorBidi" w:hAnsiTheme="majorBidi"/>
          <w:sz w:val="30"/>
          <w:szCs w:val="30"/>
          <w:cs/>
        </w:rPr>
        <w:t xml:space="preserve">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568685A3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C1AB77" w14:textId="62665935" w:rsidR="00533DFC" w:rsidRPr="0098781C" w:rsidRDefault="00533DFC" w:rsidP="00206C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DBA142" w14:textId="77777777" w:rsidR="00533DFC" w:rsidRPr="0098781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DC6678C" w14:textId="77777777" w:rsidR="00533DFC" w:rsidRPr="0098781C" w:rsidRDefault="00533DFC" w:rsidP="00533DFC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81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F7F5F77" w14:textId="0A571EDA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7E50F2" w14:textId="796C34FD" w:rsidR="00533DFC" w:rsidRPr="0098781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8781C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65599" w:rsidRPr="0098781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8781C">
        <w:rPr>
          <w:rFonts w:asciiTheme="majorBidi" w:eastAsia="Calibr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380CBA25" w14:textId="614CE68D" w:rsidR="000E53DA" w:rsidRPr="0098781C" w:rsidRDefault="000E53DA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76409B7" w14:textId="388CB2E9" w:rsidR="00713D7C" w:rsidRPr="0035030C" w:rsidRDefault="00713D7C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บริษัทร่วม</w:t>
      </w:r>
      <w:r w:rsidR="00673C8F">
        <w:rPr>
          <w:rFonts w:asciiTheme="majorBidi" w:hAnsiTheme="majorBidi" w:cstheme="majorBidi" w:hint="cs"/>
          <w:cs/>
        </w:rPr>
        <w:t>และการร่วมค้า</w:t>
      </w:r>
    </w:p>
    <w:p w14:paraId="3AE0E146" w14:textId="77777777" w:rsidR="00206CF7" w:rsidRPr="0035030C" w:rsidRDefault="00206CF7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2B613CE" w14:textId="682DFAEF" w:rsidR="00991F9C" w:rsidRDefault="00991F9C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บันทึกบัญชีโดยใช้วิธีส่วนได้เสีย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009ADC" w14:textId="77777777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3AE14" w14:textId="5EEEA249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94D55E" w14:textId="5CC4405D" w:rsidR="00991F9C" w:rsidRDefault="00865F22" w:rsidP="00865F2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/>
          <w:sz w:val="30"/>
          <w:szCs w:val="30"/>
          <w:cs/>
        </w:rPr>
        <w:lastRenderedPageBreak/>
        <w:t>กลุ่ม</w:t>
      </w:r>
      <w:r w:rsidRPr="00865F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F22">
        <w:rPr>
          <w:rFonts w:asciiTheme="majorBidi" w:hAnsiTheme="majorBidi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ด้วยวิธีส่วนได้เสีย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434E78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จะถูกบันทึกในงบการเงิน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จนถึงวันที่ความมีอิทธิพลอย่างมีนัยสำคัญ</w:t>
      </w:r>
      <w:r w:rsidR="00997EA5">
        <w:rPr>
          <w:rFonts w:asciiTheme="majorBidi" w:hAnsiTheme="majorBidi" w:hint="cs"/>
          <w:sz w:val="30"/>
          <w:szCs w:val="30"/>
          <w:cs/>
        </w:rPr>
        <w:t>หรือการควบคุมร่วม</w:t>
      </w:r>
      <w:r w:rsidRPr="00865F22">
        <w:rPr>
          <w:rFonts w:asciiTheme="majorBidi" w:hAnsiTheme="majorBidi"/>
          <w:sz w:val="30"/>
          <w:szCs w:val="30"/>
          <w:cs/>
        </w:rPr>
        <w:t>สิ้นสุดลง</w:t>
      </w:r>
    </w:p>
    <w:p w14:paraId="1B880299" w14:textId="77777777" w:rsidR="00865F22" w:rsidRPr="0035030C" w:rsidRDefault="00865F22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CA2EF8" w14:textId="77777777" w:rsidR="00991F9C" w:rsidRPr="0035030C" w:rsidRDefault="00991F9C" w:rsidP="00D3699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5C2229" w14:textId="2C7B4DD0" w:rsidR="00991F9C" w:rsidRPr="0035030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F846BA" w14:textId="2ED35C7A" w:rsidR="00991F9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</w:t>
      </w:r>
      <w:r w:rsidRPr="0035030C">
        <w:rPr>
          <w:rFonts w:asciiTheme="majorBidi" w:hAnsiTheme="majorBidi" w:cstheme="majorBidi"/>
          <w:sz w:val="30"/>
          <w:szCs w:val="30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D8F8E15" w14:textId="4B475082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4DE645" w14:textId="6B5774F0" w:rsidR="000162F3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เงินตราต่างประเทศ</w:t>
      </w:r>
    </w:p>
    <w:p w14:paraId="152DFB53" w14:textId="77777777" w:rsidR="00720A8E" w:rsidRPr="002510E9" w:rsidRDefault="00720A8E" w:rsidP="002510E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3CBAA013" w14:textId="348E2927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35030C">
        <w:rPr>
          <w:rFonts w:asciiTheme="majorBidi" w:hAnsi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9BBE49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0F7FA1" w14:textId="63DEB25B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16E5DE8" w14:textId="1168B110" w:rsidR="00E92683" w:rsidRPr="0035030C" w:rsidRDefault="00E92683" w:rsidP="00D36992">
      <w:pPr>
        <w:pStyle w:val="BodyText2"/>
        <w:numPr>
          <w:ilvl w:val="0"/>
          <w:numId w:val="15"/>
        </w:numPr>
        <w:spacing w:before="0"/>
        <w:ind w:left="810" w:right="43" w:hanging="27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35030C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(เว้นแต่การด้อยค่า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F99B89E" w14:textId="3AA69D71" w:rsidR="00415565" w:rsidRDefault="0041556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B483A2" w14:textId="40486BD0" w:rsidR="001527EF" w:rsidRPr="0035030C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55CD830" w14:textId="77777777" w:rsidR="001527EF" w:rsidRPr="0035030C" w:rsidRDefault="001527EF" w:rsidP="001527E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F586B9" w14:textId="710DFD4D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0BB6B89" w14:textId="77777777" w:rsidR="00930171" w:rsidRPr="0035030C" w:rsidRDefault="00930171" w:rsidP="00930171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3E179D" w14:textId="6448DB07" w:rsidR="00820BF5" w:rsidRPr="00B72F6B" w:rsidRDefault="00820BF5" w:rsidP="0020711D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CD08C3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หนี้สินทางการเงินอื่น ๆ (นอกเหนือจากลูกหนี้การค้า (ดูหมายเหตุข้อ</w:t>
      </w:r>
      <w:r w:rsidR="00452D98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</w:rPr>
        <w:t>(ฉ))</w:t>
      </w:r>
      <w:r w:rsidR="00FA6F58" w:rsidRPr="0035030C">
        <w:rPr>
          <w:rFonts w:asciiTheme="majorBidi" w:hAnsiTheme="majorBidi" w:cstheme="majorBidi"/>
          <w:sz w:val="30"/>
          <w:szCs w:val="30"/>
        </w:rPr>
        <w:t>)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5C50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C3BBB" w:rsidRPr="00CC3BBB">
        <w:rPr>
          <w:rFonts w:asciiTheme="majorBidi" w:hAnsi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ไม่ได้วัดมูลค่าด้วยมูลค่ายุติธรรมผ่านกำไรหรือขาดทุนจะรวมหรือหัก</w:t>
      </w:r>
      <w:r w:rsidRPr="0035030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C3BBB" w:rsidRPr="00B72F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</w:p>
    <w:p w14:paraId="775A341B" w14:textId="601BA9CC" w:rsidR="00D36992" w:rsidRPr="00B72F6B" w:rsidRDefault="00D36992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B94BDC2" w14:textId="72F68BB3" w:rsidR="00820BF5" w:rsidRPr="0035030C" w:rsidRDefault="00820BF5" w:rsidP="00820BF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B8D5C30" w14:textId="77777777" w:rsidR="00D36992" w:rsidRPr="0035030C" w:rsidRDefault="00D36992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A441A" w14:textId="68CF80CE" w:rsidR="00D36992" w:rsidRPr="0035030C" w:rsidRDefault="00820BF5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35030C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5E07B59F" w14:textId="110399AB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2A0D01" w14:textId="06434701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3BDF0CA6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366C5" w14:textId="32107180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1BE8DDE" w14:textId="75DD4CAB" w:rsidR="008E6761" w:rsidRDefault="008E676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1F185C" w14:textId="76F50B47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E0B0C06" w14:textId="204DCF74" w:rsidR="00D36992" w:rsidRPr="0035030C" w:rsidRDefault="00D36992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650BBD7D" w14:textId="56A0B34A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08C04CB" w14:textId="77777777" w:rsidR="00D36992" w:rsidRPr="00B57F06" w:rsidRDefault="00D36992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E7144FF" w14:textId="765546DA" w:rsidR="00682EB5" w:rsidRPr="00B57F06" w:rsidRDefault="00820BF5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31C970" w14:textId="62F0312F" w:rsidR="00682EB5" w:rsidRPr="00B57F06" w:rsidRDefault="00682EB5" w:rsidP="007F17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  <w:shd w:val="clear" w:color="auto" w:fill="D9D9D9" w:themeFill="background1" w:themeFillShade="D9"/>
          <w:cs/>
        </w:rPr>
      </w:pPr>
    </w:p>
    <w:p w14:paraId="3E34E749" w14:textId="23C521AD" w:rsidR="00820BF5" w:rsidRPr="00B57F06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57F0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0E99A51A" w14:textId="77777777" w:rsidR="00820BF5" w:rsidRPr="00B57F06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375F9829" w14:textId="00AB1340" w:rsidR="00820BF5" w:rsidRPr="00B57F06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57F0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95D1BD5" w14:textId="522AF88E" w:rsidR="00882E72" w:rsidRDefault="00882E72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0B1A7CF" w14:textId="281BC40E" w:rsidR="00D36992" w:rsidRPr="0035030C" w:rsidRDefault="00820BF5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B049D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882E7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B2444B1" w14:textId="77777777" w:rsidR="00D36992" w:rsidRPr="0035030C" w:rsidRDefault="00D36992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2D2CFDA" w14:textId="3FC2B9E8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3F36348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1C7CCAFE" w14:textId="22A1CAF2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A844238" w14:textId="1F60E0A6" w:rsidR="00415565" w:rsidRDefault="00415565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yellow"/>
        </w:rPr>
        <w:br w:type="page"/>
      </w:r>
    </w:p>
    <w:p w14:paraId="3EED5747" w14:textId="0381AEA4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267EDBBD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14:paraId="323A1F3A" w14:textId="3D5950D5" w:rsidR="00820BF5" w:rsidRPr="0035030C" w:rsidRDefault="00820BF5" w:rsidP="00981D42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D5B5B4" w14:textId="77777777" w:rsidR="00820BF5" w:rsidRPr="0098781C" w:rsidRDefault="00820BF5" w:rsidP="0098781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8F245A" w14:textId="77777777" w:rsidR="000162F3" w:rsidRPr="0035030C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29A032E" w14:textId="423DCE02" w:rsidR="00605BAD" w:rsidRPr="0035030C" w:rsidRDefault="00605BAD" w:rsidP="00127161">
      <w:pPr>
        <w:pStyle w:val="Bo-C1Content"/>
        <w:rPr>
          <w:rFonts w:asciiTheme="majorBidi" w:eastAsia="Calibri" w:hAnsiTheme="majorBidi" w:cstheme="majorBidi"/>
          <w:color w:val="00000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1668E56" w14:textId="64B91292" w:rsidR="00127161" w:rsidRPr="0035030C" w:rsidRDefault="00127161" w:rsidP="004E2A2B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A2936A0" w14:textId="12DBFE54" w:rsidR="00FA0874" w:rsidRPr="0035030C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ลูกหนี้การค้</w:t>
      </w:r>
      <w:r w:rsidR="00324807" w:rsidRPr="0035030C">
        <w:rPr>
          <w:rFonts w:asciiTheme="majorBidi" w:hAnsiTheme="majorBidi" w:cstheme="majorBidi"/>
          <w:cs/>
        </w:rPr>
        <w:t>า</w:t>
      </w:r>
    </w:p>
    <w:p w14:paraId="6A213D5D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B8707" w14:textId="74462AD4" w:rsidR="00324807" w:rsidRPr="0035030C" w:rsidRDefault="00324807" w:rsidP="0032480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F02FB" w:rsidRPr="003F02FB">
        <w:rPr>
          <w:rFonts w:asciiTheme="majorBidi" w:hAnsiTheme="majorBidi"/>
          <w:color w:val="000000"/>
          <w:sz w:val="30"/>
          <w:szCs w:val="30"/>
          <w:cs/>
          <w:lang w:val="x-none" w:eastAsia="x-none"/>
        </w:rPr>
        <w:t>กลุ่มบริษัทไม่สามารถคาดการณ์ได้อย่างสมเหตุสมผลว่าจะได้รับคืนเงิน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 </w:t>
      </w:r>
    </w:p>
    <w:p w14:paraId="2E27F7E7" w14:textId="552704E9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5E232C" w14:textId="39B97777" w:rsidR="00324807" w:rsidRPr="0035030C" w:rsidRDefault="00324807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28D1CC" w14:textId="54F45268" w:rsidR="00415565" w:rsidRDefault="00415565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highlight w:val="cyan"/>
          <w:lang w:val="x-none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highlight w:val="cyan"/>
        </w:rPr>
        <w:br w:type="page"/>
      </w:r>
    </w:p>
    <w:p w14:paraId="6FCE2550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527A62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183BBC" w14:textId="7BC87124" w:rsidR="007A1AC1" w:rsidRDefault="00230039" w:rsidP="007A1AC1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5030C">
        <w:rPr>
          <w:rFonts w:asciiTheme="majorBidi" w:hAnsiTheme="majorBidi" w:cstheme="majorBidi"/>
          <w:color w:val="0000FF"/>
          <w:cs/>
        </w:rPr>
        <w:t xml:space="preserve"> </w:t>
      </w:r>
      <w:bookmarkStart w:id="0" w:name="_Hlk87562734"/>
      <w:r w:rsidRPr="0035030C">
        <w:rPr>
          <w:rFonts w:asciiTheme="majorBidi" w:hAnsiTheme="majorBidi" w:cstheme="majorBidi"/>
          <w:cs/>
        </w:rPr>
        <w:t>ต้นทุนของสินค้าสำเร็จรูป</w:t>
      </w:r>
      <w:r w:rsidRPr="0035030C">
        <w:rPr>
          <w:rFonts w:asciiTheme="majorBidi" w:hAnsiTheme="majorBidi" w:cstheme="majorBidi"/>
          <w:cs/>
          <w:lang w:val="en-US"/>
        </w:rPr>
        <w:t>ประเภท</w:t>
      </w:r>
      <w:r w:rsidRPr="0035030C">
        <w:rPr>
          <w:rFonts w:asciiTheme="majorBidi" w:hAnsiTheme="majorBidi" w:cstheme="majorBidi"/>
          <w:cs/>
        </w:rPr>
        <w:t xml:space="preserve">น้ำมันเชื้อเพลิงและก๊าซธรรมชาติคำนวณโดยใช้วิธีเข้าก่อนออกก่อน </w:t>
      </w:r>
      <w:r w:rsidRPr="0035030C">
        <w:rPr>
          <w:rFonts w:asciiTheme="majorBidi" w:hAnsiTheme="majorBidi" w:cstheme="majorBidi"/>
          <w:cs/>
          <w:lang w:val="en-US"/>
        </w:rPr>
        <w:t xml:space="preserve">ต้นทุนของสินค้าอื่นคำนวณโดยใช้วิธีถัวเฉลี่ยถ่วงน้ำหนัก </w:t>
      </w:r>
      <w:r w:rsidRPr="0035030C">
        <w:rPr>
          <w:rFonts w:asciiTheme="majorBidi" w:hAnsiTheme="majorBidi" w:cstheme="majorBidi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35030C">
        <w:rPr>
          <w:rFonts w:asciiTheme="majorBidi" w:hAnsiTheme="majorBidi" w:cstheme="majorBidi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281C691" w14:textId="77777777" w:rsidR="007A1AC1" w:rsidRDefault="007A1AC1" w:rsidP="00BF3B7D">
      <w:pPr>
        <w:pStyle w:val="Bo-C1Content"/>
        <w:ind w:left="0"/>
        <w:rPr>
          <w:rFonts w:asciiTheme="majorBidi" w:hAnsiTheme="majorBidi" w:cstheme="majorBidi"/>
        </w:rPr>
      </w:pPr>
    </w:p>
    <w:p w14:paraId="1EFDFE7D" w14:textId="0EDAA2B6" w:rsidR="007A1AC1" w:rsidRDefault="007A1AC1" w:rsidP="007A1AC1">
      <w:pPr>
        <w:pStyle w:val="Bo-C1Content"/>
        <w:rPr>
          <w:rFonts w:asciiTheme="majorBidi" w:hAnsiTheme="majorBidi" w:cstheme="majorBidi"/>
        </w:rPr>
      </w:pPr>
      <w:r w:rsidRPr="007A1AC1">
        <w:rPr>
          <w:rFonts w:asciiTheme="majorBidi" w:hAnsiTheme="majorBidi" w:cstheme="majorBidi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00D8A08" w14:textId="77777777" w:rsidR="007A1AC1" w:rsidRPr="0035030C" w:rsidRDefault="007A1AC1" w:rsidP="007A1AC1">
      <w:pPr>
        <w:pStyle w:val="Bo-C1Content"/>
        <w:ind w:firstLine="720"/>
        <w:rPr>
          <w:rFonts w:asciiTheme="majorBidi" w:hAnsiTheme="majorBidi" w:cstheme="majorBidi"/>
        </w:rPr>
      </w:pPr>
    </w:p>
    <w:p w14:paraId="37CD1D92" w14:textId="0805301E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383CD14" w14:textId="3F9E4C15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597F2F" w:rsidRPr="00597F2F">
        <w:rPr>
          <w:rFonts w:asciiTheme="majorBidi" w:hAnsiTheme="majorBidi"/>
          <w:sz w:val="30"/>
          <w:szCs w:val="30"/>
          <w:cs/>
        </w:rPr>
        <w:t xml:space="preserve"> (รวมถึงต้นทุนการกู้ยืม)</w:t>
      </w:r>
      <w:r w:rsidR="00597F2F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หักค่าเสื่อมราคาสะส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ม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125F4FEF" w14:textId="7A15A5FF" w:rsidR="00514444" w:rsidRPr="0035030C" w:rsidRDefault="00514444" w:rsidP="00A75E1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D8A4B3A" w14:textId="6D6449FB" w:rsidR="00230039" w:rsidRPr="0035030C" w:rsidRDefault="00230039" w:rsidP="002300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ชุด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D74F43E" w14:textId="77777777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FF198C" w14:textId="3E23391D" w:rsidR="00230039" w:rsidRPr="0035030C" w:rsidRDefault="00230039" w:rsidP="00230039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33AA365" w14:textId="1A94F6BA" w:rsidR="00757233" w:rsidRPr="00757233" w:rsidRDefault="00757233" w:rsidP="0075723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07D3312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33007EA" w14:textId="5816B5A0" w:rsidR="00757233" w:rsidRDefault="00514444" w:rsidP="0075723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63A34B8" w14:textId="77777777" w:rsidR="00882E72" w:rsidRDefault="00882E72" w:rsidP="007572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D4481" w14:textId="68FEAF3A" w:rsidR="00514444" w:rsidRDefault="00757233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  <w:r w:rsidRPr="00757233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</w:t>
      </w:r>
      <w:r w:rsidR="00616E68">
        <w:rPr>
          <w:rFonts w:asciiTheme="majorBidi" w:hAnsiTheme="majorBidi"/>
          <w:sz w:val="30"/>
          <w:szCs w:val="30"/>
        </w:rPr>
        <w:t xml:space="preserve"> </w:t>
      </w:r>
      <w:r w:rsidRPr="00757233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</w:p>
    <w:p w14:paraId="5C7D6E7E" w14:textId="77777777" w:rsidR="00757233" w:rsidRPr="0035030C" w:rsidRDefault="00757233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A1AFF8C" w14:textId="77777777" w:rsidR="00D36992" w:rsidRPr="0035030C" w:rsidRDefault="00514444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33185AC" w14:textId="77777777" w:rsidR="00FE10AE" w:rsidRPr="0035030C" w:rsidRDefault="00FE10AE" w:rsidP="00FE10AE">
      <w:pPr>
        <w:pStyle w:val="Bo-H3Subhead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lastRenderedPageBreak/>
        <w:t>ต้นทุนที่เกิดขึ้นในภายหลัง</w:t>
      </w:r>
    </w:p>
    <w:p w14:paraId="54A6710B" w14:textId="77777777" w:rsidR="00FE10AE" w:rsidRPr="0035030C" w:rsidRDefault="00FE10AE" w:rsidP="00FE10A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1BCA9D" w14:textId="13FBBEA6" w:rsidR="00FE10AE" w:rsidRPr="0035030C" w:rsidRDefault="00FE10AE" w:rsidP="00FE10A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BC521C4" w14:textId="14AD1D78" w:rsidR="00A75E10" w:rsidRPr="0035030C" w:rsidRDefault="00A75E10" w:rsidP="00A75E10">
      <w:pPr>
        <w:pStyle w:val="Bo-Blankline"/>
        <w:rPr>
          <w:rFonts w:asciiTheme="majorBidi" w:hAnsiTheme="majorBidi" w:cstheme="majorBidi"/>
          <w:highlight w:val="yellow"/>
        </w:rPr>
      </w:pPr>
    </w:p>
    <w:p w14:paraId="0C437811" w14:textId="77777777" w:rsidR="000162F3" w:rsidRPr="0035030C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2F677C">
        <w:rPr>
          <w:rFonts w:asciiTheme="majorBidi" w:hAnsiTheme="majorBidi" w:cstheme="majorBidi"/>
          <w:cs/>
          <w:lang w:val="en-US"/>
        </w:rPr>
        <w:t>ค่าเสื่อม</w:t>
      </w:r>
      <w:r w:rsidRPr="0035030C">
        <w:rPr>
          <w:rFonts w:asciiTheme="majorBidi" w:hAnsiTheme="majorBidi" w:cstheme="majorBidi"/>
          <w:cs/>
          <w:lang w:val="en-US"/>
        </w:rPr>
        <w:t>ราคา</w:t>
      </w:r>
    </w:p>
    <w:p w14:paraId="1361DE79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A7AB27" w14:textId="7BEDEC3A" w:rsidR="00FF7947" w:rsidRPr="0035030C" w:rsidRDefault="008F1D41" w:rsidP="00FF7947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ค่าเสื่อมราคาคำนวณ</w:t>
      </w:r>
      <w:r w:rsidRPr="0035030C">
        <w:rPr>
          <w:rFonts w:asciiTheme="majorBidi" w:eastAsia="Calibri" w:hAnsiTheme="majorBidi" w:cstheme="majorBidi"/>
          <w:color w:val="000000"/>
          <w:cs/>
        </w:rPr>
        <w:t>โดย</w:t>
      </w:r>
      <w:r w:rsidRPr="0035030C">
        <w:rPr>
          <w:rFonts w:asciiTheme="majorBidi" w:hAnsiTheme="majorBidi" w:cstheme="majorBidi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 หรือ</w:t>
      </w:r>
      <w:r w:rsidR="00B70434" w:rsidRPr="0035030C">
        <w:rPr>
          <w:rFonts w:asciiTheme="majorBidi" w:hAnsiTheme="majorBidi" w:cstheme="majorBidi"/>
          <w:cs/>
        </w:rPr>
        <w:t>วิธีตาม</w:t>
      </w:r>
      <w:r w:rsidRPr="0035030C">
        <w:rPr>
          <w:rFonts w:asciiTheme="majorBidi" w:hAnsiTheme="majorBidi" w:cstheme="majorBidi"/>
          <w:cs/>
        </w:rPr>
        <w:t>หน่วยของผลผลิตของสินทรัพย์ที่เกี่ยวข้อง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และรับรู้ในกำไรหรือขาดทุน ทั้งนี้ กลุ่มบริษัทไม่</w:t>
      </w:r>
      <w:r w:rsidRPr="0035030C">
        <w:rPr>
          <w:rFonts w:asciiTheme="majorBidi" w:hAnsiTheme="majorBidi" w:cstheme="majorBidi"/>
          <w:cs/>
        </w:rPr>
        <w:t xml:space="preserve">คิดค่าเสื่อมราคาสำหรับที่ดิน </w:t>
      </w:r>
      <w:r w:rsidR="00FF7947" w:rsidRPr="0035030C">
        <w:rPr>
          <w:rFonts w:asciiTheme="majorBidi" w:hAnsiTheme="majorBidi" w:cstheme="majorBidi"/>
          <w:cs/>
          <w:lang w:val="en-US"/>
        </w:rPr>
        <w:t>สินทรัพย์ที่อยู่ระหว่างการก่อสร้างและการติดตั้ง และอะไหล่ที่สำคัญที่ยังไม่ได้เบิกใช้</w:t>
      </w:r>
    </w:p>
    <w:p w14:paraId="19ECC631" w14:textId="5FF00706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6566C50" w14:textId="41028D1F" w:rsidR="000162F3" w:rsidRPr="0035030C" w:rsidRDefault="000162F3" w:rsidP="0072630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 w:rsidRPr="0035030C">
        <w:rPr>
          <w:rFonts w:asciiTheme="majorBidi" w:hAnsiTheme="majorBidi" w:cstheme="majorBidi"/>
          <w:cs/>
        </w:rPr>
        <w:t>ของสินทรัพย์</w:t>
      </w:r>
      <w:r w:rsidRPr="0035030C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35030C" w:rsidRDefault="0099221B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35030C" w14:paraId="6395DF1B" w14:textId="77777777" w:rsidTr="009F6BB9">
        <w:tc>
          <w:tcPr>
            <w:tcW w:w="4950" w:type="dxa"/>
          </w:tcPr>
          <w:p w14:paraId="602B0718" w14:textId="77777777" w:rsidR="000162F3" w:rsidRPr="0035030C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4B930867" w:rsidR="000162F3" w:rsidRPr="0035030C" w:rsidRDefault="00117E9B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6E0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35030C" w14:paraId="792750C7" w14:textId="77777777" w:rsidTr="009F6BB9">
        <w:tc>
          <w:tcPr>
            <w:tcW w:w="4950" w:type="dxa"/>
          </w:tcPr>
          <w:p w14:paraId="079CFC22" w14:textId="77777777" w:rsidR="00766A9E" w:rsidRPr="0035030C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73F304C5" w:rsidR="00766A9E" w:rsidRPr="0035030C" w:rsidRDefault="00117E9B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35030C" w14:paraId="7329326E" w14:textId="77777777" w:rsidTr="009F6BB9">
        <w:tc>
          <w:tcPr>
            <w:tcW w:w="4950" w:type="dxa"/>
          </w:tcPr>
          <w:p w14:paraId="7452EB8F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78A1138F" w:rsidR="000162F3" w:rsidRPr="0035030C" w:rsidRDefault="00117E9B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35030C" w14:paraId="59669833" w14:textId="77777777" w:rsidTr="009F6BB9">
        <w:tc>
          <w:tcPr>
            <w:tcW w:w="4950" w:type="dxa"/>
          </w:tcPr>
          <w:p w14:paraId="0E80A87D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6DB0056E" w:rsidR="000162F3" w:rsidRPr="0035030C" w:rsidRDefault="00117E9B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35030C" w14:paraId="0D393E83" w14:textId="77777777" w:rsidTr="009F6BB9">
        <w:tc>
          <w:tcPr>
            <w:tcW w:w="4950" w:type="dxa"/>
          </w:tcPr>
          <w:p w14:paraId="4FE9D4A3" w14:textId="77777777" w:rsidR="000162F3" w:rsidRPr="0035030C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01B4EC5A" w:rsidR="000162F3" w:rsidRPr="0035030C" w:rsidRDefault="00117E9B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5A45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35030C" w14:paraId="0DEC683C" w14:textId="77777777" w:rsidTr="009F6BB9">
        <w:tc>
          <w:tcPr>
            <w:tcW w:w="4950" w:type="dxa"/>
          </w:tcPr>
          <w:p w14:paraId="681FCD5A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6C27E0DD" w:rsidR="0096567D" w:rsidRPr="0035030C" w:rsidRDefault="00117E9B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D2E6BDE" w14:textId="77777777" w:rsidTr="009F6BB9">
        <w:tc>
          <w:tcPr>
            <w:tcW w:w="4950" w:type="dxa"/>
          </w:tcPr>
          <w:p w14:paraId="416775D3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544242AF" w:rsidR="0096567D" w:rsidRPr="0035030C" w:rsidRDefault="00117E9B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86A9D1E" w14:textId="77777777" w:rsidTr="009F6BB9">
        <w:tc>
          <w:tcPr>
            <w:tcW w:w="4950" w:type="dxa"/>
          </w:tcPr>
          <w:p w14:paraId="18ECE0A5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56021AD6" w:rsidR="0096567D" w:rsidRPr="0035030C" w:rsidRDefault="00117E9B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FAA2D52" w14:textId="6E8C35E7" w:rsidR="000855B8" w:rsidRPr="0035030C" w:rsidRDefault="000855B8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</w:p>
    <w:p w14:paraId="0208A7B0" w14:textId="64933B51" w:rsidR="00AD2EFD" w:rsidRPr="0035030C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สำหรับการผลิตวัสดุก่อสร้าง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กระเบื้องซีเมนต์ และไฟเบอร์ซีเมนต์บอร์ด </w:t>
      </w:r>
      <w:r w:rsidR="001631A5" w:rsidRPr="0035030C">
        <w:rPr>
          <w:rFonts w:asciiTheme="majorBidi" w:hAnsiTheme="majorBidi" w:cstheme="majorBidi"/>
          <w:spacing w:val="-4"/>
          <w:lang w:val="en-US"/>
        </w:rPr>
        <w:br/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เม็ดพลาสติก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LDPE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EVA </w:t>
      </w:r>
      <w:r w:rsidRPr="0035030C">
        <w:rPr>
          <w:rFonts w:asciiTheme="majorBidi" w:hAnsiTheme="majorBidi" w:cstheme="majorBidi"/>
          <w:spacing w:val="-4"/>
          <w:cs/>
          <w:lang w:val="en-US"/>
        </w:rPr>
        <w:t>และเครื่องจักรสำหรับแผ่นฟิล์มโซลาร์เซลล์</w:t>
      </w:r>
      <w:r w:rsidRPr="0035030C">
        <w:rPr>
          <w:rFonts w:asciiTheme="majorBidi" w:hAnsiTheme="majorBidi" w:cstheme="majorBidi"/>
          <w:cs/>
          <w:lang w:val="en-US"/>
        </w:rPr>
        <w:t xml:space="preserve"> คำนวณค่าเสื่อมราคาตามหน่วยของผลผลิตซึ่งประมาณไว้</w:t>
      </w:r>
    </w:p>
    <w:p w14:paraId="3859CC1D" w14:textId="164A634C" w:rsidR="00415565" w:rsidRDefault="0041556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lang w:eastAsia="x-none"/>
        </w:rPr>
        <w:br w:type="page"/>
      </w:r>
    </w:p>
    <w:p w14:paraId="21D12C4B" w14:textId="77777777" w:rsidR="005E2597" w:rsidRPr="0035030C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สินทรัพย์ไม่มีตัวตน</w:t>
      </w:r>
    </w:p>
    <w:p w14:paraId="709D09CB" w14:textId="77777777" w:rsidR="00362A7B" w:rsidRPr="0035030C" w:rsidRDefault="00362A7B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8D94B3" w14:textId="77777777" w:rsidR="0049424D" w:rsidRPr="0035030C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35030C" w:rsidRDefault="0049424D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A58B1A0" w14:textId="178382BB" w:rsidR="000162F3" w:rsidRPr="0035030C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35030C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แสดงราคาด้วยราคาทุนหักค่าตัดจำหน่ายสะสมและขาดทุนจากการด้อยค่า</w:t>
      </w:r>
    </w:p>
    <w:p w14:paraId="67A33FD5" w14:textId="77777777" w:rsidR="001F2699" w:rsidRPr="0035030C" w:rsidRDefault="001F2699" w:rsidP="0081515D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7CD4C01E" w14:textId="77777777" w:rsidR="00146F7E" w:rsidRPr="0035030C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0078E373" w:rsidR="00146F7E" w:rsidRPr="0035030C" w:rsidRDefault="00146F7E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BCCFE9" w14:textId="5928433A" w:rsidR="00D57E68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7E810DA9" w14:textId="77777777" w:rsidR="00D57E68" w:rsidRPr="0035030C" w:rsidRDefault="00D57E68" w:rsidP="00D57E6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01B4986" w14:textId="52652960" w:rsidR="00882E72" w:rsidRDefault="006D611D" w:rsidP="00882E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D611D">
        <w:rPr>
          <w:rFonts w:asciiTheme="majorBidi" w:hAnsiTheme="majorBidi"/>
          <w:sz w:val="30"/>
          <w:szCs w:val="30"/>
          <w:cs/>
          <w:lang w:val="en-US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75DB2455" w14:textId="77777777" w:rsidR="00415565" w:rsidRDefault="00415565" w:rsidP="00882E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1C39FF61" w14:textId="0AA15687" w:rsidR="00146F7E" w:rsidRPr="0035030C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A812DCA" w14:textId="78C699C9" w:rsidR="00943A8C" w:rsidRPr="0035030C" w:rsidRDefault="00943A8C" w:rsidP="00943A8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B2B55CB" w14:textId="5854D3A6" w:rsidR="00943A8C" w:rsidRPr="0035030C" w:rsidRDefault="00943A8C" w:rsidP="006D61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6D61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5B44F2" w14:textId="77777777" w:rsidR="00204942" w:rsidRPr="0035030C" w:rsidRDefault="0020494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DE0E48" w14:textId="59D96D11" w:rsidR="000162F3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ประมาณการระยะเวลาที่คาดว่าจะได้รับประโยชน์แสดงได้ดังนี้</w:t>
      </w:r>
    </w:p>
    <w:p w14:paraId="66C949B0" w14:textId="77777777" w:rsidR="00216152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5A3EC9" w:rsidRPr="005A3EC9" w14:paraId="5A590FEC" w14:textId="77777777" w:rsidTr="00D249FA">
        <w:tc>
          <w:tcPr>
            <w:tcW w:w="4230" w:type="dxa"/>
          </w:tcPr>
          <w:p w14:paraId="1AD68F5D" w14:textId="77777777" w:rsidR="005A3EC9" w:rsidRPr="005A3EC9" w:rsidRDefault="005A3EC9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EC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ต้นทุนแหล่งวัตถุดิบและค่าสัมปทานบัตร</w:t>
            </w:r>
          </w:p>
        </w:tc>
        <w:tc>
          <w:tcPr>
            <w:tcW w:w="4950" w:type="dxa"/>
            <w:gridSpan w:val="3"/>
          </w:tcPr>
          <w:p w14:paraId="0A3CD236" w14:textId="313785A7" w:rsidR="005A3EC9" w:rsidRPr="005A3EC9" w:rsidRDefault="00602BC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ปริมาณแร่ที่ได้</w:t>
            </w:r>
          </w:p>
        </w:tc>
      </w:tr>
      <w:tr w:rsidR="000162F3" w:rsidRPr="0035030C" w14:paraId="581213AE" w14:textId="77777777" w:rsidTr="003A3224">
        <w:tc>
          <w:tcPr>
            <w:tcW w:w="4230" w:type="dxa"/>
          </w:tcPr>
          <w:p w14:paraId="25C4B451" w14:textId="77777777" w:rsidR="000162F3" w:rsidRPr="0035030C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35030C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9BC714" w14:textId="15829B9C" w:rsidR="000162F3" w:rsidRPr="0035030C" w:rsidRDefault="00117E9B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603122D4" w14:textId="77777777" w:rsidR="000162F3" w:rsidRPr="0035030C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35030C" w14:paraId="179BBC42" w14:textId="77777777" w:rsidTr="003A3224">
        <w:tc>
          <w:tcPr>
            <w:tcW w:w="4230" w:type="dxa"/>
          </w:tcPr>
          <w:p w14:paraId="4889CCEE" w14:textId="77777777" w:rsidR="00146F7E" w:rsidRPr="0035030C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35030C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B5879" w14:textId="476B371D" w:rsidR="00146F7E" w:rsidRPr="0035030C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17EDC498" w14:textId="77777777" w:rsidR="00146F7E" w:rsidRPr="0035030C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A9EF2D2" w14:textId="6B3F79A1" w:rsidR="006D611D" w:rsidRPr="00882E72" w:rsidRDefault="006D611D" w:rsidP="00882E7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374E2B3" w14:textId="1CE20F29" w:rsidR="001F200D" w:rsidRPr="0035030C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สัญญาเช่า</w:t>
      </w:r>
    </w:p>
    <w:p w14:paraId="1F6C4E2F" w14:textId="77777777" w:rsidR="00D76EFA" w:rsidRPr="0035030C" w:rsidRDefault="00D76EFA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E867" w14:textId="2F530825" w:rsidR="00216152" w:rsidRPr="0035030C" w:rsidRDefault="00216152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F05918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997E46" w14:textId="1900134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76176E8" w14:textId="77777777" w:rsidR="00D76EFA" w:rsidRPr="0035030C" w:rsidRDefault="00D76EFA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E01B1" w14:textId="4996C070" w:rsidR="00CE3098" w:rsidRPr="0035030C" w:rsidRDefault="00CE3098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7921622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84CD4" w14:textId="311B838A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BEE447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9F246" w14:textId="0A67D765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ECC55" w14:textId="35C15893" w:rsidR="00D76EFA" w:rsidRPr="0035030C" w:rsidRDefault="00D76EFA" w:rsidP="006D61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8E9A2C" w14:textId="157CA691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5030C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2BD16AE1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E39501" w14:textId="2E03D226" w:rsidR="006D611D" w:rsidRDefault="00CE3098" w:rsidP="006D61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3713"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1D5827C" w14:textId="1BFE0C29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350A915F" w14:textId="77777777" w:rsidR="00D03713" w:rsidRPr="0035030C" w:rsidRDefault="00D03713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FB933B" w14:textId="1B23DCFF" w:rsidR="00CE3098" w:rsidRPr="0035030C" w:rsidRDefault="00CE3098" w:rsidP="00CE30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C4C2384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FB4AB4" w14:textId="07904E90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สัญญาให้เช่า กลุ่มบริษัท</w:t>
      </w:r>
      <w:r w:rsidR="00D03713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6DCDBB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30215A3" w14:textId="512F9775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5CE7829C" w14:textId="682107F4" w:rsidR="00216152" w:rsidRPr="0035030C" w:rsidRDefault="00216152" w:rsidP="001F200D">
      <w:pPr>
        <w:pStyle w:val="Ang15"/>
        <w:rPr>
          <w:rFonts w:asciiTheme="majorBidi" w:hAnsiTheme="majorBidi" w:cstheme="majorBidi"/>
          <w:highlight w:val="yellow"/>
        </w:rPr>
      </w:pPr>
    </w:p>
    <w:p w14:paraId="7E94AC8B" w14:textId="61FF3110" w:rsidR="00BA6899" w:rsidRPr="0035030C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การด้อยค่าสินทรัพย์ที่ไม่ใช่สินทรัพย์ทางการเงิน</w:t>
      </w:r>
    </w:p>
    <w:p w14:paraId="160A1FE9" w14:textId="1D76F31B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  <w:lang w:val="en-US"/>
        </w:rPr>
      </w:pPr>
    </w:p>
    <w:p w14:paraId="635291DD" w14:textId="77777777" w:rsidR="004340BF" w:rsidRDefault="006E2C6B" w:rsidP="004340B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EB49FF0" w14:textId="77777777" w:rsidR="004340BF" w:rsidRPr="004340BF" w:rsidRDefault="004340BF" w:rsidP="004340B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09523" w14:textId="4218D4CD" w:rsidR="004340BF" w:rsidRDefault="006E2C6B" w:rsidP="003E03E9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3E03E9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="003E03E9" w:rsidRPr="003E03E9">
        <w:rPr>
          <w:rFonts w:asciiTheme="majorBidi" w:hAnsiTheme="majorBidi"/>
          <w:b/>
          <w:sz w:val="30"/>
          <w:szCs w:val="30"/>
          <w:cs/>
          <w:lang w:val="x-none" w:eastAsia="x-none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6003F3A" w14:textId="77777777" w:rsidR="00505EC0" w:rsidRDefault="00505EC0" w:rsidP="003E03E9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127D73" w14:textId="72C69323" w:rsidR="00505EC0" w:rsidRDefault="006E2C6B" w:rsidP="00505EC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52EDE13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ผลประโยชน์</w:t>
      </w:r>
      <w:r w:rsidR="00DB699B" w:rsidRPr="0035030C">
        <w:rPr>
          <w:rFonts w:asciiTheme="majorBidi" w:hAnsiTheme="majorBidi" w:cstheme="majorBidi"/>
          <w:cs/>
        </w:rPr>
        <w:t>ของ</w:t>
      </w:r>
      <w:r w:rsidRPr="0035030C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D32B9CB" w14:textId="77777777" w:rsidR="000162F3" w:rsidRPr="0035030C" w:rsidRDefault="000162F3" w:rsidP="00ED3579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71B34EB" w14:textId="4183932B" w:rsidR="009B29F5" w:rsidRPr="0035030C" w:rsidRDefault="008B201A" w:rsidP="001D285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35030C" w:rsidRDefault="006C1C70" w:rsidP="009B29F5">
      <w:pPr>
        <w:pStyle w:val="Bo-C1Content"/>
        <w:rPr>
          <w:rFonts w:asciiTheme="majorBidi" w:hAnsiTheme="majorBidi" w:cstheme="majorBidi"/>
          <w:highlight w:val="yellow"/>
        </w:rPr>
      </w:pPr>
    </w:p>
    <w:p w14:paraId="1F1A0E81" w14:textId="77777777" w:rsidR="00E0213D" w:rsidRPr="0035030C" w:rsidRDefault="00BC173E" w:rsidP="00E0213D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35030C" w:rsidRDefault="00E0213D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31D358" w14:textId="5AD4F053" w:rsidR="001D2855" w:rsidRPr="0035030C" w:rsidRDefault="001D2855" w:rsidP="001D285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E0E78F0" w14:textId="33A0E72D" w:rsidR="00D76EFA" w:rsidRPr="008A2832" w:rsidRDefault="00D76EFA" w:rsidP="008A2832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3FF19D0" w14:textId="4E419211" w:rsidR="001D2855" w:rsidRPr="008A2832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A283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i/>
          <w:sz w:val="30"/>
          <w:szCs w:val="30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57E01F0" w14:textId="77777777" w:rsidR="000B69D9" w:rsidRPr="0035030C" w:rsidRDefault="000B69D9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A40C1F" w14:textId="05CB5B66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39210A7" w14:textId="6A80CDBD" w:rsidR="000B69D9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1C27F" w14:textId="42AF009D" w:rsidR="00254424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54424">
        <w:rPr>
          <w:rFonts w:asciiTheme="majorBidi" w:hAnsi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Pr="00254424">
        <w:rPr>
          <w:rFonts w:asciiTheme="majorBidi" w:hAnsiTheme="majorBidi" w:cstheme="majorBidi"/>
          <w:sz w:val="30"/>
          <w:szCs w:val="30"/>
        </w:rPr>
        <w:t xml:space="preserve"> </w:t>
      </w:r>
      <w:r w:rsidRPr="00254424">
        <w:rPr>
          <w:rFonts w:asciiTheme="majorBidi" w:hAnsi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932AEF3" w14:textId="77777777" w:rsidR="008E6761" w:rsidRDefault="008E676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87A0BF" w14:textId="52E368A7" w:rsidR="002C3046" w:rsidRPr="0035030C" w:rsidRDefault="002C3046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73C17F" w14:textId="77777777" w:rsidR="000B69D9" w:rsidRPr="0035030C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5A94A" w14:textId="77777777" w:rsidR="000162F3" w:rsidRPr="0035030C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ประมาณการหนี้สิน</w:t>
      </w:r>
    </w:p>
    <w:p w14:paraId="51C894C1" w14:textId="77777777" w:rsidR="000B69D9" w:rsidRPr="0035030C" w:rsidRDefault="000B69D9" w:rsidP="00744476">
      <w:pPr>
        <w:pStyle w:val="Bo-C1Content"/>
        <w:rPr>
          <w:rFonts w:asciiTheme="majorBidi" w:hAnsiTheme="majorBidi" w:cstheme="majorBidi"/>
        </w:rPr>
      </w:pPr>
    </w:p>
    <w:p w14:paraId="6DFEB193" w14:textId="593F57FF" w:rsidR="002C3046" w:rsidRPr="0035030C" w:rsidRDefault="002C3046" w:rsidP="00744476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1DD2B88A" w14:textId="338E70B5" w:rsidR="00254424" w:rsidRDefault="0025442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3F9519BA" w14:textId="77777777" w:rsidR="002E1068" w:rsidRPr="0035030C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35030C">
        <w:rPr>
          <w:rFonts w:asciiTheme="majorBidi" w:hAnsiTheme="majorBidi" w:cstheme="majorBidi"/>
          <w:cs/>
        </w:rPr>
        <w:t>การวัดมูลค่ายุติธรรม</w:t>
      </w:r>
    </w:p>
    <w:p w14:paraId="5608BDC6" w14:textId="3EB1DE72" w:rsidR="002E1068" w:rsidRPr="0035030C" w:rsidRDefault="002E1068" w:rsidP="002477E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117154D" w14:textId="286E89C7" w:rsidR="00882E72" w:rsidRDefault="00C730E8" w:rsidP="00882E72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39353F" w14:textId="77777777" w:rsidR="008E6761" w:rsidRPr="00882E72" w:rsidRDefault="008E6761" w:rsidP="00882E72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D98E112" w14:textId="16FFA168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CFF4EED" w14:textId="6D7C327E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9839657" w14:textId="22393A02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</w:p>
    <w:p w14:paraId="282B62F2" w14:textId="2634ADA4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37FA180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2637F31" w14:textId="237CB3B3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E1376E1" w14:textId="060B2FAB" w:rsidR="008E6761" w:rsidRDefault="008E676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7BC48E25" w14:textId="1DEFDB71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E8E1DBF" w14:textId="56AAA6C3" w:rsidR="003F3660" w:rsidRDefault="003F3660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6D180F69" w14:textId="43EB70F4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A5920C6" w14:textId="77777777" w:rsidR="000B69D9" w:rsidRDefault="000B69D9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730858AC" w14:textId="77777777" w:rsidR="00FB47EF" w:rsidRPr="0035030C" w:rsidRDefault="00FB47EF" w:rsidP="00FB47EF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หุ้นทุนซื้อคืน</w:t>
      </w:r>
    </w:p>
    <w:p w14:paraId="223EA31D" w14:textId="77777777" w:rsidR="00FB47EF" w:rsidRPr="00FB47EF" w:rsidRDefault="00FB47EF" w:rsidP="00FB47EF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58046746" w14:textId="7B916457" w:rsidR="00FB47EF" w:rsidRPr="0035030C" w:rsidRDefault="00FB47EF" w:rsidP="00FB47EF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-4"/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 w:rsidRPr="0035030C">
        <w:rPr>
          <w:rFonts w:asciiTheme="majorBidi" w:hAnsiTheme="majorBidi" w:cs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5AC6E17" w14:textId="77777777" w:rsidR="00FB47EF" w:rsidRPr="003F3660" w:rsidRDefault="00FB47EF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77493E8" w14:textId="3457BB2F" w:rsidR="000162F3" w:rsidRPr="0035030C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070415"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332D3B0" w14:textId="77777777" w:rsidR="00393F98" w:rsidRPr="0035030C" w:rsidRDefault="00393F98" w:rsidP="0004540A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4D4348E4" w14:textId="77777777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55B74A" w14:textId="77777777" w:rsidR="00070415" w:rsidRPr="0035030C" w:rsidRDefault="00070415" w:rsidP="00070415">
      <w:pPr>
        <w:pStyle w:val="Bo-C1Content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501EBB" w14:textId="534E3BA9" w:rsidR="00070415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9A4A1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B53A945" w14:textId="3A8665A0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2DEE7A" w14:textId="73F740AD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6957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7226D3B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3EC52FAB" w14:textId="4D9A648D" w:rsidR="00070415" w:rsidRPr="0035030C" w:rsidRDefault="00070415" w:rsidP="00B02DA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</w:t>
      </w:r>
      <w:r w:rsidR="009A4A17"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ต้นทุนที่</w:t>
      </w:r>
      <w:r w:rsidRPr="0035030C">
        <w:rPr>
          <w:rFonts w:asciiTheme="majorBidi" w:hAnsiTheme="majorBidi" w:cstheme="majorBidi"/>
          <w:sz w:val="30"/>
          <w:szCs w:val="30"/>
          <w:cs/>
        </w:rPr>
        <w:t>เกี่ยวข้องรับรู้ในกำไรหรือขาดทุนเมื่อเกิดขึ้น</w:t>
      </w:r>
    </w:p>
    <w:p w14:paraId="2DC29102" w14:textId="50F577A0" w:rsidR="008E6761" w:rsidRDefault="008E676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p w14:paraId="1C41C40F" w14:textId="5F607B23" w:rsidR="00070415" w:rsidRPr="0035030C" w:rsidRDefault="00070415" w:rsidP="00B02DA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0E54372C" w14:textId="17E3E704" w:rsidR="00FB47EF" w:rsidRDefault="00FB47EF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63B4ACF" w14:textId="26B26D11" w:rsidR="00AE3831" w:rsidRPr="0035030C" w:rsidRDefault="00AE3831" w:rsidP="00AE3831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0EEE15" w14:textId="77777777" w:rsidR="00AE3831" w:rsidRPr="0035030C" w:rsidRDefault="00AE3831" w:rsidP="00AE3831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41C60831" w14:textId="41ED024B" w:rsidR="00AE3831" w:rsidRPr="0035030C" w:rsidRDefault="00AE3831" w:rsidP="008F7D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01A2647" w14:textId="77777777" w:rsidR="00AE3831" w:rsidRPr="0035030C" w:rsidRDefault="00AE383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F5175B" w14:textId="12B4F574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C6B725" w14:textId="77777777" w:rsidR="0004540A" w:rsidRPr="0035030C" w:rsidRDefault="0004540A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DCB75" w14:textId="43B5977D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700C159F" w14:textId="0417AD46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481333E" w14:textId="6E72320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7B97C2A9" w14:textId="750CE551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AB48B22" w14:textId="4AAC2FF3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4B4A50BF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088E78" w14:textId="5EFAB695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9634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C4E7EB0" w14:textId="1B5F0869" w:rsidR="008E6761" w:rsidRDefault="008E676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3927EE" w14:textId="3988D090" w:rsidR="00FB47EF" w:rsidRDefault="0022722E" w:rsidP="00FB47E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56D7B" w:rsidRPr="00556D7B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0362E8" w14:textId="77777777" w:rsidR="00882E72" w:rsidRDefault="00882E72" w:rsidP="00FB47E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9108" w14:textId="72CB476F" w:rsidR="0022722E" w:rsidRPr="0035030C" w:rsidRDefault="0022722E" w:rsidP="0022722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1A2E5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F2B48A0" w14:textId="1F1561B8" w:rsidR="00C65529" w:rsidRDefault="0022722E" w:rsidP="00C65529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08C102" w14:textId="77777777" w:rsidR="00FB47EF" w:rsidRDefault="00FB47EF" w:rsidP="00C65529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C8E48C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</w:t>
      </w:r>
    </w:p>
    <w:p w14:paraId="683AC0B1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</w:rPr>
      </w:pPr>
    </w:p>
    <w:p w14:paraId="493B5753" w14:textId="1FC7C597" w:rsidR="00A92984" w:rsidRDefault="00075D5D" w:rsidP="009A4B8E">
      <w:pPr>
        <w:pStyle w:val="Bo-C1Content"/>
        <w:rPr>
          <w:rFonts w:asciiTheme="majorBidi" w:hAnsiTheme="majorBidi"/>
        </w:rPr>
      </w:pPr>
      <w:r w:rsidRPr="00075D5D">
        <w:rPr>
          <w:rFonts w:asciiTheme="majorBidi" w:hAnsiTheme="majorBidi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7E65BB1A" w14:textId="4C5B5637" w:rsidR="00882E72" w:rsidRDefault="00882E7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F32802A" w14:textId="07B876C2" w:rsidR="00B1260A" w:rsidRPr="0035030C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B611D93" w14:textId="77777777" w:rsidR="00A92984" w:rsidRPr="0035030C" w:rsidRDefault="00A92984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</w:p>
    <w:p w14:paraId="42CB7DAC" w14:textId="0491E093" w:rsidR="00B1260A" w:rsidRPr="0035030C" w:rsidRDefault="00B1260A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67076913" w:rsidR="008E6761" w:rsidRDefault="008E6761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0965AA" w14:textId="58C41CD3" w:rsidR="000162F3" w:rsidRPr="0035030C" w:rsidRDefault="007F6957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ส่วนการดำเนินงาน</w:t>
      </w:r>
    </w:p>
    <w:p w14:paraId="178DDF10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4CE501" w14:textId="1E749DE1" w:rsidR="00882E72" w:rsidRDefault="008F4CAE" w:rsidP="003D443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05741AD3" w14:textId="77777777" w:rsidR="003D4433" w:rsidRDefault="003D4433" w:rsidP="003D4433">
      <w:pPr>
        <w:pStyle w:val="Bo-C1Content"/>
        <w:rPr>
          <w:rFonts w:asciiTheme="majorBidi" w:hAnsiTheme="majorBidi" w:cstheme="majorBidi"/>
          <w:highlight w:val="yellow"/>
          <w:lang w:eastAsia="x-none"/>
        </w:rPr>
      </w:pPr>
    </w:p>
    <w:p w14:paraId="3DFA22BE" w14:textId="7B558CF0" w:rsidR="00362A7B" w:rsidRPr="003503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D91E4D7" w14:textId="77777777" w:rsidR="00514E11" w:rsidRPr="0035030C" w:rsidRDefault="00514E11" w:rsidP="003D5C1A">
      <w:pPr>
        <w:pStyle w:val="Bo-Blanklin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5AED5119" w14:textId="7CF5C35F" w:rsidR="002F677C" w:rsidRPr="0054279C" w:rsidRDefault="0041428F" w:rsidP="0054279C">
      <w:pPr>
        <w:pStyle w:val="Bo-Blankline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ย่อย บริษัทร่วม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เหตุ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bCs/>
          <w:sz w:val="30"/>
          <w:szCs w:val="30"/>
        </w:rPr>
        <w:t>8</w:t>
      </w:r>
      <w:r w:rsidRPr="00620D2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65ED4" w:rsidRPr="00620D26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และข้อ </w:t>
      </w:r>
      <w:r w:rsidR="00117E9B" w:rsidRPr="00117E9B">
        <w:rPr>
          <w:rFonts w:asciiTheme="majorBidi" w:hAnsiTheme="majorBidi" w:cstheme="majorBidi"/>
          <w:bCs/>
          <w:sz w:val="30"/>
          <w:szCs w:val="30"/>
        </w:rPr>
        <w:t>9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4D5E3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p w14:paraId="431D39B4" w14:textId="77777777" w:rsidR="00516A3F" w:rsidRPr="0035030C" w:rsidRDefault="00516A3F" w:rsidP="00516A3F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4519EF" w:rsidRPr="0035030C" w14:paraId="220566FD" w14:textId="77777777" w:rsidTr="00694903">
        <w:trPr>
          <w:trHeight w:val="20"/>
          <w:tblHeader/>
        </w:trPr>
        <w:tc>
          <w:tcPr>
            <w:tcW w:w="3800" w:type="dxa"/>
          </w:tcPr>
          <w:p w14:paraId="422C9FE6" w14:textId="692CA4D8" w:rsidR="004519EF" w:rsidRPr="00516A3F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</w:tcPr>
          <w:p w14:paraId="44FF15E4" w14:textId="5035292B" w:rsidR="006C6029" w:rsidRPr="0035030C" w:rsidRDefault="004519EF" w:rsidP="006C60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</w:t>
            </w:r>
            <w:r w:rsidR="006C60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4047" w:type="dxa"/>
          </w:tcPr>
          <w:p w14:paraId="08F7B5C8" w14:textId="15953F9A" w:rsidR="004519EF" w:rsidRPr="0035030C" w:rsidRDefault="004519EF" w:rsidP="00694903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19EF" w:rsidRPr="0035030C" w14:paraId="5B661932" w14:textId="77777777" w:rsidTr="00694903">
        <w:trPr>
          <w:trHeight w:val="20"/>
        </w:trPr>
        <w:tc>
          <w:tcPr>
            <w:tcW w:w="3800" w:type="dxa"/>
          </w:tcPr>
          <w:p w14:paraId="444CCDA1" w14:textId="77777777" w:rsidR="004519EF" w:rsidRPr="0035030C" w:rsidRDefault="004519EF" w:rsidP="006949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</w:tcPr>
          <w:p w14:paraId="51796B89" w14:textId="77777777" w:rsidR="004519EF" w:rsidRPr="0035030C" w:rsidRDefault="004519EF" w:rsidP="006949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3A1F3CA3" w14:textId="77777777" w:rsidR="004519EF" w:rsidRPr="0035030C" w:rsidRDefault="004519EF" w:rsidP="00694903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19EF" w:rsidRPr="0035030C" w14:paraId="289C5B42" w14:textId="77777777" w:rsidTr="00694903">
        <w:trPr>
          <w:trHeight w:val="20"/>
        </w:trPr>
        <w:tc>
          <w:tcPr>
            <w:tcW w:w="3800" w:type="dxa"/>
          </w:tcPr>
          <w:p w14:paraId="76E1872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</w:tcPr>
          <w:p w14:paraId="450AC3E7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490A3B93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1566E8E" w14:textId="77777777" w:rsidTr="00694903">
        <w:trPr>
          <w:trHeight w:val="20"/>
        </w:trPr>
        <w:tc>
          <w:tcPr>
            <w:tcW w:w="3800" w:type="dxa"/>
          </w:tcPr>
          <w:p w14:paraId="1165B930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</w:tcPr>
          <w:p w14:paraId="067E217C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2FD74A9E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F39E997" w14:textId="77777777" w:rsidTr="00694903">
        <w:trPr>
          <w:trHeight w:val="20"/>
        </w:trPr>
        <w:tc>
          <w:tcPr>
            <w:tcW w:w="3800" w:type="dxa"/>
          </w:tcPr>
          <w:p w14:paraId="1BDC31A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</w:tcPr>
          <w:p w14:paraId="696995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1289101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543BE796" w14:textId="77777777" w:rsidTr="00694903">
        <w:trPr>
          <w:trHeight w:val="20"/>
        </w:trPr>
        <w:tc>
          <w:tcPr>
            <w:tcW w:w="3800" w:type="dxa"/>
          </w:tcPr>
          <w:p w14:paraId="5BC30D09" w14:textId="77777777" w:rsidR="004519EF" w:rsidRPr="0035030C" w:rsidRDefault="004519EF" w:rsidP="00694903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</w:tcPr>
          <w:p w14:paraId="64D80189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4DBFDAD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07A8327" w14:textId="77777777" w:rsidTr="00694903">
        <w:trPr>
          <w:trHeight w:val="20"/>
        </w:trPr>
        <w:tc>
          <w:tcPr>
            <w:tcW w:w="3800" w:type="dxa"/>
          </w:tcPr>
          <w:p w14:paraId="19305224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</w:tcPr>
          <w:p w14:paraId="6DCBF116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43ECDA2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ADBF9DD" w14:textId="77777777" w:rsidTr="00694903">
        <w:trPr>
          <w:trHeight w:val="20"/>
        </w:trPr>
        <w:tc>
          <w:tcPr>
            <w:tcW w:w="3800" w:type="dxa"/>
          </w:tcPr>
          <w:p w14:paraId="27065FB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</w:tcPr>
          <w:p w14:paraId="3A929C5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25856E0F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B2F4BB" w14:textId="77777777" w:rsidTr="00694903">
        <w:trPr>
          <w:trHeight w:val="20"/>
        </w:trPr>
        <w:tc>
          <w:tcPr>
            <w:tcW w:w="3800" w:type="dxa"/>
          </w:tcPr>
          <w:p w14:paraId="340D408B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</w:tcPr>
          <w:p w14:paraId="7B71E33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5B27BE0E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B89C687" w14:textId="77777777" w:rsidTr="00694903">
        <w:trPr>
          <w:trHeight w:val="20"/>
        </w:trPr>
        <w:tc>
          <w:tcPr>
            <w:tcW w:w="3800" w:type="dxa"/>
          </w:tcPr>
          <w:p w14:paraId="52637503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</w:tcPr>
          <w:p w14:paraId="4C8CCE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50CAB4E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7B404CC" w14:textId="77777777" w:rsidTr="00694903">
        <w:trPr>
          <w:trHeight w:val="20"/>
        </w:trPr>
        <w:tc>
          <w:tcPr>
            <w:tcW w:w="3800" w:type="dxa"/>
          </w:tcPr>
          <w:p w14:paraId="3F91D1A8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</w:tcPr>
          <w:p w14:paraId="5824DEB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1981E828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F935D78" w14:textId="77777777" w:rsidTr="00694903">
        <w:trPr>
          <w:trHeight w:val="20"/>
        </w:trPr>
        <w:tc>
          <w:tcPr>
            <w:tcW w:w="3800" w:type="dxa"/>
          </w:tcPr>
          <w:p w14:paraId="4028DDC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</w:tcPr>
          <w:p w14:paraId="7AD0E2B2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3A95CAD7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22D284" w14:textId="77777777" w:rsidTr="00694903">
        <w:trPr>
          <w:trHeight w:val="20"/>
        </w:trPr>
        <w:tc>
          <w:tcPr>
            <w:tcW w:w="3800" w:type="dxa"/>
          </w:tcPr>
          <w:p w14:paraId="73758361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</w:tcPr>
          <w:p w14:paraId="7E3E28A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</w:tcPr>
          <w:p w14:paraId="31AB9293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7D0DC5" w14:textId="02BC2850" w:rsidR="004519EF" w:rsidRPr="0035030C" w:rsidRDefault="004519EF" w:rsidP="004519EF">
      <w:pPr>
        <w:pStyle w:val="Bo-Blankline"/>
        <w:rPr>
          <w:rFonts w:asciiTheme="majorBidi" w:hAnsiTheme="majorBidi" w:cstheme="majorBidi"/>
          <w:lang w:val="en-US"/>
        </w:rPr>
      </w:pPr>
    </w:p>
    <w:p w14:paraId="076327FC" w14:textId="77777777" w:rsidR="004519EF" w:rsidRPr="0035030C" w:rsidRDefault="004519EF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F65A6" w:rsidRPr="0035030C" w14:paraId="532FBC67" w14:textId="77777777" w:rsidTr="001F0548">
        <w:trPr>
          <w:tblHeader/>
        </w:trPr>
        <w:tc>
          <w:tcPr>
            <w:tcW w:w="4137" w:type="dxa"/>
          </w:tcPr>
          <w:p w14:paraId="089D8E34" w14:textId="77777777" w:rsidR="009F65A6" w:rsidRPr="0035030C" w:rsidRDefault="009F65A6" w:rsidP="001F0548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F651E56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5497AA0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EF1F422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49D" w:rsidRPr="0035030C" w14:paraId="600745C3" w14:textId="77777777" w:rsidTr="001F0548">
        <w:trPr>
          <w:tblHeader/>
        </w:trPr>
        <w:tc>
          <w:tcPr>
            <w:tcW w:w="4137" w:type="dxa"/>
          </w:tcPr>
          <w:p w14:paraId="695BA597" w14:textId="771BA08A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BEC7A74" w14:textId="25805E63" w:rsidR="004B049D" w:rsidRPr="0035030C" w:rsidRDefault="00117E9B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A22A3DC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F5022A" w14:textId="68A965C8" w:rsidR="004B049D" w:rsidRPr="0035030C" w:rsidRDefault="00117E9B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1B60FDE5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F8FE99" w14:textId="646AAACC" w:rsidR="004B049D" w:rsidRPr="0035030C" w:rsidRDefault="00117E9B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554C2D90" w14:textId="77777777" w:rsidR="004B049D" w:rsidRPr="0035030C" w:rsidRDefault="004B049D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7CE26C" w14:textId="6EF7F373" w:rsidR="004B049D" w:rsidRPr="0035030C" w:rsidRDefault="00117E9B" w:rsidP="004B04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049D" w:rsidRPr="0035030C" w14:paraId="0D65D0DB" w14:textId="77777777" w:rsidTr="001F0548">
        <w:trPr>
          <w:tblHeader/>
        </w:trPr>
        <w:tc>
          <w:tcPr>
            <w:tcW w:w="4137" w:type="dxa"/>
          </w:tcPr>
          <w:p w14:paraId="120C45B3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BDAA12A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B049D" w:rsidRPr="0035030C" w14:paraId="087F54FE" w14:textId="77777777" w:rsidTr="001F0548">
        <w:tc>
          <w:tcPr>
            <w:tcW w:w="4137" w:type="dxa"/>
          </w:tcPr>
          <w:p w14:paraId="160A1A22" w14:textId="77777777" w:rsidR="004B049D" w:rsidRPr="0035030C" w:rsidRDefault="004B049D" w:rsidP="004B04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994326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1D681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7EFA90" w14:textId="77777777" w:rsidR="004B049D" w:rsidRPr="0035030C" w:rsidRDefault="004B049D" w:rsidP="004B049D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D5F4F22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6BCFF9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F1670C7" w14:textId="77777777" w:rsidR="004B049D" w:rsidRPr="0035030C" w:rsidRDefault="004B049D" w:rsidP="004B04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F15CBC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4FE122FB" w14:textId="77777777" w:rsidTr="00D249FA">
        <w:tc>
          <w:tcPr>
            <w:tcW w:w="4137" w:type="dxa"/>
          </w:tcPr>
          <w:p w14:paraId="17EC4CB2" w14:textId="77777777" w:rsidR="0086120C" w:rsidRPr="0035030C" w:rsidRDefault="0086120C" w:rsidP="00861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F4719E2" w14:textId="0D4C086C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B8EF68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C54FBB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4690A8CD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A8A195" w14:textId="568C3899" w:rsidR="0086120C" w:rsidRPr="00334E98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9" w:type="dxa"/>
          </w:tcPr>
          <w:p w14:paraId="7E4B9430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80E515" w14:textId="09D6AFBC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86120C" w:rsidRPr="0035030C" w14:paraId="547679B2" w14:textId="77777777" w:rsidTr="00D249FA">
        <w:tc>
          <w:tcPr>
            <w:tcW w:w="4137" w:type="dxa"/>
          </w:tcPr>
          <w:p w14:paraId="0B07D48C" w14:textId="77777777" w:rsidR="0086120C" w:rsidRPr="0035030C" w:rsidRDefault="0086120C" w:rsidP="00861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4671BEC6" w14:textId="38EBD008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B08973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395BA3F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3216E8F1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F3282A" w14:textId="55331857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39" w:type="dxa"/>
          </w:tcPr>
          <w:p w14:paraId="12589918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F5EC48" w14:textId="13667546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86120C" w:rsidRPr="0035030C" w14:paraId="57585ED9" w14:textId="77777777" w:rsidTr="00D249FA">
        <w:tc>
          <w:tcPr>
            <w:tcW w:w="4137" w:type="dxa"/>
          </w:tcPr>
          <w:p w14:paraId="60277F19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</w:tcPr>
          <w:p w14:paraId="6643CF53" w14:textId="4998909B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2759CE9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51176DB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0A096BBB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7692F1" w14:textId="0E3E6694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9" w:type="dxa"/>
          </w:tcPr>
          <w:p w14:paraId="2DEFEF42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A8A4B" w14:textId="325342D2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86120C" w:rsidRPr="0035030C" w14:paraId="7458942D" w14:textId="77777777" w:rsidTr="00D249FA">
        <w:tc>
          <w:tcPr>
            <w:tcW w:w="4137" w:type="dxa"/>
          </w:tcPr>
          <w:p w14:paraId="743B917B" w14:textId="77777777" w:rsidR="0086120C" w:rsidRPr="0035030C" w:rsidRDefault="0086120C" w:rsidP="00861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</w:tcPr>
          <w:p w14:paraId="2C49160B" w14:textId="7CF07202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ADF6F4D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BDA581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E83191B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671971" w14:textId="460D5FA2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9" w:type="dxa"/>
          </w:tcPr>
          <w:p w14:paraId="1C47EED3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1E847" w14:textId="399F3F24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86120C" w:rsidRPr="0035030C" w14:paraId="265A0C39" w14:textId="77777777" w:rsidTr="00D249FA">
        <w:tc>
          <w:tcPr>
            <w:tcW w:w="4137" w:type="dxa"/>
          </w:tcPr>
          <w:p w14:paraId="05397EE2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</w:tcPr>
          <w:p w14:paraId="09C55363" w14:textId="2F529F8D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21CA1AD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F736A33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9BE0637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011DBC" w14:textId="7E6E2F73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39" w:type="dxa"/>
          </w:tcPr>
          <w:p w14:paraId="07DE8027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E71D40" w14:textId="73348CB5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86120C" w:rsidRPr="0035030C" w14:paraId="41EC4AE7" w14:textId="77777777" w:rsidTr="00D249FA">
        <w:tc>
          <w:tcPr>
            <w:tcW w:w="4137" w:type="dxa"/>
          </w:tcPr>
          <w:p w14:paraId="6793B6CE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</w:tcPr>
          <w:p w14:paraId="28D8DD58" w14:textId="0FBFC290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B05103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20A3F9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3C3F7707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C60CC6" w14:textId="35AD5C93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39" w:type="dxa"/>
          </w:tcPr>
          <w:p w14:paraId="6DE501D6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845CE4" w14:textId="0E2C8928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86120C" w:rsidRPr="0035030C" w14:paraId="08345ADD" w14:textId="77777777" w:rsidTr="005643C9">
        <w:tc>
          <w:tcPr>
            <w:tcW w:w="4137" w:type="dxa"/>
          </w:tcPr>
          <w:p w14:paraId="210262FA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39BC93D" w14:textId="4A97B5B9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8420BF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9E91554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7DE41E77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71AB40" w14:textId="6751364D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9" w:type="dxa"/>
          </w:tcPr>
          <w:p w14:paraId="2AC37F02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EC3184" w14:textId="219AD0B7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86120C" w:rsidRPr="0035030C" w14:paraId="1D179658" w14:textId="77777777" w:rsidTr="00D249FA">
        <w:tc>
          <w:tcPr>
            <w:tcW w:w="4137" w:type="dxa"/>
          </w:tcPr>
          <w:p w14:paraId="5B8E95D1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</w:tcPr>
          <w:p w14:paraId="08166259" w14:textId="392368E0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DC7A7A1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F76A746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5FC15D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DE20FD" w14:textId="2150B77C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39" w:type="dxa"/>
          </w:tcPr>
          <w:p w14:paraId="1EA43B8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8BF3E0" w14:textId="0F3453C7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86120C" w:rsidRPr="0035030C" w14:paraId="69B8E0AD" w14:textId="77777777" w:rsidTr="00D249FA">
        <w:tc>
          <w:tcPr>
            <w:tcW w:w="4137" w:type="dxa"/>
          </w:tcPr>
          <w:p w14:paraId="2CEF69C3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7B935BA" w14:textId="1E7B3E15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74F2340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207F955" w14:textId="77777777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6F51CBB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5BE628" w14:textId="6D4833CB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239" w:type="dxa"/>
          </w:tcPr>
          <w:p w14:paraId="64997D85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715438" w14:textId="7229F9E6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86120C" w:rsidRPr="0035030C" w14:paraId="1C3B6F07" w14:textId="77777777" w:rsidTr="00D249FA">
        <w:tc>
          <w:tcPr>
            <w:tcW w:w="4137" w:type="dxa"/>
          </w:tcPr>
          <w:p w14:paraId="74904242" w14:textId="6CF25CAA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4AD004" w14:textId="790963E6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A1B14FA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C008766" w14:textId="6E2C4FC8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B571FF5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71D3EB" w14:textId="2F9B316A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9" w:type="dxa"/>
          </w:tcPr>
          <w:p w14:paraId="01DBB70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08C35B" w14:textId="7EB3F7DB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86120C" w:rsidRPr="0035030C" w14:paraId="5A7F9403" w14:textId="77777777" w:rsidTr="00D249FA">
        <w:tc>
          <w:tcPr>
            <w:tcW w:w="4137" w:type="dxa"/>
          </w:tcPr>
          <w:p w14:paraId="2F1F186A" w14:textId="450F830C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6F86F2D" w14:textId="784A5833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3CDF4EE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F3A114C" w14:textId="072842E8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1B66B59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410DE5" w14:textId="3E79FD03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39" w:type="dxa"/>
          </w:tcPr>
          <w:p w14:paraId="00BEFEDC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43EA48" w14:textId="3A4B1A95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86120C" w:rsidRPr="0035030C" w14:paraId="78D5EF76" w14:textId="77777777" w:rsidTr="00D249FA">
        <w:tc>
          <w:tcPr>
            <w:tcW w:w="4137" w:type="dxa"/>
          </w:tcPr>
          <w:p w14:paraId="6B5E23CF" w14:textId="78475A52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90AB8C" w14:textId="253E3818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1CA56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8C3316" w14:textId="78F20288" w:rsidR="0086120C" w:rsidRPr="0035030C" w:rsidRDefault="0086120C" w:rsidP="0086120C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0B7C5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E6E62C" w14:textId="51801B75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18E526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1BC15D" w14:textId="775820ED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37AF30E6" w14:textId="77777777" w:rsidTr="00D249FA">
        <w:tc>
          <w:tcPr>
            <w:tcW w:w="4137" w:type="dxa"/>
          </w:tcPr>
          <w:p w14:paraId="42508A89" w14:textId="51558469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6DF8F99" w14:textId="4E5D6CEB" w:rsidR="0086120C" w:rsidRPr="00E25C33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6994B4A6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8E33CDE" w14:textId="3318576D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39" w:type="dxa"/>
          </w:tcPr>
          <w:p w14:paraId="10A2CE18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C92019" w14:textId="4D09B79E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9" w:type="dxa"/>
          </w:tcPr>
          <w:p w14:paraId="4EE12D75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99BB32" w14:textId="172EB82B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86120C" w:rsidRPr="0035030C" w14:paraId="28AB481F" w14:textId="77777777" w:rsidTr="00D249FA">
        <w:tc>
          <w:tcPr>
            <w:tcW w:w="4137" w:type="dxa"/>
          </w:tcPr>
          <w:p w14:paraId="56F3C92F" w14:textId="4C1722A1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17A03E9" w14:textId="6E9F176D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14:paraId="20F4FACE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467FA8" w14:textId="61616BC2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9" w:type="dxa"/>
          </w:tcPr>
          <w:p w14:paraId="389C5388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3D59DA" w14:textId="68B535A6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39" w:type="dxa"/>
          </w:tcPr>
          <w:p w14:paraId="2CACEB0B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C1DF97" w14:textId="441C7C42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86120C" w:rsidRPr="0035030C" w14:paraId="081A1C4B" w14:textId="77777777" w:rsidTr="00D249FA">
        <w:tc>
          <w:tcPr>
            <w:tcW w:w="4137" w:type="dxa"/>
          </w:tcPr>
          <w:p w14:paraId="4DFAA3CE" w14:textId="79737FB8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36AF350" w14:textId="62A5DD7B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36" w:type="dxa"/>
          </w:tcPr>
          <w:p w14:paraId="5904FB35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F261478" w14:textId="1C68797E" w:rsidR="0086120C" w:rsidRPr="00A205DE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9" w:type="dxa"/>
          </w:tcPr>
          <w:p w14:paraId="62EC0EDE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033B3C" w14:textId="47DD0D65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9" w:type="dxa"/>
          </w:tcPr>
          <w:p w14:paraId="38042572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D462E" w14:textId="661E6D03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86120C" w:rsidRPr="0035030C" w14:paraId="0E1A291A" w14:textId="77777777" w:rsidTr="00D249FA">
        <w:tc>
          <w:tcPr>
            <w:tcW w:w="4137" w:type="dxa"/>
          </w:tcPr>
          <w:p w14:paraId="6CBC2AF5" w14:textId="4952BF86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9C8DE50" w14:textId="7C949EE0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A05465A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768D9BD" w14:textId="3CD55D17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C7608FE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43D03D" w14:textId="4CD61DF2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2F989771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F69761" w14:textId="042CB6BB" w:rsidR="0086120C" w:rsidRPr="004B049D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20C" w:rsidRPr="0035030C" w14:paraId="1B3EDF54" w14:textId="77777777" w:rsidTr="00D249FA">
        <w:tc>
          <w:tcPr>
            <w:tcW w:w="4137" w:type="dxa"/>
          </w:tcPr>
          <w:p w14:paraId="1CA77B27" w14:textId="2778ED7B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602C3D31" w14:textId="63D41D27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36" w:type="dxa"/>
          </w:tcPr>
          <w:p w14:paraId="1C345938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F4F79B6" w14:textId="6DCAB4DA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39" w:type="dxa"/>
          </w:tcPr>
          <w:p w14:paraId="46FCEFB7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852CF3" w14:textId="3139AC8B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9" w:type="dxa"/>
          </w:tcPr>
          <w:p w14:paraId="401A4E94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45579C" w14:textId="55FDE479" w:rsidR="0086120C" w:rsidRPr="0035030C" w:rsidRDefault="00117E9B" w:rsidP="0086120C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86120C" w:rsidRPr="0035030C" w14:paraId="4B707334" w14:textId="77777777" w:rsidTr="00D249FA">
        <w:tc>
          <w:tcPr>
            <w:tcW w:w="4137" w:type="dxa"/>
          </w:tcPr>
          <w:p w14:paraId="3A326603" w14:textId="7E3D275A" w:rsidR="0086120C" w:rsidRPr="00E25C33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5C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806173" w14:textId="77777777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2742E1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F3DA43A" w14:textId="77777777" w:rsidR="0086120C" w:rsidRPr="0035030C" w:rsidRDefault="0086120C" w:rsidP="0086120C">
            <w:pPr>
              <w:tabs>
                <w:tab w:val="decimal" w:pos="73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AD233E3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1D7E2D" w14:textId="034754AA" w:rsidR="008612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7E8826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39E0C3" w14:textId="77777777" w:rsidR="0086120C" w:rsidRPr="0035030C" w:rsidRDefault="0086120C" w:rsidP="0086120C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3CBF78C7" w14:textId="77777777" w:rsidTr="00D249FA">
        <w:tc>
          <w:tcPr>
            <w:tcW w:w="4137" w:type="dxa"/>
          </w:tcPr>
          <w:p w14:paraId="0E2B6476" w14:textId="0C3CF49D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1B9AF60" w14:textId="23AA90A2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36" w:type="dxa"/>
          </w:tcPr>
          <w:p w14:paraId="3B89CBAB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573823" w14:textId="53971666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9" w:type="dxa"/>
          </w:tcPr>
          <w:p w14:paraId="1D116877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1573A" w14:textId="3B7F3E44" w:rsidR="008612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9" w:type="dxa"/>
          </w:tcPr>
          <w:p w14:paraId="42DC162D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4B887A" w14:textId="454B7175" w:rsidR="0086120C" w:rsidRPr="0035030C" w:rsidRDefault="00117E9B" w:rsidP="0086120C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86120C" w:rsidRPr="0035030C" w14:paraId="1DECFFEC" w14:textId="77777777" w:rsidTr="00D249FA">
        <w:tc>
          <w:tcPr>
            <w:tcW w:w="4137" w:type="dxa"/>
          </w:tcPr>
          <w:p w14:paraId="560A6352" w14:textId="46F623CB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7911767" w14:textId="2670631E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3BC9B9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4B688FC" w14:textId="6BC808CC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B21007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1DA646" w14:textId="0B08D814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809B15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CA2B54" w14:textId="74066315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5492AEBC" w14:textId="77777777" w:rsidTr="00D249FA">
        <w:tc>
          <w:tcPr>
            <w:tcW w:w="4137" w:type="dxa"/>
          </w:tcPr>
          <w:p w14:paraId="24386689" w14:textId="7FA64B86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2C25D8E" w14:textId="6704261D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158BC48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DFEAAB6" w14:textId="76B489D2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9" w:type="dxa"/>
          </w:tcPr>
          <w:p w14:paraId="1DE7C8C8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0E7121" w14:textId="3B4BF9F0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39" w:type="dxa"/>
          </w:tcPr>
          <w:p w14:paraId="2516DBFA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01C941" w14:textId="0F495E9D" w:rsidR="0086120C" w:rsidRPr="0035030C" w:rsidRDefault="00117E9B" w:rsidP="0086120C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86120C" w:rsidRPr="0035030C" w14:paraId="3071631E" w14:textId="77777777" w:rsidTr="00D249FA">
        <w:tc>
          <w:tcPr>
            <w:tcW w:w="4137" w:type="dxa"/>
          </w:tcPr>
          <w:p w14:paraId="1A464056" w14:textId="534C6473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141ED526" w14:textId="7BC1D066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DE3C53A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6124BA4" w14:textId="5F5B8B88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9" w:type="dxa"/>
          </w:tcPr>
          <w:p w14:paraId="26EC98F0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B3F82B" w14:textId="1551F45F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5C446050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FBCF8" w14:textId="4C2FBC5D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86120C" w:rsidRPr="0035030C" w14:paraId="1239BE15" w14:textId="77777777" w:rsidTr="00D249FA">
        <w:tc>
          <w:tcPr>
            <w:tcW w:w="4137" w:type="dxa"/>
          </w:tcPr>
          <w:p w14:paraId="08F43464" w14:textId="55D0B79E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B8AA68A" w14:textId="472CE5D5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36" w:type="dxa"/>
          </w:tcPr>
          <w:p w14:paraId="3123B72D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371848" w14:textId="4069D365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39" w:type="dxa"/>
          </w:tcPr>
          <w:p w14:paraId="56AB6150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C12E21" w14:textId="0E6F944E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9" w:type="dxa"/>
          </w:tcPr>
          <w:p w14:paraId="19136954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BC7DFB" w14:textId="2F7770C3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86120C" w:rsidRPr="0035030C" w14:paraId="473C8E85" w14:textId="77777777" w:rsidTr="00D249FA">
        <w:tc>
          <w:tcPr>
            <w:tcW w:w="4137" w:type="dxa"/>
          </w:tcPr>
          <w:p w14:paraId="4C3DF270" w14:textId="2FACEA08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F8A7F1C" w14:textId="450425E7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36" w:type="dxa"/>
          </w:tcPr>
          <w:p w14:paraId="7F3B5FDC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3D98385" w14:textId="0C551FB7" w:rsidR="0086120C" w:rsidRPr="00A205DE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9" w:type="dxa"/>
          </w:tcPr>
          <w:p w14:paraId="6A973DE3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2E0CA0" w14:textId="5FE0E073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39" w:type="dxa"/>
          </w:tcPr>
          <w:p w14:paraId="4CA723D3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163D5A" w14:textId="49454303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86120C" w:rsidRPr="0035030C" w14:paraId="03D171D0" w14:textId="77777777" w:rsidTr="00D249FA">
        <w:tc>
          <w:tcPr>
            <w:tcW w:w="4137" w:type="dxa"/>
          </w:tcPr>
          <w:p w14:paraId="79346293" w14:textId="1E1B43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69B68E92" w14:textId="5E08278E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36" w:type="dxa"/>
          </w:tcPr>
          <w:p w14:paraId="1B8869E8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53AE37" w14:textId="1F212B25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9" w:type="dxa"/>
          </w:tcPr>
          <w:p w14:paraId="344F520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0A3BB8" w14:textId="06EE8B72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9" w:type="dxa"/>
          </w:tcPr>
          <w:p w14:paraId="3DA1DAA2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4D5C0F" w14:textId="79DCE04B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86120C" w:rsidRPr="0035030C" w14:paraId="1898837C" w14:textId="77777777" w:rsidTr="00D249FA">
        <w:tc>
          <w:tcPr>
            <w:tcW w:w="4137" w:type="dxa"/>
          </w:tcPr>
          <w:p w14:paraId="0E7F8760" w14:textId="2FB8A90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D79258C" w14:textId="6902F656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3BA24420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1C586A" w14:textId="75D57EDA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39" w:type="dxa"/>
          </w:tcPr>
          <w:p w14:paraId="6978BDB6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12DBD6" w14:textId="172EA5DC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39" w:type="dxa"/>
          </w:tcPr>
          <w:p w14:paraId="66889015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0C72B0" w14:textId="2A6C3F6C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</w:tr>
      <w:tr w:rsidR="0086120C" w:rsidRPr="0035030C" w14:paraId="3302AE34" w14:textId="77777777" w:rsidTr="001F0548">
        <w:tc>
          <w:tcPr>
            <w:tcW w:w="4137" w:type="dxa"/>
          </w:tcPr>
          <w:p w14:paraId="1507DB2F" w14:textId="5EC219C1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04A67" w14:textId="6C6026D9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E33154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DE82A2D" w14:textId="5762E60A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A6BED7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F4044F" w14:textId="04FEC434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565279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A6A488" w14:textId="0820012D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6C3D4D1D" w14:textId="77777777" w:rsidTr="001F0548">
        <w:tc>
          <w:tcPr>
            <w:tcW w:w="4137" w:type="dxa"/>
          </w:tcPr>
          <w:p w14:paraId="1B8BA117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AFB423" w14:textId="77777777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9E992E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6733DB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3D3099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7E47D5" w14:textId="77777777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967F96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A962BA" w14:textId="77777777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6F3A4670" w14:textId="77777777" w:rsidTr="001F0548">
        <w:tc>
          <w:tcPr>
            <w:tcW w:w="4137" w:type="dxa"/>
          </w:tcPr>
          <w:p w14:paraId="473E8F29" w14:textId="2081DB60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4606EE36" w14:textId="77777777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ED710D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A16B49F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41C1ABF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3AC2D8" w14:textId="77777777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518774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C61C58" w14:textId="77777777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120C" w:rsidRPr="0035030C" w14:paraId="5098773B" w14:textId="77777777" w:rsidTr="00D249FA">
        <w:tc>
          <w:tcPr>
            <w:tcW w:w="4137" w:type="dxa"/>
          </w:tcPr>
          <w:p w14:paraId="2B27E45E" w14:textId="30C9B40A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470AE7C" w14:textId="77777777" w:rsidR="0086120C" w:rsidRPr="0035030C" w:rsidRDefault="0086120C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E297B2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E280E6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877CD59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0DA85A" w14:textId="77777777" w:rsidR="0086120C" w:rsidRPr="0035030C" w:rsidRDefault="0086120C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03015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414F9F" w14:textId="77777777" w:rsidR="0086120C" w:rsidRPr="0035030C" w:rsidRDefault="0086120C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120C" w:rsidRPr="0035030C" w14:paraId="115510F1" w14:textId="77777777" w:rsidTr="00D249FA">
        <w:tc>
          <w:tcPr>
            <w:tcW w:w="4137" w:type="dxa"/>
          </w:tcPr>
          <w:p w14:paraId="0CE603D2" w14:textId="41C97044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F2D481F" w14:textId="3032C61F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D7663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36" w:type="dxa"/>
          </w:tcPr>
          <w:p w14:paraId="3734B1A1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8F3FFB" w14:textId="7C0E20B3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D7663"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  <w:tc>
          <w:tcPr>
            <w:tcW w:w="239" w:type="dxa"/>
          </w:tcPr>
          <w:p w14:paraId="41967FDD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B4088B" w14:textId="6DFC68DE" w:rsidR="0086120C" w:rsidRPr="0035030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39" w:type="dxa"/>
          </w:tcPr>
          <w:p w14:paraId="26B88C5F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EDE41E" w14:textId="7BAF4663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86120C" w:rsidRPr="0035030C" w14:paraId="7206B684" w14:textId="77777777" w:rsidTr="00D249FA">
        <w:tc>
          <w:tcPr>
            <w:tcW w:w="4137" w:type="dxa"/>
          </w:tcPr>
          <w:p w14:paraId="09179C57" w14:textId="67E4B419" w:rsidR="0086120C" w:rsidRPr="0035030C" w:rsidRDefault="0086120C" w:rsidP="0086120C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57272" w14:textId="6C090936" w:rsidR="0086120C" w:rsidRPr="0035030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D766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14:paraId="3C946C23" w14:textId="77777777" w:rsidR="0086120C" w:rsidRPr="0035030C" w:rsidRDefault="0086120C" w:rsidP="0086120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0543B2" w14:textId="00FC3FA4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D7663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39" w:type="dxa"/>
          </w:tcPr>
          <w:p w14:paraId="5602DA5B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7FB4F7" w14:textId="0864BEEE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4E54C1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4162E9A" w14:textId="441D103E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72A454AC" w14:textId="77777777" w:rsidTr="00D249FA">
        <w:tc>
          <w:tcPr>
            <w:tcW w:w="4137" w:type="dxa"/>
          </w:tcPr>
          <w:p w14:paraId="0694C75D" w14:textId="5B4E5EB1" w:rsidR="0086120C" w:rsidRPr="0035030C" w:rsidRDefault="0086120C" w:rsidP="0086120C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0F35C" w14:textId="0FB8E51D" w:rsidR="0086120C" w:rsidRPr="002F677C" w:rsidRDefault="00117E9B" w:rsidP="0086120C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</w:tcPr>
          <w:p w14:paraId="6374C937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8370C" w14:textId="4FE19E2A" w:rsidR="0086120C" w:rsidRPr="0035030C" w:rsidRDefault="00117E9B" w:rsidP="0086120C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39" w:type="dxa"/>
          </w:tcPr>
          <w:p w14:paraId="5D4488B2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3CFD7E" w14:textId="091B7F67" w:rsidR="0086120C" w:rsidRPr="002F677C" w:rsidRDefault="00117E9B" w:rsidP="0086120C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39" w:type="dxa"/>
          </w:tcPr>
          <w:p w14:paraId="23D582AC" w14:textId="77777777" w:rsidR="0086120C" w:rsidRPr="0035030C" w:rsidRDefault="0086120C" w:rsidP="0086120C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C74A" w14:textId="7695957F" w:rsidR="0086120C" w:rsidRPr="0035030C" w:rsidRDefault="00117E9B" w:rsidP="0086120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</w:tr>
    </w:tbl>
    <w:p w14:paraId="158E3143" w14:textId="77777777" w:rsidR="009F65A6" w:rsidRPr="00FF36F3" w:rsidRDefault="009F65A6" w:rsidP="009F65A6">
      <w:pPr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103808" w:rsidRPr="0035030C" w14:paraId="1070A424" w14:textId="77777777" w:rsidTr="00C235B0">
        <w:trPr>
          <w:tblHeader/>
        </w:trPr>
        <w:tc>
          <w:tcPr>
            <w:tcW w:w="4140" w:type="dxa"/>
          </w:tcPr>
          <w:p w14:paraId="535FA257" w14:textId="44E64105" w:rsidR="00103808" w:rsidRPr="006866CD" w:rsidRDefault="006866CD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81" w:type="dxa"/>
            <w:gridSpan w:val="3"/>
          </w:tcPr>
          <w:p w14:paraId="16E3CB3C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BF8784A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462B914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49D" w:rsidRPr="0035030C" w14:paraId="6621A911" w14:textId="77777777" w:rsidTr="00C235B0">
        <w:trPr>
          <w:tblHeader/>
        </w:trPr>
        <w:tc>
          <w:tcPr>
            <w:tcW w:w="4140" w:type="dxa"/>
          </w:tcPr>
          <w:p w14:paraId="2ADA2269" w14:textId="5F3038BE" w:rsidR="004B049D" w:rsidRPr="006866CD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8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0D66D995" w14:textId="01089281" w:rsidR="004B049D" w:rsidRPr="0035030C" w:rsidRDefault="00117E9B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DB5EEE3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9A586E" w14:textId="5817997B" w:rsidR="004B049D" w:rsidRPr="0035030C" w:rsidRDefault="00117E9B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73F1EE5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5B91141A" w14:textId="45B124F7" w:rsidR="004B049D" w:rsidRPr="0035030C" w:rsidRDefault="00117E9B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7BD0C46" w14:textId="77777777" w:rsidR="004B049D" w:rsidRPr="0035030C" w:rsidRDefault="004B049D" w:rsidP="004B049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8CC9AC" w14:textId="581D2A2D" w:rsidR="004B049D" w:rsidRPr="0035030C" w:rsidRDefault="00117E9B" w:rsidP="004B04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049D" w:rsidRPr="0035030C" w14:paraId="6A4EF85B" w14:textId="77777777" w:rsidTr="00C235B0">
        <w:trPr>
          <w:tblHeader/>
        </w:trPr>
        <w:tc>
          <w:tcPr>
            <w:tcW w:w="4140" w:type="dxa"/>
          </w:tcPr>
          <w:p w14:paraId="345FEC5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B5093" w14:textId="77777777" w:rsidR="004B049D" w:rsidRPr="0035030C" w:rsidRDefault="004B049D" w:rsidP="004B049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049D" w:rsidRPr="0035030C" w14:paraId="4E352AEE" w14:textId="77777777" w:rsidTr="00C235B0">
        <w:tc>
          <w:tcPr>
            <w:tcW w:w="4140" w:type="dxa"/>
          </w:tcPr>
          <w:p w14:paraId="00E01EDB" w14:textId="771BE6C6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0C5874" w14:textId="6A7F57CD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A2A04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28F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0E4AC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B919AB0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823AF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ADD0EE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49D" w:rsidRPr="0035030C" w14:paraId="59A147F7" w14:textId="77777777" w:rsidTr="00C235B0">
        <w:tc>
          <w:tcPr>
            <w:tcW w:w="4140" w:type="dxa"/>
          </w:tcPr>
          <w:p w14:paraId="3A9899DB" w14:textId="5B774727" w:rsidR="004B049D" w:rsidRPr="0035030C" w:rsidRDefault="004B049D" w:rsidP="004B049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5329FF" w14:textId="00002694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EE166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E99BDA6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D80F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1960B7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03648" w14:textId="77777777" w:rsidR="004B049D" w:rsidRPr="0035030C" w:rsidRDefault="004B049D" w:rsidP="004B049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4F2DEA" w14:textId="77777777" w:rsidR="004B049D" w:rsidRPr="0035030C" w:rsidRDefault="004B049D" w:rsidP="004B049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6F2A69FE" w14:textId="77777777" w:rsidTr="00D249FA">
        <w:tc>
          <w:tcPr>
            <w:tcW w:w="4140" w:type="dxa"/>
          </w:tcPr>
          <w:p w14:paraId="68BCB896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2B024150" w14:textId="5489EC2C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090665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EB2EE00" w14:textId="6F7FD44F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613A0A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9FC426A" w14:textId="6D6B143F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2D8C9981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9A34D" w14:textId="2F44B853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86120C" w:rsidRPr="0035030C" w14:paraId="1AF04D06" w14:textId="77777777" w:rsidTr="00D249FA">
        <w:tc>
          <w:tcPr>
            <w:tcW w:w="4140" w:type="dxa"/>
            <w:vAlign w:val="bottom"/>
          </w:tcPr>
          <w:p w14:paraId="4931337D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7F912E87" w14:textId="4A363A69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B2F55D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7BE899" w14:textId="39CF222F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F96FA2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E0718A2" w14:textId="642BA858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36" w:type="dxa"/>
          </w:tcPr>
          <w:p w14:paraId="7148EBB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87EF34" w14:textId="0E0338CF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86120C" w:rsidRPr="0035030C" w14:paraId="70E8B24B" w14:textId="77777777" w:rsidTr="00D249FA">
        <w:tc>
          <w:tcPr>
            <w:tcW w:w="4140" w:type="dxa"/>
            <w:vAlign w:val="bottom"/>
          </w:tcPr>
          <w:p w14:paraId="0FC79C53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77C4D804" w14:textId="1D6BB39A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A016AD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92C32F" w14:textId="10B02332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56E833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716A566" w14:textId="51F7021F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7AD40EB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5B2CA" w14:textId="29D1254F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86120C" w:rsidRPr="0035030C" w14:paraId="725BDB66" w14:textId="77777777" w:rsidTr="00D249FA">
        <w:tc>
          <w:tcPr>
            <w:tcW w:w="4140" w:type="dxa"/>
            <w:vAlign w:val="bottom"/>
          </w:tcPr>
          <w:p w14:paraId="2A0CC8F4" w14:textId="64EA40A6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47860D16" w14:textId="47D5CC2C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CB0D3AA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B51652" w14:textId="31F20C9B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26217B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DF2F6C" w14:textId="72A440A0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36" w:type="dxa"/>
          </w:tcPr>
          <w:p w14:paraId="662AFD8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4C0B57" w14:textId="7961EB20" w:rsidR="0086120C" w:rsidRPr="004B049D" w:rsidRDefault="00117E9B" w:rsidP="00902C03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86120C" w:rsidRPr="0035030C" w14:paraId="4966EB8B" w14:textId="77777777" w:rsidTr="00D249FA">
        <w:tc>
          <w:tcPr>
            <w:tcW w:w="4140" w:type="dxa"/>
            <w:vAlign w:val="bottom"/>
          </w:tcPr>
          <w:p w14:paraId="48FCCD3E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255AA0A9" w14:textId="70069AC9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0D244C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DA4F715" w14:textId="2CE577D2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CA7BF56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A6436DC" w14:textId="1BF0A679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01997011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6CDCFE" w14:textId="79D444BB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86120C" w:rsidRPr="0035030C" w14:paraId="2242AB78" w14:textId="77777777" w:rsidTr="00D249FA">
        <w:tc>
          <w:tcPr>
            <w:tcW w:w="4140" w:type="dxa"/>
            <w:vAlign w:val="bottom"/>
          </w:tcPr>
          <w:p w14:paraId="0C670ED6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68B0EB53" w14:textId="486CF2F3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40C93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73F255" w14:textId="7B9D135D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249F4A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4FFAFC1" w14:textId="027EF4D5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36" w:type="dxa"/>
          </w:tcPr>
          <w:p w14:paraId="300638BC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B51EB" w14:textId="5B5918AB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86120C" w:rsidRPr="0035030C" w14:paraId="2AC12A81" w14:textId="77777777" w:rsidTr="00D249FA">
        <w:tc>
          <w:tcPr>
            <w:tcW w:w="4140" w:type="dxa"/>
          </w:tcPr>
          <w:p w14:paraId="72B8E140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39A6391B" w14:textId="16B13DB4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E9872B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F34599" w14:textId="22891F6C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C1FBA4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8DF7C32" w14:textId="2698A678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14:paraId="10AC7E2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07EE7" w14:textId="7084401F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86120C" w:rsidRPr="0035030C" w14:paraId="25B0E23A" w14:textId="77777777" w:rsidTr="00D249FA">
        <w:tc>
          <w:tcPr>
            <w:tcW w:w="4140" w:type="dxa"/>
          </w:tcPr>
          <w:p w14:paraId="7C5A547D" w14:textId="33329867" w:rsidR="0086120C" w:rsidRPr="00E61E79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30683220" w14:textId="2898EBAC" w:rsidR="0086120C" w:rsidRPr="00E61E79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57D31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C48D3B2" w14:textId="3736063F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EE271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B5D4AA8" w14:textId="1609D953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7505F18F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10F5C3" w14:textId="494FC116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86120C" w:rsidRPr="0035030C" w14:paraId="76554617" w14:textId="77777777" w:rsidTr="00D249FA">
        <w:tc>
          <w:tcPr>
            <w:tcW w:w="4140" w:type="dxa"/>
          </w:tcPr>
          <w:p w14:paraId="4F884E62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33F64B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C7C47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9B8923F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CF6EA6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8D4C87E" w14:textId="77777777" w:rsidR="0086120C" w:rsidRPr="0035030C" w:rsidRDefault="0086120C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8316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D9977" w14:textId="77777777" w:rsidR="0086120C" w:rsidRPr="0035030C" w:rsidRDefault="0086120C" w:rsidP="0086120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25AF7F4D" w14:textId="77777777" w:rsidTr="00D249FA">
        <w:tc>
          <w:tcPr>
            <w:tcW w:w="4140" w:type="dxa"/>
            <w:vAlign w:val="bottom"/>
          </w:tcPr>
          <w:p w14:paraId="406ED4B8" w14:textId="77777777" w:rsidR="0086120C" w:rsidRPr="0035030C" w:rsidRDefault="0086120C" w:rsidP="0086120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</w:tcPr>
          <w:p w14:paraId="76E37420" w14:textId="4BDAB7BC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2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AF54D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D1403F" w14:textId="13124E64" w:rsidR="0086120C" w:rsidRPr="004B049D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9A9059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8A0698B" w14:textId="665DACD1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DD0B6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3CC071" w14:textId="2422EEE3" w:rsidR="0086120C" w:rsidRPr="004B049D" w:rsidRDefault="0086120C" w:rsidP="0086120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31014F27" w14:textId="77777777" w:rsidTr="00D249FA">
        <w:tc>
          <w:tcPr>
            <w:tcW w:w="4140" w:type="dxa"/>
          </w:tcPr>
          <w:p w14:paraId="58B3750D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</w:tcPr>
          <w:p w14:paraId="779E69E2" w14:textId="2C9EF9AA" w:rsidR="0086120C" w:rsidRPr="000D2404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1350EE1A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B1D9C" w14:textId="1BF0C95E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653BAC0E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D4492BE" w14:textId="2CA539D1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ABE4DF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155B1" w14:textId="16C5C3A1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120C" w:rsidRPr="0035030C" w14:paraId="6AEEBE29" w14:textId="77777777" w:rsidTr="00D249FA">
        <w:tc>
          <w:tcPr>
            <w:tcW w:w="4140" w:type="dxa"/>
          </w:tcPr>
          <w:p w14:paraId="3539211B" w14:textId="7DB7EAB0" w:rsidR="0086120C" w:rsidRPr="0093073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6BB7CD24" w14:textId="55C83BCF" w:rsidR="0086120C" w:rsidRPr="0093073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6" w:type="dxa"/>
          </w:tcPr>
          <w:p w14:paraId="0545DC99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42C94D9" w14:textId="0DC1F89A" w:rsidR="0086120C" w:rsidRPr="0062565B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</w:tcPr>
          <w:p w14:paraId="1D573CAC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6BF6548" w14:textId="32338C68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6" w:type="dxa"/>
          </w:tcPr>
          <w:p w14:paraId="679D49FB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2BFF52" w14:textId="26FA5367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86120C" w:rsidRPr="0035030C" w14:paraId="24A59135" w14:textId="77777777" w:rsidTr="00D249FA">
        <w:tc>
          <w:tcPr>
            <w:tcW w:w="4140" w:type="dxa"/>
          </w:tcPr>
          <w:p w14:paraId="74E0CE95" w14:textId="79F37333" w:rsidR="0086120C" w:rsidRPr="0090741F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6F62229C" w14:textId="7B480533" w:rsidR="0086120C" w:rsidRPr="0090741F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22D6BDE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33EEFF3" w14:textId="60C28390" w:rsidR="0086120C" w:rsidRPr="0062565B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12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</w:tcPr>
          <w:p w14:paraId="4088123F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F30D3FA" w14:textId="35684B3B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4F40F689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3EC203" w14:textId="504AEBC7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12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86120C" w:rsidRPr="0035030C" w14:paraId="33D0CDDB" w14:textId="77777777" w:rsidTr="00D249FA">
        <w:tc>
          <w:tcPr>
            <w:tcW w:w="4140" w:type="dxa"/>
          </w:tcPr>
          <w:p w14:paraId="32E3F27E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DDAA3A9" w14:textId="77777777" w:rsidR="0086120C" w:rsidRPr="0035030C" w:rsidRDefault="0086120C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C58D11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C1BCFC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BFA7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644AF39" w14:textId="77777777" w:rsidR="0086120C" w:rsidRPr="0035030C" w:rsidRDefault="0086120C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3118C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C4FAA8" w14:textId="77777777" w:rsidR="0086120C" w:rsidRPr="0035030C" w:rsidRDefault="0086120C" w:rsidP="0086120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7AA4B7FC" w14:textId="77777777" w:rsidTr="00D249FA">
        <w:trPr>
          <w:trHeight w:val="353"/>
        </w:trPr>
        <w:tc>
          <w:tcPr>
            <w:tcW w:w="4140" w:type="dxa"/>
          </w:tcPr>
          <w:p w14:paraId="6C7627B1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0BDDA90A" w14:textId="1418AC3C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51AAA24C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12A42" w14:textId="0D7D9F3C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055EE7FE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4F6AFBA" w14:textId="27167666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02BBE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AE234" w14:textId="79B84D3C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3F36C16B" w14:textId="77777777" w:rsidTr="00D249FA">
        <w:tc>
          <w:tcPr>
            <w:tcW w:w="4140" w:type="dxa"/>
          </w:tcPr>
          <w:p w14:paraId="1C33293F" w14:textId="77777777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1C22289" w14:textId="51605207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FB3DB01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E58B4E" w14:textId="7EBE8FC6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0E1E164A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49DE8A" w14:textId="23C8FC1A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EB1CD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BD38BE" w14:textId="4B4B8CBF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5CF165AF" w14:textId="77777777" w:rsidTr="00D249FA">
        <w:tc>
          <w:tcPr>
            <w:tcW w:w="4140" w:type="dxa"/>
          </w:tcPr>
          <w:p w14:paraId="32A6EB08" w14:textId="77777777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48935E7C" w14:textId="07E18C79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89C86F3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F1F232" w14:textId="316780BD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67E51A7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B343651" w14:textId="707C2B23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14B663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A5E290" w14:textId="7AC3787D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69A3CC24" w14:textId="77777777" w:rsidTr="00D249FA">
        <w:tc>
          <w:tcPr>
            <w:tcW w:w="4140" w:type="dxa"/>
          </w:tcPr>
          <w:p w14:paraId="436E4DE2" w14:textId="3142F834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</w:tcPr>
          <w:p w14:paraId="79AEB2BC" w14:textId="48130B2C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3E0BDC1F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808549F" w14:textId="3234D9B8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22A33CEB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B64BF16" w14:textId="668FD8AC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3A64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0ED23B" w14:textId="6470775F" w:rsidR="0086120C" w:rsidRPr="004B049D" w:rsidRDefault="0086120C" w:rsidP="0086120C">
            <w:pPr>
              <w:tabs>
                <w:tab w:val="decimal" w:pos="-78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2BF5D6B1" w14:textId="77777777" w:rsidTr="001F0548">
        <w:tc>
          <w:tcPr>
            <w:tcW w:w="4140" w:type="dxa"/>
          </w:tcPr>
          <w:p w14:paraId="03CC86E1" w14:textId="0D5B6885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85F2427" w14:textId="77777777" w:rsidR="0086120C" w:rsidRPr="0035030C" w:rsidRDefault="0086120C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AD1C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54E5818" w14:textId="77777777" w:rsidR="0086120C" w:rsidRPr="0035030C" w:rsidRDefault="0086120C" w:rsidP="008612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66F4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37D979" w14:textId="77777777" w:rsidR="0086120C" w:rsidRPr="0035030C" w:rsidRDefault="0086120C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ED943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1C52B" w14:textId="77777777" w:rsidR="0086120C" w:rsidRPr="0035030C" w:rsidRDefault="0086120C" w:rsidP="008612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367F6466" w14:textId="77777777" w:rsidTr="00EB5C24">
        <w:tc>
          <w:tcPr>
            <w:tcW w:w="4140" w:type="dxa"/>
          </w:tcPr>
          <w:p w14:paraId="33D6CD55" w14:textId="3B5239AD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</w:tcPr>
          <w:p w14:paraId="528FF8CA" w14:textId="0B225CCE" w:rsidR="0086120C" w:rsidRPr="0035030C" w:rsidRDefault="0086120C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83F16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A929CE" w14:textId="68A32A0C" w:rsidR="0086120C" w:rsidRPr="0035030C" w:rsidRDefault="0086120C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56C39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5059CE0" w14:textId="32614F33" w:rsidR="0086120C" w:rsidRPr="0035030C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012DE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0B226" w14:textId="1F3C555A" w:rsidR="0086120C" w:rsidRPr="0035030C" w:rsidRDefault="0086120C" w:rsidP="008612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20C" w:rsidRPr="0035030C" w14:paraId="3BDCFE05" w14:textId="77777777" w:rsidTr="00D249FA">
        <w:tc>
          <w:tcPr>
            <w:tcW w:w="4140" w:type="dxa"/>
          </w:tcPr>
          <w:p w14:paraId="57E655F8" w14:textId="0BB4FB15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3A7CF57E" w14:textId="1565D118" w:rsidR="0086120C" w:rsidRPr="00944023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6E2B9EA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303295D" w14:textId="21D32CA3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36" w:type="dxa"/>
          </w:tcPr>
          <w:p w14:paraId="4B56A914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6A14B5E" w14:textId="42F61FCB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04D52C98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1C75B9" w14:textId="4839DB1B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86120C" w:rsidRPr="0035030C" w14:paraId="5EA1EBC2" w14:textId="77777777" w:rsidTr="00D249FA">
        <w:tc>
          <w:tcPr>
            <w:tcW w:w="4140" w:type="dxa"/>
          </w:tcPr>
          <w:p w14:paraId="23542742" w14:textId="3BD190CD" w:rsidR="0086120C" w:rsidRPr="00EB5C24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6E72C9A5" w14:textId="27E1A9D0" w:rsidR="0086120C" w:rsidRPr="00532E20" w:rsidRDefault="0086120C" w:rsidP="0086120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A166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A72939A" w14:textId="2E231506" w:rsidR="0086120C" w:rsidRPr="00532E20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957B13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9F52C2" w14:textId="08F92B7B" w:rsidR="0086120C" w:rsidRPr="00D05018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36A190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E0D6EC" w14:textId="48E58153" w:rsidR="0086120C" w:rsidRPr="00D05018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6C6DC426" w14:textId="77777777" w:rsidTr="00D249FA">
        <w:tc>
          <w:tcPr>
            <w:tcW w:w="4140" w:type="dxa"/>
          </w:tcPr>
          <w:p w14:paraId="2809C80E" w14:textId="77777777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4C95E8" w14:textId="17C27BB7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071FB070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5C07348" w14:textId="70C348F2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36" w:type="dxa"/>
          </w:tcPr>
          <w:p w14:paraId="23136CA5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B3BC777" w14:textId="048536AF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36" w:type="dxa"/>
          </w:tcPr>
          <w:p w14:paraId="7F5FEBAE" w14:textId="77777777" w:rsidR="0086120C" w:rsidRPr="0035030C" w:rsidRDefault="0086120C" w:rsidP="0086120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E16F0B" w14:textId="45340781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86120C" w:rsidRPr="0035030C" w14:paraId="4C7623E9" w14:textId="77777777" w:rsidTr="00D249FA">
        <w:tc>
          <w:tcPr>
            <w:tcW w:w="4140" w:type="dxa"/>
            <w:vAlign w:val="bottom"/>
          </w:tcPr>
          <w:p w14:paraId="4A0AC6C3" w14:textId="740D4C5E" w:rsidR="0086120C" w:rsidRPr="0035030C" w:rsidRDefault="0086120C" w:rsidP="0086120C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A78027B" w14:textId="7575A9DC" w:rsidR="0086120C" w:rsidRPr="0035030C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E1C8" w14:textId="77777777" w:rsidR="0086120C" w:rsidRPr="0035030C" w:rsidRDefault="0086120C" w:rsidP="0086120C">
            <w:pPr>
              <w:tabs>
                <w:tab w:val="decimal" w:pos="821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F978DD" w14:textId="758F7B16" w:rsidR="0086120C" w:rsidRPr="004B049D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EB3DE" w14:textId="77777777" w:rsidR="0086120C" w:rsidRPr="0035030C" w:rsidRDefault="0086120C" w:rsidP="0086120C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60670F9B" w14:textId="38D00D35" w:rsidR="0086120C" w:rsidRPr="00D05018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EA3D8" w14:textId="77777777" w:rsidR="0086120C" w:rsidRPr="0035030C" w:rsidRDefault="0086120C" w:rsidP="0086120C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07CF2" w14:textId="305D922D" w:rsidR="0086120C" w:rsidRPr="00D05018" w:rsidRDefault="0086120C" w:rsidP="0086120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20C" w:rsidRPr="0035030C" w14:paraId="182905E5" w14:textId="77777777" w:rsidTr="00D249FA">
        <w:trPr>
          <w:trHeight w:val="67"/>
        </w:trPr>
        <w:tc>
          <w:tcPr>
            <w:tcW w:w="4140" w:type="dxa"/>
            <w:vAlign w:val="bottom"/>
          </w:tcPr>
          <w:p w14:paraId="6B4C6CDF" w14:textId="77777777" w:rsidR="0086120C" w:rsidRPr="0035030C" w:rsidRDefault="0086120C" w:rsidP="008612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F98EEF" w14:textId="39345087" w:rsidR="0086120C" w:rsidRPr="0035030C" w:rsidRDefault="00117E9B" w:rsidP="0086120C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19ED64A2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33A4D6E" w14:textId="14CFCBFF" w:rsidR="0086120C" w:rsidRPr="0035030C" w:rsidRDefault="00117E9B" w:rsidP="0086120C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36" w:type="dxa"/>
          </w:tcPr>
          <w:p w14:paraId="2EB93FBE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3CF1A24" w14:textId="6907F3BD" w:rsidR="0086120C" w:rsidRPr="0035030C" w:rsidRDefault="00117E9B" w:rsidP="0086120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36" w:type="dxa"/>
          </w:tcPr>
          <w:p w14:paraId="0B2AA0D0" w14:textId="77777777" w:rsidR="0086120C" w:rsidRPr="0035030C" w:rsidRDefault="0086120C" w:rsidP="008612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D67F4D8" w14:textId="35C4F3A6" w:rsidR="0086120C" w:rsidRPr="0035030C" w:rsidRDefault="00117E9B" w:rsidP="0086120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86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</w:tbl>
    <w:p w14:paraId="2E7DC67A" w14:textId="77777777" w:rsidR="000D5304" w:rsidRPr="0035030C" w:rsidRDefault="000D5304">
      <w:pPr>
        <w:spacing w:line="240" w:lineRule="auto"/>
        <w:rPr>
          <w:rFonts w:asciiTheme="majorBidi" w:hAnsiTheme="majorBidi" w:cstheme="majorBidi"/>
          <w:highlight w:val="yellow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65"/>
        <w:gridCol w:w="375"/>
        <w:gridCol w:w="1080"/>
        <w:gridCol w:w="270"/>
        <w:gridCol w:w="1080"/>
        <w:gridCol w:w="270"/>
        <w:gridCol w:w="1170"/>
        <w:gridCol w:w="270"/>
        <w:gridCol w:w="990"/>
      </w:tblGrid>
      <w:tr w:rsidR="00926D59" w:rsidRPr="00665C8D" w14:paraId="594A1241" w14:textId="77777777" w:rsidTr="001D59BE">
        <w:trPr>
          <w:trHeight w:val="240"/>
          <w:tblHeader/>
        </w:trPr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025CFE23" w14:textId="77777777" w:rsidR="00926D59" w:rsidRPr="00665C8D" w:rsidRDefault="00926D59" w:rsidP="00D249FA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C8D">
              <w:rPr>
                <w:sz w:val="30"/>
                <w:szCs w:val="30"/>
              </w:rPr>
              <w:br w:type="page"/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448E38F1" w14:textId="77777777" w:rsidR="00926D59" w:rsidRPr="00665C8D" w:rsidRDefault="00926D59" w:rsidP="00D249F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0" w:type="dxa"/>
            <w:gridSpan w:val="7"/>
            <w:tcBorders>
              <w:top w:val="nil"/>
              <w:bottom w:val="nil"/>
            </w:tcBorders>
          </w:tcPr>
          <w:p w14:paraId="1F2B402F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D59" w:rsidRPr="007A168E" w14:paraId="6D1ABA06" w14:textId="77777777" w:rsidTr="001D59BE">
        <w:trPr>
          <w:trHeight w:val="240"/>
          <w:tblHeader/>
        </w:trPr>
        <w:tc>
          <w:tcPr>
            <w:tcW w:w="2610" w:type="dxa"/>
            <w:tcBorders>
              <w:top w:val="nil"/>
            </w:tcBorders>
          </w:tcPr>
          <w:p w14:paraId="09AB36E3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08654BD4" w14:textId="679FB05D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6579A3" w:rsidRPr="0066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ปีสิ้นสุด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1AC1AF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51CDB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B0E5F0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71DCA4" w14:textId="77777777" w:rsidR="00926D59" w:rsidRPr="00665C8D" w:rsidRDefault="00926D59" w:rsidP="00D249F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B2A38BF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FE7EE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0168B5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26D59" w:rsidRPr="007A168E" w14:paraId="3DBAC25C" w14:textId="77777777" w:rsidTr="001D59BE">
        <w:trPr>
          <w:trHeight w:val="240"/>
          <w:tblHeader/>
        </w:trPr>
        <w:tc>
          <w:tcPr>
            <w:tcW w:w="2610" w:type="dxa"/>
            <w:tcBorders>
              <w:top w:val="nil"/>
            </w:tcBorders>
          </w:tcPr>
          <w:p w14:paraId="355F62F4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2763FE56" w14:textId="092F1661" w:rsidR="00926D59" w:rsidRPr="00665C8D" w:rsidRDefault="006579A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5C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65C8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20FEF6" w14:textId="174A3DE1" w:rsidR="00926D59" w:rsidRPr="00665C8D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6D59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26D59" w:rsidRPr="00665C8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F56B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B961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2477DC" w14:textId="77777777" w:rsidR="00926D59" w:rsidRPr="00665C8D" w:rsidRDefault="00926D59" w:rsidP="00D249F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17008C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CDB98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011CCD" w14:textId="6402BAF1" w:rsidR="00926D59" w:rsidRPr="00665C8D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26D59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79A3" w:rsidRPr="00665C8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26D59" w:rsidRPr="007A168E" w14:paraId="4F5A3DA4" w14:textId="77777777" w:rsidTr="001D59BE">
        <w:trPr>
          <w:trHeight w:val="240"/>
          <w:tblHeader/>
        </w:trPr>
        <w:tc>
          <w:tcPr>
            <w:tcW w:w="2610" w:type="dxa"/>
            <w:tcBorders>
              <w:top w:val="nil"/>
            </w:tcBorders>
          </w:tcPr>
          <w:p w14:paraId="40BF0DC0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7C7F5FC7" w14:textId="43A21322" w:rsidR="00926D59" w:rsidRPr="00665C8D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8A5E1D" w14:textId="07A5174F" w:rsidR="00926D59" w:rsidRPr="00665C8D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94C17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F8C1C2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DFA2E" w14:textId="77777777" w:rsidR="00926D59" w:rsidRPr="00665C8D" w:rsidRDefault="00926D59" w:rsidP="00D249F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E3A296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14BC7" w14:textId="77777777" w:rsidR="00926D59" w:rsidRPr="00665C8D" w:rsidRDefault="00926D59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24F1BA" w14:textId="20DA9AA1" w:rsidR="00926D59" w:rsidRPr="00665C8D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26D59" w:rsidRPr="00665C8D" w14:paraId="0D799B54" w14:textId="77777777" w:rsidTr="001D59BE">
        <w:trPr>
          <w:trHeight w:val="240"/>
          <w:tblHeader/>
        </w:trPr>
        <w:tc>
          <w:tcPr>
            <w:tcW w:w="2610" w:type="dxa"/>
          </w:tcPr>
          <w:p w14:paraId="53FBAAF2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8D9F51B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tcBorders>
              <w:top w:val="nil"/>
              <w:bottom w:val="nil"/>
            </w:tcBorders>
          </w:tcPr>
          <w:p w14:paraId="5C9CFBED" w14:textId="77777777" w:rsidR="00926D59" w:rsidRPr="00665C8D" w:rsidRDefault="00926D59" w:rsidP="00D249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5C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65C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26D59" w:rsidRPr="00665C8D" w14:paraId="16E6757C" w14:textId="77777777" w:rsidTr="001D59BE">
        <w:trPr>
          <w:trHeight w:val="240"/>
          <w:tblHeader/>
        </w:trPr>
        <w:tc>
          <w:tcPr>
            <w:tcW w:w="2610" w:type="dxa"/>
          </w:tcPr>
          <w:p w14:paraId="0D488C08" w14:textId="77777777" w:rsidR="00926D59" w:rsidRPr="00665C8D" w:rsidRDefault="00926D59" w:rsidP="00665C8D">
            <w:pPr>
              <w:tabs>
                <w:tab w:val="left" w:pos="720"/>
              </w:tabs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</w:t>
            </w:r>
            <w:r w:rsidRPr="00665C8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ง</w:t>
            </w:r>
            <w:r w:rsidRPr="00665C8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440" w:type="dxa"/>
            <w:gridSpan w:val="2"/>
          </w:tcPr>
          <w:p w14:paraId="3330D052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bottom w:val="nil"/>
            </w:tcBorders>
          </w:tcPr>
          <w:p w14:paraId="72B4A337" w14:textId="77777777" w:rsidR="00926D59" w:rsidRPr="00665C8D" w:rsidRDefault="00926D59" w:rsidP="00D249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926D59" w:rsidRPr="007A168E" w14:paraId="5180EE6B" w14:textId="77777777" w:rsidTr="001D59BE">
        <w:trPr>
          <w:trHeight w:val="247"/>
        </w:trPr>
        <w:tc>
          <w:tcPr>
            <w:tcW w:w="2610" w:type="dxa"/>
            <w:tcBorders>
              <w:top w:val="nil"/>
            </w:tcBorders>
          </w:tcPr>
          <w:p w14:paraId="2235DD4E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5" w:type="dxa"/>
            <w:tcBorders>
              <w:top w:val="nil"/>
            </w:tcBorders>
          </w:tcPr>
          <w:p w14:paraId="0777C937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5" w:type="dxa"/>
            <w:tcBorders>
              <w:top w:val="nil"/>
            </w:tcBorders>
          </w:tcPr>
          <w:p w14:paraId="196EE839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ECF90BF" w14:textId="77777777" w:rsidR="00926D59" w:rsidRPr="00665C8D" w:rsidRDefault="00926D59" w:rsidP="00D249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BF0D884" w14:textId="77777777" w:rsidR="00926D59" w:rsidRPr="00665C8D" w:rsidRDefault="00926D59" w:rsidP="00D249FA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1AEED5C" w14:textId="77777777" w:rsidR="00926D59" w:rsidRPr="00665C8D" w:rsidRDefault="00926D59" w:rsidP="00D249FA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ED4BF1C" w14:textId="77777777" w:rsidR="00926D59" w:rsidRPr="00665C8D" w:rsidRDefault="00926D59" w:rsidP="00D249F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2B46318" w14:textId="77777777" w:rsidR="00926D59" w:rsidRPr="00665C8D" w:rsidRDefault="00926D59" w:rsidP="00D249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4A8C53" w14:textId="77777777" w:rsidR="00926D59" w:rsidRPr="00665C8D" w:rsidRDefault="00926D59" w:rsidP="00D249FA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FF6289C" w14:textId="77777777" w:rsidR="00926D59" w:rsidRPr="00665C8D" w:rsidRDefault="00926D59" w:rsidP="00D249FA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D59" w:rsidRPr="007A168E" w14:paraId="3D42271A" w14:textId="77777777" w:rsidTr="001D59BE">
        <w:tc>
          <w:tcPr>
            <w:tcW w:w="2610" w:type="dxa"/>
          </w:tcPr>
          <w:p w14:paraId="5A47618D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 w:rsidRPr="00665C8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665C8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7F764086" w14:textId="22DBA415" w:rsidR="00926D59" w:rsidRPr="00665C8D" w:rsidRDefault="00117E9B" w:rsidP="00D249FA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69660DE" w14:textId="429914F4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2565B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62565B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0F1F29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92B1AC6" w14:textId="6681C824" w:rsidR="00926D59" w:rsidRPr="00665C8D" w:rsidRDefault="00117E9B" w:rsidP="00CD642F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6120C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="0086120C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AEDE39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8FF557" w14:textId="0CCEE156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3F321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15321BE" w14:textId="662FC82D" w:rsidR="00926D59" w:rsidRPr="00665C8D" w:rsidRDefault="00A701BA" w:rsidP="00A701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D59" w:rsidRPr="007A168E" w14:paraId="07BFB025" w14:textId="77777777" w:rsidTr="001D59BE">
        <w:tc>
          <w:tcPr>
            <w:tcW w:w="2610" w:type="dxa"/>
          </w:tcPr>
          <w:p w14:paraId="2DE2E950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r w:rsidRPr="00665C8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ออลซีซั่น</w:t>
            </w: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751D65DF" w14:textId="681A81EF" w:rsidR="00926D59" w:rsidRPr="00665C8D" w:rsidRDefault="00117E9B" w:rsidP="00D249FA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5C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65C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65C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DA049E" w14:textId="2F91BD7F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="0062565B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EFC463" w14:textId="77777777" w:rsidR="00926D59" w:rsidRPr="00665C8D" w:rsidRDefault="00926D59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4E037F" w14:textId="67E4DB4B" w:rsidR="00926D59" w:rsidRPr="00665C8D" w:rsidRDefault="00117E9B" w:rsidP="00665C8D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6120C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86120C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910CE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36775E" w14:textId="74236574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E2465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D1708F6" w14:textId="662B5355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A701BA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926D59" w:rsidRPr="007A168E" w14:paraId="702EAD5F" w14:textId="77777777" w:rsidTr="001D59BE">
        <w:tc>
          <w:tcPr>
            <w:tcW w:w="2610" w:type="dxa"/>
          </w:tcPr>
          <w:p w14:paraId="44329B5B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ซิลิกอน โพลีน จำกัด</w:t>
            </w:r>
          </w:p>
        </w:tc>
        <w:tc>
          <w:tcPr>
            <w:tcW w:w="1440" w:type="dxa"/>
            <w:gridSpan w:val="2"/>
          </w:tcPr>
          <w:p w14:paraId="647ED530" w14:textId="618FE72D" w:rsidR="00926D59" w:rsidRPr="00665C8D" w:rsidRDefault="00117E9B" w:rsidP="00D249FA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C57830" w14:textId="77777777" w:rsidR="00926D59" w:rsidRPr="00665C8D" w:rsidRDefault="00926D59" w:rsidP="00D249FA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A0BCE6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7BC04F" w14:textId="0E740A22" w:rsidR="00926D59" w:rsidRPr="00665C8D" w:rsidRDefault="00117E9B" w:rsidP="00665C8D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86120C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D8118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9E733A" w14:textId="2313B3D7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73510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7B7B1B" w14:textId="54D39EBB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A701BA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926D59" w:rsidRPr="007A168E" w14:paraId="41196E79" w14:textId="77777777" w:rsidTr="001D59BE">
        <w:tc>
          <w:tcPr>
            <w:tcW w:w="2610" w:type="dxa"/>
          </w:tcPr>
          <w:p w14:paraId="49BE0B4C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AC45122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" w:type="dxa"/>
          </w:tcPr>
          <w:p w14:paraId="786935C1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74013FD" w14:textId="4A4DD4C5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704BB9E2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426FF60" w14:textId="3F50DAE4" w:rsidR="00926D59" w:rsidRPr="00665C8D" w:rsidRDefault="00117E9B" w:rsidP="00665C8D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86120C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86120C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071FCB7D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9CE2411" w14:textId="4A0A3B8F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44AA015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DEBFB6D" w14:textId="22F0377E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</w:tr>
      <w:tr w:rsidR="00926D59" w:rsidRPr="007A168E" w14:paraId="393D92B9" w14:textId="77777777" w:rsidTr="001D59BE">
        <w:trPr>
          <w:trHeight w:val="80"/>
        </w:trPr>
        <w:tc>
          <w:tcPr>
            <w:tcW w:w="2610" w:type="dxa"/>
          </w:tcPr>
          <w:p w14:paraId="07AFE4B0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65" w:type="dxa"/>
          </w:tcPr>
          <w:p w14:paraId="01E4E76B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dxa"/>
          </w:tcPr>
          <w:p w14:paraId="458E9F2E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B7D811B" w14:textId="418F5741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62565B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bottom w:val="nil"/>
            </w:tcBorders>
          </w:tcPr>
          <w:p w14:paraId="68CEA7AC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B035A88" w14:textId="6B12D31C" w:rsidR="00926D59" w:rsidRPr="00665C8D" w:rsidRDefault="00ED432C" w:rsidP="00665C8D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47,360</w:t>
            </w:r>
          </w:p>
        </w:tc>
        <w:tc>
          <w:tcPr>
            <w:tcW w:w="270" w:type="dxa"/>
            <w:tcBorders>
              <w:bottom w:val="nil"/>
            </w:tcBorders>
          </w:tcPr>
          <w:p w14:paraId="2AB50693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DC9EFD8" w14:textId="5791C486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432C">
              <w:rPr>
                <w:rFonts w:asciiTheme="majorBidi" w:hAnsiTheme="majorBidi" w:cstheme="majorBidi"/>
                <w:sz w:val="30"/>
                <w:szCs w:val="30"/>
              </w:rPr>
              <w:t>40,094</w:t>
            </w: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7032562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EBDFA70" w14:textId="55536041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701BA"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622D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D59" w:rsidRPr="007A168E" w14:paraId="7B28716A" w14:textId="77777777" w:rsidTr="001D59BE">
        <w:tc>
          <w:tcPr>
            <w:tcW w:w="2610" w:type="dxa"/>
          </w:tcPr>
          <w:p w14:paraId="0A329C9A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5" w:type="dxa"/>
          </w:tcPr>
          <w:p w14:paraId="52AE67CE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5" w:type="dxa"/>
          </w:tcPr>
          <w:p w14:paraId="07D13BF5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0F5CB9F" w14:textId="7B2039D3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14D47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14E97AE" w14:textId="14BD4F4C" w:rsidR="0086120C" w:rsidRPr="00665C8D" w:rsidRDefault="00117E9B" w:rsidP="00665C8D">
            <w:pPr>
              <w:tabs>
                <w:tab w:val="decimal" w:pos="87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86120C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2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DA908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FEA61EF" w14:textId="09EFA206" w:rsidR="00926D59" w:rsidRPr="00665C8D" w:rsidRDefault="0086120C" w:rsidP="00CD642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2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364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22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,884</w:t>
            </w: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BBF958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F5997FD" w14:textId="6DA0BC0B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  <w:tr w:rsidR="00926D59" w:rsidRPr="007A168E" w14:paraId="4BCB413D" w14:textId="77777777" w:rsidTr="001D59BE">
        <w:tc>
          <w:tcPr>
            <w:tcW w:w="2610" w:type="dxa"/>
            <w:tcBorders>
              <w:top w:val="nil"/>
              <w:bottom w:val="nil"/>
            </w:tcBorders>
          </w:tcPr>
          <w:p w14:paraId="5993EBAA" w14:textId="77777777" w:rsidR="00926D59" w:rsidRPr="00665C8D" w:rsidRDefault="00926D59" w:rsidP="00D249FA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5C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14:paraId="1AC4B1DA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5" w:type="dxa"/>
            <w:tcBorders>
              <w:top w:val="nil"/>
              <w:bottom w:val="nil"/>
            </w:tcBorders>
          </w:tcPr>
          <w:p w14:paraId="06E7AA8D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086991A" w14:textId="77777777" w:rsidR="00926D59" w:rsidRPr="00665C8D" w:rsidRDefault="00926D59" w:rsidP="00D249FA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AC1E90" w14:textId="77777777" w:rsidR="00926D59" w:rsidRPr="00665C8D" w:rsidRDefault="00926D59" w:rsidP="00D249FA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1D42EB" w14:textId="77777777" w:rsidR="00926D59" w:rsidRPr="00665C8D" w:rsidRDefault="00926D59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9D170E" w14:textId="77777777" w:rsidR="00926D59" w:rsidRPr="00665C8D" w:rsidRDefault="00926D59" w:rsidP="00D249FA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8A13DC" w14:textId="77777777" w:rsidR="00926D59" w:rsidRPr="00665C8D" w:rsidRDefault="00926D59" w:rsidP="00D249FA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289301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D9C2F31" w14:textId="1C7542C5" w:rsidR="00926D59" w:rsidRPr="00665C8D" w:rsidRDefault="00A701B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C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D59" w:rsidRPr="007A168E" w14:paraId="1C188DDD" w14:textId="77777777" w:rsidTr="001D59BE">
        <w:tc>
          <w:tcPr>
            <w:tcW w:w="2610" w:type="dxa"/>
            <w:tcBorders>
              <w:bottom w:val="nil"/>
            </w:tcBorders>
          </w:tcPr>
          <w:p w14:paraId="4F92AB1C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5" w:type="dxa"/>
            <w:tcBorders>
              <w:bottom w:val="nil"/>
            </w:tcBorders>
          </w:tcPr>
          <w:p w14:paraId="48BB24DE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5" w:type="dxa"/>
            <w:tcBorders>
              <w:bottom w:val="nil"/>
            </w:tcBorders>
          </w:tcPr>
          <w:p w14:paraId="4E822E5E" w14:textId="77777777" w:rsidR="00926D59" w:rsidRPr="00665C8D" w:rsidRDefault="00926D59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399E31" w14:textId="44794AD7" w:rsidR="00926D59" w:rsidRPr="00665C8D" w:rsidRDefault="00117E9B" w:rsidP="00CD642F">
            <w:pPr>
              <w:tabs>
                <w:tab w:val="decimal" w:pos="882"/>
              </w:tabs>
              <w:spacing w:line="240" w:lineRule="atLeast"/>
              <w:ind w:left="-115"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62565B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  <w:tcBorders>
              <w:bottom w:val="nil"/>
            </w:tcBorders>
          </w:tcPr>
          <w:p w14:paraId="0476BA09" w14:textId="77777777" w:rsidR="00926D59" w:rsidRPr="00665C8D" w:rsidRDefault="00926D59" w:rsidP="00D249FA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CBA50A" w14:textId="77777777" w:rsidR="00926D59" w:rsidRPr="00665C8D" w:rsidRDefault="00926D59" w:rsidP="00D249FA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74C31" w14:textId="77777777" w:rsidR="00926D59" w:rsidRPr="00665C8D" w:rsidRDefault="00926D59" w:rsidP="00D249FA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82F2A9" w14:textId="77777777" w:rsidR="00926D59" w:rsidRPr="00665C8D" w:rsidRDefault="00926D59" w:rsidP="00D249FA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A3DE71" w14:textId="77777777" w:rsidR="00926D59" w:rsidRPr="00665C8D" w:rsidRDefault="00926D59" w:rsidP="00D249FA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994C80" w14:textId="65A5D463" w:rsidR="00926D59" w:rsidRPr="00665C8D" w:rsidRDefault="00117E9B" w:rsidP="00CD642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A701BA" w:rsidRPr="00665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</w:tbl>
    <w:p w14:paraId="657A93EA" w14:textId="1BA651F4" w:rsidR="00890C34" w:rsidRDefault="00890C34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A2AD12" w14:textId="39D6648E" w:rsidR="00061539" w:rsidRDefault="00061539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70DC6D54" w14:textId="593C17E4" w:rsidR="0086120C" w:rsidRDefault="0086120C">
      <w:pPr>
        <w:spacing w:line="240" w:lineRule="auto"/>
        <w:rPr>
          <w:rFonts w:asciiTheme="majorBidi" w:hAnsiTheme="majorBidi" w:cstheme="majorBidi"/>
          <w:spacing w:val="-4"/>
          <w:sz w:val="20"/>
          <w:szCs w:val="20"/>
        </w:rPr>
      </w:pPr>
      <w:r>
        <w:rPr>
          <w:rFonts w:asciiTheme="majorBidi" w:hAnsiTheme="majorBidi" w:cstheme="majorBidi"/>
          <w:spacing w:val="-4"/>
          <w:sz w:val="20"/>
          <w:szCs w:val="20"/>
        </w:rPr>
        <w:br w:type="page"/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990"/>
        <w:gridCol w:w="270"/>
        <w:gridCol w:w="1082"/>
      </w:tblGrid>
      <w:tr w:rsidR="00254424" w:rsidRPr="0035030C" w14:paraId="5792CD13" w14:textId="77777777" w:rsidTr="00413A2F">
        <w:trPr>
          <w:tblHeader/>
        </w:trPr>
        <w:tc>
          <w:tcPr>
            <w:tcW w:w="4050" w:type="dxa"/>
          </w:tcPr>
          <w:p w14:paraId="11380B1D" w14:textId="12E361D3" w:rsidR="00254424" w:rsidRPr="0035030C" w:rsidRDefault="00254424" w:rsidP="0025442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E0F05FE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5AC6E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2" w:type="dxa"/>
            <w:gridSpan w:val="3"/>
          </w:tcPr>
          <w:p w14:paraId="0494B28F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58C0CF40" w14:textId="77777777" w:rsidTr="00413A2F">
        <w:trPr>
          <w:tblHeader/>
        </w:trPr>
        <w:tc>
          <w:tcPr>
            <w:tcW w:w="4050" w:type="dxa"/>
          </w:tcPr>
          <w:p w14:paraId="3115B78D" w14:textId="2949FA5A" w:rsidR="00B97F74" w:rsidRPr="00254424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92F67FA" w14:textId="300792AF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AB4ADCD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4BFE" w14:textId="7BBD4282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7C23CB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75F864" w14:textId="7FDC3D2D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C6DF67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7572C4" w14:textId="66709ADD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F74" w:rsidRPr="0035030C" w14:paraId="7F894456" w14:textId="77777777" w:rsidTr="003761EB">
        <w:trPr>
          <w:tblHeader/>
        </w:trPr>
        <w:tc>
          <w:tcPr>
            <w:tcW w:w="4050" w:type="dxa"/>
          </w:tcPr>
          <w:p w14:paraId="77DBA270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3FF39ADF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227B2471" w14:textId="77777777" w:rsidTr="003761EB">
        <w:tc>
          <w:tcPr>
            <w:tcW w:w="4050" w:type="dxa"/>
          </w:tcPr>
          <w:p w14:paraId="4915DA32" w14:textId="6774FE5C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2" w:type="dxa"/>
            <w:gridSpan w:val="7"/>
          </w:tcPr>
          <w:p w14:paraId="66609684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2382F9AC" w14:textId="77777777" w:rsidTr="003761EB">
        <w:tc>
          <w:tcPr>
            <w:tcW w:w="4050" w:type="dxa"/>
          </w:tcPr>
          <w:p w14:paraId="49F52375" w14:textId="0E4EFACC" w:rsidR="00B97F74" w:rsidRPr="0035030C" w:rsidRDefault="00B97F74" w:rsidP="00B97F74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222" w:type="dxa"/>
            <w:gridSpan w:val="7"/>
          </w:tcPr>
          <w:p w14:paraId="5C5E2A20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085CCEF7" w14:textId="77777777" w:rsidTr="00413A2F">
        <w:trPr>
          <w:trHeight w:val="60"/>
        </w:trPr>
        <w:tc>
          <w:tcPr>
            <w:tcW w:w="4050" w:type="dxa"/>
          </w:tcPr>
          <w:p w14:paraId="5D89AFAA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24F630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325A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99944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6EC4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B1D5C" w14:textId="77777777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2931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22FD50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BA" w:rsidRPr="0035030C" w14:paraId="11B5B4A3" w14:textId="77777777" w:rsidTr="00D249FA">
        <w:tc>
          <w:tcPr>
            <w:tcW w:w="4050" w:type="dxa"/>
          </w:tcPr>
          <w:p w14:paraId="6B7C9898" w14:textId="77777777" w:rsidR="00A701BA" w:rsidRPr="0035030C" w:rsidRDefault="00A701BA" w:rsidP="00A701B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25F6E845" w14:textId="04A79A6E" w:rsidR="00A701BA" w:rsidRPr="0025442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396C05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433" w14:textId="7777777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3009DD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B3F541" w14:textId="45396D94" w:rsidR="00A701BA" w:rsidRPr="00F257AD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17D4A8A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5666E1" w14:textId="0B646E1E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A701BA" w:rsidRPr="0035030C" w14:paraId="57CECDCF" w14:textId="77777777" w:rsidTr="00D249FA">
        <w:tc>
          <w:tcPr>
            <w:tcW w:w="4050" w:type="dxa"/>
            <w:vAlign w:val="bottom"/>
          </w:tcPr>
          <w:p w14:paraId="02DF7E1A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52F5575A" w14:textId="2CDC1048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250279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CA038" w14:textId="7777777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FB4A0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53C589" w14:textId="1FC72109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30CDEE30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3783F9" w14:textId="4DBB02D0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A701BA" w:rsidRPr="0035030C" w14:paraId="687E512E" w14:textId="77777777" w:rsidTr="00D249FA">
        <w:tc>
          <w:tcPr>
            <w:tcW w:w="4050" w:type="dxa"/>
            <w:vAlign w:val="bottom"/>
          </w:tcPr>
          <w:p w14:paraId="33BA5CAF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</w:tcPr>
          <w:p w14:paraId="0F82814A" w14:textId="116954FA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A6B3F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2305E" w14:textId="7777777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65DB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70277" w14:textId="5F659EBE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14:paraId="24C64AC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305D75" w14:textId="1B9C2C3B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A701BA" w:rsidRPr="0035030C" w14:paraId="50D41ABA" w14:textId="77777777" w:rsidTr="00D249FA">
        <w:tc>
          <w:tcPr>
            <w:tcW w:w="4050" w:type="dxa"/>
            <w:vAlign w:val="bottom"/>
          </w:tcPr>
          <w:p w14:paraId="50FD3F55" w14:textId="5775A419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</w:tcPr>
          <w:p w14:paraId="1E736FC1" w14:textId="10EDC4DA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D930AB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EF2E3" w14:textId="1AB7516F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88B139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03D1D7" w14:textId="6E7A7207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19601C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CF96AB" w14:textId="6B291C75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A701BA" w:rsidRPr="0035030C" w14:paraId="2C3A8FBE" w14:textId="77777777" w:rsidTr="00D249FA">
        <w:tc>
          <w:tcPr>
            <w:tcW w:w="4050" w:type="dxa"/>
            <w:vAlign w:val="bottom"/>
          </w:tcPr>
          <w:p w14:paraId="74122E07" w14:textId="154DA641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14:paraId="787CC849" w14:textId="0CA5A45C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CA190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F3B1" w14:textId="2D353608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87BA1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B2108" w14:textId="32B6249F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5C2F027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7EF99C" w14:textId="0D1A355F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A701BA" w:rsidRPr="0035030C" w14:paraId="12D22612" w14:textId="77777777" w:rsidTr="00D249FA">
        <w:tc>
          <w:tcPr>
            <w:tcW w:w="4050" w:type="dxa"/>
            <w:vAlign w:val="bottom"/>
          </w:tcPr>
          <w:p w14:paraId="5DA93D18" w14:textId="3BF0702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</w:tcPr>
          <w:p w14:paraId="4099B017" w14:textId="499F03A3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052B2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9931" w14:textId="56F89836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3FD4F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95A8C" w14:textId="35EAE86C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017398C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B81388" w14:textId="2468E635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A701BA" w:rsidRPr="0035030C" w14:paraId="7934CF08" w14:textId="77777777" w:rsidTr="00D249FA">
        <w:tc>
          <w:tcPr>
            <w:tcW w:w="4050" w:type="dxa"/>
            <w:vAlign w:val="bottom"/>
          </w:tcPr>
          <w:p w14:paraId="230B416E" w14:textId="7AF6DDDE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</w:tcPr>
          <w:p w14:paraId="01D9D7FB" w14:textId="745B501D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D3F627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073FA" w14:textId="0A0DC17E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5E100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94D43" w14:textId="29976325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635B4B8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62C538" w14:textId="0775B6B3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A701BA" w:rsidRPr="0035030C" w14:paraId="2C8D8DD5" w14:textId="77777777" w:rsidTr="00D249FA">
        <w:tc>
          <w:tcPr>
            <w:tcW w:w="4050" w:type="dxa"/>
          </w:tcPr>
          <w:p w14:paraId="79F75000" w14:textId="67EEF613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</w:tcPr>
          <w:p w14:paraId="1FC517FF" w14:textId="6E1D68CF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7365F2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8E34" w14:textId="576039D8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D22B9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F43BC" w14:textId="6A9A7C16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26362AC9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14304C" w14:textId="32979A59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A701BA" w:rsidRPr="0035030C" w14:paraId="172BFCF3" w14:textId="77777777" w:rsidTr="00D249FA">
        <w:tc>
          <w:tcPr>
            <w:tcW w:w="4050" w:type="dxa"/>
          </w:tcPr>
          <w:p w14:paraId="4D86DD06" w14:textId="40BAEDA2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14:paraId="49DA154F" w14:textId="4588BC3C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70414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528DE" w14:textId="219127EE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DB1F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20A74B" w14:textId="775673BD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22BED74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561338" w14:textId="3A552099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A701BA" w:rsidRPr="0035030C" w14:paraId="385BBC3D" w14:textId="77777777" w:rsidTr="00D249FA">
        <w:tc>
          <w:tcPr>
            <w:tcW w:w="4050" w:type="dxa"/>
          </w:tcPr>
          <w:p w14:paraId="0D93B333" w14:textId="2C0DD7F5" w:rsidR="00A701BA" w:rsidRPr="00741A18" w:rsidRDefault="00A701BA" w:rsidP="00A701BA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</w:tcPr>
          <w:p w14:paraId="764E527D" w14:textId="29AA1F71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BF70A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0CDFF" w14:textId="0AE5E029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FB6CA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330C8" w14:textId="66C1E0CF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0DF34FC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479CEB" w14:textId="0FB049FA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A701BA" w:rsidRPr="0035030C" w14:paraId="37F18024" w14:textId="77777777" w:rsidTr="00D249FA">
        <w:tc>
          <w:tcPr>
            <w:tcW w:w="4050" w:type="dxa"/>
          </w:tcPr>
          <w:p w14:paraId="325133F9" w14:textId="50A7A931" w:rsidR="00A701BA" w:rsidRPr="0035030C" w:rsidRDefault="00A701BA" w:rsidP="00A701BA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</w:tcPr>
          <w:p w14:paraId="704399B1" w14:textId="7E84FD20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C0B0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F9211" w14:textId="0366E1E5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3422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DEA46" w14:textId="2B340A92" w:rsidR="00A701BA" w:rsidRPr="008B50E1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2BA14EEE" w14:textId="77777777" w:rsidR="00A701BA" w:rsidRPr="0035030C" w:rsidRDefault="00A701BA" w:rsidP="00A701B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65DCF95" w14:textId="56BC1F59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A701BA" w:rsidRPr="0035030C" w14:paraId="20A89D6F" w14:textId="77777777" w:rsidTr="00D249FA">
        <w:tc>
          <w:tcPr>
            <w:tcW w:w="4050" w:type="dxa"/>
          </w:tcPr>
          <w:p w14:paraId="1D96860B" w14:textId="77777777" w:rsidR="00A701BA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46CDA5F7" w14:textId="32A111E3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A64DA1B" w14:textId="4EEFB4FA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A1034C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C63AAC" w14:textId="494A3EAE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C593A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BF40B8" w14:textId="0FCC794F" w:rsidR="00A701BA" w:rsidRPr="0035030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2A9D7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DA4C2A" w14:textId="27563B8E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342D9BE2" w14:textId="77777777" w:rsidTr="00D249FA">
        <w:tc>
          <w:tcPr>
            <w:tcW w:w="4050" w:type="dxa"/>
          </w:tcPr>
          <w:p w14:paraId="7FAC6B4F" w14:textId="7CD55832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vAlign w:val="bottom"/>
          </w:tcPr>
          <w:p w14:paraId="149DBA8D" w14:textId="5CFEBA81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0A68A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5D6F56" w14:textId="2748221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5179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E6515F" w14:textId="32568625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CC83CD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DE92497" w14:textId="1584BB9D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2BF1E5AB" w14:textId="77777777" w:rsidTr="00D249FA">
        <w:tc>
          <w:tcPr>
            <w:tcW w:w="4050" w:type="dxa"/>
          </w:tcPr>
          <w:p w14:paraId="54C1FD93" w14:textId="73138398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1170" w:type="dxa"/>
            <w:vAlign w:val="bottom"/>
          </w:tcPr>
          <w:p w14:paraId="3129CD64" w14:textId="3345BEFB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938C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C37CF5" w14:textId="45C71D55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9DC755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4B2F6" w14:textId="3C6506FE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827238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5648291" w14:textId="14C5C634" w:rsidR="00A701BA" w:rsidRPr="0062565B" w:rsidRDefault="00117E9B" w:rsidP="00A701BA">
            <w:pPr>
              <w:tabs>
                <w:tab w:val="decimal" w:pos="86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1BA" w:rsidRPr="0035030C" w14:paraId="437771E5" w14:textId="77777777" w:rsidTr="00D249FA">
        <w:tc>
          <w:tcPr>
            <w:tcW w:w="4050" w:type="dxa"/>
          </w:tcPr>
          <w:p w14:paraId="3318F773" w14:textId="5795BEE8" w:rsidR="00A701BA" w:rsidRDefault="00A701BA" w:rsidP="00A701BA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1170" w:type="dxa"/>
          </w:tcPr>
          <w:p w14:paraId="5FD9B4D1" w14:textId="15BC6E0A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FA9F0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4897E" w14:textId="27B15E60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0B8375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BF13CC" w14:textId="0ACA180B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6728FE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C9C4E5F" w14:textId="0C7178E3" w:rsidR="00A701BA" w:rsidRPr="0062565B" w:rsidRDefault="00117E9B" w:rsidP="00A701BA">
            <w:pPr>
              <w:tabs>
                <w:tab w:val="decimal" w:pos="86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1BA" w:rsidRPr="0035030C" w14:paraId="4F188546" w14:textId="77777777" w:rsidTr="00D249FA">
        <w:tc>
          <w:tcPr>
            <w:tcW w:w="4050" w:type="dxa"/>
          </w:tcPr>
          <w:p w14:paraId="788A7518" w14:textId="77777777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</w:tcPr>
          <w:p w14:paraId="72BB1D11" w14:textId="78D63AB7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0A9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E0E9C" w14:textId="7777777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C342A5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E0BB2F" w14:textId="06090257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79F507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ABA1084" w14:textId="412B2CC0" w:rsidR="00A701BA" w:rsidRPr="007F1898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3CA5CEB7" w14:textId="77777777" w:rsidTr="00D249FA">
        <w:tc>
          <w:tcPr>
            <w:tcW w:w="4050" w:type="dxa"/>
          </w:tcPr>
          <w:p w14:paraId="7ABDA8DD" w14:textId="77777777" w:rsidR="00A701BA" w:rsidRPr="008C6EFE" w:rsidRDefault="00A701BA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59042FB4" w14:textId="4D976A74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A6EB54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EAE4F" w14:textId="77777777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9200C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4209D" w14:textId="22AB7AC1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D416D5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97C9D27" w14:textId="7EDFE3BF" w:rsidR="00A701BA" w:rsidRPr="007F1898" w:rsidRDefault="00117E9B" w:rsidP="00A701BA">
            <w:pPr>
              <w:tabs>
                <w:tab w:val="decimal" w:pos="86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1BA" w:rsidRPr="0035030C" w14:paraId="7632C848" w14:textId="77777777" w:rsidTr="00D249FA">
        <w:tc>
          <w:tcPr>
            <w:tcW w:w="4050" w:type="dxa"/>
          </w:tcPr>
          <w:p w14:paraId="3FF80B89" w14:textId="276F80C1" w:rsidR="00A701BA" w:rsidRPr="00413A2F" w:rsidRDefault="00A701BA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29DF646E" w14:textId="44DBB43D" w:rsidR="00A701BA" w:rsidRPr="00B40717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1CABB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5ABC8" w14:textId="581D8130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CBF8F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BD9E1" w14:textId="27910BF7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8249A7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7507F5C" w14:textId="697F1028" w:rsidR="00A701BA" w:rsidRPr="00B97F74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1BA" w:rsidRPr="0035030C" w14:paraId="28366906" w14:textId="77777777" w:rsidTr="00D249FA">
        <w:tc>
          <w:tcPr>
            <w:tcW w:w="4050" w:type="dxa"/>
          </w:tcPr>
          <w:p w14:paraId="7A04A7A9" w14:textId="726DBB50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</w:tcPr>
          <w:p w14:paraId="1FA0F6BB" w14:textId="708DF1CC" w:rsidR="00A701BA" w:rsidRPr="00B40717" w:rsidRDefault="002A3298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632F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EB93A" w14:textId="4C78FA0C" w:rsidR="00A701BA" w:rsidRPr="0008709F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70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94AB3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9C302" w14:textId="0284D202" w:rsidR="00A701BA" w:rsidRP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B15FD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EC78B43" w14:textId="07B34535" w:rsidR="00A701BA" w:rsidRPr="00B97F74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6C081EF5" w14:textId="77777777" w:rsidTr="00413A2F">
        <w:trPr>
          <w:trHeight w:val="70"/>
        </w:trPr>
        <w:tc>
          <w:tcPr>
            <w:tcW w:w="4050" w:type="dxa"/>
          </w:tcPr>
          <w:p w14:paraId="4A67E34C" w14:textId="11DB4C49" w:rsidR="00A701BA" w:rsidRPr="00741A18" w:rsidRDefault="00A701BA" w:rsidP="00A701BA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87A577" w14:textId="02F87CE0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E38B51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46809" w14:textId="5A261B77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F7F14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0A3C8" w14:textId="04AF74F2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8322E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539F8BD" w14:textId="54636891" w:rsidR="00A701BA" w:rsidRPr="0035030C" w:rsidRDefault="00A701BA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70B3CBA4" w14:textId="77777777" w:rsidTr="00D249FA">
        <w:tc>
          <w:tcPr>
            <w:tcW w:w="4050" w:type="dxa"/>
          </w:tcPr>
          <w:p w14:paraId="6D022574" w14:textId="20AA35A1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63C3C3" w14:textId="4BF5682C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9C39E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24B94" w14:textId="00D379D4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A5C0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7994FD" w14:textId="67E96BA5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5B84D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8C4EB2" w14:textId="4B466DA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29DE" w:rsidRPr="0035030C" w14:paraId="46F1D243" w14:textId="77777777" w:rsidTr="00D249FA">
        <w:tc>
          <w:tcPr>
            <w:tcW w:w="4050" w:type="dxa"/>
          </w:tcPr>
          <w:p w14:paraId="5B9CC07A" w14:textId="77777777" w:rsidR="008729DE" w:rsidRPr="0035030C" w:rsidRDefault="008729DE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90F7F7" w14:textId="77777777" w:rsidR="008729DE" w:rsidRPr="007C1E66" w:rsidRDefault="008729DE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58AEE" w14:textId="77777777" w:rsidR="008729DE" w:rsidRPr="0035030C" w:rsidRDefault="008729DE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FC240" w14:textId="77777777" w:rsidR="008729DE" w:rsidRPr="007C1E66" w:rsidRDefault="008729DE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BD968" w14:textId="77777777" w:rsidR="008729DE" w:rsidRPr="0035030C" w:rsidRDefault="008729DE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10418C" w14:textId="77777777" w:rsidR="008729DE" w:rsidRPr="0035030C" w:rsidRDefault="008729DE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F7EBC" w14:textId="77777777" w:rsidR="008729DE" w:rsidRPr="0035030C" w:rsidRDefault="008729DE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49DDB45" w14:textId="77777777" w:rsidR="008729DE" w:rsidRPr="0035030C" w:rsidRDefault="008729DE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29DE" w:rsidRPr="0035030C" w14:paraId="28B6D813" w14:textId="77777777" w:rsidTr="00D249FA">
        <w:tc>
          <w:tcPr>
            <w:tcW w:w="4050" w:type="dxa"/>
          </w:tcPr>
          <w:p w14:paraId="20DD438B" w14:textId="77777777" w:rsidR="008729DE" w:rsidRPr="0035030C" w:rsidRDefault="008729DE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374FFDD" w14:textId="77777777" w:rsidR="008729DE" w:rsidRPr="007C1E66" w:rsidRDefault="008729DE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8AF5C" w14:textId="77777777" w:rsidR="008729DE" w:rsidRPr="0035030C" w:rsidRDefault="008729DE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BC0962" w14:textId="77777777" w:rsidR="008729DE" w:rsidRPr="007C1E66" w:rsidRDefault="008729DE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0A77B" w14:textId="77777777" w:rsidR="008729DE" w:rsidRPr="0035030C" w:rsidRDefault="008729DE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E5D9F8" w14:textId="77777777" w:rsidR="008729DE" w:rsidRPr="0035030C" w:rsidRDefault="008729DE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7F974" w14:textId="77777777" w:rsidR="008729DE" w:rsidRPr="0035030C" w:rsidRDefault="008729DE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B59A25F" w14:textId="77777777" w:rsidR="008729DE" w:rsidRPr="0035030C" w:rsidRDefault="008729DE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3437D871" w14:textId="77777777" w:rsidTr="00413A2F">
        <w:tc>
          <w:tcPr>
            <w:tcW w:w="4050" w:type="dxa"/>
          </w:tcPr>
          <w:p w14:paraId="689AB956" w14:textId="77777777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2C4FA8D" w14:textId="77777777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CB2B0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FDE02" w14:textId="77777777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C4E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37589" w14:textId="77777777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106E0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AD18DC0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2E4A95F9" w14:textId="77777777" w:rsidTr="00413A2F">
        <w:tc>
          <w:tcPr>
            <w:tcW w:w="4050" w:type="dxa"/>
          </w:tcPr>
          <w:p w14:paraId="34F77569" w14:textId="77777777" w:rsidR="00A701BA" w:rsidRPr="0035030C" w:rsidRDefault="00A701BA" w:rsidP="00A701BA">
            <w:pPr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45FFAF7" w14:textId="77777777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B8F1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D2DC6" w14:textId="77777777" w:rsidR="00A701BA" w:rsidRPr="007C1E66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1E0F1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CF597C" w14:textId="77777777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8E561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774937A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272D19E0" w14:textId="77777777" w:rsidTr="00413A2F">
        <w:tc>
          <w:tcPr>
            <w:tcW w:w="4050" w:type="dxa"/>
          </w:tcPr>
          <w:p w14:paraId="02563495" w14:textId="06391D28" w:rsidR="00A701BA" w:rsidRPr="0035030C" w:rsidRDefault="002E16E3" w:rsidP="00A701BA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lastRenderedPageBreak/>
              <w:br w:type="page"/>
            </w:r>
            <w:r w:rsidR="00A701BA"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="00A701BA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</w:tcPr>
          <w:p w14:paraId="402BEBE8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5EA76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0B724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EA6BC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F5F26" w14:textId="77777777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22187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4D0105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75A6390F" w14:textId="77777777" w:rsidTr="00413A2F">
        <w:tc>
          <w:tcPr>
            <w:tcW w:w="4050" w:type="dxa"/>
          </w:tcPr>
          <w:p w14:paraId="05E21C5D" w14:textId="3ECBE5ED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4E66DDB9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4D60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49460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170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9D79D" w14:textId="77777777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17AF9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38B79399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768EEAB0" w14:textId="77777777" w:rsidTr="00413A2F">
        <w:tc>
          <w:tcPr>
            <w:tcW w:w="4050" w:type="dxa"/>
          </w:tcPr>
          <w:p w14:paraId="1F2E47CC" w14:textId="579C22AE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D852830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63936E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B9C34" w14:textId="77777777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46E68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C3479" w14:textId="77777777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AB45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2086170" w14:textId="77777777" w:rsidR="00A701BA" w:rsidRPr="0035030C" w:rsidRDefault="00A701BA" w:rsidP="00A701B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676585B7" w14:textId="77777777" w:rsidTr="00D249FA">
        <w:tc>
          <w:tcPr>
            <w:tcW w:w="4050" w:type="dxa"/>
            <w:vAlign w:val="bottom"/>
          </w:tcPr>
          <w:p w14:paraId="261A2FD2" w14:textId="53C3BFE6" w:rsidR="00A701BA" w:rsidRPr="0035030C" w:rsidRDefault="00A701BA" w:rsidP="00A701BA">
            <w:pPr>
              <w:ind w:right="-25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170" w:type="dxa"/>
          </w:tcPr>
          <w:p w14:paraId="55A95026" w14:textId="52CA7CD6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B7498D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97F67" w14:textId="0B35CB8A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394479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49652" w14:textId="277C2533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F07A2C0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2FB8D38" w14:textId="6D3E7CD9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1BA" w:rsidRPr="0035030C" w14:paraId="6C29B6D5" w14:textId="77777777" w:rsidTr="00D249FA">
        <w:tc>
          <w:tcPr>
            <w:tcW w:w="4050" w:type="dxa"/>
            <w:vAlign w:val="bottom"/>
          </w:tcPr>
          <w:p w14:paraId="2941E858" w14:textId="3058BE1F" w:rsidR="00A701BA" w:rsidRPr="0035030C" w:rsidRDefault="00A701BA" w:rsidP="00A701BA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</w:tcPr>
          <w:p w14:paraId="607B52B5" w14:textId="655BD9F4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7620C251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B9216" w14:textId="202C204F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59B04F26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D959FE" w14:textId="52C977F4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3C5E4269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7268785" w14:textId="6C2A1BCA" w:rsidR="00A701BA" w:rsidRPr="00B97F74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A701BA" w:rsidRPr="0035030C" w14:paraId="049BEAD4" w14:textId="77777777" w:rsidTr="00D249FA">
        <w:tc>
          <w:tcPr>
            <w:tcW w:w="4050" w:type="dxa"/>
            <w:vAlign w:val="bottom"/>
          </w:tcPr>
          <w:p w14:paraId="79A8F4F5" w14:textId="5661DB65" w:rsidR="00A701BA" w:rsidRPr="0035030C" w:rsidRDefault="00A701BA" w:rsidP="00A701BA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</w:tcPr>
          <w:p w14:paraId="61CA47F3" w14:textId="26B5803F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8371350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CBC53" w14:textId="33F0DB06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C01BB4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B828B" w14:textId="6FC10E19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24BD4DA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2319E8A" w14:textId="73E50EB4" w:rsidR="00A701BA" w:rsidRPr="00B97F74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701BA" w:rsidRPr="0035030C" w14:paraId="7070D72A" w14:textId="77777777" w:rsidTr="00D249FA">
        <w:tc>
          <w:tcPr>
            <w:tcW w:w="4050" w:type="dxa"/>
            <w:vAlign w:val="bottom"/>
          </w:tcPr>
          <w:p w14:paraId="63CE5C72" w14:textId="538D818B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</w:tcPr>
          <w:p w14:paraId="7EBD5AA6" w14:textId="7A138CE2" w:rsidR="00A701BA" w:rsidRPr="0035030C" w:rsidRDefault="00A701BA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4B9F5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BE0F0" w14:textId="76AF85F0" w:rsidR="00A701BA" w:rsidRPr="0035030C" w:rsidRDefault="00A701BA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6109FD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90E99" w14:textId="00FFDB48" w:rsidR="00A701BA" w:rsidRPr="0035030C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1B55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D66F18" w14:textId="46B23D3A" w:rsidR="00A701BA" w:rsidRPr="0035030C" w:rsidRDefault="00A701BA" w:rsidP="00A701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BA" w:rsidRPr="0035030C" w14:paraId="239E0A86" w14:textId="77777777" w:rsidTr="00D249FA">
        <w:tc>
          <w:tcPr>
            <w:tcW w:w="4050" w:type="dxa"/>
            <w:vAlign w:val="bottom"/>
          </w:tcPr>
          <w:p w14:paraId="14A6AF3A" w14:textId="3EE7556C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</w:tcPr>
          <w:p w14:paraId="599CF4EC" w14:textId="40316085" w:rsidR="00A701BA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756CEC0E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8CB9F" w14:textId="69CD65A8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C987A6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C09E5" w14:textId="7B0817C5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47F8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0DB9CF" w14:textId="2E55D092" w:rsidR="00A701BA" w:rsidRPr="0035030C" w:rsidRDefault="00117E9B" w:rsidP="00A701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701BA" w:rsidRPr="0035030C" w14:paraId="31A58F8E" w14:textId="77777777" w:rsidTr="00D249FA">
        <w:tc>
          <w:tcPr>
            <w:tcW w:w="4050" w:type="dxa"/>
          </w:tcPr>
          <w:p w14:paraId="1EE1FDB5" w14:textId="27BA08D0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ECEB9FB" w14:textId="5B10B655" w:rsidR="00A701BA" w:rsidRDefault="00A701BA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C1B8FC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E27D7B" w14:textId="26F0D461" w:rsidR="00A701BA" w:rsidRPr="0035030C" w:rsidRDefault="00A701BA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49AAC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E7ACC" w14:textId="728BF6C0" w:rsidR="00A701BA" w:rsidRDefault="00A701BA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B46E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2BD560" w14:textId="0010454A" w:rsidR="00A701BA" w:rsidRPr="0035030C" w:rsidRDefault="00A701BA" w:rsidP="00A701BA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BA" w:rsidRPr="0035030C" w14:paraId="3FB51425" w14:textId="77777777" w:rsidTr="00D249FA">
        <w:tc>
          <w:tcPr>
            <w:tcW w:w="4050" w:type="dxa"/>
            <w:vAlign w:val="bottom"/>
          </w:tcPr>
          <w:p w14:paraId="33FB523B" w14:textId="04AEB2E5" w:rsidR="00A701BA" w:rsidRPr="0035030C" w:rsidRDefault="00A701BA" w:rsidP="00A701B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B8E7188" w14:textId="4B41F5BC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32A64EE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E3F0D" w14:textId="0E87AB46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635999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BEE0" w14:textId="57EFE865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3E7182F9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3BA5E01" w14:textId="0B6EDE39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7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A701BA" w:rsidRPr="0035030C" w14:paraId="4BB32C01" w14:textId="77777777" w:rsidTr="00D249FA">
        <w:tc>
          <w:tcPr>
            <w:tcW w:w="4050" w:type="dxa"/>
            <w:vAlign w:val="bottom"/>
          </w:tcPr>
          <w:p w14:paraId="546F9674" w14:textId="2216348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7EBCA8A" w14:textId="2664DD6E" w:rsidR="00A701BA" w:rsidRPr="0035030C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BC5E747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64BC9" w14:textId="4C846A66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DD63251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550E2A" w14:textId="0C7EE472" w:rsidR="00A701BA" w:rsidRPr="0035030C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30D38B4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D4503E5" w14:textId="7C2F76C7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701BA" w:rsidRPr="0035030C" w14:paraId="386E6E19" w14:textId="77777777" w:rsidTr="00D249FA">
        <w:tc>
          <w:tcPr>
            <w:tcW w:w="4050" w:type="dxa"/>
            <w:vAlign w:val="bottom"/>
          </w:tcPr>
          <w:p w14:paraId="549E3409" w14:textId="53B6687C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43F3108" w14:textId="2FA64271" w:rsidR="00A701BA" w:rsidRP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8F21A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7C07" w14:textId="0B703A79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6AEF54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863B" w14:textId="145720C0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B578E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45ABF6C" w14:textId="25F25295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2F15A940" w14:textId="77777777" w:rsidTr="00D249FA">
        <w:tc>
          <w:tcPr>
            <w:tcW w:w="4050" w:type="dxa"/>
            <w:vAlign w:val="bottom"/>
          </w:tcPr>
          <w:p w14:paraId="3A042992" w14:textId="7D935441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</w:tcPr>
          <w:p w14:paraId="4CBB99A9" w14:textId="184FA48C" w:rsidR="00A701BA" w:rsidRP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2B725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38DC9D" w14:textId="0D9C4BFA" w:rsidR="00A701BA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B74222B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F88C4" w14:textId="6D901B52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E8313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0372867" w14:textId="7A1E7230" w:rsidR="00A701BA" w:rsidRPr="00B97F74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0273F2CB" w14:textId="77777777" w:rsidTr="00D249FA">
        <w:tc>
          <w:tcPr>
            <w:tcW w:w="4050" w:type="dxa"/>
            <w:vAlign w:val="bottom"/>
          </w:tcPr>
          <w:p w14:paraId="7F828314" w14:textId="52F90433" w:rsidR="00A701BA" w:rsidRPr="0035030C" w:rsidRDefault="00A701BA" w:rsidP="00A701B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</w:tcPr>
          <w:p w14:paraId="4CEB99D7" w14:textId="42684AE1" w:rsidR="00A701BA" w:rsidRP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79A573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CE62D" w14:textId="5906C904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DA7051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A4A46" w14:textId="4C75141F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024E4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81400EB" w14:textId="4FD68F1F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16196A58" w14:textId="77777777" w:rsidTr="00D249FA">
        <w:tc>
          <w:tcPr>
            <w:tcW w:w="4050" w:type="dxa"/>
            <w:vAlign w:val="bottom"/>
          </w:tcPr>
          <w:p w14:paraId="3016930A" w14:textId="476E81EE" w:rsidR="00A701BA" w:rsidRPr="0035030C" w:rsidRDefault="00A701BA" w:rsidP="00A701B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</w:tcPr>
          <w:p w14:paraId="6D13BC46" w14:textId="360D602C" w:rsidR="00A701BA" w:rsidRP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ABADF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FD726" w14:textId="529C921D" w:rsidR="00A701BA" w:rsidRPr="0035030C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CFDBA59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2D79A" w14:textId="4291C280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5FEBF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BAAA05" w14:textId="638CDD5E" w:rsidR="00A701BA" w:rsidRPr="0035030C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701BA" w:rsidRPr="0035030C" w14:paraId="637B51A1" w14:textId="77777777" w:rsidTr="00D249FA">
        <w:tc>
          <w:tcPr>
            <w:tcW w:w="4050" w:type="dxa"/>
            <w:vAlign w:val="bottom"/>
          </w:tcPr>
          <w:p w14:paraId="6811745A" w14:textId="07C87F52" w:rsidR="00A701BA" w:rsidRPr="0035030C" w:rsidRDefault="00A701BA" w:rsidP="00A701B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A99E5B" w14:textId="3FE3C781" w:rsidR="00A701BA" w:rsidRPr="00806697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062CADA1" w14:textId="77777777" w:rsidR="00A701BA" w:rsidRPr="00806697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0D9F2D" w14:textId="0B182CED" w:rsidR="00A701BA" w:rsidRPr="00806697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54A074B2" w14:textId="77777777" w:rsidR="00A701BA" w:rsidRPr="00806697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A9A81B" w14:textId="3C5F2C82" w:rsidR="00A701BA" w:rsidRPr="00806697" w:rsidRDefault="00117E9B" w:rsidP="00A701BA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49A2ECAC" w14:textId="77777777" w:rsidR="00A701BA" w:rsidRPr="00806697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A5E6CA9" w14:textId="06CB9A21" w:rsidR="00A701BA" w:rsidRPr="00806697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  <w:tr w:rsidR="00A701BA" w:rsidRPr="0035030C" w14:paraId="6C310636" w14:textId="77777777" w:rsidTr="00D249FA">
        <w:tc>
          <w:tcPr>
            <w:tcW w:w="4050" w:type="dxa"/>
            <w:vAlign w:val="bottom"/>
          </w:tcPr>
          <w:p w14:paraId="0F048E8D" w14:textId="1EF30BAD" w:rsidR="00A701BA" w:rsidRPr="0035030C" w:rsidRDefault="00A701BA" w:rsidP="00A701B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254" w:right="1333" w:hanging="2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714B" w14:textId="108204F1" w:rsidR="00A701BA" w:rsidRPr="00DE4F9D" w:rsidRDefault="002A3298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501B52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34E0CC" w14:textId="74BC1F95" w:rsidR="00A701BA" w:rsidRPr="0035030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A0BAF0" w14:textId="77777777" w:rsidR="00A701BA" w:rsidRPr="0035030C" w:rsidRDefault="00A701BA" w:rsidP="00A701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30784F" w14:textId="67043F54" w:rsidR="00A701BA" w:rsidRPr="00DE4F9D" w:rsidRDefault="002A3298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843090" w14:textId="77777777" w:rsidR="00A701BA" w:rsidRPr="0035030C" w:rsidRDefault="00A701BA" w:rsidP="00A701B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647D130" w14:textId="7FB68BED" w:rsidR="00A701BA" w:rsidRPr="0035030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01BA" w:rsidRPr="0035030C" w14:paraId="20B05774" w14:textId="77777777" w:rsidTr="00D249FA">
        <w:tc>
          <w:tcPr>
            <w:tcW w:w="4050" w:type="dxa"/>
            <w:vAlign w:val="bottom"/>
          </w:tcPr>
          <w:p w14:paraId="720BA789" w14:textId="33B8042F" w:rsidR="00A701BA" w:rsidRPr="0035030C" w:rsidRDefault="00A701BA" w:rsidP="00A701BA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273598" w14:textId="1BD87ECD" w:rsidR="00A701BA" w:rsidRPr="00806697" w:rsidRDefault="00117E9B" w:rsidP="00A701BA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2F3FE7C1" w14:textId="77777777" w:rsidR="00A701BA" w:rsidRPr="00806697" w:rsidRDefault="00A701BA" w:rsidP="00A701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AA14B" w14:textId="2235ADCB" w:rsidR="00A701BA" w:rsidRPr="00806697" w:rsidRDefault="00117E9B" w:rsidP="00A701BA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49FA8D57" w14:textId="77777777" w:rsidR="00A701BA" w:rsidRPr="00806697" w:rsidRDefault="00A701BA" w:rsidP="00A701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0D2D4E" w14:textId="223AD8F4" w:rsidR="00A701BA" w:rsidRPr="00806697" w:rsidRDefault="00117E9B" w:rsidP="00A701BA">
            <w:pPr>
              <w:tabs>
                <w:tab w:val="decimal" w:pos="77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108FD5FE" w14:textId="77777777" w:rsidR="00A701BA" w:rsidRPr="00806697" w:rsidRDefault="00A701BA" w:rsidP="00A701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9111DC7" w14:textId="72AFD7ED" w:rsidR="00A701BA" w:rsidRPr="00806697" w:rsidRDefault="00117E9B" w:rsidP="00A701B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6B216243" w14:textId="6B574BC8" w:rsidR="00AF2736" w:rsidRDefault="00AF2736" w:rsidP="001F054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170"/>
        <w:gridCol w:w="270"/>
        <w:gridCol w:w="1080"/>
        <w:gridCol w:w="270"/>
        <w:gridCol w:w="1080"/>
      </w:tblGrid>
      <w:tr w:rsidR="00AF2736" w:rsidRPr="0035030C" w14:paraId="4E8F66F3" w14:textId="77777777" w:rsidTr="00AF2736">
        <w:tc>
          <w:tcPr>
            <w:tcW w:w="4050" w:type="dxa"/>
          </w:tcPr>
          <w:p w14:paraId="7AC395DA" w14:textId="28450A1B" w:rsidR="00AF2736" w:rsidRPr="00AF2736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58D397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A2A63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1EF8EC56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2FF3AB7A" w14:textId="77777777" w:rsidTr="00AF2736">
        <w:tc>
          <w:tcPr>
            <w:tcW w:w="4050" w:type="dxa"/>
          </w:tcPr>
          <w:p w14:paraId="647D2D0A" w14:textId="0B1028BD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135C654" w14:textId="726697C8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065B5B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B9FE7" w14:textId="47EB235A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F6245D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E6303" w14:textId="10B8F218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C9212A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0F24" w14:textId="0A286FBB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F74" w:rsidRPr="0035030C" w14:paraId="35FD5BC1" w14:textId="77777777" w:rsidTr="00AF2736">
        <w:tc>
          <w:tcPr>
            <w:tcW w:w="4050" w:type="dxa"/>
          </w:tcPr>
          <w:p w14:paraId="3206212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0332ACA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332B614B" w14:textId="77777777" w:rsidTr="00AF2736">
        <w:tc>
          <w:tcPr>
            <w:tcW w:w="4050" w:type="dxa"/>
          </w:tcPr>
          <w:p w14:paraId="4C9E1603" w14:textId="19177F78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7BF5BA3" w14:textId="77777777" w:rsidR="00B97F74" w:rsidRPr="0035030C" w:rsidRDefault="00B97F74" w:rsidP="00B97F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062DDD3E" w14:textId="77777777" w:rsidTr="00AF2736">
        <w:tc>
          <w:tcPr>
            <w:tcW w:w="4050" w:type="dxa"/>
          </w:tcPr>
          <w:p w14:paraId="4B21A512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4C68817" w14:textId="77777777" w:rsidR="00B97F74" w:rsidRPr="0035030C" w:rsidRDefault="00B97F74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D16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C167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5437E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AFFA7" w14:textId="77777777" w:rsidR="00B97F74" w:rsidRPr="0035030C" w:rsidRDefault="00B97F74" w:rsidP="00B97F7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EA36D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6CE1" w14:textId="77777777" w:rsidR="00B97F74" w:rsidRPr="0035030C" w:rsidRDefault="00B97F74" w:rsidP="00B97F7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F74" w:rsidRPr="0035030C" w14:paraId="2359854E" w14:textId="77777777" w:rsidTr="00AF2736">
        <w:tc>
          <w:tcPr>
            <w:tcW w:w="4050" w:type="dxa"/>
            <w:vAlign w:val="bottom"/>
          </w:tcPr>
          <w:p w14:paraId="288D3D69" w14:textId="77777777" w:rsidR="00B97F74" w:rsidRPr="0035030C" w:rsidRDefault="00B97F74" w:rsidP="00B97F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79AD3A" w14:textId="72C4ADB2" w:rsidR="00B97F74" w:rsidRPr="0035030C" w:rsidRDefault="00117E9B" w:rsidP="00B97F74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4FF759D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F84A5" w14:textId="3D759C4B" w:rsidR="00B97F74" w:rsidRPr="0035030C" w:rsidRDefault="00117E9B" w:rsidP="00B97F7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97F7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22D09678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293BFB" w14:textId="7DB88BF0" w:rsidR="00B97F74" w:rsidRPr="0035030C" w:rsidRDefault="00117E9B" w:rsidP="00B97F74">
            <w:pPr>
              <w:tabs>
                <w:tab w:val="decimal" w:pos="86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43EEE37A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998A40" w14:textId="6BF0D69B" w:rsidR="00B97F74" w:rsidRPr="0035030C" w:rsidRDefault="00117E9B" w:rsidP="00B97F74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97F7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</w:tbl>
    <w:p w14:paraId="517C163E" w14:textId="4CAB65BC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6ABA48" w14:textId="77777777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AF2736" w:rsidRPr="0035030C" w14:paraId="1A2F7756" w14:textId="77777777" w:rsidTr="00AF2736">
        <w:tc>
          <w:tcPr>
            <w:tcW w:w="4050" w:type="dxa"/>
          </w:tcPr>
          <w:p w14:paraId="72F26DBD" w14:textId="1BD7661E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968D994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EE97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0D8F2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4F87D621" w14:textId="77777777" w:rsidTr="00AF2736">
        <w:tc>
          <w:tcPr>
            <w:tcW w:w="4050" w:type="dxa"/>
          </w:tcPr>
          <w:p w14:paraId="7B79A15F" w14:textId="2C1BA7D6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430AE54" w14:textId="14111A62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A9C86E2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790C" w14:textId="27861B89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B039F3F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0FE36" w14:textId="4EACF6E8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256503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1069F" w14:textId="183295E0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F74" w:rsidRPr="0035030C" w14:paraId="4E8FF6CE" w14:textId="77777777" w:rsidTr="00AF2736">
        <w:tc>
          <w:tcPr>
            <w:tcW w:w="4050" w:type="dxa"/>
          </w:tcPr>
          <w:p w14:paraId="292E9E0F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C7278C4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06D6593B" w14:textId="77777777" w:rsidTr="00AF2736">
        <w:tc>
          <w:tcPr>
            <w:tcW w:w="4050" w:type="dxa"/>
          </w:tcPr>
          <w:p w14:paraId="7E1A5AF7" w14:textId="35E6911D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5420BBED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190E834A" w14:textId="77777777" w:rsidTr="00AF2736">
        <w:tc>
          <w:tcPr>
            <w:tcW w:w="4050" w:type="dxa"/>
          </w:tcPr>
          <w:p w14:paraId="19C5E2ED" w14:textId="6959C320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579F65BA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3251F927" w14:textId="77777777" w:rsidTr="00AF2736">
        <w:tc>
          <w:tcPr>
            <w:tcW w:w="4050" w:type="dxa"/>
          </w:tcPr>
          <w:p w14:paraId="2942A3CD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92C2F0" w14:textId="77777777" w:rsidR="00B97F74" w:rsidRPr="0035030C" w:rsidRDefault="00B97F74" w:rsidP="00B97F7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7EBB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3840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DE8CD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8C089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2D3A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6BB73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404" w:rsidRPr="0035030C" w14:paraId="5F21814A" w14:textId="77777777" w:rsidTr="00D249FA">
        <w:tc>
          <w:tcPr>
            <w:tcW w:w="4050" w:type="dxa"/>
            <w:vAlign w:val="bottom"/>
          </w:tcPr>
          <w:p w14:paraId="0DD026DC" w14:textId="77777777" w:rsidR="000D2404" w:rsidRPr="0035030C" w:rsidRDefault="000D2404" w:rsidP="000D24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056F89A9" w14:textId="642CEBDF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300D3AA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EE3B" w14:textId="77777777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F44698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5041D" w14:textId="0F5C0BF7" w:rsidR="000D2404" w:rsidRPr="0035030C" w:rsidRDefault="00117E9B" w:rsidP="000D24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0ABBD702" w14:textId="77777777" w:rsidR="000D2404" w:rsidRPr="0035030C" w:rsidRDefault="000D2404" w:rsidP="000D240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40E9D" w14:textId="15C60006" w:rsidR="000D2404" w:rsidRPr="0035030C" w:rsidRDefault="00117E9B" w:rsidP="000D2404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0D2404" w:rsidRPr="0035030C" w14:paraId="1C026623" w14:textId="77777777" w:rsidTr="00D249FA">
        <w:tc>
          <w:tcPr>
            <w:tcW w:w="4050" w:type="dxa"/>
            <w:vAlign w:val="bottom"/>
          </w:tcPr>
          <w:p w14:paraId="2369CF13" w14:textId="77777777" w:rsidR="000D2404" w:rsidRPr="0035030C" w:rsidRDefault="000D2404" w:rsidP="000D2404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39C18D" w14:textId="2A61B22A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31A2A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F6BDD" w14:textId="77777777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9D65F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1F997" w14:textId="7747AF79" w:rsidR="000D2404" w:rsidRPr="0035030C" w:rsidRDefault="000D2404" w:rsidP="000D240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E0F218" w14:textId="77777777" w:rsidR="000D2404" w:rsidRPr="0035030C" w:rsidRDefault="000D2404" w:rsidP="000D240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44D33" w14:textId="5CFFC007" w:rsidR="000D2404" w:rsidRPr="0035030C" w:rsidRDefault="000D2404" w:rsidP="000D240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D2404" w:rsidRPr="0035030C" w14:paraId="47A7DE73" w14:textId="77777777" w:rsidTr="00D249FA">
        <w:tc>
          <w:tcPr>
            <w:tcW w:w="4050" w:type="dxa"/>
            <w:vAlign w:val="bottom"/>
          </w:tcPr>
          <w:p w14:paraId="23150091" w14:textId="77777777" w:rsidR="000D2404" w:rsidRPr="0035030C" w:rsidRDefault="000D2404" w:rsidP="000D24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388D3" w14:textId="00FCBB2C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4F1CD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D15B8" w14:textId="77777777" w:rsidR="000D2404" w:rsidRPr="0035030C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224B" w14:textId="77777777" w:rsidR="000D2404" w:rsidRPr="0035030C" w:rsidRDefault="000D2404" w:rsidP="000D24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40D5" w14:textId="3B9E640E" w:rsidR="000D2404" w:rsidRPr="0035030C" w:rsidRDefault="00117E9B" w:rsidP="000D24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3C82FDF3" w14:textId="77777777" w:rsidR="000D2404" w:rsidRPr="0035030C" w:rsidRDefault="000D2404" w:rsidP="000D240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53390" w14:textId="17B10E8F" w:rsidR="000D2404" w:rsidRPr="0035030C" w:rsidRDefault="00117E9B" w:rsidP="000D240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</w:tbl>
    <w:p w14:paraId="0E0DB207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3E737EA0" w14:textId="4512F4EE" w:rsidR="001F0548" w:rsidRPr="0035030C" w:rsidRDefault="001F0548" w:rsidP="006912A3">
      <w:pPr>
        <w:pStyle w:val="Bo-C1Content"/>
        <w:ind w:right="-72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</w:t>
      </w:r>
      <w:r w:rsidRPr="0035030C">
        <w:rPr>
          <w:rFonts w:asciiTheme="majorBidi" w:hAnsiTheme="majorBidi" w:cstheme="majorBidi"/>
          <w:spacing w:val="2"/>
          <w:cs/>
        </w:rPr>
        <w:t xml:space="preserve">ปี </w:t>
      </w:r>
      <w:r w:rsidR="00117E9B" w:rsidRPr="00117E9B">
        <w:rPr>
          <w:rFonts w:asciiTheme="majorBidi" w:hAnsiTheme="majorBidi" w:cstheme="majorBidi"/>
          <w:spacing w:val="2"/>
        </w:rPr>
        <w:t>2540</w:t>
      </w:r>
      <w:r w:rsidRPr="0035030C">
        <w:rPr>
          <w:rFonts w:asciiTheme="majorBidi" w:hAnsiTheme="majorBidi" w:cstheme="majorBidi"/>
          <w:spacing w:val="2"/>
        </w:rPr>
        <w:t xml:space="preserve"> </w:t>
      </w:r>
      <w:r w:rsidRPr="003503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35030C">
        <w:rPr>
          <w:rFonts w:asciiTheme="majorBidi" w:hAnsiTheme="majorBidi" w:cstheme="majorBidi"/>
          <w:spacing w:val="2"/>
        </w:rPr>
        <w:t>(</w:t>
      </w:r>
      <w:r w:rsidRPr="0035030C">
        <w:rPr>
          <w:rFonts w:asciiTheme="majorBidi" w:hAnsiTheme="majorBidi" w:cstheme="majorBidi"/>
          <w:spacing w:val="2"/>
          <w:cs/>
        </w:rPr>
        <w:t>บริษัทย่อย</w:t>
      </w:r>
      <w:r w:rsidRPr="0035030C">
        <w:rPr>
          <w:rFonts w:asciiTheme="majorBidi" w:hAnsiTheme="majorBidi" w:cstheme="majorBidi"/>
          <w:spacing w:val="2"/>
        </w:rPr>
        <w:t xml:space="preserve">) </w:t>
      </w:r>
      <w:r w:rsidRPr="0035030C">
        <w:rPr>
          <w:rFonts w:asciiTheme="majorBidi" w:hAnsiTheme="majorBidi" w:cstheme="majorBidi"/>
          <w:spacing w:val="2"/>
          <w:cs/>
        </w:rPr>
        <w:t xml:space="preserve">ในราคา </w:t>
      </w:r>
      <w:r w:rsidR="00117E9B" w:rsidRPr="00117E9B">
        <w:rPr>
          <w:rFonts w:asciiTheme="majorBidi" w:hAnsiTheme="majorBidi" w:cstheme="majorBidi"/>
          <w:spacing w:val="2"/>
        </w:rPr>
        <w:t>47</w:t>
      </w:r>
      <w:r w:rsidR="00117E9B" w:rsidRPr="00117E9B">
        <w:rPr>
          <w:rFonts w:asciiTheme="majorBidi" w:hAnsiTheme="majorBidi" w:cstheme="majorBidi"/>
        </w:rPr>
        <w:t>7</w:t>
      </w:r>
      <w:r w:rsidR="006739E3" w:rsidRPr="0035030C">
        <w:rPr>
          <w:rFonts w:asciiTheme="majorBidi" w:hAnsiTheme="majorBidi" w:cstheme="majorBidi"/>
          <w:cs/>
          <w:lang w:val="en-US"/>
        </w:rPr>
        <w:br/>
      </w:r>
      <w:r w:rsidRPr="003503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117E9B" w:rsidRPr="00117E9B">
        <w:rPr>
          <w:rFonts w:asciiTheme="majorBidi" w:hAnsiTheme="majorBidi" w:cstheme="majorBidi"/>
          <w:spacing w:val="-4"/>
        </w:rPr>
        <w:t>2543</w:t>
      </w:r>
      <w:r w:rsidRPr="003503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117E9B" w:rsidRPr="00117E9B">
        <w:rPr>
          <w:rFonts w:asciiTheme="majorBidi" w:hAnsiTheme="majorBidi" w:cstheme="majorBidi"/>
          <w:spacing w:val="-4"/>
        </w:rPr>
        <w:t>16</w:t>
      </w:r>
      <w:r w:rsidR="00DD46A8" w:rsidRPr="0035030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>อย่างไรก็ตาม</w:t>
      </w:r>
      <w:r w:rsidRPr="0035030C">
        <w:rPr>
          <w:rFonts w:asciiTheme="majorBidi" w:hAnsiTheme="majorBidi" w:cstheme="majorBidi"/>
          <w:spacing w:val="-4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117E9B" w:rsidRPr="00117E9B">
        <w:rPr>
          <w:rFonts w:asciiTheme="majorBidi" w:hAnsiTheme="majorBidi" w:cstheme="majorBidi"/>
        </w:rPr>
        <w:t>40</w:t>
      </w:r>
      <w:r w:rsidRPr="0035030C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117E9B" w:rsidRPr="00117E9B">
        <w:rPr>
          <w:rFonts w:asciiTheme="majorBidi" w:hAnsiTheme="majorBidi" w:cstheme="majorBidi"/>
        </w:rPr>
        <w:t>155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4B049D">
        <w:rPr>
          <w:rFonts w:asciiTheme="majorBidi" w:hAnsiTheme="majorBidi" w:cstheme="majorBidi"/>
          <w:cs/>
        </w:rPr>
        <w:t>งบฐานะการเงิน</w:t>
      </w:r>
      <w:r w:rsidRPr="0035030C">
        <w:rPr>
          <w:rFonts w:asciiTheme="majorBidi" w:hAnsiTheme="majorBidi" w:cstheme="majorBidi"/>
          <w:cs/>
        </w:rPr>
        <w:t>ในงบการเงินเฉพาะกิจการ</w:t>
      </w:r>
    </w:p>
    <w:p w14:paraId="6FCD8FEC" w14:textId="206E21EA" w:rsidR="00F47F85" w:rsidRPr="0035030C" w:rsidRDefault="00F47F8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173BBC" w14:textId="18A745C5" w:rsidR="001F0548" w:rsidRPr="0035030C" w:rsidRDefault="001F0548" w:rsidP="001F0548">
      <w:pPr>
        <w:pStyle w:val="Bo-C1Content"/>
        <w:ind w:right="-2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117E9B" w:rsidRPr="00117E9B">
        <w:rPr>
          <w:rFonts w:asciiTheme="majorBidi" w:hAnsiTheme="majorBidi" w:cstheme="majorBidi"/>
        </w:rPr>
        <w:t>2543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117E9B" w:rsidRPr="00117E9B">
        <w:rPr>
          <w:rFonts w:asciiTheme="majorBidi" w:hAnsiTheme="majorBidi" w:cstheme="majorBidi"/>
        </w:rPr>
        <w:t>2554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35030C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117E9B" w:rsidRPr="00117E9B">
        <w:rPr>
          <w:rFonts w:asciiTheme="majorBidi" w:hAnsiTheme="majorBidi" w:cstheme="majorBidi"/>
        </w:rPr>
        <w:t>68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25B5D75" w14:textId="77777777" w:rsidR="001F0548" w:rsidRPr="0035030C" w:rsidRDefault="001F0548" w:rsidP="001F0548">
      <w:pPr>
        <w:pStyle w:val="Bo-Blankline"/>
        <w:ind w:right="-115"/>
        <w:rPr>
          <w:rFonts w:asciiTheme="majorBidi" w:hAnsiTheme="majorBidi" w:cstheme="majorBidi"/>
          <w:sz w:val="30"/>
          <w:szCs w:val="30"/>
        </w:rPr>
      </w:pPr>
    </w:p>
    <w:p w14:paraId="661D3A40" w14:textId="126EF62E" w:rsidR="001F0548" w:rsidRPr="0035030C" w:rsidRDefault="001F0548" w:rsidP="00CC705B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cs/>
        </w:rPr>
        <w:t>ธันวาคม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2568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17E9B" w:rsidRPr="00117E9B">
        <w:rPr>
          <w:rFonts w:asciiTheme="majorBidi" w:hAnsiTheme="majorBidi" w:cstheme="majorBidi"/>
        </w:rPr>
        <w:t>421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="00CC705B"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="00CC705B" w:rsidRPr="0035030C">
        <w:rPr>
          <w:rFonts w:asciiTheme="majorBidi" w:hAnsiTheme="majorBidi" w:cstheme="majorBidi"/>
          <w:i/>
          <w:iCs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421</w:t>
      </w:r>
      <w:r w:rsidR="00CC705B" w:rsidRPr="0035030C">
        <w:rPr>
          <w:rFonts w:asciiTheme="majorBidi" w:hAnsiTheme="majorBidi" w:cstheme="majorBidi"/>
          <w:i/>
          <w:iCs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และกำไรจากการขายรอรับรู้มียอดคงเหลือจำนวน</w:t>
      </w:r>
      <w:r w:rsidR="003711E0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35</w:t>
      </w:r>
      <w:r w:rsidR="0040743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ล้านบาท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35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)</w:t>
      </w:r>
      <w:r w:rsidR="00CC705B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และดอกเบี้ยรับรอรับรู้</w:t>
      </w:r>
      <w:r w:rsidRPr="0040743C">
        <w:rPr>
          <w:rFonts w:asciiTheme="majorBidi" w:hAnsiTheme="majorBidi" w:cstheme="majorBidi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134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134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4D5E37" w:rsidRPr="0035030C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35030C">
        <w:rPr>
          <w:rFonts w:asciiTheme="majorBidi" w:hAnsiTheme="majorBidi" w:cstheme="majorBidi"/>
          <w:cs/>
          <w:lang w:val="en-US"/>
        </w:rPr>
        <w:t>ได้แสดงใน</w:t>
      </w:r>
      <w:r w:rsidR="004B049D">
        <w:rPr>
          <w:rFonts w:asciiTheme="majorBidi" w:hAnsiTheme="majorBidi" w:cstheme="majorBidi"/>
          <w:cs/>
          <w:lang w:val="en-US"/>
        </w:rPr>
        <w:t>งบฐานะการเงิน</w:t>
      </w:r>
      <w:r w:rsidRPr="0035030C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0A50A6E9" w14:textId="00C82561" w:rsidR="001F0548" w:rsidRPr="00B67EAD" w:rsidRDefault="00757F84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A508CB" w:rsidRPr="0035030C" w14:paraId="29BD2294" w14:textId="77777777" w:rsidTr="00A508CB">
        <w:trPr>
          <w:tblHeader/>
        </w:trPr>
        <w:tc>
          <w:tcPr>
            <w:tcW w:w="4050" w:type="dxa"/>
          </w:tcPr>
          <w:p w14:paraId="531FDD35" w14:textId="258680DC" w:rsidR="00A508CB" w:rsidRPr="0035030C" w:rsidRDefault="00A508CB" w:rsidP="00A508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08762CAC" w14:textId="77777777" w:rsidR="00A508CB" w:rsidRPr="0035030C" w:rsidRDefault="00A508CB" w:rsidP="00A508CB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9C83F9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677FB7DA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74" w:rsidRPr="0035030C" w14:paraId="27EB7D49" w14:textId="77777777" w:rsidTr="00A508CB">
        <w:trPr>
          <w:tblHeader/>
        </w:trPr>
        <w:tc>
          <w:tcPr>
            <w:tcW w:w="4050" w:type="dxa"/>
          </w:tcPr>
          <w:p w14:paraId="6C6131B7" w14:textId="402E22F1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7BD2334" w14:textId="4900BB4A" w:rsidR="00B97F74" w:rsidRPr="0035030C" w:rsidRDefault="00117E9B" w:rsidP="00B97F7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DFC671E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CD2F3" w14:textId="40652017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2058115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35BD13" w14:textId="61FFA3A9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0A34F75" w14:textId="77777777" w:rsidR="00B97F74" w:rsidRPr="0035030C" w:rsidRDefault="00B97F74" w:rsidP="00B97F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2C05E9" w14:textId="72065A94" w:rsidR="00B97F74" w:rsidRPr="0035030C" w:rsidRDefault="00117E9B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F74" w:rsidRPr="0035030C" w14:paraId="067AD588" w14:textId="77777777" w:rsidTr="00A508CB">
        <w:trPr>
          <w:tblHeader/>
        </w:trPr>
        <w:tc>
          <w:tcPr>
            <w:tcW w:w="4050" w:type="dxa"/>
          </w:tcPr>
          <w:p w14:paraId="1032117F" w14:textId="77777777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D5DC8C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7F74" w:rsidRPr="0035030C" w14:paraId="64A1E0D6" w14:textId="77777777" w:rsidTr="00A508CB">
        <w:trPr>
          <w:tblHeader/>
        </w:trPr>
        <w:tc>
          <w:tcPr>
            <w:tcW w:w="4050" w:type="dxa"/>
          </w:tcPr>
          <w:p w14:paraId="4418B4F7" w14:textId="4E75B1C6" w:rsidR="00B97F74" w:rsidRPr="0035030C" w:rsidRDefault="00B97F74" w:rsidP="00B9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02E34A31" w14:textId="77777777" w:rsidR="00B97F74" w:rsidRPr="0035030C" w:rsidRDefault="00B97F74" w:rsidP="00B9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7F74" w:rsidRPr="0035030C" w14:paraId="254DAD19" w14:textId="77777777" w:rsidTr="00A508CB">
        <w:tc>
          <w:tcPr>
            <w:tcW w:w="4050" w:type="dxa"/>
          </w:tcPr>
          <w:p w14:paraId="3BE9D69E" w14:textId="77777777" w:rsidR="00B97F74" w:rsidRPr="0035030C" w:rsidRDefault="00B97F74" w:rsidP="00B97F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DB4E15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F3792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13C1DE" w14:textId="77777777" w:rsidR="00B97F74" w:rsidRPr="0035030C" w:rsidRDefault="00B97F74" w:rsidP="00B97F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135B7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6A60A" w14:textId="77777777" w:rsidR="00B97F74" w:rsidRPr="0035030C" w:rsidRDefault="00B97F74" w:rsidP="00B97F7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CB184" w14:textId="77777777" w:rsidR="00B97F74" w:rsidRPr="0035030C" w:rsidRDefault="00B97F74" w:rsidP="00B97F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C2CD60" w14:textId="77777777" w:rsidR="00B97F74" w:rsidRPr="0035030C" w:rsidRDefault="00B97F74" w:rsidP="00B97F7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48073B5E" w14:textId="77777777" w:rsidTr="00D249FA">
        <w:tc>
          <w:tcPr>
            <w:tcW w:w="4050" w:type="dxa"/>
            <w:vAlign w:val="bottom"/>
          </w:tcPr>
          <w:p w14:paraId="0D2F2C99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65CEA30D" w14:textId="609B177B" w:rsidR="00A701BA" w:rsidRPr="0035030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520FC6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407E8" w14:textId="04307999" w:rsidR="00A701BA" w:rsidRPr="00B97F7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D20151D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2D6DE78" w14:textId="6F92E23B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0821487C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E67AF0" w14:textId="02AC646C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A701BA" w:rsidRPr="0035030C" w14:paraId="4865F9BE" w14:textId="77777777" w:rsidTr="00D249FA">
        <w:tc>
          <w:tcPr>
            <w:tcW w:w="4050" w:type="dxa"/>
            <w:vAlign w:val="bottom"/>
          </w:tcPr>
          <w:p w14:paraId="587D6F52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5F248563" w14:textId="38E0B056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1E16B0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590ABE" w14:textId="19E61F29" w:rsidR="00A701BA" w:rsidRPr="00B97F7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FE0CB1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39AAE8" w14:textId="742D6843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36" w:type="dxa"/>
          </w:tcPr>
          <w:p w14:paraId="725E607E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A8B64A" w14:textId="36A63538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A701BA" w:rsidRPr="0035030C" w14:paraId="722CDFB5" w14:textId="77777777" w:rsidTr="00D249FA">
        <w:tc>
          <w:tcPr>
            <w:tcW w:w="4050" w:type="dxa"/>
            <w:vAlign w:val="bottom"/>
          </w:tcPr>
          <w:p w14:paraId="5DCF9203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7F217173" w14:textId="1ED9A73D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0A4C5A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FF109" w14:textId="1A5B08C1" w:rsidR="00A701BA" w:rsidRPr="00B97F7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EC607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3AFD9A1" w14:textId="559C9508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2C3CBC39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10D9C2B" w14:textId="68BA54C6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A701BA" w:rsidRPr="0035030C" w14:paraId="0576B384" w14:textId="77777777" w:rsidTr="00D249FA">
        <w:tc>
          <w:tcPr>
            <w:tcW w:w="4050" w:type="dxa"/>
          </w:tcPr>
          <w:p w14:paraId="3E8F0489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0FADD743" w14:textId="1EF19A64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7D080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7689F3" w14:textId="05547C7F" w:rsidR="00A701BA" w:rsidRPr="00B97F7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972C1C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183F92E" w14:textId="59CEEEA2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6" w:type="dxa"/>
          </w:tcPr>
          <w:p w14:paraId="0EFB065F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3027E1" w14:textId="7ED3EF7A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A701BA" w:rsidRPr="0035030C" w14:paraId="66D4F3B1" w14:textId="77777777" w:rsidTr="00D249FA">
        <w:tc>
          <w:tcPr>
            <w:tcW w:w="4050" w:type="dxa"/>
          </w:tcPr>
          <w:p w14:paraId="35D17B16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406BD44F" w14:textId="35BCAFE4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BCA1F6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9E03E0" w14:textId="3F0C5B2C" w:rsidR="00A701BA" w:rsidRPr="00B97F74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079A58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9B8E015" w14:textId="5789DF57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6" w:type="dxa"/>
          </w:tcPr>
          <w:p w14:paraId="747975B8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609DA" w14:textId="3234286A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A701BA" w:rsidRPr="0035030C" w14:paraId="1C5A3FDB" w14:textId="77777777" w:rsidTr="00D249FA">
        <w:tc>
          <w:tcPr>
            <w:tcW w:w="4050" w:type="dxa"/>
          </w:tcPr>
          <w:p w14:paraId="66E5948B" w14:textId="69DCB62A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10808A51" w14:textId="22B49532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46F588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462D68" w14:textId="584F770C" w:rsidR="00A701BA" w:rsidRPr="009E6D1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48E82A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5FF76FE" w14:textId="0453AF2A" w:rsidR="00A701BA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048498B0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E24411" w14:textId="2FA7681D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01BA" w:rsidRPr="0035030C" w14:paraId="1CBE38A8" w14:textId="77777777" w:rsidTr="00D249FA">
        <w:tc>
          <w:tcPr>
            <w:tcW w:w="4050" w:type="dxa"/>
          </w:tcPr>
          <w:p w14:paraId="7540D7F9" w14:textId="4E0B05AF" w:rsidR="00A701BA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</w:tcPr>
          <w:p w14:paraId="53AA6956" w14:textId="04CC7111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97E813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AF06F5" w14:textId="6BD9708E" w:rsidR="00A701BA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EAAA79D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3ED1E3B" w14:textId="2645A24F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AADA25D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3A96F7" w14:textId="3DB26B04" w:rsidR="00A701BA" w:rsidRPr="002810CA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A701BA" w:rsidRPr="0035030C" w14:paraId="6B229E3B" w14:textId="77777777" w:rsidTr="00D249FA">
        <w:tc>
          <w:tcPr>
            <w:tcW w:w="4050" w:type="dxa"/>
          </w:tcPr>
          <w:p w14:paraId="3169CF6B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3471735" w14:textId="77777777" w:rsidR="00A701BA" w:rsidRPr="0035030C" w:rsidRDefault="00A701BA" w:rsidP="00A701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23635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F63C97" w14:textId="77777777" w:rsidR="00A701BA" w:rsidRPr="0035030C" w:rsidRDefault="00A701BA" w:rsidP="00A701BA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F1C35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6A15AA" w14:textId="2FA131FF" w:rsidR="00A701BA" w:rsidRPr="0035030C" w:rsidRDefault="00A701BA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CE07A0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078267" w14:textId="77777777" w:rsidR="00A701BA" w:rsidRPr="0035030C" w:rsidRDefault="00A701BA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13C1B9C6" w14:textId="77777777" w:rsidTr="00D249FA">
        <w:tc>
          <w:tcPr>
            <w:tcW w:w="4050" w:type="dxa"/>
          </w:tcPr>
          <w:p w14:paraId="2A1D1E2B" w14:textId="77777777" w:rsidR="00A701BA" w:rsidRPr="0035030C" w:rsidRDefault="00A701BA" w:rsidP="00A701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3A1B1E47" w14:textId="34652272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14:paraId="3D656EA6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529C82" w14:textId="7FA5423E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01BA" w:rsidRP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14:paraId="374B2EFF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56CB92" w14:textId="2888D360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ECC7F33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38953B" w14:textId="6153FD5F" w:rsidR="00A701BA" w:rsidRPr="0035030C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01BA" w:rsidRPr="0035030C" w14:paraId="6E5B6165" w14:textId="77777777" w:rsidTr="00D249FA">
        <w:tc>
          <w:tcPr>
            <w:tcW w:w="4050" w:type="dxa"/>
          </w:tcPr>
          <w:p w14:paraId="0A00A365" w14:textId="77777777" w:rsidR="00A701BA" w:rsidRPr="0035030C" w:rsidRDefault="00A701BA" w:rsidP="00A701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55891196" w14:textId="77D0EC5F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</w:tcPr>
          <w:p w14:paraId="067494AB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780A2F" w14:textId="42C07A60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A701BA" w:rsidRP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14:paraId="352B9167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75FE92" w14:textId="6237CD4D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36" w:type="dxa"/>
          </w:tcPr>
          <w:p w14:paraId="40B4254B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078A8E" w14:textId="3B958FD9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A701BA" w:rsidRPr="0035030C" w14:paraId="1AB4D0E9" w14:textId="77777777" w:rsidTr="00D249FA">
        <w:tc>
          <w:tcPr>
            <w:tcW w:w="4050" w:type="dxa"/>
          </w:tcPr>
          <w:p w14:paraId="42B44A8A" w14:textId="77777777" w:rsidR="00A701BA" w:rsidRPr="0035030C" w:rsidRDefault="00A701BA" w:rsidP="00A701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199C6AE0" w14:textId="12762337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36" w:type="dxa"/>
          </w:tcPr>
          <w:p w14:paraId="20BCC594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F48D12" w14:textId="5AABFBFA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A701BA" w:rsidRP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34D497E6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D41A69" w14:textId="3BDDC572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36" w:type="dxa"/>
          </w:tcPr>
          <w:p w14:paraId="16060F68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89B36B" w14:textId="1A0471B0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A701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A701BA" w:rsidRPr="0035030C" w14:paraId="1CB5B5F2" w14:textId="77777777" w:rsidTr="00D249FA">
        <w:tc>
          <w:tcPr>
            <w:tcW w:w="4050" w:type="dxa"/>
          </w:tcPr>
          <w:p w14:paraId="7AE88CA8" w14:textId="5B1908FE" w:rsidR="00A701BA" w:rsidRPr="000A7372" w:rsidRDefault="00A701BA" w:rsidP="00A701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6690ABB" w14:textId="77777777" w:rsidR="00A701BA" w:rsidRDefault="00A701BA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CD91F5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653EAB" w14:textId="77777777" w:rsidR="00A701BA" w:rsidRPr="002810CA" w:rsidRDefault="00A701BA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21F7B7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292044" w14:textId="77777777" w:rsidR="00A701BA" w:rsidRDefault="00A701BA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C7A30C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5C6F519" w14:textId="77777777" w:rsidR="00A701BA" w:rsidRPr="002810CA" w:rsidRDefault="00A701BA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1BA" w:rsidRPr="0035030C" w14:paraId="18893654" w14:textId="77777777" w:rsidTr="00D249FA">
        <w:tc>
          <w:tcPr>
            <w:tcW w:w="4050" w:type="dxa"/>
          </w:tcPr>
          <w:p w14:paraId="41BBE7A9" w14:textId="13AAA95D" w:rsidR="00A701BA" w:rsidRPr="0035030C" w:rsidRDefault="00A701BA" w:rsidP="00A701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0B3116A" w14:textId="2372B76F" w:rsidR="00A701BA" w:rsidRDefault="000D2404" w:rsidP="000D24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0AFF33D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133BF0" w14:textId="5209B905" w:rsidR="00A701BA" w:rsidRPr="002810CA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41EF1252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B9EAD1B" w14:textId="6F08B0F6" w:rsidR="00A701B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63AC10" w14:textId="77777777" w:rsidR="00A701BA" w:rsidRPr="0035030C" w:rsidRDefault="00A701BA" w:rsidP="00A701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CCD80D" w14:textId="77083290" w:rsidR="00A701BA" w:rsidRPr="002810CA" w:rsidRDefault="00A701BA" w:rsidP="00A701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01BA" w:rsidRPr="0035030C" w14:paraId="0572727C" w14:textId="77777777" w:rsidTr="00D249FA">
        <w:tc>
          <w:tcPr>
            <w:tcW w:w="4050" w:type="dxa"/>
            <w:vAlign w:val="bottom"/>
          </w:tcPr>
          <w:p w14:paraId="25BF4799" w14:textId="77777777" w:rsidR="00A701BA" w:rsidRPr="0035030C" w:rsidRDefault="00A701BA" w:rsidP="00A701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2A8C77" w14:textId="5621FAE1" w:rsidR="00A701BA" w:rsidRPr="0035030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36" w:type="dxa"/>
          </w:tcPr>
          <w:p w14:paraId="195B8531" w14:textId="77777777" w:rsidR="00A701BA" w:rsidRPr="0035030C" w:rsidRDefault="00A701BA" w:rsidP="00A701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115D66" w14:textId="2131D22C" w:rsidR="00A701BA" w:rsidRPr="00906F8C" w:rsidRDefault="00117E9B" w:rsidP="00A701BA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  <w:r w:rsidR="00A701BA" w:rsidRPr="00906F8C">
              <w:rPr>
                <w:b/>
                <w:bCs/>
              </w:rPr>
              <w:t>,</w:t>
            </w:r>
            <w:r w:rsidRPr="00117E9B">
              <w:rPr>
                <w:b/>
                <w:bCs/>
              </w:rPr>
              <w:t>182</w:t>
            </w:r>
          </w:p>
        </w:tc>
        <w:tc>
          <w:tcPr>
            <w:tcW w:w="236" w:type="dxa"/>
          </w:tcPr>
          <w:p w14:paraId="2038FF87" w14:textId="77777777" w:rsidR="00A701BA" w:rsidRPr="0035030C" w:rsidRDefault="00A701BA" w:rsidP="00A701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5AF9FFB" w14:textId="240256B5" w:rsidR="00A701BA" w:rsidRPr="0035030C" w:rsidRDefault="00117E9B" w:rsidP="00A701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36" w:type="dxa"/>
          </w:tcPr>
          <w:p w14:paraId="7D993406" w14:textId="77777777" w:rsidR="00A701BA" w:rsidRPr="0035030C" w:rsidRDefault="00A701BA" w:rsidP="00A701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96DD432" w14:textId="56FA040D" w:rsidR="00A701BA" w:rsidRPr="0035030C" w:rsidRDefault="00117E9B" w:rsidP="00A701B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="00A70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</w:tbl>
    <w:p w14:paraId="18A7FD45" w14:textId="4F151BBF" w:rsidR="00696909" w:rsidRDefault="00696909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77D64C1E" w14:textId="77777777" w:rsidR="00696909" w:rsidRDefault="00696909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>
        <w:rPr>
          <w:rFonts w:asciiTheme="majorBidi" w:hAnsiTheme="majorBidi" w:cstheme="majorBidi"/>
          <w:sz w:val="20"/>
          <w:szCs w:val="20"/>
          <w:lang w:val="en-US" w:eastAsia="x-none"/>
        </w:rPr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66"/>
        <w:gridCol w:w="236"/>
        <w:gridCol w:w="1140"/>
        <w:gridCol w:w="236"/>
        <w:gridCol w:w="1176"/>
        <w:gridCol w:w="236"/>
        <w:gridCol w:w="1143"/>
      </w:tblGrid>
      <w:tr w:rsidR="00B80C9A" w:rsidRPr="0035030C" w14:paraId="62F8D168" w14:textId="77777777" w:rsidTr="00770255">
        <w:tc>
          <w:tcPr>
            <w:tcW w:w="3960" w:type="dxa"/>
          </w:tcPr>
          <w:p w14:paraId="393A4832" w14:textId="77777777" w:rsidR="00B80C9A" w:rsidRPr="0035030C" w:rsidRDefault="00B80C9A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42" w:type="dxa"/>
            <w:gridSpan w:val="3"/>
          </w:tcPr>
          <w:p w14:paraId="0BF0851A" w14:textId="77777777" w:rsidR="00B80C9A" w:rsidRPr="0035030C" w:rsidRDefault="00B80C9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2EEF3E" w14:textId="77777777" w:rsidR="00B80C9A" w:rsidRPr="0035030C" w:rsidRDefault="00B80C9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149CEB3A" w14:textId="77777777" w:rsidR="00B80C9A" w:rsidRPr="0035030C" w:rsidRDefault="00B80C9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C9A" w:rsidRPr="0035030C" w14:paraId="51B5344B" w14:textId="77777777" w:rsidTr="00770255">
        <w:tc>
          <w:tcPr>
            <w:tcW w:w="3960" w:type="dxa"/>
          </w:tcPr>
          <w:p w14:paraId="7E866B9A" w14:textId="188C7BF4" w:rsidR="00B80C9A" w:rsidRPr="0035030C" w:rsidRDefault="00B80C9A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6" w:type="dxa"/>
          </w:tcPr>
          <w:p w14:paraId="05DAF793" w14:textId="3A6AE811" w:rsidR="00B80C9A" w:rsidRPr="0035030C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C5862FF" w14:textId="77777777" w:rsidR="00B80C9A" w:rsidRPr="0035030C" w:rsidRDefault="00B80C9A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5DAAB01" w14:textId="413B0D7F" w:rsidR="00B80C9A" w:rsidRPr="0035030C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0DEFB16" w14:textId="77777777" w:rsidR="00B80C9A" w:rsidRPr="0035030C" w:rsidRDefault="00B80C9A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15535DE7" w14:textId="1D211432" w:rsidR="00B80C9A" w:rsidRPr="0035030C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A461167" w14:textId="77777777" w:rsidR="00B80C9A" w:rsidRPr="0035030C" w:rsidRDefault="00B80C9A" w:rsidP="00D249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1675E2" w14:textId="32882CFD" w:rsidR="00B80C9A" w:rsidRPr="0035030C" w:rsidRDefault="00117E9B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0C9A" w:rsidRPr="0035030C" w14:paraId="715B33BC" w14:textId="77777777" w:rsidTr="00770255">
        <w:tc>
          <w:tcPr>
            <w:tcW w:w="3960" w:type="dxa"/>
          </w:tcPr>
          <w:p w14:paraId="2FA40F3E" w14:textId="77777777" w:rsidR="00B80C9A" w:rsidRPr="0035030C" w:rsidRDefault="00B80C9A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43E989E0" w14:textId="77777777" w:rsidR="00B80C9A" w:rsidRPr="0035030C" w:rsidRDefault="00B80C9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C9A" w:rsidRPr="0035030C" w14:paraId="36FABE13" w14:textId="77777777" w:rsidTr="00770255">
        <w:tc>
          <w:tcPr>
            <w:tcW w:w="3960" w:type="dxa"/>
          </w:tcPr>
          <w:p w14:paraId="52DC9993" w14:textId="77777777" w:rsidR="00B80C9A" w:rsidRPr="0035030C" w:rsidRDefault="00B80C9A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73FC73FE" w14:textId="77777777" w:rsidR="00B80C9A" w:rsidRPr="0035030C" w:rsidRDefault="00B80C9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0C9A" w:rsidRPr="0035030C" w14:paraId="54EA8C3F" w14:textId="77777777" w:rsidTr="00770255">
        <w:tc>
          <w:tcPr>
            <w:tcW w:w="3960" w:type="dxa"/>
          </w:tcPr>
          <w:p w14:paraId="4C5AC0D5" w14:textId="77777777" w:rsidR="00B80C9A" w:rsidRPr="0035030C" w:rsidRDefault="00B80C9A" w:rsidP="00D249FA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50A494BA" w14:textId="77777777" w:rsidR="00B80C9A" w:rsidRPr="0035030C" w:rsidRDefault="00B80C9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0C9A" w:rsidRPr="0035030C" w14:paraId="6E572614" w14:textId="77777777" w:rsidTr="00770255">
        <w:tc>
          <w:tcPr>
            <w:tcW w:w="3960" w:type="dxa"/>
          </w:tcPr>
          <w:p w14:paraId="45131D36" w14:textId="77777777" w:rsidR="00B80C9A" w:rsidRPr="0035030C" w:rsidRDefault="00B80C9A" w:rsidP="00D249F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09546FAC" w14:textId="77777777" w:rsidR="00B80C9A" w:rsidRPr="0035030C" w:rsidRDefault="00B80C9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CBECD" w14:textId="77777777" w:rsidR="00B80C9A" w:rsidRPr="0035030C" w:rsidRDefault="00B80C9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640837C" w14:textId="77777777" w:rsidR="00B80C9A" w:rsidRPr="0035030C" w:rsidRDefault="00B80C9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0EAB1" w14:textId="77777777" w:rsidR="00B80C9A" w:rsidRPr="0035030C" w:rsidRDefault="00B80C9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2383616" w14:textId="77777777" w:rsidR="00B80C9A" w:rsidRPr="0035030C" w:rsidRDefault="00B80C9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F9CCB" w14:textId="77777777" w:rsidR="00B80C9A" w:rsidRPr="0035030C" w:rsidRDefault="00B80C9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AEF76E" w14:textId="77777777" w:rsidR="00B80C9A" w:rsidRPr="0035030C" w:rsidRDefault="00B80C9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FB0" w:rsidRPr="0035030C" w14:paraId="162071A4" w14:textId="77777777" w:rsidTr="00D249FA">
        <w:tc>
          <w:tcPr>
            <w:tcW w:w="3960" w:type="dxa"/>
          </w:tcPr>
          <w:p w14:paraId="205CB56B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</w:tcPr>
          <w:p w14:paraId="1FA88FEE" w14:textId="72B69578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A670EF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4741A4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4ADE8A0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EC216DE" w14:textId="28E815F5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56F42D32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076BC3D" w14:textId="0B35C57E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F52FB0" w:rsidRPr="0035030C" w14:paraId="652D7E7A" w14:textId="77777777" w:rsidTr="00D249FA">
        <w:tc>
          <w:tcPr>
            <w:tcW w:w="3960" w:type="dxa"/>
            <w:vAlign w:val="bottom"/>
          </w:tcPr>
          <w:p w14:paraId="75B44F41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</w:tcPr>
          <w:p w14:paraId="21517709" w14:textId="6191032B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D506903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0D982A4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758C4B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F93F45B" w14:textId="75232159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36" w:type="dxa"/>
          </w:tcPr>
          <w:p w14:paraId="4A124277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98CAF4A" w14:textId="63CA3C1E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F52FB0" w:rsidRPr="0035030C" w14:paraId="722694BA" w14:textId="77777777" w:rsidTr="00D249FA">
        <w:tc>
          <w:tcPr>
            <w:tcW w:w="3960" w:type="dxa"/>
            <w:vAlign w:val="bottom"/>
          </w:tcPr>
          <w:p w14:paraId="1D59EAEF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</w:tcPr>
          <w:p w14:paraId="1D9699C9" w14:textId="13337C1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5966805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2163E7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0277D3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BBAA80" w14:textId="7294F60F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2988C9F7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FB8DDEC" w14:textId="2ADCA12D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F52FB0" w:rsidRPr="0035030C" w14:paraId="7679C4A1" w14:textId="77777777" w:rsidTr="00D249FA">
        <w:tc>
          <w:tcPr>
            <w:tcW w:w="3960" w:type="dxa"/>
            <w:vAlign w:val="bottom"/>
          </w:tcPr>
          <w:p w14:paraId="4D249649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</w:tcPr>
          <w:p w14:paraId="0FA64BF5" w14:textId="392C2E4F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9BCBCE2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8A723DC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F178F35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5DDA763" w14:textId="0A16FB1E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36" w:type="dxa"/>
          </w:tcPr>
          <w:p w14:paraId="036B7795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CD730D9" w14:textId="118D1325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F52FB0" w:rsidRPr="0035030C" w14:paraId="4A462E53" w14:textId="77777777" w:rsidTr="00D249FA">
        <w:tc>
          <w:tcPr>
            <w:tcW w:w="3960" w:type="dxa"/>
            <w:vAlign w:val="bottom"/>
          </w:tcPr>
          <w:p w14:paraId="38793F7D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</w:tcPr>
          <w:p w14:paraId="1E856093" w14:textId="6EF97020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6A9C9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F3C81AD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4794DA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8264237" w14:textId="7E1299C6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2EC71BB6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77EE5E4" w14:textId="43C2339B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F52FB0" w:rsidRPr="0035030C" w14:paraId="2A2D1DAB" w14:textId="77777777" w:rsidTr="00D249FA">
        <w:tc>
          <w:tcPr>
            <w:tcW w:w="3960" w:type="dxa"/>
            <w:vAlign w:val="bottom"/>
          </w:tcPr>
          <w:p w14:paraId="016BFF79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</w:tcPr>
          <w:p w14:paraId="273465DA" w14:textId="724F7D40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342C13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C8B85A6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92D7A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F672507" w14:textId="2B482284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53043E2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4D067DB" w14:textId="0A7A0A21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F52FB0" w:rsidRPr="0035030C" w14:paraId="1A9C2E78" w14:textId="77777777" w:rsidTr="00D249FA">
        <w:tc>
          <w:tcPr>
            <w:tcW w:w="3960" w:type="dxa"/>
            <w:vAlign w:val="bottom"/>
          </w:tcPr>
          <w:p w14:paraId="1FD7EC2F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</w:tcPr>
          <w:p w14:paraId="398C905B" w14:textId="6E84E361" w:rsidR="00F52FB0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8ABF42" w14:textId="77777777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D83CC4" w14:textId="77777777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39FF35D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7A47E730" w14:textId="0D3F17AF" w:rsidR="00F52FB0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14:paraId="337D035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DF4FD09" w14:textId="1BCBE0DF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F52FB0" w:rsidRPr="0035030C" w14:paraId="6D535EA3" w14:textId="77777777" w:rsidTr="00D249FA">
        <w:tc>
          <w:tcPr>
            <w:tcW w:w="3960" w:type="dxa"/>
          </w:tcPr>
          <w:p w14:paraId="76E467C7" w14:textId="07C1A406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66" w:type="dxa"/>
          </w:tcPr>
          <w:p w14:paraId="336E3089" w14:textId="3EC5146C" w:rsidR="00F52FB0" w:rsidRPr="00F52FB0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48B955" w14:textId="77777777" w:rsidR="00F52FB0" w:rsidRPr="00F52FB0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71FAC93E" w14:textId="29AD57A4" w:rsidR="00F52FB0" w:rsidRPr="00F52FB0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0747C9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B59B206" w14:textId="6B237EEC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36" w:type="dxa"/>
          </w:tcPr>
          <w:p w14:paraId="1B0F7F60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C964EA2" w14:textId="643C4A6F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FB0" w:rsidRPr="0035030C" w14:paraId="3B75063E" w14:textId="77777777" w:rsidTr="00D249FA">
        <w:tc>
          <w:tcPr>
            <w:tcW w:w="3960" w:type="dxa"/>
          </w:tcPr>
          <w:p w14:paraId="74AF7028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096EA213" w14:textId="77777777" w:rsidR="00F52FB0" w:rsidRPr="0035030C" w:rsidRDefault="00F52FB0" w:rsidP="00F52FB0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4C69F9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28A62B4" w14:textId="77777777" w:rsidR="00F52FB0" w:rsidRPr="0035030C" w:rsidRDefault="00F52FB0" w:rsidP="00F52FB0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F966F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7EECCF8" w14:textId="77777777" w:rsidR="00F52FB0" w:rsidRPr="0035030C" w:rsidRDefault="00F52FB0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3A2062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3F93BB8" w14:textId="77777777" w:rsidR="00F52FB0" w:rsidRPr="0035030C" w:rsidRDefault="00F52FB0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2FB0" w:rsidRPr="0035030C" w14:paraId="6B6D14F4" w14:textId="77777777" w:rsidTr="00770255">
        <w:tc>
          <w:tcPr>
            <w:tcW w:w="3960" w:type="dxa"/>
            <w:vAlign w:val="bottom"/>
          </w:tcPr>
          <w:p w14:paraId="137D50DE" w14:textId="77777777" w:rsidR="00F52FB0" w:rsidRPr="0035030C" w:rsidRDefault="00F52FB0" w:rsidP="00F52FB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</w:tcPr>
          <w:p w14:paraId="49940E0B" w14:textId="75C96C9B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36" w:type="dxa"/>
          </w:tcPr>
          <w:p w14:paraId="4FEB9B14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A93B5D" w14:textId="716C5C4D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36" w:type="dxa"/>
          </w:tcPr>
          <w:p w14:paraId="2357243F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1646F9" w14:textId="17F31D84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6" w:type="dxa"/>
          </w:tcPr>
          <w:p w14:paraId="2EADA03D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E91F92" w14:textId="65CD6AE6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F52FB0" w:rsidRPr="0035030C" w14:paraId="7E103FCF" w14:textId="77777777" w:rsidTr="00770255">
        <w:tc>
          <w:tcPr>
            <w:tcW w:w="3960" w:type="dxa"/>
          </w:tcPr>
          <w:p w14:paraId="52C9CA94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vAlign w:val="bottom"/>
          </w:tcPr>
          <w:p w14:paraId="226D6603" w14:textId="355CE2CC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9EF3730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9250BD2" w14:textId="5015E92F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2D4359E5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BDC8188" w14:textId="6855102B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56201FE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BF340F8" w14:textId="14FAFAC6" w:rsidR="00F52FB0" w:rsidRPr="0035030C" w:rsidRDefault="00F52FB0" w:rsidP="00F52FB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FB0" w:rsidRPr="0035030C" w14:paraId="2B7AD489" w14:textId="77777777" w:rsidTr="00770255">
        <w:tc>
          <w:tcPr>
            <w:tcW w:w="3960" w:type="dxa"/>
          </w:tcPr>
          <w:p w14:paraId="506CE09C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vAlign w:val="bottom"/>
          </w:tcPr>
          <w:p w14:paraId="7BF1969C" w14:textId="7FE5C522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7E2BEBFC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6091290" w14:textId="713BB145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36" w:type="dxa"/>
          </w:tcPr>
          <w:p w14:paraId="551A0D6E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3821D2F" w14:textId="4A5A2402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11A6875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CA1EFD7" w14:textId="711267E1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F52FB0" w:rsidRPr="0035030C" w14:paraId="7E7AB681" w14:textId="77777777" w:rsidTr="00D249FA">
        <w:tc>
          <w:tcPr>
            <w:tcW w:w="3960" w:type="dxa"/>
          </w:tcPr>
          <w:p w14:paraId="223865E9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</w:tcPr>
          <w:p w14:paraId="68AA62D3" w14:textId="77777777" w:rsidR="00F52FB0" w:rsidRPr="0035030C" w:rsidRDefault="00F52FB0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9E27EB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D6E5876" w14:textId="77777777" w:rsidR="00F52FB0" w:rsidRPr="0035030C" w:rsidRDefault="00F52FB0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446488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3D1A20D" w14:textId="77777777" w:rsidR="00F52FB0" w:rsidRPr="0035030C" w:rsidRDefault="00F52FB0" w:rsidP="00F52FB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42B53F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301AA4" w14:textId="77777777" w:rsidR="00F52FB0" w:rsidRPr="0035030C" w:rsidRDefault="00F52FB0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2FB0" w:rsidRPr="0035030C" w14:paraId="7E413587" w14:textId="77777777" w:rsidTr="00770255">
        <w:tc>
          <w:tcPr>
            <w:tcW w:w="3960" w:type="dxa"/>
          </w:tcPr>
          <w:p w14:paraId="44B86428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</w:tcPr>
          <w:p w14:paraId="70E71E95" w14:textId="5044029B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36" w:type="dxa"/>
          </w:tcPr>
          <w:p w14:paraId="6D8D21FA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A5D6ABB" w14:textId="0D050276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4CD46BF6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C3EA904" w14:textId="6054B66F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36" w:type="dxa"/>
          </w:tcPr>
          <w:p w14:paraId="5AE6C077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72700B" w14:textId="4DC13B88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F52FB0" w:rsidRPr="0035030C" w14:paraId="46B517E8" w14:textId="77777777" w:rsidTr="00D249FA">
        <w:tc>
          <w:tcPr>
            <w:tcW w:w="3960" w:type="dxa"/>
          </w:tcPr>
          <w:p w14:paraId="26AF6C96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32E589BD" w14:textId="2C441A28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36" w:type="dxa"/>
          </w:tcPr>
          <w:p w14:paraId="2AE1E9EF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7D83A3C" w14:textId="276891FE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7D3EE36A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74E9E" w14:textId="1585CC5C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36" w:type="dxa"/>
          </w:tcPr>
          <w:p w14:paraId="5D80000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8D02E7" w14:textId="5B904671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F52FB0" w:rsidRPr="0035030C" w14:paraId="6CC95AA9" w14:textId="77777777" w:rsidTr="00D249FA">
        <w:tc>
          <w:tcPr>
            <w:tcW w:w="3960" w:type="dxa"/>
          </w:tcPr>
          <w:p w14:paraId="2C62FDC4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</w:tcPr>
          <w:p w14:paraId="6CAE23EA" w14:textId="061532EE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36" w:type="dxa"/>
          </w:tcPr>
          <w:p w14:paraId="6FA4AE6F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C4BDDB" w14:textId="1E790CD6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36" w:type="dxa"/>
          </w:tcPr>
          <w:p w14:paraId="65B432D4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D0ED8AA" w14:textId="64CB4C19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4D9ACFF1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2836C1" w14:textId="6373B9DA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</w:tr>
      <w:tr w:rsidR="00F52FB0" w:rsidRPr="0035030C" w14:paraId="2DF151B7" w14:textId="77777777" w:rsidTr="00D249FA">
        <w:tc>
          <w:tcPr>
            <w:tcW w:w="3960" w:type="dxa"/>
          </w:tcPr>
          <w:p w14:paraId="03A7E95A" w14:textId="77777777" w:rsidR="00F52FB0" w:rsidRPr="0035030C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</w:tcPr>
          <w:p w14:paraId="5BAFE129" w14:textId="238FDE70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5DB5F8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1A96EC" w14:textId="4F73005B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21CE5E7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9ACA6A9" w14:textId="4A94D32E" w:rsidR="00F52FB0" w:rsidRPr="0035030C" w:rsidRDefault="00F52FB0" w:rsidP="00F52F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826FC5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06B242" w14:textId="2A649685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F52FB0" w:rsidRPr="0035030C" w14:paraId="7C175D59" w14:textId="77777777" w:rsidTr="00D249FA">
        <w:tc>
          <w:tcPr>
            <w:tcW w:w="3960" w:type="dxa"/>
          </w:tcPr>
          <w:p w14:paraId="1DD894C0" w14:textId="77777777" w:rsidR="00F52FB0" w:rsidRPr="0009423B" w:rsidRDefault="00F52FB0" w:rsidP="00F52FB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ลำปางฟู้ดโปรดักส์ จำกัด</w:t>
            </w:r>
          </w:p>
        </w:tc>
        <w:tc>
          <w:tcPr>
            <w:tcW w:w="1166" w:type="dxa"/>
          </w:tcPr>
          <w:p w14:paraId="18CF573B" w14:textId="6B2E77C4" w:rsidR="00F52FB0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5521EDD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A76F97A" w14:textId="7F05FB26" w:rsidR="00F52FB0" w:rsidRPr="002810CA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14D7417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6B8E17" w14:textId="22DA54C0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036EC3D" w14:textId="77777777" w:rsidR="00F52FB0" w:rsidRPr="0035030C" w:rsidRDefault="00F52FB0" w:rsidP="00F52F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6119895" w14:textId="5DE7E512" w:rsidR="00F52FB0" w:rsidRPr="002810CA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52FB0" w:rsidRPr="0035030C" w14:paraId="4A2AE763" w14:textId="77777777" w:rsidTr="00D249FA">
        <w:tc>
          <w:tcPr>
            <w:tcW w:w="3960" w:type="dxa"/>
            <w:vAlign w:val="bottom"/>
          </w:tcPr>
          <w:p w14:paraId="27652A07" w14:textId="77777777" w:rsidR="00F52FB0" w:rsidRPr="0035030C" w:rsidRDefault="00F52FB0" w:rsidP="00F52F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F0A0A68" w14:textId="4BB21B51" w:rsidR="00F52FB0" w:rsidRPr="0035030C" w:rsidRDefault="00117E9B" w:rsidP="00F52FB0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6F3E3D00" w14:textId="77777777" w:rsidR="00F52FB0" w:rsidRPr="0035030C" w:rsidRDefault="00F52FB0" w:rsidP="00F52F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1B727B4" w14:textId="50E196F1" w:rsidR="00F52FB0" w:rsidRPr="0035030C" w:rsidRDefault="00117E9B" w:rsidP="00F52FB0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6" w:type="dxa"/>
          </w:tcPr>
          <w:p w14:paraId="2A7B043A" w14:textId="77777777" w:rsidR="00F52FB0" w:rsidRPr="0035030C" w:rsidRDefault="00F52FB0" w:rsidP="00F52F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C5DE4C2" w14:textId="0AC9BF04" w:rsidR="00F52FB0" w:rsidRPr="0035030C" w:rsidRDefault="00117E9B" w:rsidP="00F52FB0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36" w:type="dxa"/>
          </w:tcPr>
          <w:p w14:paraId="491DCF73" w14:textId="77777777" w:rsidR="00F52FB0" w:rsidRPr="0035030C" w:rsidRDefault="00F52FB0" w:rsidP="00F52F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7AC5AFA" w14:textId="58A6EF32" w:rsidR="00F52FB0" w:rsidRPr="0035030C" w:rsidRDefault="00117E9B" w:rsidP="00F52FB0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="00F52F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</w:tr>
    </w:tbl>
    <w:p w14:paraId="62AADEBB" w14:textId="59971469" w:rsidR="00B80C9A" w:rsidRDefault="00B80C9A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07942689" w14:textId="14588E31" w:rsidR="00B80C9A" w:rsidRDefault="00B80C9A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7C20B1" w:rsidRPr="00435338" w14:paraId="4A5D4314" w14:textId="77777777" w:rsidTr="00770255">
        <w:trPr>
          <w:tblHeader/>
        </w:trPr>
        <w:tc>
          <w:tcPr>
            <w:tcW w:w="2970" w:type="dxa"/>
            <w:vAlign w:val="bottom"/>
          </w:tcPr>
          <w:p w14:paraId="4CD6813A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5C2870C0" w14:textId="77777777" w:rsidR="007C20B1" w:rsidRPr="00435338" w:rsidRDefault="007C20B1" w:rsidP="00D249F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67A580F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6E90F6E9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7C20B1" w:rsidRPr="00435338" w14:paraId="042EADE5" w14:textId="77777777" w:rsidTr="00770255">
        <w:trPr>
          <w:tblHeader/>
        </w:trPr>
        <w:tc>
          <w:tcPr>
            <w:tcW w:w="2970" w:type="dxa"/>
            <w:vAlign w:val="bottom"/>
          </w:tcPr>
          <w:p w14:paraId="76E3289C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0399DA6B" w14:textId="5304D726" w:rsidR="007C20B1" w:rsidRPr="000A195B" w:rsidRDefault="007C20B1" w:rsidP="00D249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555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ปีสิ้นสุด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55E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05CE428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A9AF98" w14:textId="5FC62EAD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76C2249F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03CFC4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A464A2C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86E1F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C589EE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49542A" w14:textId="101427E3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F5C6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C20B1" w:rsidRPr="00435338" w14:paraId="624B9729" w14:textId="77777777" w:rsidTr="00770255">
        <w:trPr>
          <w:tblHeader/>
        </w:trPr>
        <w:tc>
          <w:tcPr>
            <w:tcW w:w="2970" w:type="dxa"/>
          </w:tcPr>
          <w:p w14:paraId="0DD1ED7B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9903F81" w14:textId="77777777" w:rsidR="007C20B1" w:rsidRPr="00435338" w:rsidRDefault="007C20B1" w:rsidP="00D249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DE11E11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004B42BA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20B1" w:rsidRPr="00435338" w14:paraId="6A33C86A" w14:textId="77777777" w:rsidTr="00770255">
        <w:trPr>
          <w:tblHeader/>
        </w:trPr>
        <w:tc>
          <w:tcPr>
            <w:tcW w:w="2970" w:type="dxa"/>
            <w:vAlign w:val="bottom"/>
          </w:tcPr>
          <w:p w14:paraId="08F2E594" w14:textId="77777777" w:rsidR="007C20B1" w:rsidRPr="00BD080F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695E0CEB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8F60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40E34751" w14:textId="77777777" w:rsidR="007C20B1" w:rsidRPr="00435338" w:rsidRDefault="007C20B1" w:rsidP="00D249F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C20B1" w:rsidRPr="00435338" w14:paraId="0552B3D2" w14:textId="77777777" w:rsidTr="00770255">
        <w:tc>
          <w:tcPr>
            <w:tcW w:w="2970" w:type="dxa"/>
            <w:vAlign w:val="bottom"/>
          </w:tcPr>
          <w:p w14:paraId="5F9C6A1D" w14:textId="77777777" w:rsidR="007C20B1" w:rsidRPr="00BD080F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0E9FD20D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9E556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EFD8F4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2D1C6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65732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BF0D5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F2E2C8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316D5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BFACBD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0B1" w:rsidRPr="007A7237" w14:paraId="0A245AB3" w14:textId="77777777" w:rsidTr="00770255">
        <w:tc>
          <w:tcPr>
            <w:tcW w:w="2970" w:type="dxa"/>
          </w:tcPr>
          <w:p w14:paraId="55923A91" w14:textId="77777777" w:rsidR="007C20B1" w:rsidRPr="00EB4A4B" w:rsidRDefault="007C20B1" w:rsidP="00D249FA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65DDB832" w14:textId="77777777" w:rsidR="007C20B1" w:rsidRPr="00435338" w:rsidRDefault="007C20B1" w:rsidP="00D249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0491C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315CB5" w14:textId="77777777" w:rsidR="007C20B1" w:rsidRDefault="007C20B1" w:rsidP="00D249FA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E8C07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EE78D" w14:textId="77777777" w:rsidR="007C20B1" w:rsidRPr="003833DF" w:rsidRDefault="007C20B1" w:rsidP="00D249FA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D5BB33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B8F75" w14:textId="77777777" w:rsidR="007C20B1" w:rsidRPr="00435338" w:rsidRDefault="007C20B1" w:rsidP="00D249F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B65FB" w14:textId="77777777" w:rsidR="007C20B1" w:rsidRPr="00435338" w:rsidRDefault="007C20B1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C405EE" w14:textId="77777777" w:rsidR="007C20B1" w:rsidRDefault="007C20B1" w:rsidP="00D249FA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52FB0" w:rsidRPr="007A7237" w14:paraId="05417D70" w14:textId="77777777" w:rsidTr="00770255">
        <w:tc>
          <w:tcPr>
            <w:tcW w:w="2970" w:type="dxa"/>
          </w:tcPr>
          <w:p w14:paraId="2FB83356" w14:textId="77777777" w:rsidR="00F52FB0" w:rsidRPr="00BD080F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48962775" w14:textId="039ACD1B" w:rsidR="00F52FB0" w:rsidRPr="00435338" w:rsidRDefault="00117E9B" w:rsidP="00F52F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43749CB4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AC8020" w14:textId="77777777" w:rsidR="00F52FB0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BC4A8D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84F808" w14:textId="359AA3F4" w:rsidR="00F52FB0" w:rsidRPr="00F52FB0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F52FB0" w:rsidRP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D2C51EC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4FD73A" w14:textId="2C0EE5B5" w:rsidR="00F52FB0" w:rsidRPr="00435338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0095BA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7CC941" w14:textId="0BD87959" w:rsidR="00F52FB0" w:rsidRDefault="00F52FB0" w:rsidP="00F52FB0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FB0" w:rsidRPr="007A7237" w14:paraId="476934A8" w14:textId="77777777" w:rsidTr="00770255">
        <w:tc>
          <w:tcPr>
            <w:tcW w:w="2970" w:type="dxa"/>
          </w:tcPr>
          <w:p w14:paraId="3C75D55B" w14:textId="77777777" w:rsidR="00F52FB0" w:rsidRPr="00BD080F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0F86C938" w14:textId="7EA18C38" w:rsidR="00F52FB0" w:rsidRPr="00435338" w:rsidRDefault="00117E9B" w:rsidP="00F52F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40E235EC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3B6AA3" w14:textId="77777777" w:rsidR="00F52FB0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76C922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0ECFA1" w14:textId="74A0FEF1" w:rsidR="00F52FB0" w:rsidRPr="00F52FB0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F52FB0" w:rsidRP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24028C1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686914" w14:textId="36E08D6A" w:rsidR="00F52FB0" w:rsidRPr="00435338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93EC93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E781BE" w14:textId="0AB4076E" w:rsidR="00F52FB0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FB0" w:rsidRPr="007A7237" w14:paraId="250793DC" w14:textId="77777777" w:rsidTr="00770255">
        <w:tc>
          <w:tcPr>
            <w:tcW w:w="2970" w:type="dxa"/>
          </w:tcPr>
          <w:p w14:paraId="52796B6E" w14:textId="77777777" w:rsidR="00F52FB0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171B43CA" w14:textId="462B3300" w:rsidR="00F52FB0" w:rsidRPr="00435338" w:rsidRDefault="00117E9B" w:rsidP="00F52F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C045448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2214F7" w14:textId="77777777" w:rsidR="00F52FB0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8B1428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126DC" w14:textId="6CDD8382" w:rsidR="00F52FB0" w:rsidRPr="00F52FB0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F52FB0" w:rsidRP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C8CA814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8DF27" w14:textId="08C3583B" w:rsidR="00F52FB0" w:rsidRPr="00435338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35DDD9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8C78EB" w14:textId="378DAE00" w:rsidR="00F52FB0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FB0" w:rsidRPr="007A7237" w14:paraId="2B08BCB3" w14:textId="77777777" w:rsidTr="00770255">
        <w:tc>
          <w:tcPr>
            <w:tcW w:w="2970" w:type="dxa"/>
          </w:tcPr>
          <w:p w14:paraId="2EC01326" w14:textId="77777777" w:rsidR="00F52FB0" w:rsidRPr="00BD080F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19AB6370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26FDD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A699E" w14:textId="77777777" w:rsidR="00F52FB0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92C7A9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02827F" w14:textId="78279C32" w:rsidR="00F52FB0" w:rsidRPr="006F5372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15535C0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FBEB14" w14:textId="7394E057" w:rsidR="00F52FB0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764080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952712" w14:textId="515901D4" w:rsidR="00F52FB0" w:rsidRPr="007A7237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FB0" w14:paraId="3AC8C4E6" w14:textId="77777777" w:rsidTr="00770255">
        <w:tc>
          <w:tcPr>
            <w:tcW w:w="2970" w:type="dxa"/>
          </w:tcPr>
          <w:p w14:paraId="093BECBB" w14:textId="77777777" w:rsidR="00F52FB0" w:rsidRPr="00BD080F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5AF58345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9D6E5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75C716" w14:textId="77777777" w:rsidR="00F52FB0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38429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D20BB0" w14:textId="6389B0D4" w:rsidR="00F52FB0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1D171CE8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BCAC14" w14:textId="37F09896" w:rsidR="00F52FB0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222CCB" w14:textId="77777777" w:rsidR="00F52FB0" w:rsidRPr="00435338" w:rsidRDefault="00F52FB0" w:rsidP="00F5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1D440E" w14:textId="5EA7F4F6" w:rsidR="00F52FB0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2FB0" w:rsidRPr="00C6536F" w14:paraId="71728940" w14:textId="77777777" w:rsidTr="00770255">
        <w:tc>
          <w:tcPr>
            <w:tcW w:w="2970" w:type="dxa"/>
          </w:tcPr>
          <w:p w14:paraId="4336700A" w14:textId="77777777" w:rsidR="00F52FB0" w:rsidRPr="00BD080F" w:rsidRDefault="00F52FB0" w:rsidP="00F52FB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1A750A39" w14:textId="77777777" w:rsidR="00F52FB0" w:rsidRPr="007620FD" w:rsidRDefault="00F52FB0" w:rsidP="00F52F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5F757" w14:textId="77777777" w:rsidR="00F52FB0" w:rsidRPr="007620FD" w:rsidRDefault="00F52FB0" w:rsidP="00F52F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E74C9" w14:textId="77777777" w:rsidR="00F52FB0" w:rsidRPr="007620FD" w:rsidRDefault="00F52FB0" w:rsidP="00F52FB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9314FD" w14:textId="77777777" w:rsidR="00F52FB0" w:rsidRPr="007620FD" w:rsidRDefault="00F52FB0" w:rsidP="00F52F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9232C" w14:textId="19DC204B" w:rsidR="00F52FB0" w:rsidRPr="003833DF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</w:t>
            </w:r>
            <w:r w:rsidR="00F52F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4BE73317" w14:textId="77777777" w:rsidR="00F52FB0" w:rsidRPr="007620FD" w:rsidRDefault="00F52FB0" w:rsidP="00F52F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FC69A" w14:textId="315781BC" w:rsidR="00F52FB0" w:rsidRPr="007620FD" w:rsidRDefault="00F52FB0" w:rsidP="00F52F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930C90" w14:textId="77777777" w:rsidR="00F52FB0" w:rsidRPr="007620FD" w:rsidRDefault="00F52FB0" w:rsidP="00F52F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5CBA7" w14:textId="6C6D5E20" w:rsidR="00F52FB0" w:rsidRPr="008F3FDB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D67B19C" w14:textId="07E5103D" w:rsidR="00B61667" w:rsidRDefault="00B61667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79ACADA1" w14:textId="77777777" w:rsidR="00B61667" w:rsidRDefault="00B61667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559D2018" w14:textId="77777777" w:rsidR="004F3277" w:rsidRDefault="004F3277" w:rsidP="001F0548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4F3277" w:rsidRPr="00435338" w14:paraId="23F4842F" w14:textId="77777777" w:rsidTr="009F23E8">
        <w:trPr>
          <w:tblHeader/>
        </w:trPr>
        <w:tc>
          <w:tcPr>
            <w:tcW w:w="3060" w:type="dxa"/>
            <w:vAlign w:val="bottom"/>
          </w:tcPr>
          <w:p w14:paraId="02A2C35C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</w:tcPr>
          <w:p w14:paraId="392D5E8A" w14:textId="77777777" w:rsidR="004F3277" w:rsidRPr="00435338" w:rsidRDefault="004F3277" w:rsidP="00D249F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909DDE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3050DEF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277" w:rsidRPr="00435338" w14:paraId="34BEB61F" w14:textId="77777777" w:rsidTr="009F23E8">
        <w:trPr>
          <w:tblHeader/>
        </w:trPr>
        <w:tc>
          <w:tcPr>
            <w:tcW w:w="3060" w:type="dxa"/>
            <w:vAlign w:val="bottom"/>
          </w:tcPr>
          <w:p w14:paraId="767FCA60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30" w:type="dxa"/>
            <w:vAlign w:val="bottom"/>
          </w:tcPr>
          <w:p w14:paraId="1F83B3C5" w14:textId="600D505F" w:rsidR="004F3277" w:rsidRPr="000A195B" w:rsidRDefault="004F3277" w:rsidP="00D249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ปีสิ้นสุด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F23E8">
              <w:t xml:space="preserve"> 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A945FD0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2C80D5" w14:textId="6A683476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B575627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90E9C9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265B923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7C2399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C6E5AAF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99BB99" w14:textId="44172841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5208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F3277" w:rsidRPr="00435338" w14:paraId="07B11B5E" w14:textId="77777777" w:rsidTr="009F23E8">
        <w:trPr>
          <w:tblHeader/>
        </w:trPr>
        <w:tc>
          <w:tcPr>
            <w:tcW w:w="3060" w:type="dxa"/>
          </w:tcPr>
          <w:p w14:paraId="135D9F6D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B9DC1D" w14:textId="77777777" w:rsidR="004F3277" w:rsidRPr="00435338" w:rsidRDefault="004F3277" w:rsidP="00D249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A3DEAE6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695364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3277" w:rsidRPr="00435338" w14:paraId="7A98EBD8" w14:textId="77777777" w:rsidTr="009F23E8">
        <w:trPr>
          <w:tblHeader/>
        </w:trPr>
        <w:tc>
          <w:tcPr>
            <w:tcW w:w="3060" w:type="dxa"/>
            <w:vAlign w:val="bottom"/>
          </w:tcPr>
          <w:p w14:paraId="30739853" w14:textId="77777777" w:rsidR="004F3277" w:rsidRPr="00BD080F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30" w:type="dxa"/>
          </w:tcPr>
          <w:p w14:paraId="5DA78450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BDAEF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65AF5EA" w14:textId="77777777" w:rsidR="004F3277" w:rsidRPr="00435338" w:rsidRDefault="004F3277" w:rsidP="00D249F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F3277" w:rsidRPr="00435338" w14:paraId="3CF20DAA" w14:textId="77777777" w:rsidTr="009F23E8">
        <w:tc>
          <w:tcPr>
            <w:tcW w:w="3060" w:type="dxa"/>
            <w:vAlign w:val="bottom"/>
          </w:tcPr>
          <w:p w14:paraId="579CB581" w14:textId="77777777" w:rsidR="004F3277" w:rsidRPr="00BD080F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1EBEF67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C1E94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3DFDA3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8494F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610F2C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00305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D0B035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4AF7B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CCCD70" w14:textId="77777777" w:rsidR="004F3277" w:rsidRPr="00435338" w:rsidRDefault="004F3277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277" w:rsidRPr="00435338" w14:paraId="768B5F2A" w14:textId="77777777" w:rsidTr="009F23E8">
        <w:tc>
          <w:tcPr>
            <w:tcW w:w="3060" w:type="dxa"/>
            <w:vAlign w:val="bottom"/>
          </w:tcPr>
          <w:p w14:paraId="2D0313A4" w14:textId="77777777" w:rsidR="004F3277" w:rsidRPr="00BD080F" w:rsidRDefault="004F3277" w:rsidP="00D249FA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A154F18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847B9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3475A6" w14:textId="77777777" w:rsidR="004F3277" w:rsidRPr="00435338" w:rsidRDefault="004F3277" w:rsidP="00D249F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923B4B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98BDB" w14:textId="77777777" w:rsidR="004F3277" w:rsidRPr="00435338" w:rsidRDefault="004F3277" w:rsidP="00D249FA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721B5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54EBBA" w14:textId="77777777" w:rsidR="004F3277" w:rsidRPr="00435338" w:rsidRDefault="004F3277" w:rsidP="00D249F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429A5" w14:textId="77777777" w:rsidR="004F3277" w:rsidRPr="00435338" w:rsidRDefault="004F3277" w:rsidP="00D249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1E6813" w14:textId="77777777" w:rsidR="004F3277" w:rsidRPr="00435338" w:rsidRDefault="004F3277" w:rsidP="00D249FA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33A1" w:rsidRPr="007A7237" w14:paraId="147B3F2A" w14:textId="77777777" w:rsidTr="009F23E8">
        <w:tc>
          <w:tcPr>
            <w:tcW w:w="3060" w:type="dxa"/>
          </w:tcPr>
          <w:p w14:paraId="5BCECC49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77FFA71" w14:textId="68032395" w:rsidR="003A33A1" w:rsidRPr="00EB4A4B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73B7866E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AD31CE" w14:textId="24F9FC78" w:rsidR="003A33A1" w:rsidRPr="003A33A1" w:rsidRDefault="00117E9B" w:rsidP="00906F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3A3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95C91D1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2BA91" w14:textId="1DCC0522" w:rsidR="003A33A1" w:rsidRPr="003833DF" w:rsidRDefault="00F52FB0" w:rsidP="00F52FB0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CC3CFF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CC0D4" w14:textId="215EF23C" w:rsidR="003A33A1" w:rsidRPr="00435338" w:rsidRDefault="00F52FB0" w:rsidP="009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8E55B7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7B1902" w14:textId="245BDE2E" w:rsidR="003A33A1" w:rsidRPr="007A7237" w:rsidRDefault="00F52FB0" w:rsidP="00F52FB0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1226E75A" w14:textId="77777777" w:rsidTr="009F23E8">
        <w:tc>
          <w:tcPr>
            <w:tcW w:w="3060" w:type="dxa"/>
          </w:tcPr>
          <w:p w14:paraId="5732F524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30" w:type="dxa"/>
            <w:vAlign w:val="bottom"/>
          </w:tcPr>
          <w:p w14:paraId="58F33979" w14:textId="4A815269" w:rsidR="003A33A1" w:rsidRPr="00435338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05F0B72B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AFA8C9" w14:textId="20815CFD" w:rsidR="003A33A1" w:rsidRPr="003A33A1" w:rsidRDefault="00117E9B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3A3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3EB21C1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7AB0F8" w14:textId="15F888DE" w:rsidR="003A33A1" w:rsidRPr="003833DF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3E3FB5A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2E7CB0" w14:textId="3AB36BDB" w:rsidR="003A33A1" w:rsidRPr="00435338" w:rsidRDefault="00F52FB0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7279B4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3BB58" w14:textId="73674D18" w:rsidR="003A33A1" w:rsidRDefault="00F52FB0" w:rsidP="00F52FB0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52FB0" w:rsidRPr="007A7237" w14:paraId="7023B044" w14:textId="77777777" w:rsidTr="009F23E8">
        <w:tc>
          <w:tcPr>
            <w:tcW w:w="3060" w:type="dxa"/>
          </w:tcPr>
          <w:p w14:paraId="7EC2E8BD" w14:textId="242E22B5" w:rsidR="00F52FB0" w:rsidRDefault="00F52FB0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530" w:type="dxa"/>
            <w:vAlign w:val="bottom"/>
          </w:tcPr>
          <w:p w14:paraId="1667A5E1" w14:textId="577E9279" w:rsidR="00F52FB0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21536F19" w14:textId="77777777" w:rsidR="00F52FB0" w:rsidRPr="00435338" w:rsidRDefault="00F52FB0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D9DB11" w14:textId="501F88D2" w:rsidR="00F52FB0" w:rsidRDefault="00F52FB0" w:rsidP="003A33A1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B5CB80" w14:textId="77777777" w:rsidR="00F52FB0" w:rsidRPr="00435338" w:rsidRDefault="00F52FB0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4CF3C5" w14:textId="29E2714B" w:rsidR="00F52FB0" w:rsidRPr="003833DF" w:rsidRDefault="00117E9B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3030B997" w14:textId="77777777" w:rsidR="00F52FB0" w:rsidRPr="00F52FB0" w:rsidRDefault="00F52FB0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4C946B" w14:textId="649D7B3B" w:rsidR="00F52FB0" w:rsidRPr="00F52FB0" w:rsidRDefault="00F52FB0" w:rsidP="009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CE6C06A" w14:textId="77777777" w:rsidR="00F52FB0" w:rsidRPr="00F52FB0" w:rsidRDefault="00F52FB0" w:rsidP="00F5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70596F" w14:textId="5D058F5F" w:rsidR="00F52FB0" w:rsidRDefault="00F52FB0" w:rsidP="00F52FB0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43633E96" w14:textId="77777777" w:rsidTr="009F23E8">
        <w:tc>
          <w:tcPr>
            <w:tcW w:w="3060" w:type="dxa"/>
          </w:tcPr>
          <w:p w14:paraId="79862D00" w14:textId="77777777" w:rsidR="003A33A1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7959E1" w14:textId="77777777" w:rsidR="003A33A1" w:rsidRDefault="003A33A1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9D065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3CB3B9" w14:textId="08DB987D" w:rsidR="003A33A1" w:rsidRDefault="00117E9B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3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3A3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0C76B72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71A079" w14:textId="3816F107" w:rsidR="003A33A1" w:rsidRPr="003833DF" w:rsidRDefault="00117E9B" w:rsidP="003A33A1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F52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</w:tcPr>
          <w:p w14:paraId="1B261FCF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9EFBE7" w14:textId="44EF2E4C" w:rsidR="003A33A1" w:rsidRPr="00435338" w:rsidRDefault="00F52FB0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328D23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5D1E61" w14:textId="395A20E1" w:rsidR="003A33A1" w:rsidRDefault="00F52FB0" w:rsidP="00F52FB0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7AD62392" w14:textId="77777777" w:rsidTr="009F23E8">
        <w:trPr>
          <w:trHeight w:val="398"/>
        </w:trPr>
        <w:tc>
          <w:tcPr>
            <w:tcW w:w="3060" w:type="dxa"/>
          </w:tcPr>
          <w:p w14:paraId="0317C238" w14:textId="636D2D3D" w:rsidR="003A33A1" w:rsidRPr="00185E13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5E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30" w:type="dxa"/>
            <w:vAlign w:val="bottom"/>
          </w:tcPr>
          <w:p w14:paraId="418294F7" w14:textId="77777777" w:rsidR="003A33A1" w:rsidRDefault="003A33A1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9B188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3C8B2B" w14:textId="77777777" w:rsidR="003A33A1" w:rsidRDefault="003A33A1" w:rsidP="003A33A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B3C584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AD2B13" w14:textId="77777777" w:rsidR="003A33A1" w:rsidRDefault="003A33A1" w:rsidP="003A33A1">
            <w:pPr>
              <w:tabs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5A54BD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71B285" w14:textId="77777777" w:rsidR="003A33A1" w:rsidRDefault="003A33A1" w:rsidP="003A33A1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A8CAE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53CC6D" w14:textId="77777777" w:rsidR="003A33A1" w:rsidRDefault="003A33A1" w:rsidP="003A33A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33A1" w:rsidRPr="007A7237" w14:paraId="097AFB38" w14:textId="77777777" w:rsidTr="009F23E8">
        <w:tc>
          <w:tcPr>
            <w:tcW w:w="3060" w:type="dxa"/>
          </w:tcPr>
          <w:p w14:paraId="4D6DC89B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30" w:type="dxa"/>
            <w:vAlign w:val="bottom"/>
          </w:tcPr>
          <w:p w14:paraId="07B5C6DE" w14:textId="31AD4B3F" w:rsidR="003A33A1" w:rsidRPr="00435338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57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639ADCFB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1C7B13" w14:textId="6C983E4C" w:rsidR="003A33A1" w:rsidRDefault="003A33A1" w:rsidP="003A33A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AAA6557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FE817C" w14:textId="6EB981BA" w:rsidR="003A33A1" w:rsidRPr="003833DF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985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FBA6BCE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69E0B" w14:textId="2C5A112E" w:rsidR="003A33A1" w:rsidRPr="00435338" w:rsidRDefault="009857F6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A9EE87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30856A" w14:textId="2ABFED5A" w:rsidR="003A33A1" w:rsidRDefault="009857F6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5F4D0849" w14:textId="77777777" w:rsidTr="009F23E8">
        <w:tc>
          <w:tcPr>
            <w:tcW w:w="3060" w:type="dxa"/>
          </w:tcPr>
          <w:p w14:paraId="304355E6" w14:textId="38A5CFEC" w:rsidR="003A33A1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5FF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30" w:type="dxa"/>
            <w:vAlign w:val="bottom"/>
          </w:tcPr>
          <w:p w14:paraId="22431566" w14:textId="2772F8D5" w:rsidR="003A33A1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57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298B06B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B49B7D" w14:textId="7A6DC04F" w:rsidR="003A33A1" w:rsidRDefault="003A33A1" w:rsidP="003A33A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9BDE11B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71995C" w14:textId="5FBD5F3E" w:rsidR="003A33A1" w:rsidRDefault="00117E9B" w:rsidP="0098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985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5151C03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084C4" w14:textId="189AFD96" w:rsidR="003A33A1" w:rsidRDefault="009857F6" w:rsidP="009857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523FB3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629078" w14:textId="39F99FF0" w:rsidR="003A33A1" w:rsidRDefault="009857F6" w:rsidP="003A33A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213EEAB7" w14:textId="77777777" w:rsidTr="009F23E8">
        <w:tc>
          <w:tcPr>
            <w:tcW w:w="3060" w:type="dxa"/>
          </w:tcPr>
          <w:p w14:paraId="498713E4" w14:textId="77777777" w:rsidR="003A33A1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30" w:type="dxa"/>
            <w:vAlign w:val="bottom"/>
          </w:tcPr>
          <w:p w14:paraId="5E12E0E0" w14:textId="7CFCF82D" w:rsidR="003A33A1" w:rsidRPr="00435338" w:rsidRDefault="00117E9B" w:rsidP="003A3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57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549E36B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A644E1" w14:textId="4D5C336C" w:rsidR="003A33A1" w:rsidRDefault="003A33A1" w:rsidP="003A33A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AD50BE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FF5D2C" w14:textId="7202BCA1" w:rsidR="003A33A1" w:rsidRPr="003833DF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985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9A613C9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1E5B4" w14:textId="4630613D" w:rsidR="003A33A1" w:rsidRPr="00435338" w:rsidRDefault="009857F6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E60281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B0014" w14:textId="38799394" w:rsidR="003A33A1" w:rsidRDefault="009857F6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7A7237" w14:paraId="4EAC9CD3" w14:textId="77777777" w:rsidTr="009F23E8">
        <w:tc>
          <w:tcPr>
            <w:tcW w:w="3060" w:type="dxa"/>
          </w:tcPr>
          <w:p w14:paraId="05BF343E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1343E620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0048F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1BBEDC" w14:textId="21F12413" w:rsidR="003A33A1" w:rsidRDefault="003A33A1" w:rsidP="003A33A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A75E0C1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3C15FE" w14:textId="07E156A9" w:rsidR="003A33A1" w:rsidRPr="006F5372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985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7248EDC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8962BE" w14:textId="549781CF" w:rsidR="003A33A1" w:rsidRDefault="009857F6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9DDE2E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61454F" w14:textId="2B1F62FE" w:rsidR="003A33A1" w:rsidRPr="007A7237" w:rsidRDefault="009857F6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14:paraId="61EF3D30" w14:textId="77777777" w:rsidTr="009F23E8">
        <w:tc>
          <w:tcPr>
            <w:tcW w:w="3060" w:type="dxa"/>
          </w:tcPr>
          <w:p w14:paraId="4F0927AD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30" w:type="dxa"/>
          </w:tcPr>
          <w:p w14:paraId="2D43F1EA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45E39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BF7DBC" w14:textId="1042F0E7" w:rsidR="003A33A1" w:rsidRDefault="00117E9B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A3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70" w:type="dxa"/>
          </w:tcPr>
          <w:p w14:paraId="4B4764A5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ECF57F" w14:textId="44A2E83D" w:rsidR="003A33A1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85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70" w:type="dxa"/>
          </w:tcPr>
          <w:p w14:paraId="7992BDA9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82E2E6" w14:textId="75F14B0D" w:rsidR="003A33A1" w:rsidRDefault="009857F6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47579C" w14:textId="77777777" w:rsidR="003A33A1" w:rsidRPr="00435338" w:rsidRDefault="003A33A1" w:rsidP="003A33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F8F581" w14:textId="6E257606" w:rsidR="003A33A1" w:rsidRDefault="009857F6" w:rsidP="0098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A33A1" w:rsidRPr="00C6536F" w14:paraId="238E017A" w14:textId="77777777" w:rsidTr="009F23E8">
        <w:tc>
          <w:tcPr>
            <w:tcW w:w="3060" w:type="dxa"/>
          </w:tcPr>
          <w:p w14:paraId="320B46C9" w14:textId="77777777" w:rsidR="003A33A1" w:rsidRPr="00BD080F" w:rsidRDefault="003A33A1" w:rsidP="003A33A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75A75985" w14:textId="77777777" w:rsidR="003A33A1" w:rsidRPr="007620FD" w:rsidRDefault="003A33A1" w:rsidP="003A33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22E9D" w14:textId="77777777" w:rsidR="003A33A1" w:rsidRPr="007620FD" w:rsidRDefault="003A33A1" w:rsidP="003A33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1B12" w14:textId="582707D5" w:rsidR="003A33A1" w:rsidRPr="007620FD" w:rsidRDefault="00117E9B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A33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  <w:r w:rsidR="003A33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70" w:type="dxa"/>
          </w:tcPr>
          <w:p w14:paraId="371259CE" w14:textId="77777777" w:rsidR="003A33A1" w:rsidRPr="007620FD" w:rsidRDefault="003A33A1" w:rsidP="003A33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0CA0" w14:textId="5EC82D21" w:rsidR="003A33A1" w:rsidRPr="003833DF" w:rsidRDefault="00117E9B" w:rsidP="003A3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857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</w:t>
            </w:r>
            <w:r w:rsidR="009857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</w:p>
        </w:tc>
        <w:tc>
          <w:tcPr>
            <w:tcW w:w="270" w:type="dxa"/>
          </w:tcPr>
          <w:p w14:paraId="274D3955" w14:textId="77777777" w:rsidR="003A33A1" w:rsidRPr="007620FD" w:rsidRDefault="003A33A1" w:rsidP="003A33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383C" w14:textId="14874933" w:rsidR="003A33A1" w:rsidRPr="007620FD" w:rsidRDefault="009857F6" w:rsidP="003A33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834524" w14:textId="77777777" w:rsidR="003A33A1" w:rsidRPr="007620FD" w:rsidRDefault="003A33A1" w:rsidP="003A33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4CC6" w14:textId="2E2DB686" w:rsidR="003A33A1" w:rsidRPr="00C6536F" w:rsidRDefault="009857F6" w:rsidP="00985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7FF76DB" w14:textId="53460E94" w:rsidR="00B67EAD" w:rsidRDefault="00B67EAD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51EDF" w:rsidRPr="0035030C" w14:paraId="3B5EDFDE" w14:textId="77777777" w:rsidTr="00F23CEC">
        <w:tc>
          <w:tcPr>
            <w:tcW w:w="4050" w:type="dxa"/>
          </w:tcPr>
          <w:p w14:paraId="11D49C0C" w14:textId="77777777" w:rsidR="00B51EDF" w:rsidRPr="0035030C" w:rsidRDefault="00B51EDF" w:rsidP="00D249F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2473235F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020B106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31343841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EDF" w:rsidRPr="0035030C" w14:paraId="10EDE79A" w14:textId="77777777" w:rsidTr="00F23CEC">
        <w:tc>
          <w:tcPr>
            <w:tcW w:w="4050" w:type="dxa"/>
          </w:tcPr>
          <w:p w14:paraId="41BF21B6" w14:textId="1698DAEA" w:rsidR="00B51EDF" w:rsidRPr="0035030C" w:rsidRDefault="00B51EDF" w:rsidP="00D249F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C7D29B1" w14:textId="0F1FC6C7" w:rsidR="00B51EDF" w:rsidRPr="0035030C" w:rsidRDefault="00117E9B" w:rsidP="00D249FA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8B55EB1" w14:textId="77777777" w:rsidR="00B51EDF" w:rsidRPr="0035030C" w:rsidRDefault="00B51EDF" w:rsidP="00D249F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0FE7BA6" w14:textId="3B124561" w:rsidR="00B51EDF" w:rsidRPr="0035030C" w:rsidRDefault="00117E9B" w:rsidP="00D249F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</w:tcPr>
          <w:p w14:paraId="6DDA76DA" w14:textId="77777777" w:rsidR="00B51EDF" w:rsidRPr="0035030C" w:rsidRDefault="00B51EDF" w:rsidP="00D249F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10E8A98" w14:textId="5A276AF8" w:rsidR="00B51EDF" w:rsidRPr="0035030C" w:rsidRDefault="00117E9B" w:rsidP="00D249FA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55E7DDBB" w14:textId="77777777" w:rsidR="00B51EDF" w:rsidRPr="0035030C" w:rsidRDefault="00B51EDF" w:rsidP="00D249F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B323A28" w14:textId="5F0F08A6" w:rsidR="00B51EDF" w:rsidRPr="0035030C" w:rsidRDefault="00117E9B" w:rsidP="00D249F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51EDF" w:rsidRPr="0035030C" w14:paraId="30326FF4" w14:textId="77777777" w:rsidTr="00F23CEC">
        <w:tc>
          <w:tcPr>
            <w:tcW w:w="4050" w:type="dxa"/>
          </w:tcPr>
          <w:p w14:paraId="11DAB4F9" w14:textId="77777777" w:rsidR="00B51EDF" w:rsidRPr="0035030C" w:rsidRDefault="00B51EDF" w:rsidP="00D249F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E5D6683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1EDF" w:rsidRPr="0035030C" w14:paraId="4ED755CF" w14:textId="77777777" w:rsidTr="00F23CEC">
        <w:tc>
          <w:tcPr>
            <w:tcW w:w="4050" w:type="dxa"/>
          </w:tcPr>
          <w:p w14:paraId="19FDBE9B" w14:textId="77777777" w:rsidR="00B51EDF" w:rsidRPr="0035030C" w:rsidRDefault="00B51EDF" w:rsidP="00D249FA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3686076B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1EDF" w:rsidRPr="0035030C" w14:paraId="07029F7A" w14:textId="77777777" w:rsidTr="00F23CEC">
        <w:tc>
          <w:tcPr>
            <w:tcW w:w="4050" w:type="dxa"/>
          </w:tcPr>
          <w:p w14:paraId="3603BA0B" w14:textId="77777777" w:rsidR="00B51EDF" w:rsidRPr="0035030C" w:rsidRDefault="00B51EDF" w:rsidP="00D249FA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48051BA7" w14:textId="77777777" w:rsidR="00B51EDF" w:rsidRPr="0035030C" w:rsidRDefault="00B51EDF" w:rsidP="00D249FA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51EDF" w:rsidRPr="0035030C" w14:paraId="57020928" w14:textId="77777777" w:rsidTr="00F23CEC">
        <w:tc>
          <w:tcPr>
            <w:tcW w:w="4050" w:type="dxa"/>
          </w:tcPr>
          <w:p w14:paraId="0AACBB94" w14:textId="77777777" w:rsidR="00B51EDF" w:rsidRPr="0035030C" w:rsidRDefault="00B51EDF" w:rsidP="00D249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FA4CF58" w14:textId="77777777" w:rsidR="00B51EDF" w:rsidRPr="0035030C" w:rsidRDefault="00B51EDF" w:rsidP="00D249FA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B32DC0" w14:textId="77777777" w:rsidR="00B51EDF" w:rsidRPr="0035030C" w:rsidRDefault="00B51EDF" w:rsidP="00D249FA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44EEDCDE" w14:textId="77777777" w:rsidR="00B51EDF" w:rsidRPr="0035030C" w:rsidRDefault="00B51EDF" w:rsidP="00D249F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9BFA61" w14:textId="77777777" w:rsidR="00B51EDF" w:rsidRPr="0035030C" w:rsidRDefault="00B51EDF" w:rsidP="00D249F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CE12AE2" w14:textId="77777777" w:rsidR="00B51EDF" w:rsidRPr="0035030C" w:rsidRDefault="00B51EDF" w:rsidP="00D249FA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5372387" w14:textId="77777777" w:rsidR="00B51EDF" w:rsidRPr="0035030C" w:rsidRDefault="00B51EDF" w:rsidP="00D249F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F5ABC98" w14:textId="77777777" w:rsidR="00B51EDF" w:rsidRPr="0035030C" w:rsidRDefault="00B51EDF" w:rsidP="00D249FA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58674EE0" w14:textId="77777777" w:rsidTr="00D249FA">
        <w:tc>
          <w:tcPr>
            <w:tcW w:w="4050" w:type="dxa"/>
          </w:tcPr>
          <w:p w14:paraId="042619C7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44B79D64" w14:textId="1D288AEE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31DE4B6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CDBFCB9" w14:textId="77777777" w:rsidR="005D46E1" w:rsidRPr="0035030C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5E7B208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49C5E72" w14:textId="2357DAE1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45" w:type="dxa"/>
          </w:tcPr>
          <w:p w14:paraId="6DE00F1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7B07AE4" w14:textId="6AC892EF" w:rsidR="005D46E1" w:rsidRPr="0035030C" w:rsidRDefault="005D46E1" w:rsidP="005D46E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72C99506" w14:textId="77777777" w:rsidTr="00D249FA">
        <w:tc>
          <w:tcPr>
            <w:tcW w:w="4050" w:type="dxa"/>
          </w:tcPr>
          <w:p w14:paraId="0E49BD3F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14:paraId="3DEDD382" w14:textId="37667EF7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7D7EFDA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2195EED" w14:textId="77777777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25B970C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EBE5EE2" w14:textId="4998E341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45" w:type="dxa"/>
          </w:tcPr>
          <w:p w14:paraId="384ACE6F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DE49FF" w14:textId="147BE8A3" w:rsidR="005D46E1" w:rsidRPr="0035030C" w:rsidRDefault="005D46E1" w:rsidP="005D46E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45E3F678" w14:textId="77777777" w:rsidTr="00D249FA">
        <w:tc>
          <w:tcPr>
            <w:tcW w:w="4050" w:type="dxa"/>
          </w:tcPr>
          <w:p w14:paraId="3A66FBC5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</w:tcPr>
          <w:p w14:paraId="1BD58052" w14:textId="72218D8A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8A895C4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6866116" w14:textId="77777777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C475D84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B403C" w14:textId="6EF42622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45" w:type="dxa"/>
          </w:tcPr>
          <w:p w14:paraId="7E3C08DF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02D535D" w14:textId="60E814A9" w:rsidR="005D46E1" w:rsidRPr="0035030C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5D46E1" w:rsidRPr="0035030C" w14:paraId="799215E8" w14:textId="77777777" w:rsidTr="00F23CEC">
        <w:tc>
          <w:tcPr>
            <w:tcW w:w="4050" w:type="dxa"/>
          </w:tcPr>
          <w:p w14:paraId="76BD4FD9" w14:textId="39989EE0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7AD2DB1" w14:textId="77777777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BED4DD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8F8FBE7" w14:textId="77777777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2E489B0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482E454" w14:textId="77777777" w:rsidR="005D46E1" w:rsidRDefault="005D46E1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C7E379F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1287EB8" w14:textId="77777777" w:rsidR="005D46E1" w:rsidRPr="002810CA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3C16FC94" w14:textId="77777777" w:rsidTr="00D249FA">
        <w:tc>
          <w:tcPr>
            <w:tcW w:w="4050" w:type="dxa"/>
          </w:tcPr>
          <w:p w14:paraId="7CC778F6" w14:textId="2F13CC1F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</w:tcPr>
          <w:p w14:paraId="0B78616B" w14:textId="7B5BBF71" w:rsidR="005D46E1" w:rsidRDefault="00117E9B" w:rsidP="005D46E1">
            <w:pPr>
              <w:tabs>
                <w:tab w:val="decimal" w:pos="96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D4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36" w:type="dxa"/>
          </w:tcPr>
          <w:p w14:paraId="243DF6A7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82C21A8" w14:textId="51DCEFA2" w:rsidR="005D46E1" w:rsidRPr="00A723A0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60" w:type="dxa"/>
          </w:tcPr>
          <w:p w14:paraId="501424B0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FD05B1D" w14:textId="6532DA92" w:rsidR="005D46E1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45" w:type="dxa"/>
          </w:tcPr>
          <w:p w14:paraId="674445F1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13C29A9" w14:textId="5E383534" w:rsidR="005D46E1" w:rsidRPr="002810CA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5D46E1" w:rsidRPr="0035030C" w14:paraId="4E43119D" w14:textId="77777777" w:rsidTr="00D249FA">
        <w:tc>
          <w:tcPr>
            <w:tcW w:w="4050" w:type="dxa"/>
          </w:tcPr>
          <w:p w14:paraId="0181AB92" w14:textId="77777777" w:rsidR="005D46E1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5E7E5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E3799" w14:textId="77777777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E7C8A3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B09102C" w14:textId="77777777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5BE4499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F5A688A" w14:textId="77777777" w:rsidR="005D46E1" w:rsidRDefault="005D46E1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A695080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541F43A" w14:textId="77777777" w:rsidR="005D46E1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2EB7E409" w14:textId="77777777" w:rsidTr="00D249FA">
        <w:tc>
          <w:tcPr>
            <w:tcW w:w="4050" w:type="dxa"/>
          </w:tcPr>
          <w:p w14:paraId="5E5825CD" w14:textId="42F3CF1A" w:rsidR="005D46E1" w:rsidRPr="0035030C" w:rsidRDefault="005D46E1" w:rsidP="005D46E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4CC38DF9" w14:textId="124741D1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52A6DB7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FA81845" w14:textId="7A4087AA" w:rsidR="005D46E1" w:rsidRPr="002810CA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6E1" w:rsidRPr="0035030C" w14:paraId="29B7BFE2" w14:textId="77777777" w:rsidTr="00F23CEC">
        <w:tc>
          <w:tcPr>
            <w:tcW w:w="4050" w:type="dxa"/>
          </w:tcPr>
          <w:p w14:paraId="3B1F9A86" w14:textId="3379D248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677E4DD" w14:textId="7B601D41" w:rsidR="005D46E1" w:rsidRDefault="00117E9B" w:rsidP="005D46E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093D87E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42E503F5" w14:textId="2D490ABE" w:rsidR="005D46E1" w:rsidRPr="00A723A0" w:rsidRDefault="00117E9B" w:rsidP="005D46E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</w:tcPr>
          <w:p w14:paraId="66D5B1F5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F18F526" w14:textId="49FAAAA2" w:rsidR="005D46E1" w:rsidRDefault="00117E9B" w:rsidP="005D46E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6B8170E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FD5D776" w14:textId="0ABBC39C" w:rsidR="005D46E1" w:rsidRPr="002810CA" w:rsidRDefault="00117E9B" w:rsidP="005D46E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46E1" w:rsidRPr="0035030C" w14:paraId="0003B874" w14:textId="77777777" w:rsidTr="00D249FA">
        <w:tc>
          <w:tcPr>
            <w:tcW w:w="4050" w:type="dxa"/>
          </w:tcPr>
          <w:p w14:paraId="613D0CC4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E6DA945" w14:textId="7D488656" w:rsidR="005D46E1" w:rsidRPr="002810CA" w:rsidRDefault="005D46E1" w:rsidP="005D46E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46E1" w:rsidRPr="0035030C" w14:paraId="1946B012" w14:textId="77777777" w:rsidTr="00F23CEC">
        <w:tc>
          <w:tcPr>
            <w:tcW w:w="4050" w:type="dxa"/>
          </w:tcPr>
          <w:p w14:paraId="71A715EF" w14:textId="1B360772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70" w:type="dxa"/>
          </w:tcPr>
          <w:p w14:paraId="32015AA6" w14:textId="77777777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F70A3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A91115A" w14:textId="77777777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A539884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40ECC4E" w14:textId="77777777" w:rsidR="005D46E1" w:rsidRDefault="005D46E1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6C0A9B3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3AF7F1" w14:textId="77777777" w:rsidR="005D46E1" w:rsidRPr="002810CA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333BDFCC" w14:textId="77777777" w:rsidTr="00F23CEC">
        <w:tc>
          <w:tcPr>
            <w:tcW w:w="4050" w:type="dxa"/>
          </w:tcPr>
          <w:p w14:paraId="4438C9EE" w14:textId="69E98088" w:rsidR="005D46E1" w:rsidRPr="00105A5E" w:rsidRDefault="005D46E1" w:rsidP="005D46E1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51A77F12" w14:textId="77777777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C2C256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47A62D31" w14:textId="77777777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D20835F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35CB3CB" w14:textId="77777777" w:rsidR="005D46E1" w:rsidRDefault="005D46E1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66A5C3F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961AD22" w14:textId="77777777" w:rsidR="005D46E1" w:rsidRPr="002810CA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53E6526C" w14:textId="77777777" w:rsidTr="00D249FA">
        <w:tc>
          <w:tcPr>
            <w:tcW w:w="4050" w:type="dxa"/>
          </w:tcPr>
          <w:p w14:paraId="19AB52CD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C944A54" w14:textId="77777777" w:rsidR="005D46E1" w:rsidRPr="0035030C" w:rsidRDefault="005D46E1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F459C6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C24D1EE" w14:textId="77777777" w:rsidR="005D46E1" w:rsidRPr="0035030C" w:rsidRDefault="005D46E1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B965880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1CDF373" w14:textId="77777777" w:rsidR="005D46E1" w:rsidRPr="0035030C" w:rsidRDefault="005D46E1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5017186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36CE6FE" w14:textId="77777777" w:rsidR="005D46E1" w:rsidRPr="0035030C" w:rsidRDefault="005D46E1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3C186FB4" w14:textId="77777777" w:rsidTr="00D249FA">
        <w:tc>
          <w:tcPr>
            <w:tcW w:w="4050" w:type="dxa"/>
          </w:tcPr>
          <w:p w14:paraId="45F4E342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14:paraId="5EBF35A3" w14:textId="7E768AF6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6" w:type="dxa"/>
          </w:tcPr>
          <w:p w14:paraId="6879A62C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DE8DEC5" w14:textId="7841F49D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60" w:type="dxa"/>
          </w:tcPr>
          <w:p w14:paraId="09B6FDE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C563" w14:textId="55F97EDE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45" w:type="dxa"/>
          </w:tcPr>
          <w:p w14:paraId="129C3678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425C" w14:textId="0C63115D" w:rsidR="005D46E1" w:rsidRPr="0035030C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5D46E1" w:rsidRPr="0035030C" w14:paraId="1F36E5D3" w14:textId="77777777" w:rsidTr="00D249FA">
        <w:tc>
          <w:tcPr>
            <w:tcW w:w="4050" w:type="dxa"/>
          </w:tcPr>
          <w:p w14:paraId="108233A5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vAlign w:val="bottom"/>
          </w:tcPr>
          <w:p w14:paraId="6E03FFF4" w14:textId="554B3DC8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14:paraId="2A7F2AA1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6B93270C" w14:textId="764DF4DC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0" w:type="dxa"/>
          </w:tcPr>
          <w:p w14:paraId="074DD8E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77607" w14:textId="6020DFB6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45" w:type="dxa"/>
          </w:tcPr>
          <w:p w14:paraId="77C7CF65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4243" w14:textId="179C19D3" w:rsidR="005D46E1" w:rsidRPr="0035030C" w:rsidRDefault="005D46E1" w:rsidP="005D46E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5FECA7F1" w14:textId="77777777" w:rsidTr="00D249FA">
        <w:tc>
          <w:tcPr>
            <w:tcW w:w="4050" w:type="dxa"/>
          </w:tcPr>
          <w:p w14:paraId="181B8F32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45125D6" w14:textId="20A238B4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6825772E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005A040B" w14:textId="0FC7C089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0" w:type="dxa"/>
          </w:tcPr>
          <w:p w14:paraId="1859D5C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7E46" w14:textId="0BCE3915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3BD82E1C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DBCB0" w14:textId="051E07EB" w:rsidR="005D46E1" w:rsidRPr="0035030C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5D46E1" w:rsidRPr="0035030C" w14:paraId="4FB7ED6E" w14:textId="77777777" w:rsidTr="00D249FA">
        <w:tc>
          <w:tcPr>
            <w:tcW w:w="4050" w:type="dxa"/>
          </w:tcPr>
          <w:p w14:paraId="14F3BA12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vAlign w:val="bottom"/>
          </w:tcPr>
          <w:p w14:paraId="6535FF22" w14:textId="0A0A0F17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638996D6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306C87A1" w14:textId="545322A1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60" w:type="dxa"/>
          </w:tcPr>
          <w:p w14:paraId="4E9BF6F1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5204" w14:textId="2BF50264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45" w:type="dxa"/>
          </w:tcPr>
          <w:p w14:paraId="272054D2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CF50" w14:textId="488BB934" w:rsidR="005D46E1" w:rsidRPr="0035030C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5D46E1" w:rsidRPr="0035030C" w14:paraId="62A8143E" w14:textId="77777777" w:rsidTr="00D249FA">
        <w:tc>
          <w:tcPr>
            <w:tcW w:w="4050" w:type="dxa"/>
          </w:tcPr>
          <w:p w14:paraId="5E1C65BB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vAlign w:val="bottom"/>
          </w:tcPr>
          <w:p w14:paraId="0277AFCC" w14:textId="2505E0A2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36" w:type="dxa"/>
          </w:tcPr>
          <w:p w14:paraId="449FD810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4330A512" w14:textId="53176D05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60" w:type="dxa"/>
          </w:tcPr>
          <w:p w14:paraId="3C398A6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ED69" w14:textId="654732D3" w:rsidR="005D46E1" w:rsidRPr="007D15B4" w:rsidRDefault="005D46E1" w:rsidP="005D46E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4C39402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F9C8" w14:textId="2FD3B78E" w:rsidR="005D46E1" w:rsidRPr="00A723A0" w:rsidRDefault="005D46E1" w:rsidP="009F23E8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6E2B5081" w14:textId="77777777" w:rsidTr="00D249FA">
        <w:tc>
          <w:tcPr>
            <w:tcW w:w="4050" w:type="dxa"/>
          </w:tcPr>
          <w:p w14:paraId="651D7D44" w14:textId="77777777" w:rsidR="005D46E1" w:rsidRPr="0035030C" w:rsidRDefault="005D46E1" w:rsidP="005D46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vAlign w:val="bottom"/>
          </w:tcPr>
          <w:p w14:paraId="375B8560" w14:textId="500064D3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14:paraId="4D188E63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421B55FD" w14:textId="7EA25E61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60" w:type="dxa"/>
          </w:tcPr>
          <w:p w14:paraId="2DBEA593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A01" w14:textId="7775A530" w:rsidR="005D46E1" w:rsidRPr="007D15B4" w:rsidRDefault="005D46E1" w:rsidP="005D46E1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6C346B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E595" w14:textId="6AB65F2A" w:rsidR="005D46E1" w:rsidRPr="00A723A0" w:rsidRDefault="005D46E1" w:rsidP="009F23E8">
            <w:pPr>
              <w:spacing w:line="380" w:lineRule="exact"/>
              <w:ind w:left="-10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02B178F1" w14:textId="77777777" w:rsidTr="00D249FA">
        <w:tc>
          <w:tcPr>
            <w:tcW w:w="4050" w:type="dxa"/>
            <w:vAlign w:val="bottom"/>
          </w:tcPr>
          <w:p w14:paraId="0EBC5ABB" w14:textId="77777777" w:rsidR="005D46E1" w:rsidRPr="0035030C" w:rsidRDefault="005D46E1" w:rsidP="005D46E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160C4" w14:textId="48E0DEF7" w:rsidR="005D46E1" w:rsidRPr="0035030C" w:rsidRDefault="00117E9B" w:rsidP="005D46E1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491A3F2E" w14:textId="77777777" w:rsidR="005D46E1" w:rsidRPr="0035030C" w:rsidRDefault="005D46E1" w:rsidP="005D46E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EF6AAD8" w14:textId="2771BF49" w:rsidR="005D46E1" w:rsidRPr="0035030C" w:rsidRDefault="00117E9B" w:rsidP="005D46E1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60" w:type="dxa"/>
          </w:tcPr>
          <w:p w14:paraId="2804DFDC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E0CC806" w14:textId="16EE7945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45" w:type="dxa"/>
          </w:tcPr>
          <w:p w14:paraId="2B626480" w14:textId="77777777" w:rsidR="005D46E1" w:rsidRPr="0035030C" w:rsidRDefault="005D46E1" w:rsidP="005D46E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78B63F90" w14:textId="6D9CD923" w:rsidR="005D46E1" w:rsidRPr="0035030C" w:rsidRDefault="00117E9B" w:rsidP="005D46E1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20A564D1" w14:textId="77777777" w:rsidR="00B524B3" w:rsidRDefault="00B524B3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B61667" w:rsidRPr="0035030C" w14:paraId="6D86E6B1" w14:textId="77777777" w:rsidTr="00185E13">
        <w:trPr>
          <w:tblHeader/>
        </w:trPr>
        <w:tc>
          <w:tcPr>
            <w:tcW w:w="4050" w:type="dxa"/>
          </w:tcPr>
          <w:p w14:paraId="2171DDBE" w14:textId="77777777" w:rsidR="00B61667" w:rsidRPr="0035030C" w:rsidRDefault="00B61667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854755A" w14:textId="77777777" w:rsidR="00B61667" w:rsidRPr="0035030C" w:rsidRDefault="00B61667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6C16E" w14:textId="77777777" w:rsidR="00B61667" w:rsidRPr="0035030C" w:rsidRDefault="00B61667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8D77A98" w14:textId="77777777" w:rsidR="00B61667" w:rsidRPr="0035030C" w:rsidRDefault="00B61667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667" w:rsidRPr="0035030C" w14:paraId="06B56D82" w14:textId="77777777" w:rsidTr="00185E13">
        <w:trPr>
          <w:tblHeader/>
        </w:trPr>
        <w:tc>
          <w:tcPr>
            <w:tcW w:w="4050" w:type="dxa"/>
          </w:tcPr>
          <w:p w14:paraId="6B4D0D75" w14:textId="18B75883" w:rsidR="00B61667" w:rsidRPr="0035030C" w:rsidRDefault="00B61667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60A36C5" w14:textId="370270E2" w:rsidR="00B61667" w:rsidRPr="0035030C" w:rsidRDefault="00117E9B" w:rsidP="00D249F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0E3E162" w14:textId="77777777" w:rsidR="00B61667" w:rsidRPr="0035030C" w:rsidRDefault="00B61667" w:rsidP="00D249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A40D2" w14:textId="3C77977D" w:rsidR="00B61667" w:rsidRPr="0035030C" w:rsidRDefault="00117E9B" w:rsidP="00D249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A5986C" w14:textId="77777777" w:rsidR="00B61667" w:rsidRPr="0035030C" w:rsidRDefault="00B61667" w:rsidP="00D249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542CB" w14:textId="740AC6F7" w:rsidR="00B61667" w:rsidRPr="0035030C" w:rsidRDefault="00117E9B" w:rsidP="00D249F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706499" w14:textId="77777777" w:rsidR="00B61667" w:rsidRPr="0035030C" w:rsidRDefault="00B61667" w:rsidP="00D249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02F5B" w14:textId="0FB85F56" w:rsidR="00B61667" w:rsidRPr="0035030C" w:rsidRDefault="00117E9B" w:rsidP="00D249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61667" w:rsidRPr="0035030C" w14:paraId="48E2EE2C" w14:textId="77777777" w:rsidTr="00185E13">
        <w:trPr>
          <w:tblHeader/>
        </w:trPr>
        <w:tc>
          <w:tcPr>
            <w:tcW w:w="4050" w:type="dxa"/>
          </w:tcPr>
          <w:p w14:paraId="7936D795" w14:textId="77777777" w:rsidR="00B61667" w:rsidRPr="0035030C" w:rsidRDefault="00B61667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7F97AA5" w14:textId="77777777" w:rsidR="00B61667" w:rsidRPr="0035030C" w:rsidRDefault="00B61667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667" w:rsidRPr="0035030C" w14:paraId="3B5B0F38" w14:textId="77777777" w:rsidTr="00185E13">
        <w:trPr>
          <w:tblHeader/>
        </w:trPr>
        <w:tc>
          <w:tcPr>
            <w:tcW w:w="4050" w:type="dxa"/>
          </w:tcPr>
          <w:p w14:paraId="44D7ECD8" w14:textId="77777777" w:rsidR="00B61667" w:rsidRPr="0035030C" w:rsidRDefault="00B61667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0" w:type="dxa"/>
            <w:gridSpan w:val="7"/>
          </w:tcPr>
          <w:p w14:paraId="2AA5F2A9" w14:textId="77777777" w:rsidR="00B61667" w:rsidRPr="0035030C" w:rsidRDefault="00B61667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61667" w:rsidRPr="0035030C" w14:paraId="67A989C1" w14:textId="77777777" w:rsidTr="00185E13">
        <w:tc>
          <w:tcPr>
            <w:tcW w:w="4050" w:type="dxa"/>
          </w:tcPr>
          <w:p w14:paraId="2F63984F" w14:textId="77777777" w:rsidR="00B61667" w:rsidRPr="0035030C" w:rsidRDefault="00B61667" w:rsidP="00D249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D6D4AF" w14:textId="77777777" w:rsidR="00B61667" w:rsidRPr="0035030C" w:rsidRDefault="00B61667" w:rsidP="00D249FA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A0A14" w14:textId="77777777" w:rsidR="00B61667" w:rsidRPr="0035030C" w:rsidRDefault="00B61667" w:rsidP="00D249FA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516634" w14:textId="77777777" w:rsidR="00B61667" w:rsidRPr="0035030C" w:rsidRDefault="00B61667" w:rsidP="00D249FA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CA908F" w14:textId="77777777" w:rsidR="00B61667" w:rsidRPr="0035030C" w:rsidRDefault="00B61667" w:rsidP="00D249F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BC93" w14:textId="77777777" w:rsidR="00B61667" w:rsidRPr="0035030C" w:rsidRDefault="00B61667" w:rsidP="00D249FA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0752B5" w14:textId="77777777" w:rsidR="00B61667" w:rsidRPr="0035030C" w:rsidRDefault="00B61667" w:rsidP="00D249F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CB49B" w14:textId="77777777" w:rsidR="00B61667" w:rsidRPr="0035030C" w:rsidRDefault="00B61667" w:rsidP="00D249FA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4FB536CF" w14:textId="77777777" w:rsidTr="00D249FA">
        <w:tc>
          <w:tcPr>
            <w:tcW w:w="4050" w:type="dxa"/>
          </w:tcPr>
          <w:p w14:paraId="13F421C2" w14:textId="0DC355BB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17BFC67A" w14:textId="0FCAA316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F63C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4C3351" w14:textId="12E4B549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963E5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A2E3F" w14:textId="3F8187D3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6DACE97F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69956" w14:textId="424C82E4" w:rsidR="005D46E1" w:rsidRP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6E1" w:rsidRPr="0035030C" w14:paraId="16015D76" w14:textId="77777777" w:rsidTr="00D249FA">
        <w:tc>
          <w:tcPr>
            <w:tcW w:w="4050" w:type="dxa"/>
          </w:tcPr>
          <w:p w14:paraId="1500BDF7" w14:textId="19BCA1C1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14:paraId="58845E55" w14:textId="6BDF2D53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3C628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75E039" w14:textId="313C64A5" w:rsid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7AF90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724BF" w14:textId="2CFEF6B8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4D99698F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3794E" w14:textId="0C464B8F" w:rsidR="005D46E1" w:rsidRPr="005D46E1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6E1" w:rsidRPr="0035030C" w14:paraId="5A8185DB" w14:textId="77777777" w:rsidTr="00D249FA">
        <w:tc>
          <w:tcPr>
            <w:tcW w:w="4050" w:type="dxa"/>
          </w:tcPr>
          <w:p w14:paraId="6E169D15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</w:tcPr>
          <w:p w14:paraId="74952503" w14:textId="6BDABB0A" w:rsidR="005D46E1" w:rsidRPr="007C1E66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9E3FF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6C6383" w14:textId="57B4D32F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26312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F7226" w14:textId="3457253A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3A9ACFA8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D2E2E" w14:textId="5C7681F3" w:rsidR="005D46E1" w:rsidRPr="0035030C" w:rsidRDefault="00117E9B" w:rsidP="005D46E1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5D46E1" w:rsidRPr="0035030C" w14:paraId="68AC7757" w14:textId="77777777" w:rsidTr="00D249FA">
        <w:tc>
          <w:tcPr>
            <w:tcW w:w="4050" w:type="dxa"/>
          </w:tcPr>
          <w:p w14:paraId="35F91905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041B553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D60931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2B870D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8C6EE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45DB2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2B4935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46466" w14:textId="77777777" w:rsidR="005D46E1" w:rsidRPr="0035030C" w:rsidRDefault="005D46E1" w:rsidP="005D46E1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534AFCDD" w14:textId="77777777" w:rsidTr="00D249FA">
        <w:tc>
          <w:tcPr>
            <w:tcW w:w="4050" w:type="dxa"/>
          </w:tcPr>
          <w:p w14:paraId="3B6B4017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</w:tcPr>
          <w:p w14:paraId="1C867305" w14:textId="2BCC2762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6CF75749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DC8EDE" w14:textId="3B823327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1361C486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D1568" w14:textId="1A929104" w:rsidR="005D46E1" w:rsidRPr="004C7192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78EB109E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9756E" w14:textId="64A5C6A3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5D46E1" w:rsidRPr="0035030C" w14:paraId="79721689" w14:textId="77777777" w:rsidTr="00D249FA">
        <w:tc>
          <w:tcPr>
            <w:tcW w:w="4050" w:type="dxa"/>
          </w:tcPr>
          <w:p w14:paraId="7ED38685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3DC8D29" w14:textId="77777777" w:rsidR="005D46E1" w:rsidRPr="0035030C" w:rsidRDefault="005D46E1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2026A7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779674" w14:textId="77777777" w:rsidR="005D46E1" w:rsidRPr="0035030C" w:rsidRDefault="005D46E1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D3CC6A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5C40B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4EA30C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20762" w14:textId="77777777" w:rsidR="005D46E1" w:rsidRPr="0035030C" w:rsidRDefault="005D46E1" w:rsidP="005D46E1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6E1" w:rsidRPr="0035030C" w14:paraId="2886A4D3" w14:textId="77777777" w:rsidTr="00D249FA">
        <w:tc>
          <w:tcPr>
            <w:tcW w:w="4050" w:type="dxa"/>
          </w:tcPr>
          <w:p w14:paraId="28D7811A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vAlign w:val="bottom"/>
          </w:tcPr>
          <w:p w14:paraId="6E809BAF" w14:textId="26CA259C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56E16F3A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74D838" w14:textId="2CCF2A35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1A978F26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B5E20" w14:textId="7C6D5A47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2336C9BE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648E1" w14:textId="084BC92F" w:rsidR="005D46E1" w:rsidRPr="0035030C" w:rsidRDefault="00117E9B" w:rsidP="005D46E1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5D46E1" w:rsidRPr="0035030C" w14:paraId="459E9241" w14:textId="77777777" w:rsidTr="00D249FA">
        <w:tc>
          <w:tcPr>
            <w:tcW w:w="4050" w:type="dxa"/>
          </w:tcPr>
          <w:p w14:paraId="506DF843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vAlign w:val="bottom"/>
          </w:tcPr>
          <w:p w14:paraId="25D9F25D" w14:textId="342C9D82" w:rsidR="005D46E1" w:rsidRPr="00E9574B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4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3533B353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735351" w14:textId="7F0A1A81" w:rsidR="005D46E1" w:rsidRPr="0035030C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00DF0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37CEA" w14:textId="20E5A0B1" w:rsidR="005D46E1" w:rsidRPr="0035030C" w:rsidRDefault="00117E9B" w:rsidP="00A917EA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064BF6DA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9B481" w14:textId="32F4901E" w:rsidR="005D46E1" w:rsidRPr="0035030C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46E1" w:rsidRPr="0035030C" w14:paraId="16FD78AB" w14:textId="77777777" w:rsidTr="00D249FA">
        <w:tc>
          <w:tcPr>
            <w:tcW w:w="4050" w:type="dxa"/>
          </w:tcPr>
          <w:p w14:paraId="6F5D95D6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44A24DB" w14:textId="4CB871C8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B74D7F9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8E5362" w14:textId="499963A9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6B21ADF7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1BD4FF" w14:textId="0F3418FD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17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74C6DC47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7EFD" w14:textId="0989480E" w:rsidR="005D46E1" w:rsidRPr="0035030C" w:rsidRDefault="00117E9B" w:rsidP="005D46E1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5D46E1" w:rsidRPr="0035030C" w14:paraId="03D35268" w14:textId="77777777" w:rsidTr="00D249FA">
        <w:tc>
          <w:tcPr>
            <w:tcW w:w="4050" w:type="dxa"/>
          </w:tcPr>
          <w:p w14:paraId="150AF9E9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vAlign w:val="bottom"/>
          </w:tcPr>
          <w:p w14:paraId="6122258D" w14:textId="5A4E1DDE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76077E1E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7E3452" w14:textId="3D27549E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CA9E529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C938A6" w14:textId="2A70ECBD" w:rsidR="005D46E1" w:rsidRPr="0035030C" w:rsidRDefault="005D46E1" w:rsidP="00A917EA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8F2195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80C79" w14:textId="1E43DE13" w:rsidR="005D46E1" w:rsidRPr="00A35500" w:rsidRDefault="00117E9B" w:rsidP="005D46E1">
            <w:pPr>
              <w:tabs>
                <w:tab w:val="decimal" w:pos="89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5D46E1" w:rsidRPr="0035030C" w14:paraId="7D63D10D" w14:textId="77777777" w:rsidTr="00D249FA">
        <w:tc>
          <w:tcPr>
            <w:tcW w:w="4050" w:type="dxa"/>
          </w:tcPr>
          <w:p w14:paraId="5D0D0817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vAlign w:val="bottom"/>
          </w:tcPr>
          <w:p w14:paraId="57FC4FEB" w14:textId="0CD80CA2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0592C3FD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A757DAD" w14:textId="7E868429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38633B9A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500C" w14:textId="4936CCB3" w:rsidR="005D46E1" w:rsidRPr="00A35500" w:rsidRDefault="005D46E1" w:rsidP="005D46E1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5B2AD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7A48" w14:textId="7EB15ABE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6E1" w:rsidRPr="0035030C" w14:paraId="520D80E3" w14:textId="77777777" w:rsidTr="00D249FA">
        <w:tc>
          <w:tcPr>
            <w:tcW w:w="4050" w:type="dxa"/>
          </w:tcPr>
          <w:p w14:paraId="7957E910" w14:textId="77777777" w:rsidR="005D46E1" w:rsidRPr="0035030C" w:rsidRDefault="005D46E1" w:rsidP="005D46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vAlign w:val="bottom"/>
          </w:tcPr>
          <w:p w14:paraId="3C950911" w14:textId="5E2AD509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46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3C89AD90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8D445BB" w14:textId="5436FAC0" w:rsidR="005D46E1" w:rsidRPr="0035030C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83D74C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5993" w14:textId="5657D827" w:rsidR="005D46E1" w:rsidRPr="00A35500" w:rsidRDefault="005D46E1" w:rsidP="005D46E1">
            <w:pPr>
              <w:spacing w:line="240" w:lineRule="auto"/>
              <w:ind w:left="-9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42383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1A86" w14:textId="31830E29" w:rsidR="005D46E1" w:rsidRPr="00A723A0" w:rsidRDefault="005D46E1" w:rsidP="005D46E1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6E1" w:rsidRPr="0035030C" w14:paraId="57B68B6D" w14:textId="77777777" w:rsidTr="00D249FA">
        <w:tc>
          <w:tcPr>
            <w:tcW w:w="4050" w:type="dxa"/>
            <w:vAlign w:val="bottom"/>
          </w:tcPr>
          <w:p w14:paraId="6B16681E" w14:textId="77777777" w:rsidR="005D46E1" w:rsidRPr="0035030C" w:rsidRDefault="005D46E1" w:rsidP="005D46E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A53711" w14:textId="37CDF8B8" w:rsidR="005D46E1" w:rsidRPr="0035030C" w:rsidRDefault="00117E9B" w:rsidP="005D46E1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3E3E5DDE" w14:textId="77777777" w:rsidR="005D46E1" w:rsidRPr="0035030C" w:rsidRDefault="005D46E1" w:rsidP="005D46E1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A3ED8E" w14:textId="0911B548" w:rsidR="005D46E1" w:rsidRPr="0035030C" w:rsidRDefault="00117E9B" w:rsidP="005D46E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20DD4D9C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F7183C" w14:textId="7DB4B404" w:rsidR="005D46E1" w:rsidRPr="0035030C" w:rsidRDefault="00117E9B" w:rsidP="005D46E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669A955" w14:textId="77777777" w:rsidR="005D46E1" w:rsidRPr="0035030C" w:rsidRDefault="005D46E1" w:rsidP="005D46E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22587" w14:textId="2D6186AA" w:rsidR="005D46E1" w:rsidRPr="0035030C" w:rsidRDefault="00117E9B" w:rsidP="005D46E1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5D4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</w:tbl>
    <w:p w14:paraId="7987D17D" w14:textId="5F105750" w:rsidR="005D46E1" w:rsidRDefault="005D46E1" w:rsidP="00185E13">
      <w:pPr>
        <w:pStyle w:val="Bo-C1Content"/>
        <w:ind w:left="0"/>
        <w:rPr>
          <w:rFonts w:asciiTheme="majorBidi" w:hAnsiTheme="majorBidi" w:cstheme="majorBidi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3022D7" w:rsidRPr="00CD2B3E" w14:paraId="67973C49" w14:textId="77777777" w:rsidTr="003022D7">
        <w:tc>
          <w:tcPr>
            <w:tcW w:w="3960" w:type="dxa"/>
          </w:tcPr>
          <w:p w14:paraId="1A05FEDA" w14:textId="1FCA411A" w:rsidR="003022D7" w:rsidRPr="003022D7" w:rsidRDefault="003022D7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  <w:r>
              <w:rPr>
                <w:rFonts w:asciiTheme="majorBidi" w:hAnsiTheme="majorBidi" w:cstheme="majorBidi"/>
                <w:highlight w:val="yellow"/>
              </w:rPr>
              <w:br w:type="page"/>
            </w:r>
            <w:r>
              <w:rPr>
                <w:rFonts w:asciiTheme="majorBidi" w:hAnsiTheme="majorBidi" w:cstheme="majorBidi"/>
                <w:highlight w:val="yellow"/>
              </w:rPr>
              <w:br w:type="page"/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730EA81D" w14:textId="77777777" w:rsidR="003022D7" w:rsidRPr="003022D7" w:rsidRDefault="003022D7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46636" w14:textId="77777777" w:rsidR="003022D7" w:rsidRPr="007D667A" w:rsidRDefault="003022D7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E1DAE5" w14:textId="77777777" w:rsidR="003022D7" w:rsidRPr="003022D7" w:rsidRDefault="003022D7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2D7" w:rsidRPr="00CD2B3E" w14:paraId="796775D3" w14:textId="77777777" w:rsidTr="00D249FA">
        <w:tc>
          <w:tcPr>
            <w:tcW w:w="3960" w:type="dxa"/>
          </w:tcPr>
          <w:p w14:paraId="2FF0A618" w14:textId="37F2E450" w:rsidR="003022D7" w:rsidRPr="007D667A" w:rsidRDefault="003022D7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E20BDF0" w14:textId="4238AF65" w:rsidR="003022D7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236427" w14:textId="77777777" w:rsidR="003022D7" w:rsidRPr="007D667A" w:rsidRDefault="003022D7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5D5FB" w14:textId="65B8856C" w:rsidR="003022D7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AEBF4D" w14:textId="77777777" w:rsidR="003022D7" w:rsidRPr="007D667A" w:rsidRDefault="003022D7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ED9A87" w14:textId="03C16D95" w:rsidR="003022D7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4E17AB" w14:textId="77777777" w:rsidR="003022D7" w:rsidRPr="007D667A" w:rsidRDefault="003022D7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EC0CF" w14:textId="1B47AB6F" w:rsidR="003022D7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22D7" w:rsidRPr="00CD2B3E" w14:paraId="20BCD747" w14:textId="77777777" w:rsidTr="00D249FA">
        <w:tc>
          <w:tcPr>
            <w:tcW w:w="3960" w:type="dxa"/>
          </w:tcPr>
          <w:p w14:paraId="11201B70" w14:textId="77777777" w:rsidR="003022D7" w:rsidRPr="007D667A" w:rsidRDefault="003022D7" w:rsidP="00D249F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7C94DDD" w14:textId="77777777" w:rsidR="003022D7" w:rsidRPr="007D667A" w:rsidRDefault="003022D7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22D7" w:rsidRPr="00CD2B3E" w14:paraId="231AC431" w14:textId="77777777" w:rsidTr="00D249FA">
        <w:tc>
          <w:tcPr>
            <w:tcW w:w="3960" w:type="dxa"/>
          </w:tcPr>
          <w:p w14:paraId="079B76EB" w14:textId="302049FE" w:rsidR="003022D7" w:rsidRPr="007D667A" w:rsidRDefault="003022D7" w:rsidP="00D249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  <w:r w:rsidRPr="006B6403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</w:tcPr>
          <w:p w14:paraId="722DCAB8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C6DB45" w14:textId="77777777" w:rsidR="003022D7" w:rsidRPr="007D667A" w:rsidRDefault="003022D7" w:rsidP="00D249FA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D6CB99" w14:textId="77777777" w:rsidR="003022D7" w:rsidRPr="007D667A" w:rsidRDefault="003022D7" w:rsidP="00D249FA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4D64C7" w14:textId="77777777" w:rsidR="003022D7" w:rsidRPr="007D667A" w:rsidRDefault="003022D7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72008F9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051AC3" w14:textId="77777777" w:rsidR="003022D7" w:rsidRPr="007D667A" w:rsidRDefault="003022D7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5E090AB" w14:textId="77777777" w:rsidR="003022D7" w:rsidRPr="007D667A" w:rsidRDefault="003022D7" w:rsidP="00D249FA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22D7" w:rsidRPr="00CD2B3E" w14:paraId="08A66F3F" w14:textId="77777777" w:rsidTr="00D249FA">
        <w:tc>
          <w:tcPr>
            <w:tcW w:w="3960" w:type="dxa"/>
          </w:tcPr>
          <w:p w14:paraId="54E55DFF" w14:textId="77777777" w:rsidR="003022D7" w:rsidRPr="007D667A" w:rsidRDefault="003022D7" w:rsidP="00D249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53E370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493DCA" w14:textId="77777777" w:rsidR="003022D7" w:rsidRPr="007D667A" w:rsidRDefault="003022D7" w:rsidP="00D249FA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D46332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EE55E5" w14:textId="77777777" w:rsidR="003022D7" w:rsidRPr="007D667A" w:rsidRDefault="003022D7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21F23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15FC0" w14:textId="77777777" w:rsidR="003022D7" w:rsidRPr="007D667A" w:rsidRDefault="003022D7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D32104" w14:textId="77777777" w:rsidR="003022D7" w:rsidRPr="007D667A" w:rsidRDefault="003022D7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22D7" w:rsidRPr="00CD2B3E" w14:paraId="6135A4B2" w14:textId="77777777" w:rsidTr="00D249FA">
        <w:tc>
          <w:tcPr>
            <w:tcW w:w="3960" w:type="dxa"/>
          </w:tcPr>
          <w:p w14:paraId="740680BA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E3D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</w:tcPr>
          <w:p w14:paraId="38854C4B" w14:textId="5D0B1C96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CCA24C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7B41A3" w14:textId="5F669987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91BFC9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2777D5B" w14:textId="39B68D57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5D10CA53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2EA9D1" w14:textId="1DAC3488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CD2B3E" w14:paraId="250E9A95" w14:textId="77777777" w:rsidTr="00D249FA">
        <w:tc>
          <w:tcPr>
            <w:tcW w:w="3960" w:type="dxa"/>
          </w:tcPr>
          <w:p w14:paraId="61FC1E79" w14:textId="77777777" w:rsidR="003022D7" w:rsidRPr="00A94E3D" w:rsidRDefault="003022D7" w:rsidP="003022D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</w:tcPr>
          <w:p w14:paraId="2029F1AF" w14:textId="77777777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29855E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EE22DE" w14:textId="77777777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C6F93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111478" w14:textId="77777777" w:rsidR="003022D7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4B3708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38AF610" w14:textId="77777777" w:rsidR="003022D7" w:rsidRPr="007D667A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22D7" w:rsidRPr="00CD2B3E" w14:paraId="307BFAB6" w14:textId="77777777" w:rsidTr="00D249FA">
        <w:tc>
          <w:tcPr>
            <w:tcW w:w="3960" w:type="dxa"/>
          </w:tcPr>
          <w:p w14:paraId="3C4D06A5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</w:tcPr>
          <w:p w14:paraId="7204AA7A" w14:textId="6AC9C495" w:rsidR="003022D7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0CEF8D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4EB6FB" w14:textId="39F2A2C4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DCEB551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0EC11C" w14:textId="1C4D7E86" w:rsidR="003022D7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134375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90FDC1C" w14:textId="3A4A3D73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022D7" w:rsidRPr="00CD2B3E" w14:paraId="5631F741" w14:textId="77777777" w:rsidTr="00D249FA">
        <w:tc>
          <w:tcPr>
            <w:tcW w:w="3960" w:type="dxa"/>
          </w:tcPr>
          <w:p w14:paraId="1F4DD81C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</w:tcPr>
          <w:p w14:paraId="0868624C" w14:textId="7FE74C14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8FB2F6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D1476E" w14:textId="46D6ABB1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02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DAE2C6A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DEAB61A" w14:textId="388FFBB0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58C3E3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85F9709" w14:textId="003A7BF4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022D7" w:rsidRPr="00CD2B3E" w14:paraId="310A030E" w14:textId="77777777" w:rsidTr="00D249FA">
        <w:tc>
          <w:tcPr>
            <w:tcW w:w="3960" w:type="dxa"/>
          </w:tcPr>
          <w:p w14:paraId="6B085D30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AEBE36A" w14:textId="77777777" w:rsidR="003022D7" w:rsidRPr="007D667A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801F6B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421167" w14:textId="77777777" w:rsidR="003022D7" w:rsidRPr="007D667A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A28BD7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FDB6E7B" w14:textId="77777777" w:rsidR="003022D7" w:rsidRPr="007D667A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2A2114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43BF2D" w14:textId="77777777" w:rsidR="003022D7" w:rsidRPr="007D667A" w:rsidRDefault="003022D7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22D7" w:rsidRPr="00CD2B3E" w14:paraId="21595909" w14:textId="77777777" w:rsidTr="00D249FA">
        <w:tc>
          <w:tcPr>
            <w:tcW w:w="3960" w:type="dxa"/>
          </w:tcPr>
          <w:p w14:paraId="68240487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14:paraId="48CEA415" w14:textId="7FF3A28E" w:rsidR="003022D7" w:rsidRPr="007D667A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7988D4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8306A1" w14:textId="6CF584B5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0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A2319F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D566027" w14:textId="4F4C388A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B38546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530C7E62" w14:textId="3AE6261E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0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CD2B3E" w14:paraId="0E7B33DD" w14:textId="77777777" w:rsidTr="00D249FA">
        <w:tc>
          <w:tcPr>
            <w:tcW w:w="3960" w:type="dxa"/>
          </w:tcPr>
          <w:p w14:paraId="7BB9632A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170" w:type="dxa"/>
          </w:tcPr>
          <w:p w14:paraId="121E4B9B" w14:textId="37C19286" w:rsidR="003022D7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F472AD6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43300D" w14:textId="624BFBAA" w:rsidR="003022D7" w:rsidRPr="005A0F36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975A89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D78FE41" w14:textId="3D107688" w:rsidR="003022D7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BEDE35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65F3B86" w14:textId="6EE9AFFF" w:rsidR="003022D7" w:rsidRPr="007D667A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CD2B3E" w14:paraId="523F482E" w14:textId="77777777" w:rsidTr="00D249FA">
        <w:tc>
          <w:tcPr>
            <w:tcW w:w="3960" w:type="dxa"/>
          </w:tcPr>
          <w:p w14:paraId="278150E5" w14:textId="77777777" w:rsidR="003022D7" w:rsidRDefault="003022D7" w:rsidP="0030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</w:tcPr>
          <w:p w14:paraId="27093018" w14:textId="29365F2D" w:rsidR="003022D7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686C676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786A1F" w14:textId="00D3606D" w:rsidR="003022D7" w:rsidRPr="005A0F36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BE526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2E2E45C" w14:textId="456E47ED" w:rsidR="003022D7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55F5326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55059559" w14:textId="337D0C9B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CD2B3E" w14:paraId="50AFDE84" w14:textId="77777777" w:rsidTr="00D249FA">
        <w:tc>
          <w:tcPr>
            <w:tcW w:w="3960" w:type="dxa"/>
          </w:tcPr>
          <w:p w14:paraId="60C0E62C" w14:textId="77777777" w:rsidR="003022D7" w:rsidRDefault="003022D7" w:rsidP="0030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170" w:type="dxa"/>
          </w:tcPr>
          <w:p w14:paraId="634B218A" w14:textId="223510AC" w:rsidR="003022D7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4529920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C95356" w14:textId="5898A414" w:rsidR="003022D7" w:rsidRPr="005A0F36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8F0DF7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17A329" w14:textId="11DB79C9" w:rsidR="003022D7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5DB1AFD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11A70D24" w14:textId="47CD81FD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CD2B3E" w14:paraId="1CBFA384" w14:textId="77777777" w:rsidTr="00D249FA">
        <w:tc>
          <w:tcPr>
            <w:tcW w:w="3960" w:type="dxa"/>
          </w:tcPr>
          <w:p w14:paraId="05F84FE3" w14:textId="77777777" w:rsidR="003022D7" w:rsidRPr="00A87D47" w:rsidRDefault="003022D7" w:rsidP="0030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170" w:type="dxa"/>
          </w:tcPr>
          <w:p w14:paraId="221D7A74" w14:textId="77AF524B" w:rsidR="003022D7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FEF7673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A01078" w14:textId="7EF5BB70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A47448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B0DB9D6" w14:textId="3424BD5C" w:rsidR="003022D7" w:rsidRDefault="003022D7" w:rsidP="003022D7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9F1740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A4BE5E8" w14:textId="7B9C74E8" w:rsidR="003022D7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22D7" w:rsidRPr="008C5FAF" w14:paraId="03BEDC8F" w14:textId="77777777" w:rsidTr="00D249FA">
        <w:tc>
          <w:tcPr>
            <w:tcW w:w="3960" w:type="dxa"/>
          </w:tcPr>
          <w:p w14:paraId="7EF0B533" w14:textId="77777777" w:rsidR="003022D7" w:rsidRPr="007D667A" w:rsidRDefault="003022D7" w:rsidP="0030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6452D8" w14:textId="10EABE06" w:rsidR="003022D7" w:rsidRPr="007D667A" w:rsidRDefault="00117E9B" w:rsidP="009F23E8">
            <w:pPr>
              <w:tabs>
                <w:tab w:val="decimal" w:pos="9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ACB2945" w14:textId="77777777" w:rsidR="003022D7" w:rsidRPr="007D667A" w:rsidRDefault="003022D7" w:rsidP="003022D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FB1F33" w14:textId="1860802E" w:rsidR="003022D7" w:rsidRPr="005A0F36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2E8A6FE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5B3258" w14:textId="2BAF7F6E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3FA72C2A" w14:textId="77777777" w:rsidR="003022D7" w:rsidRPr="007D667A" w:rsidRDefault="003022D7" w:rsidP="00302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562B11" w14:textId="3A7FB1C7" w:rsidR="003022D7" w:rsidRPr="007D667A" w:rsidRDefault="00117E9B" w:rsidP="003022D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0311B6A8" w14:textId="77777777" w:rsidR="003022D7" w:rsidRDefault="003022D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4A25A1" w:rsidRPr="00CD2B3E" w14:paraId="550FFC15" w14:textId="77777777" w:rsidTr="00770255">
        <w:tc>
          <w:tcPr>
            <w:tcW w:w="3960" w:type="dxa"/>
          </w:tcPr>
          <w:p w14:paraId="44966E59" w14:textId="383C7999" w:rsidR="004A25A1" w:rsidRPr="007D667A" w:rsidRDefault="005D46E1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  <w:r w:rsidR="00F52FB0">
              <w:rPr>
                <w:rFonts w:asciiTheme="majorBidi" w:hAnsiTheme="majorBidi" w:cstheme="majorBidi"/>
                <w:highlight w:val="yellow"/>
              </w:rPr>
              <w:br w:type="page"/>
            </w:r>
            <w:r w:rsidR="00140073">
              <w:rPr>
                <w:rFonts w:asciiTheme="majorBidi" w:hAnsiTheme="majorBidi" w:cstheme="majorBidi"/>
                <w:highlight w:val="yellow"/>
              </w:rPr>
              <w:br w:type="page"/>
            </w:r>
            <w:r w:rsidR="004A25A1"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A143515" w14:textId="77777777" w:rsidR="004A25A1" w:rsidRPr="007D667A" w:rsidRDefault="004A25A1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454962" w14:textId="77777777" w:rsidR="004A25A1" w:rsidRPr="007D667A" w:rsidRDefault="004A25A1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11D1DE1" w14:textId="77777777" w:rsidR="004A25A1" w:rsidRPr="007D667A" w:rsidRDefault="004A25A1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5A1" w:rsidRPr="00CD2B3E" w14:paraId="1651DC94" w14:textId="77777777" w:rsidTr="00770255">
        <w:tc>
          <w:tcPr>
            <w:tcW w:w="3960" w:type="dxa"/>
          </w:tcPr>
          <w:p w14:paraId="61468613" w14:textId="373A58C7" w:rsidR="004A25A1" w:rsidRPr="007D667A" w:rsidRDefault="004A25A1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992610A" w14:textId="529C3D9B" w:rsidR="004A25A1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A1AA2E" w14:textId="77777777" w:rsidR="004A25A1" w:rsidRPr="007D667A" w:rsidRDefault="004A25A1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A6F9D" w14:textId="26E6E745" w:rsidR="004A25A1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68D01F" w14:textId="77777777" w:rsidR="004A25A1" w:rsidRPr="007D667A" w:rsidRDefault="004A25A1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5194B" w14:textId="0AB26E4A" w:rsidR="004A25A1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A8189B" w14:textId="77777777" w:rsidR="004A25A1" w:rsidRPr="007D667A" w:rsidRDefault="004A25A1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BB4B" w14:textId="3E9E3B75" w:rsidR="004A25A1" w:rsidRPr="007D667A" w:rsidRDefault="00117E9B" w:rsidP="00D249F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A25A1" w:rsidRPr="00CD2B3E" w14:paraId="453E35E2" w14:textId="77777777" w:rsidTr="00770255">
        <w:tc>
          <w:tcPr>
            <w:tcW w:w="3960" w:type="dxa"/>
          </w:tcPr>
          <w:p w14:paraId="5D87D34F" w14:textId="77777777" w:rsidR="004A25A1" w:rsidRPr="007D667A" w:rsidRDefault="004A25A1" w:rsidP="00D249F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EC27639" w14:textId="77777777" w:rsidR="004A25A1" w:rsidRPr="007D667A" w:rsidRDefault="004A25A1" w:rsidP="00D249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25A1" w:rsidRPr="00CD2B3E" w14:paraId="39F1F6B1" w14:textId="77777777" w:rsidTr="00770255">
        <w:tc>
          <w:tcPr>
            <w:tcW w:w="3960" w:type="dxa"/>
          </w:tcPr>
          <w:p w14:paraId="7EA5FC62" w14:textId="77777777" w:rsidR="004A25A1" w:rsidRPr="007D667A" w:rsidRDefault="004A25A1" w:rsidP="00D249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40D04146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64F612" w14:textId="77777777" w:rsidR="004A25A1" w:rsidRPr="007D667A" w:rsidRDefault="004A25A1" w:rsidP="00D249FA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40C9A3" w14:textId="77777777" w:rsidR="004A25A1" w:rsidRPr="007D667A" w:rsidRDefault="004A25A1" w:rsidP="00D249FA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84356D" w14:textId="77777777" w:rsidR="004A25A1" w:rsidRPr="007D667A" w:rsidRDefault="004A25A1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7026DD0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3BAEE2" w14:textId="77777777" w:rsidR="004A25A1" w:rsidRPr="007D667A" w:rsidRDefault="004A25A1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3B10AA4" w14:textId="77777777" w:rsidR="004A25A1" w:rsidRPr="007D667A" w:rsidRDefault="004A25A1" w:rsidP="00D249FA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25A1" w:rsidRPr="00CD2B3E" w14:paraId="1D65B500" w14:textId="77777777" w:rsidTr="00770255">
        <w:tc>
          <w:tcPr>
            <w:tcW w:w="3960" w:type="dxa"/>
          </w:tcPr>
          <w:p w14:paraId="1291B839" w14:textId="77777777" w:rsidR="004A25A1" w:rsidRPr="007D667A" w:rsidRDefault="004A25A1" w:rsidP="00D249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5526F7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C4BDC8" w14:textId="77777777" w:rsidR="004A25A1" w:rsidRPr="007D667A" w:rsidRDefault="004A25A1" w:rsidP="00D249FA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B1526F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B44FAF" w14:textId="77777777" w:rsidR="004A25A1" w:rsidRPr="007D667A" w:rsidRDefault="004A25A1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B619AA7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76EDB4" w14:textId="77777777" w:rsidR="004A25A1" w:rsidRPr="007D667A" w:rsidRDefault="004A25A1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F8A081A" w14:textId="77777777" w:rsidR="004A25A1" w:rsidRPr="007D667A" w:rsidRDefault="004A25A1" w:rsidP="00D249F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565B" w:rsidRPr="00CD2B3E" w14:paraId="1ED051EB" w14:textId="77777777" w:rsidTr="00D249FA">
        <w:tc>
          <w:tcPr>
            <w:tcW w:w="3960" w:type="dxa"/>
          </w:tcPr>
          <w:p w14:paraId="61DD75AC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E3D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</w:tcPr>
          <w:p w14:paraId="07F83BED" w14:textId="4C3611F7" w:rsidR="0062565B" w:rsidRPr="007D667A" w:rsidRDefault="003022D7" w:rsidP="0062565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1FB0EA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D2D53B" w14:textId="39B9E6FB" w:rsidR="0062565B" w:rsidRPr="007D667A" w:rsidRDefault="0062565B" w:rsidP="0062565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4AF234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43A9074" w14:textId="515C0087" w:rsidR="0062565B" w:rsidRPr="007D667A" w:rsidRDefault="003022D7" w:rsidP="003022D7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C48AA2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07302F" w14:textId="12A2903D" w:rsidR="0062565B" w:rsidRPr="007D667A" w:rsidRDefault="00117E9B" w:rsidP="009240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62565B" w:rsidRPr="00CD2B3E" w14:paraId="4178C7EB" w14:textId="77777777" w:rsidTr="00D249FA">
        <w:tc>
          <w:tcPr>
            <w:tcW w:w="3960" w:type="dxa"/>
          </w:tcPr>
          <w:p w14:paraId="38E36BDA" w14:textId="77777777" w:rsidR="0062565B" w:rsidRPr="00A94E3D" w:rsidRDefault="0062565B" w:rsidP="0062565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</w:tcPr>
          <w:p w14:paraId="07AD6EFA" w14:textId="77777777" w:rsidR="0062565B" w:rsidRDefault="0062565B" w:rsidP="0062565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72C10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B220FB" w14:textId="77777777" w:rsidR="0062565B" w:rsidRPr="007D667A" w:rsidRDefault="0062565B" w:rsidP="0062565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A7F562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D7D6CEB" w14:textId="77777777" w:rsidR="0062565B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C855AD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38BB3AD" w14:textId="77777777" w:rsidR="0062565B" w:rsidRPr="007D667A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565B" w:rsidRPr="00CD2B3E" w14:paraId="61AEC328" w14:textId="77777777" w:rsidTr="00D249FA">
        <w:tc>
          <w:tcPr>
            <w:tcW w:w="3960" w:type="dxa"/>
          </w:tcPr>
          <w:p w14:paraId="519A5491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</w:tcPr>
          <w:p w14:paraId="28AB227B" w14:textId="6C80D358" w:rsidR="0062565B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856A06D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5543F9" w14:textId="0C7914A4" w:rsidR="0062565B" w:rsidRPr="007D667A" w:rsidRDefault="00117E9B" w:rsidP="0092403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681D8125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EF0528A" w14:textId="6AAE6CB4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49B59C3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F81AF" w14:textId="4D9822DA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62C0395C" w14:textId="77777777" w:rsidTr="00D249FA">
        <w:tc>
          <w:tcPr>
            <w:tcW w:w="3960" w:type="dxa"/>
          </w:tcPr>
          <w:p w14:paraId="0881B24C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</w:tcPr>
          <w:p w14:paraId="72A1BC23" w14:textId="1906EBA6" w:rsidR="0062565B" w:rsidRDefault="0044737D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1BB8333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A5185D" w14:textId="5801CC85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5A483A6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5B454E" w14:textId="2DB828BD" w:rsidR="0062565B" w:rsidRDefault="0044737D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F7E9E8B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7953933" w14:textId="6BA813C6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62565B" w14:paraId="62B11FAE" w14:textId="77777777" w:rsidTr="00D249FA">
        <w:tc>
          <w:tcPr>
            <w:tcW w:w="3960" w:type="dxa"/>
          </w:tcPr>
          <w:p w14:paraId="0365647A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70" w:type="dxa"/>
          </w:tcPr>
          <w:p w14:paraId="63CC5EEE" w14:textId="5B613717" w:rsidR="0062565B" w:rsidRDefault="0044737D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262BCA9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EC5DF6" w14:textId="18E47418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6DD738B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8A678C9" w14:textId="7ABC3792" w:rsidR="0062565B" w:rsidRDefault="0044737D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5746FF6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EF8325F" w14:textId="2679C635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1BE5F158" w14:textId="77777777" w:rsidTr="00D249FA">
        <w:tc>
          <w:tcPr>
            <w:tcW w:w="3960" w:type="dxa"/>
          </w:tcPr>
          <w:p w14:paraId="401946C1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4BC2D36" w14:textId="77777777" w:rsidR="0062565B" w:rsidRPr="007D667A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1F34F3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3F414A" w14:textId="77777777" w:rsidR="0062565B" w:rsidRPr="007D667A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B8AD1E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AD62DB1" w14:textId="77777777" w:rsidR="0062565B" w:rsidRPr="007D667A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A3B850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E2CD2C" w14:textId="77777777" w:rsidR="0062565B" w:rsidRPr="007D667A" w:rsidRDefault="0062565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565B" w:rsidRPr="00CD2B3E" w14:paraId="30D2C311" w14:textId="77777777" w:rsidTr="00D249FA">
        <w:tc>
          <w:tcPr>
            <w:tcW w:w="3960" w:type="dxa"/>
          </w:tcPr>
          <w:p w14:paraId="5F688712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14:paraId="4812B008" w14:textId="6661561B" w:rsidR="0062565B" w:rsidRPr="007D667A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F7EB5D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0D1B10" w14:textId="253679DC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2D40B34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BBEB44A" w14:textId="4737279D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120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E175206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FB29388" w14:textId="7A06A584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36B19369" w14:textId="77777777" w:rsidTr="00D249FA">
        <w:tc>
          <w:tcPr>
            <w:tcW w:w="3960" w:type="dxa"/>
          </w:tcPr>
          <w:p w14:paraId="209223FE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170" w:type="dxa"/>
          </w:tcPr>
          <w:p w14:paraId="217B7F52" w14:textId="64B43EF1" w:rsidR="0062565B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9D04189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56EE8F4" w14:textId="22166EEC" w:rsidR="0062565B" w:rsidRPr="005A0F36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AEBBDB7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0DA16F4" w14:textId="73941101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120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9AF8A0B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4FCE7E" w14:textId="26449238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1A61D1C0" w14:textId="77777777" w:rsidTr="00D249FA">
        <w:tc>
          <w:tcPr>
            <w:tcW w:w="3960" w:type="dxa"/>
          </w:tcPr>
          <w:p w14:paraId="5571029A" w14:textId="77777777" w:rsidR="0062565B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</w:tcPr>
          <w:p w14:paraId="6B7DB784" w14:textId="1A0F943C" w:rsidR="0062565B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0F64088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168BBC" w14:textId="10B48274" w:rsidR="0062565B" w:rsidRPr="005A0F36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FB551C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5FCD44A" w14:textId="43E5BEBC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="00120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F68C871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DE5B50" w14:textId="4C48CD8B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0EA2C5E6" w14:textId="77777777" w:rsidTr="00D249FA">
        <w:tc>
          <w:tcPr>
            <w:tcW w:w="3960" w:type="dxa"/>
          </w:tcPr>
          <w:p w14:paraId="35B86361" w14:textId="77777777" w:rsidR="0062565B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170" w:type="dxa"/>
          </w:tcPr>
          <w:p w14:paraId="7DC955A7" w14:textId="3D8E3782" w:rsidR="0062565B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3022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FE7EA92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1EA31A" w14:textId="0E3377A8" w:rsidR="0062565B" w:rsidRPr="005A0F36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6401E7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A9AC4B" w14:textId="7E6F3855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120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043ADFC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F76763C" w14:textId="70A24584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2565B" w:rsidRPr="00CD2B3E" w14:paraId="21EB8717" w14:textId="77777777" w:rsidTr="00D249FA">
        <w:tc>
          <w:tcPr>
            <w:tcW w:w="3960" w:type="dxa"/>
          </w:tcPr>
          <w:p w14:paraId="318BEED0" w14:textId="4028B0E2" w:rsidR="0062565B" w:rsidRPr="00A87D47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170" w:type="dxa"/>
          </w:tcPr>
          <w:p w14:paraId="605581FE" w14:textId="5AA53193" w:rsidR="0062565B" w:rsidRDefault="003022D7" w:rsidP="003022D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68E4B5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1AE220" w14:textId="6E03254E" w:rsidR="0062565B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C61AE75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A6E8743" w14:textId="750F85FA" w:rsidR="0062565B" w:rsidRDefault="001208CF" w:rsidP="0062565B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47D721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814D2E6" w14:textId="54B70B62" w:rsidR="0062565B" w:rsidRDefault="0062565B" w:rsidP="0062565B">
            <w:pPr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565B" w:rsidRPr="008C5FAF" w14:paraId="2B4770A2" w14:textId="77777777" w:rsidTr="00D249FA">
        <w:tc>
          <w:tcPr>
            <w:tcW w:w="3960" w:type="dxa"/>
          </w:tcPr>
          <w:p w14:paraId="158EC3D3" w14:textId="77777777" w:rsidR="0062565B" w:rsidRPr="007D667A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B4321" w14:textId="6C715B01" w:rsidR="0062565B" w:rsidRPr="007D667A" w:rsidRDefault="00117E9B" w:rsidP="003E231A">
            <w:pPr>
              <w:tabs>
                <w:tab w:val="decimal" w:pos="97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47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02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624B1BC8" w14:textId="77777777" w:rsidR="0062565B" w:rsidRPr="007D667A" w:rsidRDefault="0062565B" w:rsidP="0062565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75BCD7" w14:textId="531AB092" w:rsidR="0062565B" w:rsidRPr="005A0F36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1DDA879B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9116C1" w14:textId="1AA34589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08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47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208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022D4F6" w14:textId="77777777" w:rsidR="0062565B" w:rsidRPr="007D667A" w:rsidRDefault="0062565B" w:rsidP="006256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50BBF4" w14:textId="0EFF10A8" w:rsidR="0062565B" w:rsidRPr="007D667A" w:rsidRDefault="00117E9B" w:rsidP="006256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</w:tbl>
    <w:p w14:paraId="1BAAECBC" w14:textId="77777777" w:rsidR="00140073" w:rsidRPr="003022D7" w:rsidRDefault="00140073" w:rsidP="000744A1">
      <w:pPr>
        <w:pStyle w:val="Bo-C1Content"/>
        <w:rPr>
          <w:rFonts w:asciiTheme="majorBidi" w:hAnsiTheme="majorBidi" w:cstheme="majorBidi"/>
          <w:sz w:val="18"/>
          <w:szCs w:val="18"/>
          <w:highlight w:val="yellow"/>
        </w:rPr>
      </w:pPr>
    </w:p>
    <w:p w14:paraId="5C8CD7B9" w14:textId="35542E7A" w:rsidR="0009663B" w:rsidRPr="003503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3503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3022D7" w:rsidRDefault="00C12C7D" w:rsidP="005028BC">
      <w:pPr>
        <w:pStyle w:val="Bo-Blankline"/>
        <w:rPr>
          <w:rFonts w:asciiTheme="majorBidi" w:hAnsiTheme="majorBidi" w:cstheme="majorBidi"/>
          <w:sz w:val="14"/>
          <w:szCs w:val="14"/>
          <w:highlight w:val="yellow"/>
          <w:cs/>
        </w:rPr>
      </w:pPr>
    </w:p>
    <w:p w14:paraId="110FA471" w14:textId="77777777" w:rsidR="00E32C9A" w:rsidRPr="0035030C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3022D7" w:rsidRDefault="00E32C9A" w:rsidP="005028BC">
      <w:pPr>
        <w:pStyle w:val="Bo-Blankline"/>
        <w:rPr>
          <w:rFonts w:asciiTheme="majorBidi" w:hAnsiTheme="majorBidi" w:cstheme="majorBidi"/>
          <w:sz w:val="22"/>
          <w:szCs w:val="22"/>
        </w:rPr>
      </w:pPr>
    </w:p>
    <w:p w14:paraId="2AED4C74" w14:textId="6E25B290" w:rsidR="0044737D" w:rsidRDefault="00C12C7D" w:rsidP="004A49A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ในเดือนกรกฎาคม </w:t>
      </w:r>
      <w:r w:rsidR="00117E9B" w:rsidRPr="00117E9B">
        <w:rPr>
          <w:rFonts w:asciiTheme="majorBidi" w:hAnsiTheme="majorBidi" w:cstheme="majorBidi"/>
        </w:rPr>
        <w:t>2542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117E9B" w:rsidRPr="00117E9B">
        <w:rPr>
          <w:rFonts w:asciiTheme="majorBidi" w:hAnsiTheme="majorBidi" w:cstheme="majorBidi"/>
        </w:rPr>
        <w:t>90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i/>
          <w:iCs/>
        </w:rPr>
        <w:t>(</w:t>
      </w:r>
      <w:r w:rsidRPr="003503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117E9B" w:rsidRPr="00117E9B">
        <w:rPr>
          <w:rFonts w:asciiTheme="majorBidi" w:hAnsiTheme="majorBidi" w:cstheme="majorBidi"/>
          <w:i/>
          <w:iCs/>
        </w:rPr>
        <w:t>90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3503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117E9B" w:rsidRPr="00117E9B">
        <w:rPr>
          <w:rFonts w:asciiTheme="majorBidi" w:hAnsiTheme="majorBidi" w:cstheme="majorBidi"/>
          <w:i/>
          <w:iCs/>
        </w:rPr>
        <w:t>40</w:t>
      </w:r>
      <w:r w:rsidRPr="0035030C">
        <w:rPr>
          <w:rFonts w:asciiTheme="majorBidi" w:hAnsiTheme="majorBidi" w:cstheme="majorBidi"/>
          <w:i/>
          <w:iCs/>
          <w:lang w:val="en-US"/>
        </w:rPr>
        <w:t>,</w:t>
      </w:r>
      <w:r w:rsidR="00117E9B" w:rsidRPr="00117E9B">
        <w:rPr>
          <w:rFonts w:asciiTheme="majorBidi" w:hAnsiTheme="majorBidi" w:cstheme="majorBidi"/>
          <w:i/>
          <w:iCs/>
        </w:rPr>
        <w:t>000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117E9B" w:rsidRPr="00117E9B">
        <w:rPr>
          <w:rFonts w:asciiTheme="majorBidi" w:hAnsiTheme="majorBidi" w:cstheme="majorBidi"/>
          <w:i/>
          <w:iCs/>
        </w:rPr>
        <w:t>37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35030C">
        <w:rPr>
          <w:rFonts w:asciiTheme="majorBidi" w:hAnsiTheme="majorBidi" w:cstheme="majorBidi"/>
          <w:i/>
          <w:iCs/>
          <w:lang w:val="en-US"/>
        </w:rPr>
        <w:t>)</w:t>
      </w:r>
      <w:r w:rsidR="006522B5" w:rsidRPr="003503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3503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35030C">
        <w:rPr>
          <w:rFonts w:asciiTheme="majorBidi" w:hAnsiTheme="majorBidi" w:cstheme="majorBidi"/>
          <w:cs/>
        </w:rPr>
        <w:br/>
      </w:r>
      <w:r w:rsidR="00117E9B" w:rsidRPr="00117E9B">
        <w:rPr>
          <w:rFonts w:asciiTheme="majorBidi" w:hAnsiTheme="majorBidi" w:cstheme="majorBidi"/>
        </w:rPr>
        <w:t>24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กรกฎาคม </w:t>
      </w:r>
      <w:r w:rsidR="00117E9B" w:rsidRPr="00117E9B">
        <w:rPr>
          <w:rFonts w:asciiTheme="majorBidi" w:hAnsiTheme="majorBidi" w:cstheme="majorBidi"/>
        </w:rPr>
        <w:t>2544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35030C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ปี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117E9B" w:rsidRPr="00117E9B">
        <w:rPr>
          <w:rFonts w:asciiTheme="majorBidi" w:hAnsiTheme="majorBidi" w:cstheme="majorBidi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เป็นจำนวน </w:t>
      </w:r>
      <w:r w:rsidR="00117E9B" w:rsidRPr="00117E9B">
        <w:rPr>
          <w:rFonts w:asciiTheme="majorBidi" w:hAnsiTheme="majorBidi" w:cstheme="majorBidi"/>
        </w:rPr>
        <w:t>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35030C">
        <w:rPr>
          <w:rFonts w:asciiTheme="majorBidi" w:hAnsiTheme="majorBidi" w:cstheme="majorBidi"/>
        </w:rPr>
        <w:t xml:space="preserve"> </w:t>
      </w:r>
    </w:p>
    <w:p w14:paraId="37401D66" w14:textId="77777777" w:rsidR="0044737D" w:rsidRDefault="0044737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7B1C3315" w14:textId="2E7AA663" w:rsidR="00706483" w:rsidRPr="0035030C" w:rsidRDefault="00C12C7D" w:rsidP="001149A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117E9B" w:rsidRPr="00117E9B">
        <w:rPr>
          <w:rFonts w:asciiTheme="majorBidi" w:hAnsiTheme="majorBidi" w:cstheme="majorBidi"/>
        </w:rPr>
        <w:t>25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สิงหาคม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2549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35030C" w:rsidRDefault="001149A3" w:rsidP="001149A3">
      <w:pPr>
        <w:pStyle w:val="Bo-C1Content"/>
        <w:rPr>
          <w:rFonts w:asciiTheme="majorBidi" w:hAnsiTheme="majorBidi" w:cstheme="majorBidi"/>
          <w:cs/>
        </w:rPr>
      </w:pPr>
    </w:p>
    <w:p w14:paraId="4811DDB1" w14:textId="7ECB8F04" w:rsidR="009B35DE" w:rsidRPr="0035030C" w:rsidRDefault="00C12C7D" w:rsidP="009B35D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35030C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117E9B" w:rsidRPr="00117E9B">
        <w:rPr>
          <w:rFonts w:asciiTheme="majorBidi" w:hAnsiTheme="majorBidi" w:cstheme="majorBidi"/>
          <w:spacing w:val="4"/>
        </w:rPr>
        <w:t>31</w:t>
      </w:r>
      <w:r w:rsidR="006563C8" w:rsidRPr="0035030C">
        <w:rPr>
          <w:rFonts w:asciiTheme="majorBidi" w:hAnsiTheme="majorBidi" w:cstheme="majorBidi"/>
          <w:spacing w:val="4"/>
        </w:rPr>
        <w:t xml:space="preserve"> </w:t>
      </w:r>
      <w:r w:rsidR="00D8431D" w:rsidRPr="0035030C">
        <w:rPr>
          <w:rFonts w:asciiTheme="majorBidi" w:hAnsiTheme="majorBidi" w:cstheme="majorBidi"/>
          <w:spacing w:val="4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  <w:spacing w:val="4"/>
        </w:rPr>
        <w:t>256</w:t>
      </w:r>
      <w:r w:rsidR="00342042">
        <w:rPr>
          <w:rFonts w:asciiTheme="majorBidi" w:hAnsiTheme="majorBidi" w:cstheme="majorBidi"/>
          <w:spacing w:val="4"/>
          <w:lang w:val="en-US"/>
        </w:rPr>
        <w:t>8</w:t>
      </w:r>
      <w:r w:rsidRPr="00741A18">
        <w:rPr>
          <w:rFonts w:asciiTheme="majorBidi" w:hAnsiTheme="majorBidi" w:cstheme="majorBidi"/>
          <w:spacing w:val="4"/>
        </w:rPr>
        <w:t xml:space="preserve"> </w:t>
      </w:r>
      <w:r w:rsidRPr="00741A18">
        <w:rPr>
          <w:rFonts w:asciiTheme="majorBidi" w:hAnsiTheme="majorBidi" w:cstheme="majorBidi"/>
          <w:spacing w:val="4"/>
          <w:cs/>
        </w:rPr>
        <w:t>ยังไม่มีการ</w:t>
      </w:r>
      <w:r w:rsidRPr="00741A18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41A18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</w:t>
      </w:r>
      <w:r w:rsidRPr="0035030C">
        <w:rPr>
          <w:rFonts w:asciiTheme="majorBidi" w:hAnsiTheme="majorBidi" w:cstheme="majorBidi"/>
          <w:cs/>
        </w:rPr>
        <w:t>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7C14419F" w14:textId="77777777" w:rsidR="009B35DE" w:rsidRPr="0035030C" w:rsidRDefault="009B35DE" w:rsidP="009B35DE">
      <w:pPr>
        <w:pStyle w:val="Bo-C1Content"/>
        <w:rPr>
          <w:rFonts w:asciiTheme="majorBidi" w:hAnsiTheme="majorBidi" w:cstheme="majorBidi"/>
        </w:rPr>
      </w:pPr>
    </w:p>
    <w:p w14:paraId="56ECB7D0" w14:textId="7072B846" w:rsidR="00E32C9A" w:rsidRPr="0035030C" w:rsidRDefault="00E32C9A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Default="008107D4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4BC448" w14:textId="77777777" w:rsidR="00FE25C3" w:rsidRPr="00D02EBA" w:rsidRDefault="00FE25C3" w:rsidP="00FE25C3">
      <w:pPr>
        <w:pStyle w:val="Bo-C1Content"/>
        <w:numPr>
          <w:ilvl w:val="0"/>
          <w:numId w:val="41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7EB5B36D" w14:textId="77777777" w:rsidR="00FE25C3" w:rsidRPr="003E5F5A" w:rsidRDefault="00FE25C3" w:rsidP="00FE25C3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6381B58" w14:textId="264A58E2" w:rsidR="00E308A6" w:rsidRPr="00E308A6" w:rsidRDefault="003920BD" w:rsidP="00E308A6">
      <w:pPr>
        <w:pStyle w:val="Bo-C1Content"/>
        <w:numPr>
          <w:ilvl w:val="0"/>
          <w:numId w:val="41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117E9B" w:rsidRPr="00117E9B">
        <w:rPr>
          <w:rFonts w:asciiTheme="majorBidi" w:hAnsiTheme="majorBidi"/>
        </w:rPr>
        <w:t>2567</w:t>
      </w:r>
      <w:r>
        <w:rPr>
          <w:rFonts w:asciiTheme="majorBidi" w:hAnsi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117E9B" w:rsidRPr="00117E9B">
        <w:rPr>
          <w:rFonts w:asciiTheme="majorBidi" w:hAnsiTheme="majorBidi" w:cstheme="majorBidi"/>
        </w:rPr>
        <w:t>30</w:t>
      </w:r>
      <w:r w:rsidR="00FE25C3" w:rsidRPr="003E5F5A">
        <w:rPr>
          <w:rFonts w:asciiTheme="majorBidi" w:hAnsiTheme="majorBidi" w:cs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FE25C3" w:rsidRPr="003E5F5A">
        <w:rPr>
          <w:rFonts w:asciiTheme="majorBidi" w:hAnsiTheme="majorBidi" w:cstheme="majorBidi"/>
          <w:lang w:val="en-US"/>
        </w:rPr>
        <w:t xml:space="preserve">COD) </w:t>
      </w:r>
      <w:r w:rsidR="00FE25C3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FE25C3" w:rsidRPr="0084593A">
        <w:rPr>
          <w:rFonts w:asciiTheme="majorBidi" w:hAnsiTheme="majorBidi"/>
          <w:cs/>
          <w:lang w:val="en-US"/>
        </w:rPr>
        <w:t>บริษัท</w:t>
      </w:r>
      <w:r w:rsidR="00FE25C3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53D38F95" w14:textId="77777777" w:rsidR="00E308A6" w:rsidRPr="00E308A6" w:rsidRDefault="00E308A6" w:rsidP="00E308A6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F198C97" w14:textId="02072C21" w:rsidR="00FE25C3" w:rsidRPr="00703A38" w:rsidRDefault="00CA7A9F" w:rsidP="00FE25C3">
      <w:pPr>
        <w:pStyle w:val="Bo-C1Content"/>
        <w:numPr>
          <w:ilvl w:val="0"/>
          <w:numId w:val="41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117E9B" w:rsidRPr="00117E9B">
        <w:rPr>
          <w:rFonts w:asciiTheme="majorBidi" w:hAnsiTheme="majorBidi"/>
        </w:rPr>
        <w:t>2567</w:t>
      </w:r>
      <w:r>
        <w:rPr>
          <w:rFonts w:asciiTheme="majorBidi" w:hAnsi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117E9B" w:rsidRPr="00117E9B">
        <w:rPr>
          <w:rFonts w:asciiTheme="majorBidi" w:hAnsiTheme="majorBidi" w:cstheme="majorBidi"/>
        </w:rPr>
        <w:t>30</w:t>
      </w:r>
      <w:r w:rsidR="00FE25C3" w:rsidRPr="00703A38">
        <w:rPr>
          <w:rFonts w:asciiTheme="majorBidi" w:hAnsiTheme="majorBidi"/>
          <w:lang w:val="en-US"/>
        </w:rPr>
        <w:t xml:space="preserve"> </w:t>
      </w:r>
      <w:r w:rsidR="00FE25C3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FE25C3" w:rsidRPr="00703A38">
        <w:rPr>
          <w:rFonts w:asciiTheme="majorBidi" w:hAnsiTheme="majorBidi"/>
          <w:lang w:val="en-US"/>
        </w:rPr>
        <w:t xml:space="preserve">COD) </w:t>
      </w:r>
      <w:r w:rsidR="00FE25C3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FE25C3">
        <w:rPr>
          <w:rFonts w:asciiTheme="majorBidi" w:hAnsiTheme="majorBidi" w:hint="cs"/>
          <w:cs/>
          <w:lang w:val="en-US"/>
        </w:rPr>
        <w:t>ต่อหน่วยพลังงานไฟฟ้าในรอบเดือนนั้น ๆ</w:t>
      </w:r>
      <w:r w:rsidR="00FE25C3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12338860" w14:textId="7C806FC3" w:rsidR="00FE25C3" w:rsidRDefault="00FE25C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9953AC" w14:textId="77777777" w:rsidR="009B35DE" w:rsidRPr="0035030C" w:rsidRDefault="009B35DE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C920A2F" w14:textId="77777777" w:rsidR="00E45FBE" w:rsidRPr="0035030C" w:rsidRDefault="00E45FBE" w:rsidP="009B22D7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0AFA8A0" w14:textId="4C34C610" w:rsidR="009B14F7" w:rsidRPr="0035030C" w:rsidRDefault="00FE25C3" w:rsidP="00FE25C3">
      <w:pPr>
        <w:pStyle w:val="Bo-C1Content"/>
        <w:ind w:left="1350" w:hanging="45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>ค</w:t>
      </w:r>
      <w:r>
        <w:rPr>
          <w:rFonts w:asciiTheme="majorBidi" w:hAnsiTheme="majorBidi" w:cstheme="majorBidi"/>
          <w:lang w:val="en-US"/>
        </w:rPr>
        <w:t>.</w:t>
      </w:r>
      <w:r w:rsidR="00117E9B" w:rsidRPr="00117E9B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) </w:t>
      </w:r>
      <w:r w:rsidR="009B14F7" w:rsidRPr="0035030C">
        <w:rPr>
          <w:rFonts w:asciiTheme="majorBidi" w:hAnsiTheme="majorBidi" w:cstheme="majorBidi"/>
          <w:cs/>
        </w:rPr>
        <w:t xml:space="preserve">บริษัทและบริษัทย่อยทำสัญญาบริการที่เกี่ยวข้องกับการใช้พื้นที่อาคารสำนักงานกับกิจการที่เกี่ยวข้องกัน กำหนดระยะเวลา </w:t>
      </w:r>
      <w:r w:rsidR="00117E9B" w:rsidRPr="00117E9B">
        <w:rPr>
          <w:rFonts w:asciiTheme="majorBidi" w:hAnsiTheme="majorBidi" w:cstheme="majorBidi"/>
        </w:rPr>
        <w:t>3</w:t>
      </w:r>
      <w:r w:rsidR="009B14F7" w:rsidRPr="0035030C">
        <w:rPr>
          <w:rFonts w:asciiTheme="majorBidi" w:hAnsiTheme="majorBidi" w:cstheme="majorBidi"/>
          <w:cs/>
        </w:rPr>
        <w:t xml:space="preserve"> ปี มีรายละเอียดดังนี้</w:t>
      </w:r>
    </w:p>
    <w:p w14:paraId="6D6FB82E" w14:textId="664C88E5" w:rsidR="00F92AE3" w:rsidRDefault="00F92AE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tbl>
      <w:tblPr>
        <w:tblW w:w="8360" w:type="dxa"/>
        <w:tblInd w:w="1260" w:type="dxa"/>
        <w:tblLook w:val="04A0" w:firstRow="1" w:lastRow="0" w:firstColumn="1" w:lastColumn="0" w:noHBand="0" w:noVBand="1"/>
      </w:tblPr>
      <w:tblGrid>
        <w:gridCol w:w="3060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35030C" w14:paraId="69789F3D" w14:textId="77777777" w:rsidTr="00FE25C3">
        <w:tc>
          <w:tcPr>
            <w:tcW w:w="3060" w:type="dxa"/>
          </w:tcPr>
          <w:p w14:paraId="71F9B3B2" w14:textId="09BAAF0A" w:rsidR="00031E80" w:rsidRPr="0035030C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35030C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64AA3314" w14:textId="77777777" w:rsidTr="00FE25C3">
        <w:tc>
          <w:tcPr>
            <w:tcW w:w="3060" w:type="dxa"/>
          </w:tcPr>
          <w:p w14:paraId="1CACD814" w14:textId="3FC532B0" w:rsidR="00A723A0" w:rsidRPr="0035030C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7CD80C09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E9B7F7E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44F2719D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9A7368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0939E99B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46B62DC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4C479DBA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723A0" w:rsidRPr="0035030C" w14:paraId="2A62E894" w14:textId="77777777" w:rsidTr="00FE25C3">
        <w:tc>
          <w:tcPr>
            <w:tcW w:w="3060" w:type="dxa"/>
          </w:tcPr>
          <w:p w14:paraId="4DE8EF7B" w14:textId="6043A282" w:rsidR="00A723A0" w:rsidRPr="0035030C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3A0" w:rsidRPr="0035030C" w14:paraId="0A74724D" w14:textId="77777777" w:rsidTr="00FE25C3">
        <w:tc>
          <w:tcPr>
            <w:tcW w:w="3060" w:type="dxa"/>
          </w:tcPr>
          <w:p w14:paraId="69E68425" w14:textId="5213E4F6" w:rsidR="00A723A0" w:rsidRPr="00C84D3E" w:rsidRDefault="00A723A0" w:rsidP="00A723A0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4D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134" w:type="dxa"/>
          </w:tcPr>
          <w:p w14:paraId="4B686678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A723A0" w:rsidRPr="0035030C" w:rsidRDefault="00A723A0" w:rsidP="00A723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65B" w:rsidRPr="0035030C" w14:paraId="5C4F5CAC" w14:textId="77777777" w:rsidTr="00FE25C3">
        <w:tc>
          <w:tcPr>
            <w:tcW w:w="3060" w:type="dxa"/>
          </w:tcPr>
          <w:p w14:paraId="70768411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14:paraId="0DB57F68" w14:textId="7508D9C3" w:rsidR="0062565B" w:rsidRPr="0083224A" w:rsidRDefault="00117E9B" w:rsidP="003F6153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F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06E57CBF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CEF5533" w14:textId="20DAB21A" w:rsidR="0062565B" w:rsidRPr="0035030C" w:rsidRDefault="00117E9B" w:rsidP="00924038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36" w:type="dxa"/>
          </w:tcPr>
          <w:p w14:paraId="74A446A3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D36D57F" w14:textId="5887328F" w:rsidR="0062565B" w:rsidRPr="0035030C" w:rsidRDefault="00117E9B" w:rsidP="003F6153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3F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36" w:type="dxa"/>
          </w:tcPr>
          <w:p w14:paraId="1BA953C3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FF2586" w14:textId="4D0A2D10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62565B" w:rsidRPr="0035030C" w14:paraId="658256B4" w14:textId="77777777" w:rsidTr="00FE25C3">
        <w:tc>
          <w:tcPr>
            <w:tcW w:w="3060" w:type="dxa"/>
          </w:tcPr>
          <w:p w14:paraId="6BA307E6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14:paraId="68730574" w14:textId="122D804C" w:rsidR="0062565B" w:rsidRPr="0035030C" w:rsidRDefault="00117E9B" w:rsidP="0062565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3F61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14:paraId="1FA51992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BD2B522" w14:textId="6373F8AA" w:rsidR="0062565B" w:rsidRPr="0035030C" w:rsidRDefault="00117E9B" w:rsidP="0062565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25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7D7B8A93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7803692" w14:textId="647C1EC5" w:rsidR="0062565B" w:rsidRPr="0035030C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F61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36" w:type="dxa"/>
          </w:tcPr>
          <w:p w14:paraId="5CBA3A9B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F6735A8" w14:textId="2F108ED9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25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62565B" w:rsidRPr="0035030C" w14:paraId="1527A099" w14:textId="77777777" w:rsidTr="00FE25C3">
        <w:tc>
          <w:tcPr>
            <w:tcW w:w="3060" w:type="dxa"/>
          </w:tcPr>
          <w:p w14:paraId="6DCBD294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5A6C94" w14:textId="2044C311" w:rsidR="0062565B" w:rsidRPr="0035030C" w:rsidRDefault="00117E9B" w:rsidP="0062565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3F6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0B044A80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3EAAD715" w14:textId="746942DF" w:rsidR="0062565B" w:rsidRPr="0035030C" w:rsidRDefault="00117E9B" w:rsidP="0062565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236" w:type="dxa"/>
          </w:tcPr>
          <w:p w14:paraId="3B0A1E84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E417849" w14:textId="2FA15C85" w:rsidR="0062565B" w:rsidRPr="0035030C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3F6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00B04331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50E6AE6" w14:textId="3797B326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</w:tbl>
    <w:p w14:paraId="7FA26CB6" w14:textId="77777777" w:rsidR="000B4FFB" w:rsidRPr="0035030C" w:rsidRDefault="000B4FFB" w:rsidP="00A83B4F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46092E9C" w14:textId="7C61D246" w:rsidR="00733A0F" w:rsidRDefault="00FE25C3" w:rsidP="00FE25C3">
      <w:pPr>
        <w:pStyle w:val="Bo-Blankline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ค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2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="00F32353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</w:t>
      </w:r>
      <w:r w:rsidR="001542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แห่งหนึ่ง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="00F32353" w:rsidRPr="0035030C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="00FE0738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46515E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="00EC1D8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33A0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B4FFB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685A27AC" w14:textId="77777777" w:rsidR="00733A0F" w:rsidRPr="00CF14AA" w:rsidRDefault="00733A0F" w:rsidP="00733A0F">
      <w:pPr>
        <w:pStyle w:val="Bo-Blankline"/>
        <w:ind w:left="547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3BDD3BFD" w14:textId="7D0C826D" w:rsidR="00B41897" w:rsidRDefault="00FE25C3" w:rsidP="00FE25C3">
      <w:pPr>
        <w:pStyle w:val="Bo-Blankline"/>
        <w:tabs>
          <w:tab w:val="left" w:pos="1440"/>
        </w:tabs>
        <w:ind w:left="1350" w:hanging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400AD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B400AD">
        <w:rPr>
          <w:rFonts w:asciiTheme="majorBidi" w:hAnsiTheme="majorBidi" w:cstheme="majorBidi" w:hint="cs"/>
          <w:spacing w:val="4"/>
          <w:sz w:val="30"/>
          <w:szCs w:val="30"/>
          <w:cs/>
        </w:rPr>
        <w:t>ค</w:t>
      </w:r>
      <w:r w:rsidRPr="00B400AD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B400AD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)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2566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นับตั้งแต่วันที่ 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2566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2596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F0073" w:rsidRPr="00B400AD">
        <w:rPr>
          <w:rFonts w:asciiTheme="majorBidi" w:hAnsiTheme="majorBidi" w:cstheme="majorBidi"/>
          <w:spacing w:val="4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6D229B0" w14:textId="580BF7F4" w:rsidR="00F92AE3" w:rsidRDefault="00F92AE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lang w:eastAsia="x-none"/>
        </w:rPr>
      </w:pPr>
    </w:p>
    <w:p w14:paraId="1419F7FB" w14:textId="77777777" w:rsidR="00801869" w:rsidRPr="0035030C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34B19BF" w14:textId="77777777" w:rsidR="00801869" w:rsidRPr="0035030C" w:rsidRDefault="00801869" w:rsidP="005028B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35030C" w14:paraId="475CFEDF" w14:textId="77777777" w:rsidTr="00F5074A">
        <w:tc>
          <w:tcPr>
            <w:tcW w:w="3788" w:type="dxa"/>
          </w:tcPr>
          <w:p w14:paraId="33278BC1" w14:textId="77777777" w:rsidR="00801869" w:rsidRPr="0035030C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0F293D03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35030C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07FC0B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1FFEACAA" w14:textId="77777777" w:rsidTr="00F5074A">
        <w:tc>
          <w:tcPr>
            <w:tcW w:w="3788" w:type="dxa"/>
          </w:tcPr>
          <w:p w14:paraId="55AA98C9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B446D1" w14:textId="7BFCBBA6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B0D73B3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313BAD4E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789DB75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B4F52A" w14:textId="0C7DD5F2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F2E280C" w14:textId="77777777" w:rsidR="00A723A0" w:rsidRPr="0035030C" w:rsidRDefault="00A723A0" w:rsidP="00A723A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C31B64" w14:textId="5C75DBEA" w:rsidR="00A723A0" w:rsidRPr="0035030C" w:rsidRDefault="00117E9B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723A0" w:rsidRPr="0035030C" w14:paraId="577061B7" w14:textId="77777777" w:rsidTr="00F5074A">
        <w:tc>
          <w:tcPr>
            <w:tcW w:w="3788" w:type="dxa"/>
          </w:tcPr>
          <w:p w14:paraId="0832A75D" w14:textId="77777777" w:rsidR="00A723A0" w:rsidRPr="0035030C" w:rsidRDefault="00A723A0" w:rsidP="00A723A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0" w:type="dxa"/>
            <w:gridSpan w:val="7"/>
          </w:tcPr>
          <w:p w14:paraId="1A4B57B4" w14:textId="77777777" w:rsidR="00A723A0" w:rsidRPr="0035030C" w:rsidRDefault="00A723A0" w:rsidP="00A7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565B" w:rsidRPr="0035030C" w14:paraId="1149CEBE" w14:textId="77777777" w:rsidTr="00D249FA">
        <w:tc>
          <w:tcPr>
            <w:tcW w:w="3788" w:type="dxa"/>
          </w:tcPr>
          <w:p w14:paraId="0D6194B5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36" w:type="dxa"/>
          </w:tcPr>
          <w:p w14:paraId="73929474" w14:textId="60E847DC" w:rsidR="0062565B" w:rsidRPr="0035030C" w:rsidRDefault="00117E9B" w:rsidP="003F6153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14:paraId="595628E4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5EFBF8C0" w:rsidR="0062565B" w:rsidRPr="0035030C" w:rsidRDefault="00117E9B" w:rsidP="00812B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6" w:type="dxa"/>
          </w:tcPr>
          <w:p w14:paraId="0DCC9020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BC1CC1A" w14:textId="4D013552" w:rsidR="0062565B" w:rsidRPr="00CF14AA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36" w:type="dxa"/>
          </w:tcPr>
          <w:p w14:paraId="54BFEF4A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4BCECF" w14:textId="4C08A827" w:rsidR="0062565B" w:rsidRPr="0035030C" w:rsidRDefault="00117E9B" w:rsidP="00812B5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62565B" w:rsidRPr="0035030C" w14:paraId="3706A1A0" w14:textId="77777777" w:rsidTr="00D249FA">
        <w:tc>
          <w:tcPr>
            <w:tcW w:w="3788" w:type="dxa"/>
          </w:tcPr>
          <w:p w14:paraId="578D05F2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6" w:type="dxa"/>
          </w:tcPr>
          <w:p w14:paraId="5829F439" w14:textId="5125ECEE" w:rsidR="0062565B" w:rsidRPr="0035030C" w:rsidRDefault="00117E9B" w:rsidP="0062565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D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14:paraId="5C8B0A58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5D2EE52E" w:rsidR="0062565B" w:rsidRPr="0035030C" w:rsidRDefault="00117E9B" w:rsidP="006256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175B8C2D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E1D4B34" w14:textId="371E0A27" w:rsidR="0062565B" w:rsidRPr="0035030C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14:paraId="34DACDDA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17F45E" w14:textId="77466EC2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25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62565B" w:rsidRPr="0035030C" w14:paraId="0F5B97A1" w14:textId="77777777" w:rsidTr="00D249FA">
        <w:tc>
          <w:tcPr>
            <w:tcW w:w="3788" w:type="dxa"/>
          </w:tcPr>
          <w:p w14:paraId="14734B0C" w14:textId="77777777" w:rsidR="0062565B" w:rsidRPr="0035030C" w:rsidRDefault="0062565B" w:rsidP="0062565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36" w:type="dxa"/>
            <w:vAlign w:val="bottom"/>
          </w:tcPr>
          <w:p w14:paraId="2612CF9F" w14:textId="6FF9C8D1" w:rsidR="0062565B" w:rsidRPr="0035030C" w:rsidRDefault="00117E9B" w:rsidP="0062565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="00AD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36" w:type="dxa"/>
            <w:vAlign w:val="bottom"/>
          </w:tcPr>
          <w:p w14:paraId="3AB3CC72" w14:textId="77777777" w:rsidR="0062565B" w:rsidRPr="0035030C" w:rsidRDefault="0062565B" w:rsidP="0062565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20BA4838" w:rsidR="0062565B" w:rsidRPr="0035030C" w:rsidRDefault="00117E9B" w:rsidP="006256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6" w:type="dxa"/>
            <w:vAlign w:val="bottom"/>
          </w:tcPr>
          <w:p w14:paraId="6ECA5332" w14:textId="77777777" w:rsidR="0062565B" w:rsidRPr="0035030C" w:rsidRDefault="0062565B" w:rsidP="0062565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2E6A810" w14:textId="60F1209B" w:rsidR="0062565B" w:rsidRPr="003F6153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36" w:type="dxa"/>
            <w:vAlign w:val="bottom"/>
          </w:tcPr>
          <w:p w14:paraId="45CA543D" w14:textId="77777777" w:rsidR="0062565B" w:rsidRPr="0035030C" w:rsidRDefault="0062565B" w:rsidP="0062565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E0E8D9C" w14:textId="09645685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25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62565B" w:rsidRPr="0035030C" w14:paraId="59101459" w14:textId="77777777" w:rsidTr="00D249FA">
        <w:tc>
          <w:tcPr>
            <w:tcW w:w="3788" w:type="dxa"/>
          </w:tcPr>
          <w:p w14:paraId="15E84520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6" w:type="dxa"/>
          </w:tcPr>
          <w:p w14:paraId="0AB0876A" w14:textId="69D57010" w:rsidR="0062565B" w:rsidRPr="0035030C" w:rsidRDefault="00117E9B" w:rsidP="0062565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 w:rsidR="00AD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36" w:type="dxa"/>
          </w:tcPr>
          <w:p w14:paraId="3147961F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5726B361" w:rsidR="0062565B" w:rsidRPr="0035030C" w:rsidRDefault="00117E9B" w:rsidP="006256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36" w:type="dxa"/>
          </w:tcPr>
          <w:p w14:paraId="7B0E0495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3D2D31E" w14:textId="522B9427" w:rsidR="0062565B" w:rsidRPr="0035030C" w:rsidRDefault="003F6153" w:rsidP="006256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A2401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4408BC" w14:textId="150666EB" w:rsidR="0062565B" w:rsidRPr="0035030C" w:rsidRDefault="0062565B" w:rsidP="006256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565B" w:rsidRPr="0035030C" w14:paraId="568B52C2" w14:textId="77777777" w:rsidTr="00D249FA">
        <w:tc>
          <w:tcPr>
            <w:tcW w:w="3788" w:type="dxa"/>
          </w:tcPr>
          <w:p w14:paraId="58E98481" w14:textId="77777777" w:rsidR="0062565B" w:rsidRPr="0035030C" w:rsidRDefault="0062565B" w:rsidP="006256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118D3177" w14:textId="1893C788" w:rsidR="0062565B" w:rsidRPr="0035030C" w:rsidRDefault="00117E9B" w:rsidP="0062565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F6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  <w:r w:rsidR="003F6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70AF6B95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5AB39868" w:rsidR="0062565B" w:rsidRPr="0035030C" w:rsidRDefault="00117E9B" w:rsidP="006256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14:paraId="05214137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7CF8B15" w14:textId="66D94624" w:rsidR="0062565B" w:rsidRPr="0035030C" w:rsidRDefault="00117E9B" w:rsidP="0062565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F6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36" w:type="dxa"/>
          </w:tcPr>
          <w:p w14:paraId="201795FF" w14:textId="77777777" w:rsidR="0062565B" w:rsidRPr="0035030C" w:rsidRDefault="0062565B" w:rsidP="006256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3E81CE3F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</w:tr>
    </w:tbl>
    <w:p w14:paraId="7C4CADEE" w14:textId="5DBB56CE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76FE104C" w14:textId="77777777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  <w:r>
        <w:rPr>
          <w:rFonts w:asciiTheme="majorBidi" w:hAnsiTheme="majorBidi" w:cstheme="majorBidi"/>
          <w:sz w:val="24"/>
          <w:szCs w:val="24"/>
          <w:highlight w:val="yellow"/>
          <w:lang w:eastAsia="x-none"/>
        </w:rPr>
        <w:br w:type="page"/>
      </w:r>
    </w:p>
    <w:p w14:paraId="2A10F60E" w14:textId="087163DB" w:rsidR="00E44C85" w:rsidRPr="0035030C" w:rsidRDefault="00E44C85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3B2F2BAA" w14:textId="1BAADDFE" w:rsidR="00E44C85" w:rsidRPr="00CF14AA" w:rsidRDefault="00E44C85" w:rsidP="00431645">
      <w:pPr>
        <w:pStyle w:val="Bo-Blanklin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260"/>
        <w:gridCol w:w="180"/>
        <w:gridCol w:w="1170"/>
        <w:gridCol w:w="270"/>
        <w:gridCol w:w="1170"/>
        <w:gridCol w:w="270"/>
        <w:gridCol w:w="1088"/>
      </w:tblGrid>
      <w:tr w:rsidR="00431645" w:rsidRPr="0035030C" w14:paraId="6E15BF4A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511976C3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DFFD0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7BBAC2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B88968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187C27F6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3A0" w:rsidRPr="0035030C" w14:paraId="6BF6BA98" w14:textId="77777777" w:rsidTr="00ED2C9D">
        <w:trPr>
          <w:cantSplit/>
          <w:tblHeader/>
        </w:trPr>
        <w:tc>
          <w:tcPr>
            <w:tcW w:w="2700" w:type="dxa"/>
            <w:vAlign w:val="bottom"/>
          </w:tcPr>
          <w:p w14:paraId="6E943449" w14:textId="73EC1633" w:rsidR="00A723A0" w:rsidRPr="0035030C" w:rsidRDefault="00A723A0" w:rsidP="00A723A0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6A6C343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69DCD2A" w14:textId="5D9181FB" w:rsidR="00A723A0" w:rsidRPr="0035030C" w:rsidRDefault="00117E9B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ED48658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2BFBF" w14:textId="0C0886F5" w:rsidR="00A723A0" w:rsidRPr="0035030C" w:rsidRDefault="00117E9B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F3043D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669B0" w14:textId="1E542729" w:rsidR="00A723A0" w:rsidRPr="0035030C" w:rsidRDefault="00117E9B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8412A08" w14:textId="77777777" w:rsidR="00A723A0" w:rsidRPr="0035030C" w:rsidRDefault="00A723A0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</w:tcPr>
          <w:p w14:paraId="46F62503" w14:textId="0C7BD52F" w:rsidR="00A723A0" w:rsidRPr="0035030C" w:rsidRDefault="00117E9B" w:rsidP="00A723A0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723A0" w:rsidRPr="0035030C" w14:paraId="2AA3B821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73613AEC" w14:textId="77777777" w:rsidR="00A723A0" w:rsidRPr="0035030C" w:rsidRDefault="00A723A0" w:rsidP="00A723A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E6A8A" w14:textId="77777777" w:rsidR="00A723A0" w:rsidRPr="0035030C" w:rsidRDefault="00A723A0" w:rsidP="00A723A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vAlign w:val="bottom"/>
            <w:hideMark/>
          </w:tcPr>
          <w:p w14:paraId="4DEA253F" w14:textId="77777777" w:rsidR="00A723A0" w:rsidRPr="0035030C" w:rsidRDefault="00A723A0" w:rsidP="00A723A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565B" w:rsidRPr="0035030C" w14:paraId="57CF07B3" w14:textId="77777777" w:rsidTr="00D249FA">
        <w:trPr>
          <w:cantSplit/>
        </w:trPr>
        <w:tc>
          <w:tcPr>
            <w:tcW w:w="2700" w:type="dxa"/>
          </w:tcPr>
          <w:p w14:paraId="65DBA673" w14:textId="77777777" w:rsidR="0062565B" w:rsidRPr="0035030C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68D6929" w14:textId="3C421409" w:rsidR="0062565B" w:rsidRPr="0035030C" w:rsidRDefault="00117E9B" w:rsidP="0062565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A082C7F" w14:textId="0E3E2C03" w:rsidR="0062565B" w:rsidRPr="00DF5817" w:rsidRDefault="00117E9B" w:rsidP="0062565B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180" w:type="dxa"/>
          </w:tcPr>
          <w:p w14:paraId="56A005D6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CCCB1" w14:textId="4F635D9C" w:rsidR="0062565B" w:rsidRPr="00DF5817" w:rsidRDefault="00117E9B" w:rsidP="00812B5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0A157600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8D5A" w14:textId="14AFB5B2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1DA7AE1C" w14:textId="77777777" w:rsidR="0062565B" w:rsidRPr="0035030C" w:rsidRDefault="0062565B" w:rsidP="006256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CF17C0" w14:textId="02AA0529" w:rsidR="0062565B" w:rsidRPr="0035030C" w:rsidRDefault="00117E9B" w:rsidP="00812B5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62565B" w:rsidRPr="0035030C" w14:paraId="5F273FD8" w14:textId="77777777" w:rsidTr="00D249FA">
        <w:trPr>
          <w:cantSplit/>
        </w:trPr>
        <w:tc>
          <w:tcPr>
            <w:tcW w:w="2700" w:type="dxa"/>
          </w:tcPr>
          <w:p w14:paraId="3C674DE5" w14:textId="77777777" w:rsidR="0062565B" w:rsidRPr="0035030C" w:rsidRDefault="0062565B" w:rsidP="006256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2242B4C" w14:textId="77777777" w:rsidR="0062565B" w:rsidRPr="0035030C" w:rsidRDefault="0062565B" w:rsidP="0062565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DEC09" w14:textId="031EF468" w:rsidR="0062565B" w:rsidRPr="0035030C" w:rsidRDefault="00117E9B" w:rsidP="0062565B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 w:rsidR="000D2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80" w:type="dxa"/>
          </w:tcPr>
          <w:p w14:paraId="6574DE8C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A936D" w14:textId="4B7BB029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12468C06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768A56" w14:textId="277FF797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59A5DC02" w14:textId="77777777" w:rsidR="0062565B" w:rsidRPr="0035030C" w:rsidRDefault="0062565B" w:rsidP="006256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AF61F9A" w14:textId="00F4FF99" w:rsidR="0062565B" w:rsidRPr="0035030C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="006256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62565B" w:rsidRPr="0035030C" w14:paraId="0913BE41" w14:textId="77777777" w:rsidTr="00D249FA">
        <w:trPr>
          <w:cantSplit/>
        </w:trPr>
        <w:tc>
          <w:tcPr>
            <w:tcW w:w="2700" w:type="dxa"/>
          </w:tcPr>
          <w:p w14:paraId="7FC926B1" w14:textId="77777777" w:rsidR="0062565B" w:rsidRPr="0035030C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DE63B6" w14:textId="77777777" w:rsidR="0062565B" w:rsidRPr="0035030C" w:rsidRDefault="0062565B" w:rsidP="0062565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A4306F" w14:textId="3080C148" w:rsidR="0062565B" w:rsidRPr="00DF5817" w:rsidRDefault="00117E9B" w:rsidP="0062565B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0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180" w:type="dxa"/>
          </w:tcPr>
          <w:p w14:paraId="1DE2DAB5" w14:textId="77777777" w:rsidR="0062565B" w:rsidRPr="00DF5817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ED1711" w14:textId="4BA72E05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7C9A9B53" w14:textId="77777777" w:rsidR="0062565B" w:rsidRPr="00DF5817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5A92D" w14:textId="23B0B7AD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5577FE16" w14:textId="77777777" w:rsidR="0062565B" w:rsidRPr="00DF5817" w:rsidRDefault="0062565B" w:rsidP="006256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75B6A8E" w14:textId="08C83667" w:rsidR="0062565B" w:rsidRPr="00DF5817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</w:tr>
      <w:tr w:rsidR="0062565B" w:rsidRPr="0035030C" w14:paraId="23340E38" w14:textId="77777777" w:rsidTr="00D249FA">
        <w:trPr>
          <w:cantSplit/>
        </w:trPr>
        <w:tc>
          <w:tcPr>
            <w:tcW w:w="2700" w:type="dxa"/>
          </w:tcPr>
          <w:p w14:paraId="5576700B" w14:textId="77777777" w:rsidR="0062565B" w:rsidRPr="0035030C" w:rsidRDefault="0062565B" w:rsidP="0062565B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3BB54B2F" w14:textId="77777777" w:rsidR="0062565B" w:rsidRPr="0035030C" w:rsidRDefault="0062565B" w:rsidP="0062565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122736" w14:textId="3A65A932" w:rsidR="0062565B" w:rsidRPr="0035030C" w:rsidRDefault="000D2404" w:rsidP="0062565B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47713FE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46B4CA" w14:textId="598D2DF5" w:rsidR="0062565B" w:rsidRPr="0035030C" w:rsidRDefault="0062565B" w:rsidP="0062565B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928818" w14:textId="77777777" w:rsidR="0062565B" w:rsidRPr="0035030C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7BCAF9" w14:textId="1A9E18A9" w:rsidR="0062565B" w:rsidRPr="00DF5817" w:rsidRDefault="001A71D6" w:rsidP="001A71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268C86" w14:textId="77777777" w:rsidR="0062565B" w:rsidRPr="0035030C" w:rsidRDefault="0062565B" w:rsidP="0062565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E9B0E4" w14:textId="1EC656E9" w:rsidR="0062565B" w:rsidRPr="0035030C" w:rsidRDefault="0062565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2565B" w:rsidRPr="0035030C" w14:paraId="581E8511" w14:textId="77777777" w:rsidTr="00D249FA">
        <w:trPr>
          <w:cantSplit/>
        </w:trPr>
        <w:tc>
          <w:tcPr>
            <w:tcW w:w="2700" w:type="dxa"/>
          </w:tcPr>
          <w:p w14:paraId="1F1249B2" w14:textId="77777777" w:rsidR="0062565B" w:rsidRPr="0035030C" w:rsidRDefault="0062565B" w:rsidP="006256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BA1F2DB" w14:textId="77777777" w:rsidR="0062565B" w:rsidRPr="0035030C" w:rsidRDefault="0062565B" w:rsidP="0062565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EE7016" w14:textId="3C313283" w:rsidR="0062565B" w:rsidRPr="00DF5817" w:rsidRDefault="00117E9B" w:rsidP="0062565B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0C4EBC22" w14:textId="77777777" w:rsidR="0062565B" w:rsidRPr="00DF5817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42A69" w14:textId="0C035094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62BD19E" w14:textId="77777777" w:rsidR="0062565B" w:rsidRPr="00DF5817" w:rsidRDefault="0062565B" w:rsidP="0062565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55B35" w14:textId="7315182F" w:rsidR="0062565B" w:rsidRPr="00DF5817" w:rsidRDefault="00117E9B" w:rsidP="0062565B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20590507" w14:textId="77777777" w:rsidR="0062565B" w:rsidRPr="00DF5817" w:rsidRDefault="0062565B" w:rsidP="006256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22B24A" w14:textId="4775AECE" w:rsidR="0062565B" w:rsidRPr="00DF5817" w:rsidRDefault="00117E9B" w:rsidP="0062565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="006256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</w:tbl>
    <w:p w14:paraId="431F55D7" w14:textId="42942A6F" w:rsidR="00ED11E8" w:rsidRDefault="00ED11E8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</w:p>
    <w:p w14:paraId="2DA012BA" w14:textId="242CEF33" w:rsidR="00431645" w:rsidRPr="0035030C" w:rsidRDefault="00431645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มีดังนี้</w:t>
      </w:r>
    </w:p>
    <w:p w14:paraId="70FB3E9C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38"/>
        <w:gridCol w:w="1112"/>
        <w:gridCol w:w="270"/>
        <w:gridCol w:w="1170"/>
        <w:gridCol w:w="270"/>
        <w:gridCol w:w="1080"/>
      </w:tblGrid>
      <w:tr w:rsidR="00431645" w:rsidRPr="0035030C" w14:paraId="5126C97F" w14:textId="77777777" w:rsidTr="00135971">
        <w:trPr>
          <w:tblHeader/>
        </w:trPr>
        <w:tc>
          <w:tcPr>
            <w:tcW w:w="3780" w:type="dxa"/>
          </w:tcPr>
          <w:p w14:paraId="719DED17" w14:textId="77777777" w:rsidR="00431645" w:rsidRPr="0035030C" w:rsidRDefault="00431645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9D8676" w14:textId="77777777" w:rsidR="00431645" w:rsidRPr="0035030C" w:rsidRDefault="00431645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3C477F" w14:textId="77777777" w:rsidR="00431645" w:rsidRPr="0035030C" w:rsidRDefault="00431645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8F7275" w14:textId="77777777" w:rsidR="00431645" w:rsidRPr="0035030C" w:rsidRDefault="00431645" w:rsidP="001F119C">
            <w:pPr>
              <w:spacing w:line="240" w:lineRule="auto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A0" w:rsidRPr="0035030C" w14:paraId="12C13F29" w14:textId="77777777" w:rsidTr="00135971">
        <w:trPr>
          <w:tblHeader/>
        </w:trPr>
        <w:tc>
          <w:tcPr>
            <w:tcW w:w="3780" w:type="dxa"/>
          </w:tcPr>
          <w:p w14:paraId="09989C59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2BDD3" w14:textId="48C9B675" w:rsidR="00A723A0" w:rsidRPr="0035030C" w:rsidRDefault="00117E9B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A292A08" w14:textId="77777777" w:rsidR="00A723A0" w:rsidRPr="00135971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12" w:type="dxa"/>
          </w:tcPr>
          <w:p w14:paraId="483E61B4" w14:textId="243B6285" w:rsidR="00A723A0" w:rsidRPr="0035030C" w:rsidRDefault="00117E9B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C370657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FB0A2E" w14:textId="5619A2DC" w:rsidR="00A723A0" w:rsidRPr="0035030C" w:rsidRDefault="00117E9B" w:rsidP="00A723A0">
            <w:pPr>
              <w:spacing w:line="240" w:lineRule="auto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AC240A2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649FC" w14:textId="3B7D2C04" w:rsidR="00A723A0" w:rsidRPr="0035030C" w:rsidRDefault="00117E9B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723A0" w:rsidRPr="0035030C" w14:paraId="04E18D66" w14:textId="77777777" w:rsidTr="00135971">
        <w:trPr>
          <w:tblHeader/>
        </w:trPr>
        <w:tc>
          <w:tcPr>
            <w:tcW w:w="3780" w:type="dxa"/>
          </w:tcPr>
          <w:p w14:paraId="1AA0CFFA" w14:textId="77777777" w:rsidR="00A723A0" w:rsidRPr="0035030C" w:rsidRDefault="00A723A0" w:rsidP="00A723A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657799F" w14:textId="77777777" w:rsidR="00A723A0" w:rsidRPr="0035030C" w:rsidRDefault="00A723A0" w:rsidP="00A723A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23A0" w:rsidRPr="0035030C" w14:paraId="1EF91F55" w14:textId="77777777" w:rsidTr="00135971">
        <w:tc>
          <w:tcPr>
            <w:tcW w:w="3780" w:type="dxa"/>
          </w:tcPr>
          <w:p w14:paraId="5BFA4437" w14:textId="77777777" w:rsidR="00A723A0" w:rsidRPr="0035030C" w:rsidRDefault="00A723A0" w:rsidP="00A723A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B17DABB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2F0F39" w14:textId="77777777" w:rsidR="00A723A0" w:rsidRPr="00135971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2167EF00" w14:textId="77777777" w:rsidR="00A723A0" w:rsidRPr="0035030C" w:rsidRDefault="00A723A0" w:rsidP="00A723A0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489F0E" w14:textId="77777777" w:rsidR="00A723A0" w:rsidRPr="0035030C" w:rsidRDefault="00A723A0" w:rsidP="00A723A0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0A9D93" w14:textId="77777777" w:rsidR="00A723A0" w:rsidRPr="0035030C" w:rsidRDefault="00A723A0" w:rsidP="00A723A0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4BE0CD" w14:textId="77777777" w:rsidR="00A723A0" w:rsidRPr="0035030C" w:rsidRDefault="00A723A0" w:rsidP="00A723A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BEE7E" w14:textId="77777777" w:rsidR="00A723A0" w:rsidRPr="0035030C" w:rsidRDefault="00A723A0" w:rsidP="00A723A0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51C" w:rsidRPr="0035030C" w14:paraId="6240E256" w14:textId="77777777" w:rsidTr="00135971">
        <w:tc>
          <w:tcPr>
            <w:tcW w:w="3780" w:type="dxa"/>
          </w:tcPr>
          <w:p w14:paraId="5633C543" w14:textId="77777777" w:rsidR="004E251C" w:rsidRPr="0035030C" w:rsidRDefault="004E251C" w:rsidP="004E251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14:paraId="1B237CD3" w14:textId="5DE5038B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8" w:type="dxa"/>
          </w:tcPr>
          <w:p w14:paraId="3B786A31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158EB4D7" w14:textId="35A430D0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1EBC6A2F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24AE4" w14:textId="2EFC0D94" w:rsidR="004E251C" w:rsidRPr="0035030C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333FE10C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9697E" w14:textId="552A9A35" w:rsidR="004E251C" w:rsidRPr="0035030C" w:rsidRDefault="00117E9B" w:rsidP="00812B56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4E251C" w:rsidRPr="0035030C" w14:paraId="4185A764" w14:textId="77777777" w:rsidTr="00135971">
        <w:tc>
          <w:tcPr>
            <w:tcW w:w="3780" w:type="dxa"/>
          </w:tcPr>
          <w:p w14:paraId="6E37D5BB" w14:textId="77777777" w:rsidR="004E251C" w:rsidRPr="0035030C" w:rsidRDefault="004E251C" w:rsidP="004E251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F0F54A0" w14:textId="77777777" w:rsidR="004E251C" w:rsidRPr="0035030C" w:rsidRDefault="004E251C" w:rsidP="004E251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2E7B55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243E3370" w14:textId="77777777" w:rsidR="004E251C" w:rsidRPr="0035030C" w:rsidRDefault="004E251C" w:rsidP="004E251C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81513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D3505" w14:textId="77777777" w:rsidR="004E251C" w:rsidRPr="0035030C" w:rsidRDefault="004E251C" w:rsidP="004E251C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7E6B9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B0758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251C" w:rsidRPr="0035030C" w14:paraId="3F0C658B" w14:textId="77777777" w:rsidTr="00135971">
        <w:tc>
          <w:tcPr>
            <w:tcW w:w="3780" w:type="dxa"/>
          </w:tcPr>
          <w:p w14:paraId="3F737ACC" w14:textId="59AB80EC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C3ACB49" w14:textId="3EC5A053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8" w:type="dxa"/>
          </w:tcPr>
          <w:p w14:paraId="06958DEF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3272B835" w14:textId="2A3A4597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6118D70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6BE6C5" w14:textId="42F658CB" w:rsidR="004E251C" w:rsidRPr="0035030C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3880C864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8057" w14:textId="1F065123" w:rsidR="004E251C" w:rsidRPr="0035030C" w:rsidRDefault="00117E9B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E251C" w:rsidRPr="0035030C" w14:paraId="7BA6F0A6" w14:textId="77777777" w:rsidTr="00135971">
        <w:tc>
          <w:tcPr>
            <w:tcW w:w="3780" w:type="dxa"/>
          </w:tcPr>
          <w:p w14:paraId="59A05A77" w14:textId="5E6766BD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</w:tcPr>
          <w:p w14:paraId="77BB6051" w14:textId="08921DD8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38" w:type="dxa"/>
          </w:tcPr>
          <w:p w14:paraId="6A6B0280" w14:textId="77777777" w:rsidR="004E251C" w:rsidRPr="00135971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264BEB1A" w14:textId="540B28A3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9870EEC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462B4" w14:textId="7F688193" w:rsidR="004E251C" w:rsidRPr="001A71D6" w:rsidRDefault="00117E9B" w:rsidP="001A71D6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095B6D9C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8A176" w14:textId="3EADFB6C" w:rsidR="004E251C" w:rsidRPr="004E251C" w:rsidRDefault="004E251C" w:rsidP="004E251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51C" w:rsidRPr="0035030C" w14:paraId="02FB71CC" w14:textId="77777777" w:rsidTr="00135971">
        <w:tc>
          <w:tcPr>
            <w:tcW w:w="3780" w:type="dxa"/>
            <w:vAlign w:val="center"/>
          </w:tcPr>
          <w:p w14:paraId="4E6B06C4" w14:textId="44936746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</w:tcPr>
          <w:p w14:paraId="7AEF6DC8" w14:textId="1AF24BE2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8" w:type="dxa"/>
          </w:tcPr>
          <w:p w14:paraId="4E539707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</w:tcPr>
          <w:p w14:paraId="77D5CDAB" w14:textId="6AC19F93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60400910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8930A" w14:textId="2DB1E2A2" w:rsidR="004E251C" w:rsidRPr="001A71D6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451DB382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C6A01" w14:textId="53F532BF" w:rsidR="004E251C" w:rsidRPr="0035030C" w:rsidRDefault="00117E9B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4E251C" w:rsidRPr="0035030C" w14:paraId="130DD2E5" w14:textId="77777777" w:rsidTr="00135971">
        <w:tc>
          <w:tcPr>
            <w:tcW w:w="3780" w:type="dxa"/>
            <w:vAlign w:val="center"/>
          </w:tcPr>
          <w:p w14:paraId="034952E4" w14:textId="623CC636" w:rsidR="004E251C" w:rsidRPr="0035030C" w:rsidRDefault="004E251C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117E9B"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D95A7" w14:textId="5A4FB1BC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8" w:type="dxa"/>
          </w:tcPr>
          <w:p w14:paraId="5162E135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96693A1" w14:textId="4BA39896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F3A7E79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12D2E2" w14:textId="602A1435" w:rsidR="004E251C" w:rsidRPr="0035030C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7730E34B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8CA11E" w14:textId="48CC4225" w:rsidR="004E251C" w:rsidRPr="0035030C" w:rsidRDefault="00117E9B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E251C" w:rsidRPr="0035030C" w14:paraId="72068FE5" w14:textId="77777777" w:rsidTr="00135971">
        <w:tc>
          <w:tcPr>
            <w:tcW w:w="3780" w:type="dxa"/>
          </w:tcPr>
          <w:p w14:paraId="14604A40" w14:textId="77777777" w:rsidR="004E251C" w:rsidRPr="0035030C" w:rsidRDefault="004E251C" w:rsidP="004E251C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0D2F6C" w14:textId="4BCF15D0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38" w:type="dxa"/>
          </w:tcPr>
          <w:p w14:paraId="0DE12897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1DEE0FB" w14:textId="192C69D9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2E69B289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F2F1D6" w14:textId="02ACFF1C" w:rsidR="004E251C" w:rsidRPr="0035030C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2E345DD5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008BF9" w14:textId="721D600E" w:rsidR="004E251C" w:rsidRPr="0035030C" w:rsidRDefault="00117E9B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4E251C" w:rsidRPr="0035030C" w14:paraId="6E5B73B6" w14:textId="77777777" w:rsidTr="00135971">
        <w:tc>
          <w:tcPr>
            <w:tcW w:w="3780" w:type="dxa"/>
            <w:vAlign w:val="center"/>
          </w:tcPr>
          <w:p w14:paraId="00CB2620" w14:textId="77777777" w:rsidR="004E251C" w:rsidRPr="0035030C" w:rsidRDefault="004E251C" w:rsidP="004E251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825CB0" w14:textId="5B454230" w:rsidR="004E251C" w:rsidRPr="0035030C" w:rsidRDefault="001A71D6" w:rsidP="004E251C">
            <w:pPr>
              <w:spacing w:line="240" w:lineRule="auto"/>
              <w:ind w:left="-105" w:right="-115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02A9539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CAB5D0B" w14:textId="7F86C97C" w:rsidR="004E251C" w:rsidRPr="0035030C" w:rsidRDefault="004E251C" w:rsidP="004E25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D736F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E24050" w14:textId="502C772C" w:rsidR="004E251C" w:rsidRPr="0035030C" w:rsidRDefault="001A71D6" w:rsidP="004E251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CA38D8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F39301" w14:textId="10B01212" w:rsidR="004E251C" w:rsidRPr="0035030C" w:rsidRDefault="004E251C" w:rsidP="004E25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251C" w:rsidRPr="0035030C" w14:paraId="206E74FB" w14:textId="77777777" w:rsidTr="00135971">
        <w:tc>
          <w:tcPr>
            <w:tcW w:w="3780" w:type="dxa"/>
          </w:tcPr>
          <w:p w14:paraId="4573121D" w14:textId="77777777" w:rsidR="004E251C" w:rsidRPr="0035030C" w:rsidRDefault="004E251C" w:rsidP="004E251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8ACC42" w14:textId="15842E03" w:rsidR="004E251C" w:rsidRPr="0035030C" w:rsidRDefault="00117E9B" w:rsidP="007740A5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38" w:type="dxa"/>
          </w:tcPr>
          <w:p w14:paraId="69CAE521" w14:textId="77777777" w:rsidR="004E251C" w:rsidRPr="00135971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7C50512" w14:textId="306AEB6B" w:rsidR="004E251C" w:rsidRPr="0035030C" w:rsidRDefault="00117E9B" w:rsidP="00135971">
            <w:pPr>
              <w:tabs>
                <w:tab w:val="decimal" w:pos="9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4C605476" w14:textId="77777777" w:rsidR="004E251C" w:rsidRPr="0035030C" w:rsidRDefault="004E251C" w:rsidP="004E25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95134D" w14:textId="0210A3C3" w:rsidR="004E251C" w:rsidRPr="0035030C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4012420C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7C8E5E" w14:textId="1714D3CE" w:rsidR="004E251C" w:rsidRPr="0035030C" w:rsidRDefault="00117E9B" w:rsidP="004E251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</w:tbl>
    <w:p w14:paraId="007D6A51" w14:textId="77777777" w:rsidR="00FF0073" w:rsidRDefault="00FF007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BE68B6" w:rsidRPr="0035030C" w14:paraId="2E9F2E6E" w14:textId="77777777" w:rsidTr="00D249FA">
        <w:tc>
          <w:tcPr>
            <w:tcW w:w="3510" w:type="dxa"/>
            <w:vAlign w:val="center"/>
          </w:tcPr>
          <w:p w14:paraId="2F2CDC6F" w14:textId="0BC4304B" w:rsidR="00BE68B6" w:rsidRPr="0035030C" w:rsidRDefault="00BE68B6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1" w:type="dxa"/>
            <w:gridSpan w:val="3"/>
          </w:tcPr>
          <w:p w14:paraId="7F16F509" w14:textId="2758850A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EC35454" w14:textId="77777777" w:rsidR="00BE68B6" w:rsidRPr="0035030C" w:rsidRDefault="00BE68B6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0" w:type="dxa"/>
            <w:gridSpan w:val="3"/>
          </w:tcPr>
          <w:p w14:paraId="7C3C4139" w14:textId="72DD0308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8B6" w:rsidRPr="0035030C" w14:paraId="641C7707" w14:textId="77777777" w:rsidTr="003A1EA4">
        <w:tc>
          <w:tcPr>
            <w:tcW w:w="3510" w:type="dxa"/>
            <w:vAlign w:val="center"/>
          </w:tcPr>
          <w:p w14:paraId="08EA0800" w14:textId="77777777" w:rsidR="00BE68B6" w:rsidRPr="0035030C" w:rsidRDefault="00BE68B6" w:rsidP="00BE68B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541A3FC" w14:textId="40B00946" w:rsidR="00BE68B6" w:rsidRPr="00BE68B6" w:rsidRDefault="00117E9B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23CAA51" w14:textId="77777777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3C5EA441" w14:textId="5DC50337" w:rsidR="00BE68B6" w:rsidRPr="00BE68B6" w:rsidRDefault="00117E9B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15D02400" w14:textId="77777777" w:rsidR="00BE68B6" w:rsidRPr="00BE68B6" w:rsidRDefault="00BE68B6" w:rsidP="00BE68B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01CFA4" w14:textId="62DBE347" w:rsidR="00BE68B6" w:rsidRPr="00BE68B6" w:rsidRDefault="00117E9B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7987B6E4" w14:textId="77777777" w:rsidR="00BE68B6" w:rsidRPr="00BE68B6" w:rsidRDefault="00BE68B6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68053D1" w14:textId="665C1AF9" w:rsidR="00BE68B6" w:rsidRPr="00BE68B6" w:rsidRDefault="00117E9B" w:rsidP="00BE6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E68B6" w:rsidRPr="0035030C" w14:paraId="7B876E4E" w14:textId="77777777" w:rsidTr="00D249FA">
        <w:tc>
          <w:tcPr>
            <w:tcW w:w="3510" w:type="dxa"/>
            <w:vAlign w:val="center"/>
          </w:tcPr>
          <w:p w14:paraId="7211B48D" w14:textId="77777777" w:rsidR="00BE68B6" w:rsidRPr="0035030C" w:rsidRDefault="00BE68B6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670" w:type="dxa"/>
            <w:gridSpan w:val="7"/>
          </w:tcPr>
          <w:p w14:paraId="2A3CDA17" w14:textId="6A0F1B0F" w:rsidR="00BE68B6" w:rsidRPr="0035030C" w:rsidRDefault="00BE68B6" w:rsidP="00BE68B6">
            <w:pPr>
              <w:tabs>
                <w:tab w:val="decimal" w:pos="91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5F71" w:rsidRPr="0035030C" w14:paraId="783D7FA7" w14:textId="77777777" w:rsidTr="003A1EA4">
        <w:tc>
          <w:tcPr>
            <w:tcW w:w="3510" w:type="dxa"/>
            <w:vAlign w:val="center"/>
          </w:tcPr>
          <w:p w14:paraId="269323A4" w14:textId="77777777" w:rsidR="00AC5F71" w:rsidRPr="0035030C" w:rsidRDefault="00AC5F71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5CB0B1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755A4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61454D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7A52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7BC7C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E6A96D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FEA645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251C" w:rsidRPr="0035030C" w14:paraId="1812C875" w14:textId="77777777" w:rsidTr="00D249FA">
        <w:tc>
          <w:tcPr>
            <w:tcW w:w="3510" w:type="dxa"/>
            <w:vAlign w:val="center"/>
          </w:tcPr>
          <w:p w14:paraId="6A571AA8" w14:textId="77777777" w:rsidR="004E251C" w:rsidRPr="0035030C" w:rsidRDefault="004E251C" w:rsidP="004E251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14:paraId="2AA69BF0" w14:textId="44437C52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8" w:type="dxa"/>
          </w:tcPr>
          <w:p w14:paraId="54B91828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BE0ABCB" w14:textId="3396CFB2" w:rsidR="004E251C" w:rsidRPr="0035030C" w:rsidRDefault="00117E9B" w:rsidP="00812B56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69" w:type="dxa"/>
          </w:tcPr>
          <w:p w14:paraId="552B6ED9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86E71" w14:textId="1F629541" w:rsidR="004E251C" w:rsidRPr="005674F0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42" w:type="dxa"/>
          </w:tcPr>
          <w:p w14:paraId="3BC1EFAB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A144E76" w14:textId="62DD5A8E" w:rsidR="004E251C" w:rsidRPr="0035030C" w:rsidRDefault="00117E9B" w:rsidP="00812B56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4E251C" w:rsidRPr="0035030C" w14:paraId="387D94D7" w14:textId="77777777" w:rsidTr="00D249FA">
        <w:tc>
          <w:tcPr>
            <w:tcW w:w="3510" w:type="dxa"/>
            <w:vAlign w:val="center"/>
          </w:tcPr>
          <w:p w14:paraId="23A0DDD6" w14:textId="77777777" w:rsidR="004E251C" w:rsidRPr="0035030C" w:rsidRDefault="004E251C" w:rsidP="004E251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D6B3075" w14:textId="77777777" w:rsidR="004E251C" w:rsidRPr="0035030C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2EF0EA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7DD16F3" w14:textId="77777777" w:rsidR="004E251C" w:rsidRPr="0035030C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C64F3A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A53F0" w14:textId="77777777" w:rsidR="004E251C" w:rsidRPr="005674F0" w:rsidRDefault="004E251C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D2FF4B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98C9AC" w14:textId="77777777" w:rsidR="004E251C" w:rsidRPr="0035030C" w:rsidRDefault="004E251C" w:rsidP="004E251C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251C" w:rsidRPr="0035030C" w14:paraId="272F74FC" w14:textId="77777777" w:rsidTr="00D249FA">
        <w:tc>
          <w:tcPr>
            <w:tcW w:w="3510" w:type="dxa"/>
          </w:tcPr>
          <w:p w14:paraId="44C3CF47" w14:textId="21FDFE8F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6F3A219" w14:textId="45A3C5E4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38" w:type="dxa"/>
            <w:vAlign w:val="center"/>
          </w:tcPr>
          <w:p w14:paraId="6B9E619C" w14:textId="77777777" w:rsidR="004E251C" w:rsidRPr="0035030C" w:rsidRDefault="004E251C" w:rsidP="004E251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6139748" w14:textId="39FFBEC0" w:rsidR="004E251C" w:rsidRPr="0035030C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69" w:type="dxa"/>
            <w:vAlign w:val="center"/>
          </w:tcPr>
          <w:p w14:paraId="289F7781" w14:textId="77777777" w:rsidR="004E251C" w:rsidRPr="0035030C" w:rsidRDefault="004E251C" w:rsidP="004E251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85B3F" w14:textId="4CB2C86E" w:rsidR="004E251C" w:rsidRPr="005674F0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42" w:type="dxa"/>
          </w:tcPr>
          <w:p w14:paraId="23912906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F9A4F" w14:textId="427E1D10" w:rsidR="004E251C" w:rsidRPr="0035030C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4E251C" w:rsidRPr="0035030C" w14:paraId="12EBD862" w14:textId="77777777" w:rsidTr="00D249FA">
        <w:tc>
          <w:tcPr>
            <w:tcW w:w="3510" w:type="dxa"/>
          </w:tcPr>
          <w:p w14:paraId="62A7A86F" w14:textId="7F63C368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</w:tcPr>
          <w:p w14:paraId="54F58FB4" w14:textId="244419B1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38" w:type="dxa"/>
            <w:vAlign w:val="center"/>
          </w:tcPr>
          <w:p w14:paraId="6B96BD03" w14:textId="77777777" w:rsidR="004E251C" w:rsidRPr="0035030C" w:rsidRDefault="004E251C" w:rsidP="004E251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0DE0704" w14:textId="3211F6DD" w:rsidR="004E251C" w:rsidRPr="0035030C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9" w:type="dxa"/>
            <w:vAlign w:val="center"/>
          </w:tcPr>
          <w:p w14:paraId="30BFDFB9" w14:textId="77777777" w:rsidR="004E251C" w:rsidRPr="0035030C" w:rsidRDefault="004E251C" w:rsidP="004E251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689AF" w14:textId="04EDACE6" w:rsidR="004E251C" w:rsidRPr="005674F0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242" w:type="dxa"/>
          </w:tcPr>
          <w:p w14:paraId="4C0CD15F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C8F857" w14:textId="3056C05D" w:rsidR="004E251C" w:rsidRPr="0035030C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4E251C" w:rsidRPr="0035030C" w14:paraId="3B4CBD01" w14:textId="77777777" w:rsidTr="00D249FA">
        <w:tc>
          <w:tcPr>
            <w:tcW w:w="3510" w:type="dxa"/>
            <w:vAlign w:val="center"/>
          </w:tcPr>
          <w:p w14:paraId="7CD8D29B" w14:textId="27E83B89" w:rsidR="004E251C" w:rsidRPr="0035030C" w:rsidRDefault="00117E9B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E251C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</w:tcPr>
          <w:p w14:paraId="25148E8E" w14:textId="1EDB3BDD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8" w:type="dxa"/>
          </w:tcPr>
          <w:p w14:paraId="20AD9602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609BF3" w14:textId="34C14E30" w:rsidR="004E251C" w:rsidRPr="0035030C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69" w:type="dxa"/>
          </w:tcPr>
          <w:p w14:paraId="1B4B8F39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23E4C" w14:textId="659B9B6F" w:rsidR="004E251C" w:rsidRPr="005674F0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42" w:type="dxa"/>
          </w:tcPr>
          <w:p w14:paraId="02DCB31E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D040A4" w14:textId="3AB2A1D1" w:rsidR="004E251C" w:rsidRPr="0035030C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4E251C" w:rsidRPr="0035030C" w14:paraId="5A60209C" w14:textId="77777777" w:rsidTr="00D249FA">
        <w:tc>
          <w:tcPr>
            <w:tcW w:w="3510" w:type="dxa"/>
            <w:vAlign w:val="center"/>
          </w:tcPr>
          <w:p w14:paraId="09FBAFA6" w14:textId="3BF0F9E9" w:rsidR="004E251C" w:rsidRPr="0035030C" w:rsidRDefault="004E251C" w:rsidP="004E251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117E9B"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8E3671" w14:textId="562BC179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1A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38" w:type="dxa"/>
          </w:tcPr>
          <w:p w14:paraId="45CB5D4D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C71B0E" w14:textId="04AB4E98" w:rsidR="004E251C" w:rsidRPr="0035030C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69" w:type="dxa"/>
          </w:tcPr>
          <w:p w14:paraId="6265B7E2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4C4419" w14:textId="12A51F55" w:rsidR="004E251C" w:rsidRPr="005674F0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1A7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42" w:type="dxa"/>
          </w:tcPr>
          <w:p w14:paraId="4FDD5B9B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A103221" w14:textId="106B0C45" w:rsidR="004E251C" w:rsidRPr="0035030C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4E251C" w:rsidRPr="0035030C" w14:paraId="7492F006" w14:textId="77777777" w:rsidTr="00D249FA">
        <w:tc>
          <w:tcPr>
            <w:tcW w:w="3510" w:type="dxa"/>
            <w:vAlign w:val="center"/>
          </w:tcPr>
          <w:p w14:paraId="34CFEDFE" w14:textId="77777777" w:rsidR="004E251C" w:rsidRPr="0035030C" w:rsidRDefault="004E251C" w:rsidP="004E251C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7EA03A4" w14:textId="1C63E2D5" w:rsidR="004E251C" w:rsidRPr="0035030C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38" w:type="dxa"/>
          </w:tcPr>
          <w:p w14:paraId="579A604D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6D4CE0" w14:textId="5A210F87" w:rsidR="004E251C" w:rsidRPr="0035030C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69" w:type="dxa"/>
          </w:tcPr>
          <w:p w14:paraId="742B2495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767F5" w14:textId="3F8E341B" w:rsidR="004E251C" w:rsidRPr="00E6784D" w:rsidRDefault="00117E9B" w:rsidP="004E251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42" w:type="dxa"/>
          </w:tcPr>
          <w:p w14:paraId="20CBF759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DCE6E6" w14:textId="20911FA5" w:rsidR="004E251C" w:rsidRPr="0035030C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  <w:tr w:rsidR="004E251C" w:rsidRPr="0035030C" w14:paraId="2BB15062" w14:textId="77777777" w:rsidTr="00D249FA">
        <w:tc>
          <w:tcPr>
            <w:tcW w:w="3510" w:type="dxa"/>
            <w:vAlign w:val="center"/>
          </w:tcPr>
          <w:p w14:paraId="440F1AA7" w14:textId="77777777" w:rsidR="004E251C" w:rsidRPr="0035030C" w:rsidRDefault="004E251C" w:rsidP="004E251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vAlign w:val="bottom"/>
          </w:tcPr>
          <w:p w14:paraId="127E57E8" w14:textId="5DC8DE41" w:rsidR="004E251C" w:rsidRPr="0035030C" w:rsidRDefault="001A71D6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</w:tcPr>
          <w:p w14:paraId="13FF0D97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9B6F6BC" w14:textId="20E15F06" w:rsidR="004E251C" w:rsidRPr="0035030C" w:rsidRDefault="004E251C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B248B66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4A09F" w14:textId="7514C2BE" w:rsidR="004E251C" w:rsidRPr="005674F0" w:rsidRDefault="001A71D6" w:rsidP="001A71D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092C210" w14:textId="77777777" w:rsidR="004E251C" w:rsidRPr="0035030C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C6CF9A0" w14:textId="3F716252" w:rsidR="004E251C" w:rsidRPr="0035030C" w:rsidRDefault="004E251C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251C" w:rsidRPr="00E6784D" w14:paraId="78FEBED9" w14:textId="77777777" w:rsidTr="00D249FA">
        <w:tc>
          <w:tcPr>
            <w:tcW w:w="3510" w:type="dxa"/>
            <w:vAlign w:val="center"/>
          </w:tcPr>
          <w:p w14:paraId="4C6590C0" w14:textId="77777777" w:rsidR="004E251C" w:rsidRPr="00E6784D" w:rsidRDefault="004E251C" w:rsidP="004E251C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6EE4B9" w14:textId="52CA104C" w:rsidR="004E251C" w:rsidRPr="00E6784D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38" w:type="dxa"/>
          </w:tcPr>
          <w:p w14:paraId="0C497848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9982B5C" w14:textId="18B20061" w:rsidR="004E251C" w:rsidRPr="00E6784D" w:rsidRDefault="00117E9B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69" w:type="dxa"/>
          </w:tcPr>
          <w:p w14:paraId="5DC45404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D8175C" w14:textId="50EFD986" w:rsidR="004E251C" w:rsidRPr="00E6784D" w:rsidRDefault="00117E9B" w:rsidP="004E251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42" w:type="dxa"/>
          </w:tcPr>
          <w:p w14:paraId="30051291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DA61EF7" w14:textId="24BA8511" w:rsidR="004E251C" w:rsidRPr="00E6784D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  <w:tr w:rsidR="004E251C" w:rsidRPr="00E6784D" w14:paraId="1C01B54F" w14:textId="77777777" w:rsidTr="00D249FA">
        <w:tc>
          <w:tcPr>
            <w:tcW w:w="3510" w:type="dxa"/>
            <w:vAlign w:val="center"/>
          </w:tcPr>
          <w:p w14:paraId="5FEC71DB" w14:textId="77777777" w:rsidR="004E251C" w:rsidRPr="00E6784D" w:rsidRDefault="004E251C" w:rsidP="004E251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D8D579" w14:textId="77777777" w:rsidR="004E251C" w:rsidRPr="00E6784D" w:rsidRDefault="004E251C" w:rsidP="004E251C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7582408C" w14:textId="77777777" w:rsidR="004E251C" w:rsidRPr="00E6784D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</w:tcPr>
          <w:p w14:paraId="20F3208A" w14:textId="77777777" w:rsidR="004E251C" w:rsidRPr="00E6784D" w:rsidRDefault="004E251C" w:rsidP="004E251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14:paraId="2A341458" w14:textId="77777777" w:rsidR="004E251C" w:rsidRPr="00E6784D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AFD2F04" w14:textId="77777777" w:rsidR="004E251C" w:rsidRPr="00E6784D" w:rsidRDefault="004E251C" w:rsidP="004E251C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E016506" w14:textId="77777777" w:rsidR="004E251C" w:rsidRPr="00E6784D" w:rsidRDefault="004E251C" w:rsidP="004E251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</w:tcPr>
          <w:p w14:paraId="268D7657" w14:textId="77777777" w:rsidR="004E251C" w:rsidRPr="00E6784D" w:rsidRDefault="004E251C" w:rsidP="004E251C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E251C" w:rsidRPr="00E6784D" w14:paraId="02C4EBB2" w14:textId="77777777" w:rsidTr="00D249FA">
        <w:tc>
          <w:tcPr>
            <w:tcW w:w="3510" w:type="dxa"/>
            <w:vAlign w:val="center"/>
          </w:tcPr>
          <w:p w14:paraId="0895590A" w14:textId="77777777" w:rsidR="004E251C" w:rsidRPr="00E6784D" w:rsidRDefault="004E251C" w:rsidP="004E251C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859718" w14:textId="0613539B" w:rsidR="004E251C" w:rsidRPr="00E6784D" w:rsidRDefault="00117E9B" w:rsidP="004E251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38" w:type="dxa"/>
          </w:tcPr>
          <w:p w14:paraId="740251FA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80FD0FE" w14:textId="7CDA783A" w:rsidR="004E251C" w:rsidRPr="00E6784D" w:rsidRDefault="00117E9B" w:rsidP="00812B56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</w:tcPr>
          <w:p w14:paraId="31D16CC7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46D33A" w14:textId="6366EF27" w:rsidR="004E251C" w:rsidRPr="00E6784D" w:rsidRDefault="00117E9B" w:rsidP="004E251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1A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42" w:type="dxa"/>
          </w:tcPr>
          <w:p w14:paraId="1A22361C" w14:textId="77777777" w:rsidR="004E251C" w:rsidRPr="00E6784D" w:rsidRDefault="004E251C" w:rsidP="004E251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D828213" w14:textId="1FFCF612" w:rsidR="004E251C" w:rsidRPr="00E6784D" w:rsidRDefault="00117E9B" w:rsidP="004E251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</w:tbl>
    <w:p w14:paraId="5792C881" w14:textId="1B7E88FB" w:rsidR="00ED11E8" w:rsidRDefault="00ED11E8" w:rsidP="00431645">
      <w:pPr>
        <w:pStyle w:val="Bo-Blankline"/>
        <w:rPr>
          <w:rFonts w:asciiTheme="majorBidi" w:hAnsiTheme="majorBidi" w:cstheme="majorBidi"/>
          <w:b/>
          <w:bCs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58"/>
        <w:gridCol w:w="12"/>
        <w:gridCol w:w="1170"/>
        <w:gridCol w:w="270"/>
        <w:gridCol w:w="1263"/>
      </w:tblGrid>
      <w:tr w:rsidR="00431645" w:rsidRPr="0035030C" w14:paraId="118032E4" w14:textId="77777777" w:rsidTr="00C0625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3522E996" w14:textId="685DB13A" w:rsidR="00431645" w:rsidRPr="0035030C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</w:tc>
        <w:tc>
          <w:tcPr>
            <w:tcW w:w="2700" w:type="dxa"/>
            <w:gridSpan w:val="3"/>
            <w:vAlign w:val="bottom"/>
          </w:tcPr>
          <w:p w14:paraId="1767FF7A" w14:textId="77777777" w:rsidR="00431645" w:rsidRPr="0035030C" w:rsidRDefault="00431645" w:rsidP="00C0625F">
            <w:pPr>
              <w:pStyle w:val="acctmergecolhdg"/>
              <w:spacing w:line="240" w:lineRule="auto"/>
              <w:ind w:left="-170" w:firstLine="9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</w:tcPr>
          <w:p w14:paraId="0BC0B8F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5" w:type="dxa"/>
            <w:gridSpan w:val="4"/>
            <w:vAlign w:val="bottom"/>
          </w:tcPr>
          <w:p w14:paraId="7B83FCA5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2974" w:rsidRPr="0035030C" w14:paraId="74BE4861" w14:textId="77777777" w:rsidTr="00C0625F">
        <w:trPr>
          <w:cantSplit/>
          <w:tblHeader/>
        </w:trPr>
        <w:tc>
          <w:tcPr>
            <w:tcW w:w="3510" w:type="dxa"/>
            <w:vAlign w:val="bottom"/>
          </w:tcPr>
          <w:p w14:paraId="0F26F020" w14:textId="77803E5D" w:rsidR="00352974" w:rsidRPr="0035030C" w:rsidRDefault="00352974" w:rsidP="00352974">
            <w:pPr>
              <w:pStyle w:val="acctfourfigures"/>
              <w:tabs>
                <w:tab w:val="left" w:pos="720"/>
              </w:tabs>
              <w:spacing w:line="240" w:lineRule="auto"/>
              <w:ind w:firstLine="28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60" w:type="dxa"/>
          </w:tcPr>
          <w:p w14:paraId="63D6C308" w14:textId="2D2D2252" w:rsidR="00352974" w:rsidRPr="00352974" w:rsidRDefault="00117E9B" w:rsidP="00C0625F">
            <w:pPr>
              <w:pStyle w:val="acctmergecolhdg"/>
              <w:tabs>
                <w:tab w:val="left" w:pos="8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104E7B7" w14:textId="77777777" w:rsidR="00352974" w:rsidRPr="00352974" w:rsidRDefault="00352974" w:rsidP="003529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A4134" w14:textId="2942B2DF" w:rsidR="00352974" w:rsidRPr="00352974" w:rsidRDefault="00117E9B" w:rsidP="003529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9E44D0A" w14:textId="77777777" w:rsidR="00352974" w:rsidRPr="0035030C" w:rsidRDefault="00352974" w:rsidP="0035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C813A" w14:textId="528A4EA2" w:rsidR="00352974" w:rsidRPr="0035030C" w:rsidRDefault="00117E9B" w:rsidP="003529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BA66D01" w14:textId="77777777" w:rsidR="00352974" w:rsidRPr="0035030C" w:rsidRDefault="00352974" w:rsidP="003529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09E86" w14:textId="4601FF3A" w:rsidR="00352974" w:rsidRPr="00352974" w:rsidRDefault="00117E9B" w:rsidP="0035297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352974" w:rsidRPr="0035030C" w14:paraId="1F41095A" w14:textId="77777777" w:rsidTr="00C0625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2EB98F0" w14:textId="77777777" w:rsidR="00352974" w:rsidRPr="0035030C" w:rsidRDefault="00352974" w:rsidP="0035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8"/>
            <w:vAlign w:val="bottom"/>
            <w:hideMark/>
          </w:tcPr>
          <w:p w14:paraId="63571803" w14:textId="77777777" w:rsidR="00352974" w:rsidRPr="0035030C" w:rsidRDefault="00352974" w:rsidP="0035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251C" w:rsidRPr="0035030C" w14:paraId="362D2CF0" w14:textId="77777777" w:rsidTr="00C0625F">
        <w:trPr>
          <w:cantSplit/>
        </w:trPr>
        <w:tc>
          <w:tcPr>
            <w:tcW w:w="3510" w:type="dxa"/>
          </w:tcPr>
          <w:p w14:paraId="1D108881" w14:textId="03BBCA31" w:rsidR="004E251C" w:rsidRPr="0035030C" w:rsidRDefault="004E251C" w:rsidP="004E251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1E51894B" w14:textId="41EE4AA3" w:rsidR="004E251C" w:rsidRPr="005674F0" w:rsidRDefault="004E251C" w:rsidP="005D5660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25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4E25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CC036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6B9C6" w14:textId="26F56639" w:rsidR="004E251C" w:rsidRPr="0035030C" w:rsidRDefault="004E251C" w:rsidP="00C0625F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381B8D3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C2C9A" w14:textId="7A2208E4" w:rsidR="004E251C" w:rsidRPr="0035030C" w:rsidRDefault="004E251C" w:rsidP="004E251C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E25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Pr="004E25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67E164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EA42E" w14:textId="5561A02E" w:rsidR="004E251C" w:rsidRPr="0035030C" w:rsidRDefault="004E251C" w:rsidP="00C0625F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251C" w:rsidRPr="0035030C" w14:paraId="094AE2A9" w14:textId="77777777" w:rsidTr="00C0625F">
        <w:trPr>
          <w:cantSplit/>
        </w:trPr>
        <w:tc>
          <w:tcPr>
            <w:tcW w:w="3510" w:type="dxa"/>
          </w:tcPr>
          <w:p w14:paraId="20E265B6" w14:textId="1C3E37E5" w:rsidR="004E251C" w:rsidRPr="0035030C" w:rsidRDefault="004E251C" w:rsidP="004E251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864CAF7" w14:textId="1515C70C" w:rsidR="004E251C" w:rsidRPr="00ED11E8" w:rsidRDefault="001A71D6" w:rsidP="005D5660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CB2306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B66FC" w14:textId="79975B9D" w:rsidR="004E251C" w:rsidRPr="0035030C" w:rsidRDefault="004E251C" w:rsidP="00C0625F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117AA82B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22C33" w14:textId="3F0EBD22" w:rsidR="004E251C" w:rsidRPr="0035030C" w:rsidRDefault="00AD0D46" w:rsidP="00AD0D46">
            <w:pPr>
              <w:pStyle w:val="acctfourfigures"/>
              <w:tabs>
                <w:tab w:val="clear" w:pos="765"/>
              </w:tabs>
              <w:spacing w:line="240" w:lineRule="auto"/>
              <w:ind w:left="-107" w:right="11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B66B4E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F73D0" w14:textId="6707327F" w:rsidR="004E251C" w:rsidRPr="00736483" w:rsidRDefault="004E251C" w:rsidP="004E25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51C" w:rsidRPr="0035030C" w14:paraId="6BD5A043" w14:textId="77777777" w:rsidTr="00C0625F">
        <w:trPr>
          <w:cantSplit/>
        </w:trPr>
        <w:tc>
          <w:tcPr>
            <w:tcW w:w="3510" w:type="dxa"/>
          </w:tcPr>
          <w:p w14:paraId="353BBA1B" w14:textId="52523A43" w:rsidR="004E251C" w:rsidRPr="0035030C" w:rsidRDefault="004E251C" w:rsidP="004E251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4F5F6118" w14:textId="2741E5E6" w:rsidR="004E251C" w:rsidRPr="005674F0" w:rsidRDefault="00117E9B" w:rsidP="005D5660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1CB3E8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E8B1E" w14:textId="34E15525" w:rsidR="004E251C" w:rsidRPr="00352974" w:rsidRDefault="00117E9B" w:rsidP="00C0625F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D9BF4CE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B8D3A" w14:textId="0F0C8926" w:rsidR="004E251C" w:rsidRPr="005674F0" w:rsidRDefault="001A71D6" w:rsidP="004E251C">
            <w:pPr>
              <w:pStyle w:val="acctfourfigures"/>
              <w:tabs>
                <w:tab w:val="clear" w:pos="765"/>
              </w:tabs>
              <w:spacing w:line="240" w:lineRule="auto"/>
              <w:ind w:left="-107" w:right="11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5D6CA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DF2BA" w14:textId="353E762A" w:rsidR="004E251C" w:rsidRDefault="004E251C" w:rsidP="004E251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51C" w:rsidRPr="0035030C" w14:paraId="45E0010E" w14:textId="77777777" w:rsidTr="00C0625F">
        <w:trPr>
          <w:cantSplit/>
        </w:trPr>
        <w:tc>
          <w:tcPr>
            <w:tcW w:w="3510" w:type="dxa"/>
          </w:tcPr>
          <w:p w14:paraId="35D80B98" w14:textId="0CEEA37B" w:rsidR="004E251C" w:rsidRPr="0035030C" w:rsidRDefault="004E251C" w:rsidP="004E251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18948" w14:textId="7DB83A32" w:rsidR="004E251C" w:rsidRPr="005674F0" w:rsidRDefault="00117E9B" w:rsidP="005D5660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D0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393C5870" w14:textId="77777777" w:rsidR="004E251C" w:rsidRPr="0035030C" w:rsidRDefault="004E251C" w:rsidP="004E251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198CE3" w14:textId="64936A23" w:rsidR="004E251C" w:rsidRPr="00352974" w:rsidRDefault="00117E9B" w:rsidP="00C0625F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6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gridSpan w:val="2"/>
          </w:tcPr>
          <w:p w14:paraId="7E3ED640" w14:textId="77777777" w:rsidR="004E251C" w:rsidRPr="0035030C" w:rsidRDefault="004E251C" w:rsidP="004E251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AE43C5" w14:textId="7CD77F60" w:rsidR="004E251C" w:rsidRPr="005674F0" w:rsidRDefault="00117E9B" w:rsidP="004E251C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D0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14:paraId="776AB368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18AA0" w14:textId="087ACF41" w:rsidR="004E251C" w:rsidRPr="00352974" w:rsidRDefault="00117E9B" w:rsidP="00C0625F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4E251C" w:rsidRPr="0035030C" w14:paraId="06DF9FE5" w14:textId="77777777" w:rsidTr="00C0625F">
        <w:trPr>
          <w:cantSplit/>
        </w:trPr>
        <w:tc>
          <w:tcPr>
            <w:tcW w:w="3510" w:type="dxa"/>
          </w:tcPr>
          <w:p w14:paraId="5DFADA4B" w14:textId="2E21F5BF" w:rsidR="004E251C" w:rsidRPr="0035030C" w:rsidRDefault="004E251C" w:rsidP="004E251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9554FF" w14:textId="32467A4B" w:rsidR="004E251C" w:rsidRPr="00CC26B8" w:rsidRDefault="001A71D6" w:rsidP="005D5660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EAAE1A" w14:textId="77777777" w:rsidR="004E251C" w:rsidRPr="00CC26B8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5F1D7" w14:textId="0C118E76" w:rsidR="004E251C" w:rsidRPr="00E6784D" w:rsidRDefault="004E251C" w:rsidP="00C0625F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7E9B" w:rsidRPr="00C06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2BB8924" w14:textId="77777777" w:rsidR="004E251C" w:rsidRPr="00E6784D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890138" w14:textId="0ADFD378" w:rsidR="004E251C" w:rsidRPr="000A4BA8" w:rsidRDefault="001A71D6" w:rsidP="001A71D6">
            <w:pPr>
              <w:pStyle w:val="acctfourfigures"/>
              <w:tabs>
                <w:tab w:val="clear" w:pos="765"/>
              </w:tabs>
              <w:spacing w:line="240" w:lineRule="auto"/>
              <w:ind w:left="-107" w:right="11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00A4B3" w14:textId="77777777" w:rsidR="004E251C" w:rsidRPr="0035030C" w:rsidRDefault="004E251C" w:rsidP="004E25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BB3B53" w14:textId="61DBB3E8" w:rsidR="004E251C" w:rsidRPr="0035030C" w:rsidRDefault="004E251C" w:rsidP="00C0625F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21BDD0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7BD177" w14:textId="77777777" w:rsidR="00431645" w:rsidRPr="0035030C" w:rsidRDefault="00431645" w:rsidP="00431645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Pr="0035030C">
        <w:rPr>
          <w:rFonts w:asciiTheme="majorBidi" w:hAnsiTheme="majorBidi" w:cstheme="majorBidi"/>
          <w:lang w:val="en-US"/>
        </w:rPr>
        <w:t xml:space="preserve">  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</w:p>
    <w:p w14:paraId="7C1FBAA3" w14:textId="77777777" w:rsidR="00431645" w:rsidRPr="0035030C" w:rsidRDefault="00431645" w:rsidP="00431645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7FB85" w14:textId="4AA4CF0C" w:rsidR="00431645" w:rsidRPr="0035030C" w:rsidRDefault="00431645" w:rsidP="0043164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17E9B" w:rsidRPr="00117E9B">
        <w:rPr>
          <w:rFonts w:asciiTheme="majorBidi" w:hAnsiTheme="majorBidi" w:cstheme="majorBidi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 ถึง</w:t>
      </w:r>
      <w:r w:rsidRPr="0035030C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120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</w:t>
      </w:r>
    </w:p>
    <w:p w14:paraId="31EF9173" w14:textId="4EABC085" w:rsidR="00917248" w:rsidRPr="0035030C" w:rsidRDefault="00917248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BDEF3" w14:textId="401CBE20" w:rsidR="00FF0073" w:rsidRDefault="005F7174" w:rsidP="007D5A1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 xml:space="preserve">ด้านเครดิตเปิดเผยในหมายเหตุข้อ </w:t>
      </w:r>
      <w:r w:rsidR="00117E9B" w:rsidRPr="00117E9B">
        <w:rPr>
          <w:rFonts w:asciiTheme="majorBidi" w:hAnsiTheme="majorBidi" w:cstheme="majorBidi"/>
          <w:sz w:val="30"/>
          <w:szCs w:val="30"/>
        </w:rPr>
        <w:t>26</w:t>
      </w:r>
      <w:r w:rsidR="00B4692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A0C91" w:rsidRPr="0035030C">
        <w:rPr>
          <w:rFonts w:asciiTheme="majorBidi" w:hAnsiTheme="majorBidi" w:cstheme="majorBidi"/>
          <w:sz w:val="30"/>
          <w:szCs w:val="30"/>
        </w:rPr>
        <w:t>(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>ข.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="009A0C91" w:rsidRPr="0035030C">
        <w:rPr>
          <w:rFonts w:asciiTheme="majorBidi" w:hAnsiTheme="majorBidi" w:cstheme="majorBidi"/>
          <w:sz w:val="30"/>
          <w:szCs w:val="30"/>
        </w:rPr>
        <w:t>)</w:t>
      </w:r>
      <w:r w:rsidR="00FF0073">
        <w:rPr>
          <w:rFonts w:asciiTheme="majorBidi" w:hAnsiTheme="majorBidi" w:cstheme="majorBidi"/>
          <w:sz w:val="30"/>
          <w:szCs w:val="30"/>
        </w:rPr>
        <w:br w:type="page"/>
      </w:r>
    </w:p>
    <w:p w14:paraId="4DCCB16C" w14:textId="467C4FDF" w:rsidR="00776E58" w:rsidRPr="0035030C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35030C" w:rsidRDefault="00365B4D" w:rsidP="0037452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35030C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35030C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35030C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974" w:rsidRPr="0035030C" w14:paraId="06A0856E" w14:textId="77777777" w:rsidTr="00D249FA">
        <w:trPr>
          <w:tblHeader/>
        </w:trPr>
        <w:tc>
          <w:tcPr>
            <w:tcW w:w="3673" w:type="dxa"/>
          </w:tcPr>
          <w:p w14:paraId="4A6132F5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0C325339" w:rsidR="00352974" w:rsidRPr="00352974" w:rsidRDefault="00117E9B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4BB21A32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04829D93" w:rsidR="00352974" w:rsidRPr="00352974" w:rsidRDefault="00117E9B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485B5C1B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3F485F13" w:rsidR="00352974" w:rsidRPr="00352974" w:rsidRDefault="00117E9B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573EF260" w14:textId="77777777" w:rsidR="00352974" w:rsidRPr="00352974" w:rsidRDefault="00352974" w:rsidP="00352974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3A5CDAB8" w:rsidR="00352974" w:rsidRPr="00352974" w:rsidRDefault="00117E9B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52974" w:rsidRPr="0035030C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352974" w:rsidRPr="0035030C" w:rsidRDefault="00352974" w:rsidP="003529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352974" w:rsidRPr="0035030C" w:rsidRDefault="00352974" w:rsidP="00352974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E251C" w:rsidRPr="0035030C" w14:paraId="231C58DC" w14:textId="77777777" w:rsidTr="00D249FA">
        <w:tc>
          <w:tcPr>
            <w:tcW w:w="3673" w:type="dxa"/>
          </w:tcPr>
          <w:p w14:paraId="4A16C78F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</w:tcPr>
          <w:p w14:paraId="66F28825" w14:textId="4D6A95B3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35" w:type="dxa"/>
          </w:tcPr>
          <w:p w14:paraId="015DF36C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1080D160" w:rsidR="004E251C" w:rsidRPr="0035030C" w:rsidRDefault="00117E9B" w:rsidP="00812B56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5" w:type="dxa"/>
          </w:tcPr>
          <w:p w14:paraId="7BC16CC0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7600B7" w14:textId="7B8338E0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35" w:type="dxa"/>
          </w:tcPr>
          <w:p w14:paraId="3806518F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2632BD00" w:rsidR="004E251C" w:rsidRPr="0035030C" w:rsidRDefault="00117E9B" w:rsidP="00812B56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898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4E251C" w:rsidRPr="0035030C" w14:paraId="260D18CB" w14:textId="77777777" w:rsidTr="00D249FA">
        <w:tc>
          <w:tcPr>
            <w:tcW w:w="3673" w:type="dxa"/>
          </w:tcPr>
          <w:p w14:paraId="1189A99F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</w:tcPr>
          <w:p w14:paraId="693CE6FE" w14:textId="498AB086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3E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5" w:type="dxa"/>
          </w:tcPr>
          <w:p w14:paraId="60767AE2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4C255BA4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5" w:type="dxa"/>
          </w:tcPr>
          <w:p w14:paraId="2856929A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42D3AC" w14:textId="4AAB8C6B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5" w:type="dxa"/>
          </w:tcPr>
          <w:p w14:paraId="4ABF2A07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7AE88AA5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4E251C" w:rsidRPr="0035030C" w14:paraId="52CD1649" w14:textId="77777777" w:rsidTr="00D249FA">
        <w:tc>
          <w:tcPr>
            <w:tcW w:w="3673" w:type="dxa"/>
          </w:tcPr>
          <w:p w14:paraId="5F7CF8F0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</w:tcPr>
          <w:p w14:paraId="5866FD2E" w14:textId="7C22636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="003E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35" w:type="dxa"/>
          </w:tcPr>
          <w:p w14:paraId="020BC06E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2D31438B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905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35" w:type="dxa"/>
          </w:tcPr>
          <w:p w14:paraId="52328748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77CC3AC" w14:textId="49F8CC53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35" w:type="dxa"/>
          </w:tcPr>
          <w:p w14:paraId="086B9A9E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4CA16E69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710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4E251C" w:rsidRPr="0035030C" w14:paraId="21B0480B" w14:textId="77777777" w:rsidTr="00D249FA">
        <w:tc>
          <w:tcPr>
            <w:tcW w:w="3673" w:type="dxa"/>
          </w:tcPr>
          <w:p w14:paraId="20DCCB82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</w:tcPr>
          <w:p w14:paraId="5177FDA9" w14:textId="7A1C99C5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35" w:type="dxa"/>
          </w:tcPr>
          <w:p w14:paraId="034B2885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282AC86B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35" w:type="dxa"/>
          </w:tcPr>
          <w:p w14:paraId="39143B4F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8341340" w14:textId="6B990258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35" w:type="dxa"/>
          </w:tcPr>
          <w:p w14:paraId="60D35803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11E7C288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4E251C" w:rsidRPr="0035030C" w14:paraId="4CB088EE" w14:textId="77777777" w:rsidTr="00D249FA">
        <w:tc>
          <w:tcPr>
            <w:tcW w:w="3673" w:type="dxa"/>
          </w:tcPr>
          <w:p w14:paraId="02C89BDA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</w:tcPr>
          <w:p w14:paraId="650FA31B" w14:textId="45552038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3E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35" w:type="dxa"/>
          </w:tcPr>
          <w:p w14:paraId="23F12365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1BD3894D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5" w:type="dxa"/>
          </w:tcPr>
          <w:p w14:paraId="76584BAA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5BA9AD" w14:textId="4B12C679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5" w:type="dxa"/>
          </w:tcPr>
          <w:p w14:paraId="3B89217F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29AD7AF6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4E251C" w:rsidRPr="0035030C" w14:paraId="607C00B7" w14:textId="77777777" w:rsidTr="00D249FA">
        <w:tc>
          <w:tcPr>
            <w:tcW w:w="3673" w:type="dxa"/>
          </w:tcPr>
          <w:p w14:paraId="2B81FA77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</w:tcPr>
          <w:p w14:paraId="34725F34" w14:textId="1447038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="00AD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35" w:type="dxa"/>
          </w:tcPr>
          <w:p w14:paraId="22BB1BAB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13A21D3C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942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5" w:type="dxa"/>
          </w:tcPr>
          <w:p w14:paraId="3858354D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B01A99C" w14:textId="52AC62E3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5" w:type="dxa"/>
          </w:tcPr>
          <w:p w14:paraId="79D488F4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67607C0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4E251C" w:rsidRPr="0035030C" w14:paraId="27825A44" w14:textId="77777777" w:rsidTr="00D249FA">
        <w:tc>
          <w:tcPr>
            <w:tcW w:w="3673" w:type="dxa"/>
          </w:tcPr>
          <w:p w14:paraId="10344400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0216D78" w14:textId="0BD72DA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AD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5" w:type="dxa"/>
          </w:tcPr>
          <w:p w14:paraId="5D717AA5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753F35F5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5" w:type="dxa"/>
          </w:tcPr>
          <w:p w14:paraId="3912A134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ABF2CD2" w14:textId="5D306108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235" w:type="dxa"/>
          </w:tcPr>
          <w:p w14:paraId="33274177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5760C24D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4E251C" w:rsidRPr="0035030C" w14:paraId="614D6648" w14:textId="77777777" w:rsidTr="00D249FA">
        <w:tc>
          <w:tcPr>
            <w:tcW w:w="3673" w:type="dxa"/>
          </w:tcPr>
          <w:p w14:paraId="4ECD97FA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4C3147" w14:textId="765EE280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5" w:type="dxa"/>
          </w:tcPr>
          <w:p w14:paraId="460B5A5E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5D1CA181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35" w:type="dxa"/>
          </w:tcPr>
          <w:p w14:paraId="796C9D1B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6D40B58" w14:textId="1CC70A40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35" w:type="dxa"/>
          </w:tcPr>
          <w:p w14:paraId="1FC41699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452247FF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</w:tr>
      <w:tr w:rsidR="004E251C" w:rsidRPr="0035030C" w14:paraId="373098BF" w14:textId="77777777" w:rsidTr="00D249FA">
        <w:tc>
          <w:tcPr>
            <w:tcW w:w="3673" w:type="dxa"/>
          </w:tcPr>
          <w:p w14:paraId="7159C4F3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BE59497" w14:textId="4BED7F72" w:rsidR="004E251C" w:rsidRPr="0035030C" w:rsidRDefault="00C72BF3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51823780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20AB65A2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3C77B20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6CB719C" w14:textId="00E6FA42" w:rsidR="004E251C" w:rsidRPr="0035030C" w:rsidRDefault="00C72BF3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5D25897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54FC30A0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251C" w:rsidRPr="0035030C" w14:paraId="4F3F8C34" w14:textId="77777777" w:rsidTr="00D249FA">
        <w:tc>
          <w:tcPr>
            <w:tcW w:w="3673" w:type="dxa"/>
          </w:tcPr>
          <w:p w14:paraId="5E60B126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E78EFDF" w14:textId="579A9361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35" w:type="dxa"/>
          </w:tcPr>
          <w:p w14:paraId="40971B86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1A064284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35" w:type="dxa"/>
          </w:tcPr>
          <w:p w14:paraId="42327DAE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60C5CCC" w14:textId="4CD44B08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5" w:type="dxa"/>
          </w:tcPr>
          <w:p w14:paraId="4350C464" w14:textId="77777777" w:rsidR="004E251C" w:rsidRPr="0035030C" w:rsidRDefault="004E251C" w:rsidP="004E251C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6E8FB8EA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</w:tr>
      <w:tr w:rsidR="004E251C" w:rsidRPr="0035030C" w14:paraId="77C2BAA9" w14:textId="77777777" w:rsidTr="00D249FA">
        <w:tc>
          <w:tcPr>
            <w:tcW w:w="3673" w:type="dxa"/>
          </w:tcPr>
          <w:p w14:paraId="53F2866C" w14:textId="77777777" w:rsidR="004E251C" w:rsidRPr="0035030C" w:rsidRDefault="004E251C" w:rsidP="004E251C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vAlign w:val="bottom"/>
          </w:tcPr>
          <w:p w14:paraId="1A1BCDC8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3DC5304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251C" w:rsidRPr="0035030C" w14:paraId="6315B3E7" w14:textId="77777777" w:rsidTr="00D249FA">
        <w:tc>
          <w:tcPr>
            <w:tcW w:w="3673" w:type="dxa"/>
          </w:tcPr>
          <w:p w14:paraId="047FEC1F" w14:textId="77777777" w:rsidR="004E251C" w:rsidRPr="0035030C" w:rsidRDefault="004E251C" w:rsidP="004E251C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vAlign w:val="bottom"/>
          </w:tcPr>
          <w:p w14:paraId="3A920527" w14:textId="34FF8853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3604B40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51C" w:rsidRPr="0035030C" w14:paraId="0693DA3E" w14:textId="77777777" w:rsidTr="00D249FA">
        <w:tc>
          <w:tcPr>
            <w:tcW w:w="3673" w:type="dxa"/>
          </w:tcPr>
          <w:p w14:paraId="52A39157" w14:textId="77777777" w:rsidR="004E251C" w:rsidRPr="0035030C" w:rsidRDefault="004E251C" w:rsidP="004E251C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vAlign w:val="bottom"/>
          </w:tcPr>
          <w:p w14:paraId="680B8A13" w14:textId="061FC6D3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72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3E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35" w:type="dxa"/>
            <w:vAlign w:val="bottom"/>
          </w:tcPr>
          <w:p w14:paraId="1DBCE215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4FA6AF9A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35" w:type="dxa"/>
            <w:vAlign w:val="bottom"/>
          </w:tcPr>
          <w:p w14:paraId="34DF7C98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CBB977A" w14:textId="4C24EBCC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72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C72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5" w:type="dxa"/>
            <w:vAlign w:val="bottom"/>
          </w:tcPr>
          <w:p w14:paraId="43AF0F5E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784CFB9C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4E251C" w:rsidRPr="0035030C" w14:paraId="2BDDA158" w14:textId="77777777" w:rsidTr="00D249FA">
        <w:tc>
          <w:tcPr>
            <w:tcW w:w="3673" w:type="dxa"/>
          </w:tcPr>
          <w:p w14:paraId="4B21488E" w14:textId="77777777" w:rsidR="004E251C" w:rsidRDefault="004E251C" w:rsidP="004E251C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การปรับลดมูลค่าเป็นมูลค่า</w:t>
            </w:r>
          </w:p>
          <w:p w14:paraId="242F6C32" w14:textId="328E5414" w:rsidR="004E251C" w:rsidRPr="00646246" w:rsidRDefault="004E251C" w:rsidP="004E251C">
            <w:pPr>
              <w:spacing w:line="200" w:lineRule="atLeast"/>
              <w:ind w:left="34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200" w:type="dxa"/>
            <w:vAlign w:val="bottom"/>
          </w:tcPr>
          <w:p w14:paraId="4A567CDA" w14:textId="37710F09" w:rsidR="004E251C" w:rsidRPr="0035030C" w:rsidRDefault="00C72BF3" w:rsidP="004E251C">
            <w:pPr>
              <w:pStyle w:val="acctfourfigures"/>
              <w:tabs>
                <w:tab w:val="clear" w:pos="765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30083FE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5D4AE71" w14:textId="6F83D77E" w:rsidR="004E251C" w:rsidRDefault="004E251C" w:rsidP="004E251C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B3518F6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F0B9592" w14:textId="219E6A01" w:rsidR="004E251C" w:rsidRPr="00CB0219" w:rsidRDefault="00C72BF3" w:rsidP="004E251C">
            <w:pPr>
              <w:pStyle w:val="acctfourfigures"/>
              <w:tabs>
                <w:tab w:val="clear" w:pos="765"/>
              </w:tabs>
              <w:spacing w:line="240" w:lineRule="auto"/>
              <w:ind w:left="-8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3A75D3C9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4AA660" w14:textId="469262A1" w:rsidR="004E251C" w:rsidRPr="00CB0219" w:rsidRDefault="004E251C" w:rsidP="004E251C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251C" w:rsidRPr="0035030C" w14:paraId="25F68763" w14:textId="77777777" w:rsidTr="00D249FA">
        <w:tc>
          <w:tcPr>
            <w:tcW w:w="3673" w:type="dxa"/>
          </w:tcPr>
          <w:p w14:paraId="71282A74" w14:textId="32E47300" w:rsidR="004E251C" w:rsidRPr="0035030C" w:rsidRDefault="004E251C" w:rsidP="004E251C">
            <w:pPr>
              <w:spacing w:line="200" w:lineRule="atLeast"/>
              <w:ind w:left="34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ร) การปรับลดมูลค่า</w:t>
            </w:r>
          </w:p>
        </w:tc>
        <w:tc>
          <w:tcPr>
            <w:tcW w:w="1200" w:type="dxa"/>
            <w:vAlign w:val="bottom"/>
          </w:tcPr>
          <w:p w14:paraId="2CF18B3E" w14:textId="577CF52C" w:rsidR="004E251C" w:rsidRPr="0035030C" w:rsidRDefault="00C72BF3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977A0F7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417064D6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E25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35" w:type="dxa"/>
            <w:vAlign w:val="bottom"/>
          </w:tcPr>
          <w:p w14:paraId="42F53D64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410DED" w14:textId="2A206373" w:rsidR="004E251C" w:rsidRPr="0035030C" w:rsidRDefault="00C72BF3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3BC02CD1" w14:textId="77777777" w:rsidR="004E251C" w:rsidRPr="0035030C" w:rsidRDefault="004E251C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721ABCB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E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4E251C" w:rsidRPr="0035030C" w14:paraId="5D3454C7" w14:textId="77777777" w:rsidTr="00D249FA">
        <w:tc>
          <w:tcPr>
            <w:tcW w:w="3673" w:type="dxa"/>
          </w:tcPr>
          <w:p w14:paraId="7DB4A97E" w14:textId="77777777" w:rsidR="004E251C" w:rsidRPr="0035030C" w:rsidRDefault="004E251C" w:rsidP="004E251C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74063" w14:textId="478A729C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35" w:type="dxa"/>
            <w:vAlign w:val="bottom"/>
          </w:tcPr>
          <w:p w14:paraId="5ACDC1F2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48828853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5" w:type="dxa"/>
            <w:vAlign w:val="bottom"/>
          </w:tcPr>
          <w:p w14:paraId="7BEDC687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1E87" w14:textId="78D2724E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C72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35" w:type="dxa"/>
            <w:vAlign w:val="bottom"/>
          </w:tcPr>
          <w:p w14:paraId="762E1A0D" w14:textId="77777777" w:rsidR="004E251C" w:rsidRPr="0035030C" w:rsidRDefault="004E251C" w:rsidP="004E251C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655D005D" w:rsidR="004E251C" w:rsidRPr="0035030C" w:rsidRDefault="00117E9B" w:rsidP="004E251C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  <w:r w:rsidR="004E2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</w:tbl>
    <w:p w14:paraId="422ED7CD" w14:textId="6831544F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77C4BD7" w14:textId="77777777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1E110E2" w14:textId="3BF6AC82" w:rsidR="007B2482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เงินลงทุนใน</w:t>
      </w:r>
      <w:r w:rsidR="007474FF" w:rsidRPr="0035030C">
        <w:rPr>
          <w:rFonts w:asciiTheme="majorBidi" w:hAnsiTheme="majorBidi" w:cstheme="majorBidi"/>
          <w:cs/>
        </w:rPr>
        <w:t>บริษัท</w:t>
      </w:r>
      <w:r w:rsidR="007C45BB">
        <w:rPr>
          <w:rFonts w:asciiTheme="majorBidi" w:hAnsiTheme="majorBidi" w:cstheme="majorBidi" w:hint="cs"/>
          <w:cs/>
        </w:rPr>
        <w:t>ร่วมและการร่วมค้า</w:t>
      </w:r>
    </w:p>
    <w:p w14:paraId="0E6E6888" w14:textId="77777777" w:rsidR="007C45BB" w:rsidRPr="006C586B" w:rsidRDefault="007C45BB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541"/>
        <w:gridCol w:w="1170"/>
        <w:gridCol w:w="268"/>
        <w:gridCol w:w="1082"/>
        <w:gridCol w:w="272"/>
        <w:gridCol w:w="1170"/>
        <w:gridCol w:w="272"/>
        <w:gridCol w:w="1263"/>
      </w:tblGrid>
      <w:tr w:rsidR="007C45BB" w:rsidRPr="0035030C" w14:paraId="0E87BA16" w14:textId="77777777" w:rsidTr="003E3070">
        <w:trPr>
          <w:tblHeader/>
        </w:trPr>
        <w:tc>
          <w:tcPr>
            <w:tcW w:w="2006" w:type="pct"/>
            <w:gridSpan w:val="2"/>
          </w:tcPr>
          <w:p w14:paraId="3CACE187" w14:textId="77777777" w:rsidR="007C45BB" w:rsidRPr="0035030C" w:rsidRDefault="007C45BB" w:rsidP="00D249FA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</w:tcPr>
          <w:p w14:paraId="4F54D3C1" w14:textId="77777777" w:rsidR="007C45BB" w:rsidRPr="0035030C" w:rsidRDefault="007C45BB" w:rsidP="00D249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44C798B" w14:textId="77777777" w:rsidR="007C45BB" w:rsidRPr="0035030C" w:rsidRDefault="007C45BB" w:rsidP="00D249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</w:tcPr>
          <w:p w14:paraId="04DF8897" w14:textId="77777777" w:rsidR="007C45BB" w:rsidRPr="0035030C" w:rsidRDefault="007C45BB" w:rsidP="00D249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594" w:rsidRPr="0035030C" w14:paraId="4857D845" w14:textId="77777777" w:rsidTr="003E3070">
        <w:trPr>
          <w:tblHeader/>
        </w:trPr>
        <w:tc>
          <w:tcPr>
            <w:tcW w:w="1712" w:type="pct"/>
          </w:tcPr>
          <w:p w14:paraId="07FA9E6F" w14:textId="77777777" w:rsidR="006C7594" w:rsidRPr="0035030C" w:rsidRDefault="006C7594" w:rsidP="006C7594">
            <w:pPr>
              <w:pStyle w:val="BodyText"/>
              <w:spacing w:after="0"/>
              <w:ind w:left="162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349CC3E5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D13EB2D" w14:textId="45282544" w:rsidR="006C7594" w:rsidRPr="0035030C" w:rsidRDefault="00117E9B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00320607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1DE495" w14:textId="7DC41C08" w:rsidR="006C7594" w:rsidRPr="0035030C" w:rsidRDefault="00117E9B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07D6D7CA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210FF1" w14:textId="684E1B1D" w:rsidR="006C7594" w:rsidRPr="0035030C" w:rsidRDefault="00117E9B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076D7F5B" w14:textId="77777777" w:rsidR="006C7594" w:rsidRPr="0035030C" w:rsidRDefault="006C7594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0EBB73D8" w14:textId="76F0013A" w:rsidR="006C7594" w:rsidRPr="0035030C" w:rsidRDefault="00117E9B" w:rsidP="006C759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C7594" w:rsidRPr="0035030C" w14:paraId="13EE37F3" w14:textId="77777777" w:rsidTr="003E3070">
        <w:trPr>
          <w:tblHeader/>
        </w:trPr>
        <w:tc>
          <w:tcPr>
            <w:tcW w:w="1712" w:type="pct"/>
          </w:tcPr>
          <w:p w14:paraId="6D10AEBF" w14:textId="77777777" w:rsidR="006C7594" w:rsidRPr="0035030C" w:rsidRDefault="006C7594" w:rsidP="006C7594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340CD3DE" w14:textId="77777777" w:rsidR="006C7594" w:rsidRPr="0035030C" w:rsidRDefault="006C7594" w:rsidP="006C75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4" w:type="pct"/>
            <w:gridSpan w:val="7"/>
          </w:tcPr>
          <w:p w14:paraId="6B28B680" w14:textId="77777777" w:rsidR="006C7594" w:rsidRPr="0035030C" w:rsidRDefault="006C7594" w:rsidP="006C759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7594" w:rsidRPr="0035030C" w14:paraId="56DB9E27" w14:textId="77777777" w:rsidTr="003E3070">
        <w:tc>
          <w:tcPr>
            <w:tcW w:w="1712" w:type="pct"/>
          </w:tcPr>
          <w:p w14:paraId="34E52B09" w14:textId="77777777" w:rsidR="006C7594" w:rsidRPr="00613E45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3E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5" w:type="pct"/>
          </w:tcPr>
          <w:p w14:paraId="56B0D63B" w14:textId="77777777" w:rsidR="006C7594" w:rsidRPr="0035030C" w:rsidRDefault="006C7594" w:rsidP="006C7594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91766BB" w14:textId="77777777" w:rsidR="006C7594" w:rsidRPr="0035030C" w:rsidRDefault="006C7594" w:rsidP="006C75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CCF0D8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40714C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4760ED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5E48A6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15FF5E" w14:textId="77777777" w:rsidR="006C7594" w:rsidRPr="0035030C" w:rsidRDefault="006C7594" w:rsidP="006C759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34F284C1" w14:textId="77777777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070" w:rsidRPr="0035030C" w14:paraId="0ECFEECB" w14:textId="77777777" w:rsidTr="00D249FA">
        <w:tc>
          <w:tcPr>
            <w:tcW w:w="1712" w:type="pct"/>
          </w:tcPr>
          <w:p w14:paraId="424F274B" w14:textId="41A072C9" w:rsidR="003E3070" w:rsidRPr="0035030C" w:rsidRDefault="003E3070" w:rsidP="003E30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95" w:type="pct"/>
          </w:tcPr>
          <w:p w14:paraId="71A33C03" w14:textId="77777777" w:rsidR="003E3070" w:rsidRPr="0035030C" w:rsidRDefault="003E3070" w:rsidP="003E3070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E424224" w14:textId="2DE2E37A" w:rsidR="003E3070" w:rsidRPr="0035030C" w:rsidRDefault="00117E9B" w:rsidP="00C479A8">
            <w:pPr>
              <w:pStyle w:val="BodyText"/>
              <w:tabs>
                <w:tab w:val="decimal" w:pos="980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3E3070" w:rsidRPr="003E30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46" w:type="pct"/>
            <w:vAlign w:val="bottom"/>
          </w:tcPr>
          <w:p w14:paraId="6EF02D13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EFE357B" w14:textId="753B2258" w:rsidR="003E3070" w:rsidRPr="0035030C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  <w:r w:rsidR="003E3070" w:rsidRP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148" w:type="pct"/>
            <w:vAlign w:val="bottom"/>
          </w:tcPr>
          <w:p w14:paraId="495661A9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1ED7028" w14:textId="79B9709B" w:rsidR="003E3070" w:rsidRPr="0035030C" w:rsidRDefault="00117E9B" w:rsidP="003E307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3E3070" w:rsidRP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48" w:type="pct"/>
          </w:tcPr>
          <w:p w14:paraId="5CF46740" w14:textId="77777777" w:rsidR="003E3070" w:rsidRPr="0035030C" w:rsidRDefault="003E3070" w:rsidP="003E3070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vAlign w:val="bottom"/>
          </w:tcPr>
          <w:p w14:paraId="2729EF59" w14:textId="26C580E5" w:rsidR="003E3070" w:rsidRPr="0035030C" w:rsidRDefault="00117E9B" w:rsidP="003E231A">
            <w:pPr>
              <w:pStyle w:val="BodyText"/>
              <w:tabs>
                <w:tab w:val="decimal" w:pos="106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3E3070" w:rsidRPr="0035030C" w14:paraId="28856041" w14:textId="77777777" w:rsidTr="003E3070">
        <w:tc>
          <w:tcPr>
            <w:tcW w:w="2006" w:type="pct"/>
            <w:gridSpan w:val="2"/>
          </w:tcPr>
          <w:p w14:paraId="5A08A3D5" w14:textId="77777777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7" w:type="pct"/>
            <w:vAlign w:val="bottom"/>
          </w:tcPr>
          <w:p w14:paraId="1882042A" w14:textId="3290FF21" w:rsidR="003E3070" w:rsidRPr="0035030C" w:rsidRDefault="00117E9B" w:rsidP="003E231A">
            <w:pPr>
              <w:pStyle w:val="BodyText"/>
              <w:tabs>
                <w:tab w:val="decimal" w:pos="953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03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46" w:type="pct"/>
            <w:vAlign w:val="bottom"/>
          </w:tcPr>
          <w:p w14:paraId="4EE6744E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A08C540" w14:textId="1605EB02" w:rsidR="003E3070" w:rsidRPr="0035030C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E3070" w:rsidRP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48" w:type="pct"/>
            <w:vAlign w:val="bottom"/>
          </w:tcPr>
          <w:p w14:paraId="3D841E30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vAlign w:val="bottom"/>
          </w:tcPr>
          <w:p w14:paraId="1086EDAF" w14:textId="4779B4FF" w:rsidR="003E3070" w:rsidRPr="0035030C" w:rsidRDefault="00117E9B" w:rsidP="003E307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48" w:type="pct"/>
            <w:vAlign w:val="bottom"/>
          </w:tcPr>
          <w:p w14:paraId="235908AD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29AE8DDF" w14:textId="586F5C1C" w:rsidR="003E3070" w:rsidRPr="0035030C" w:rsidRDefault="00117E9B" w:rsidP="003E231A">
            <w:pPr>
              <w:pStyle w:val="BodyText"/>
              <w:tabs>
                <w:tab w:val="decimal" w:pos="106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  <w:tr w:rsidR="003E3070" w:rsidRPr="0035030C" w14:paraId="3BBFB856" w14:textId="77777777" w:rsidTr="003E3070">
        <w:tc>
          <w:tcPr>
            <w:tcW w:w="2006" w:type="pct"/>
            <w:gridSpan w:val="2"/>
          </w:tcPr>
          <w:p w14:paraId="1FCA78F4" w14:textId="38F7DE21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3E231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E231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3E231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58EEC3A" w14:textId="3897CC72" w:rsidR="003E3070" w:rsidRPr="0035030C" w:rsidRDefault="00A403B8" w:rsidP="00C479A8">
            <w:pPr>
              <w:pStyle w:val="BodyText"/>
              <w:tabs>
                <w:tab w:val="decimal" w:pos="890"/>
              </w:tabs>
              <w:spacing w:after="0"/>
              <w:ind w:left="-108"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" w:type="pct"/>
            <w:vAlign w:val="bottom"/>
          </w:tcPr>
          <w:p w14:paraId="470940C4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90674EC" w14:textId="1AD9E9B0" w:rsidR="003E3070" w:rsidRPr="0035030C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70" w:rsidRP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8" w:type="pct"/>
            <w:vAlign w:val="bottom"/>
          </w:tcPr>
          <w:p w14:paraId="17C053C9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85AF586" w14:textId="1490916A" w:rsidR="003E3070" w:rsidRPr="0035030C" w:rsidRDefault="00A403B8" w:rsidP="003E231A">
            <w:pPr>
              <w:pStyle w:val="BodyText"/>
              <w:tabs>
                <w:tab w:val="decimal" w:pos="88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" w:type="pct"/>
            <w:vAlign w:val="bottom"/>
          </w:tcPr>
          <w:p w14:paraId="6489F5A9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1BA24863" w14:textId="40D47FA5" w:rsidR="003E3070" w:rsidRPr="0035030C" w:rsidRDefault="00117E9B" w:rsidP="003E231A">
            <w:pPr>
              <w:pStyle w:val="BodyText"/>
              <w:tabs>
                <w:tab w:val="decimal" w:pos="106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3E3070" w:rsidRPr="0035030C" w14:paraId="54A394A8" w14:textId="77777777" w:rsidTr="00D249FA">
        <w:trPr>
          <w:trHeight w:val="269"/>
        </w:trPr>
        <w:tc>
          <w:tcPr>
            <w:tcW w:w="1712" w:type="pct"/>
          </w:tcPr>
          <w:p w14:paraId="450F81D3" w14:textId="4122157C" w:rsidR="003E3070" w:rsidRPr="0035030C" w:rsidRDefault="003E3070" w:rsidP="003E30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5" w:type="pct"/>
          </w:tcPr>
          <w:p w14:paraId="7EF45989" w14:textId="77777777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BCD75" w14:textId="6336E970" w:rsidR="003E3070" w:rsidRPr="0035030C" w:rsidRDefault="00117E9B" w:rsidP="003E231A">
            <w:pPr>
              <w:pStyle w:val="BodyText"/>
              <w:tabs>
                <w:tab w:val="decimal" w:pos="953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46" w:type="pct"/>
            <w:vAlign w:val="bottom"/>
          </w:tcPr>
          <w:p w14:paraId="68A608E6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04216" w14:textId="23B964B5" w:rsidR="003E3070" w:rsidRPr="0035030C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3E3070" w:rsidRP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48" w:type="pct"/>
            <w:vAlign w:val="bottom"/>
          </w:tcPr>
          <w:p w14:paraId="38E41A5D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4297E" w14:textId="6A65270B" w:rsidR="003E3070" w:rsidRPr="0035030C" w:rsidRDefault="00117E9B" w:rsidP="003E307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48" w:type="pct"/>
            <w:vAlign w:val="bottom"/>
          </w:tcPr>
          <w:p w14:paraId="63489A18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C63F5" w14:textId="674DBC3B" w:rsidR="003E3070" w:rsidRPr="0035030C" w:rsidRDefault="00117E9B" w:rsidP="003E231A">
            <w:pPr>
              <w:pStyle w:val="BodyText"/>
              <w:tabs>
                <w:tab w:val="decimal" w:pos="106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</w:tr>
      <w:tr w:rsidR="006C7594" w:rsidRPr="0035030C" w14:paraId="175EFC5C" w14:textId="77777777" w:rsidTr="003E3070">
        <w:trPr>
          <w:trHeight w:val="269"/>
        </w:trPr>
        <w:tc>
          <w:tcPr>
            <w:tcW w:w="1712" w:type="pct"/>
          </w:tcPr>
          <w:p w14:paraId="139B5885" w14:textId="38A90459" w:rsidR="006C7594" w:rsidRPr="003119C6" w:rsidRDefault="006C7594" w:rsidP="006C759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19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95" w:type="pct"/>
          </w:tcPr>
          <w:p w14:paraId="499FAEC6" w14:textId="77777777" w:rsidR="006C7594" w:rsidRPr="0035030C" w:rsidRDefault="006C7594" w:rsidP="006C759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0E00AE36" w14:textId="6A1FE627" w:rsidR="006C7594" w:rsidRDefault="006C7594" w:rsidP="006C759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B27FDA5" w14:textId="77777777" w:rsidR="006C7594" w:rsidRPr="0035030C" w:rsidRDefault="006C7594" w:rsidP="006C759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83A8D57" w14:textId="77777777" w:rsidR="006C7594" w:rsidRDefault="006C7594" w:rsidP="006C759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594D19BF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7DE197BD" w14:textId="77777777" w:rsidR="006C7594" w:rsidRDefault="006C7594" w:rsidP="006C759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52872851" w14:textId="77777777" w:rsidR="006C7594" w:rsidRPr="0035030C" w:rsidRDefault="006C7594" w:rsidP="006C759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2622929B" w14:textId="77777777" w:rsidR="006C7594" w:rsidRPr="0035030C" w:rsidRDefault="006C7594" w:rsidP="006C759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3070" w:rsidRPr="0035030C" w14:paraId="4F035647" w14:textId="77777777" w:rsidTr="003E3070">
        <w:trPr>
          <w:trHeight w:val="269"/>
        </w:trPr>
        <w:tc>
          <w:tcPr>
            <w:tcW w:w="1712" w:type="pct"/>
          </w:tcPr>
          <w:p w14:paraId="1C49476C" w14:textId="57EA7D60" w:rsidR="003E3070" w:rsidRPr="003119C6" w:rsidRDefault="003E3070" w:rsidP="003E30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95" w:type="pct"/>
          </w:tcPr>
          <w:p w14:paraId="4245C550" w14:textId="77777777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AF680E" w14:textId="7027002C" w:rsidR="003E3070" w:rsidRDefault="00117E9B" w:rsidP="003E231A">
            <w:pPr>
              <w:pStyle w:val="BodyText"/>
              <w:tabs>
                <w:tab w:val="decimal" w:pos="953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  <w:r w:rsidR="003E3070" w:rsidRP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</w:p>
        </w:tc>
        <w:tc>
          <w:tcPr>
            <w:tcW w:w="146" w:type="pct"/>
            <w:vAlign w:val="bottom"/>
          </w:tcPr>
          <w:p w14:paraId="29379A55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5288006" w14:textId="550DA6D8" w:rsidR="003E3070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148" w:type="pct"/>
            <w:vAlign w:val="bottom"/>
          </w:tcPr>
          <w:p w14:paraId="0DC45B85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vAlign w:val="bottom"/>
          </w:tcPr>
          <w:p w14:paraId="40F7C207" w14:textId="4BDED189" w:rsidR="003E3070" w:rsidRPr="00E6784D" w:rsidRDefault="003E3070" w:rsidP="003E3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7BDB4FAB" w14:textId="77777777" w:rsidR="003E3070" w:rsidRPr="00E6784D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278C5E1D" w14:textId="389E1F30" w:rsidR="003E3070" w:rsidRPr="00855B0F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5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E3070" w:rsidRPr="0035030C" w14:paraId="345B55BE" w14:textId="77777777" w:rsidTr="003E3070">
        <w:trPr>
          <w:trHeight w:val="269"/>
        </w:trPr>
        <w:tc>
          <w:tcPr>
            <w:tcW w:w="1712" w:type="pct"/>
          </w:tcPr>
          <w:p w14:paraId="1A2BFAA5" w14:textId="2D7A43E7" w:rsidR="003E3070" w:rsidRDefault="003E3070" w:rsidP="003E307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4C540504" w14:textId="01CBD9AD" w:rsidR="003E3070" w:rsidRPr="003119C6" w:rsidRDefault="003E3070" w:rsidP="003E307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295" w:type="pct"/>
          </w:tcPr>
          <w:p w14:paraId="4E513E13" w14:textId="77777777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DC72DA8" w14:textId="65879C90" w:rsidR="003E3070" w:rsidRPr="003119C6" w:rsidRDefault="00117E9B" w:rsidP="003E231A">
            <w:pPr>
              <w:pStyle w:val="BodyText"/>
              <w:tabs>
                <w:tab w:val="decimal" w:pos="953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46" w:type="pct"/>
            <w:vAlign w:val="bottom"/>
          </w:tcPr>
          <w:p w14:paraId="7D2F35D5" w14:textId="77777777" w:rsidR="003E3070" w:rsidRPr="003119C6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731283D" w14:textId="2CF9C0FA" w:rsidR="003E3070" w:rsidRPr="003119C6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48" w:type="pct"/>
            <w:vAlign w:val="bottom"/>
          </w:tcPr>
          <w:p w14:paraId="53E16960" w14:textId="77777777" w:rsidR="003E3070" w:rsidRPr="003119C6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vAlign w:val="bottom"/>
          </w:tcPr>
          <w:p w14:paraId="09947114" w14:textId="49469C09" w:rsidR="003E3070" w:rsidRPr="003119C6" w:rsidRDefault="00A403B8" w:rsidP="003E3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C2C0A5" w14:textId="77777777" w:rsidR="003E3070" w:rsidRPr="003119C6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0652C25" w14:textId="12E9EA2C" w:rsidR="003E3070" w:rsidRPr="00E6784D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3070" w:rsidRPr="0035030C" w14:paraId="1C7B64ED" w14:textId="77777777" w:rsidTr="003E3070">
        <w:trPr>
          <w:trHeight w:val="269"/>
        </w:trPr>
        <w:tc>
          <w:tcPr>
            <w:tcW w:w="1712" w:type="pct"/>
          </w:tcPr>
          <w:p w14:paraId="0BB1DC9A" w14:textId="43747238" w:rsidR="003E3070" w:rsidRPr="003119C6" w:rsidRDefault="003E3070" w:rsidP="003E30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95" w:type="pct"/>
          </w:tcPr>
          <w:p w14:paraId="4168ACB7" w14:textId="77777777" w:rsidR="003E3070" w:rsidRPr="0035030C" w:rsidRDefault="003E3070" w:rsidP="003E307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6C37B" w14:textId="340AD3A1" w:rsidR="003E3070" w:rsidRDefault="00117E9B" w:rsidP="003E231A">
            <w:pPr>
              <w:pStyle w:val="BodyText"/>
              <w:tabs>
                <w:tab w:val="decimal" w:pos="953"/>
              </w:tabs>
              <w:spacing w:after="0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46" w:type="pct"/>
            <w:vAlign w:val="bottom"/>
          </w:tcPr>
          <w:p w14:paraId="6976237E" w14:textId="77777777" w:rsidR="003E3070" w:rsidRPr="0035030C" w:rsidRDefault="003E3070" w:rsidP="003E307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827F" w14:textId="3BFF0448" w:rsidR="003E3070" w:rsidRPr="00331A74" w:rsidRDefault="00117E9B" w:rsidP="003E231A">
            <w:pPr>
              <w:pStyle w:val="BodyText"/>
              <w:tabs>
                <w:tab w:val="decimal" w:pos="888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067274A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B241E" w14:textId="34DCD37F" w:rsidR="003E3070" w:rsidRDefault="00A403B8" w:rsidP="003E3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3854B64" w14:textId="77777777" w:rsidR="003E3070" w:rsidRPr="0035030C" w:rsidRDefault="003E3070" w:rsidP="003E307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BAA39E3" w14:textId="48C4E0FB" w:rsidR="003E3070" w:rsidRPr="007D5A14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28AC52E" w14:textId="45D52322" w:rsidR="0054279C" w:rsidRDefault="0054279C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3616A00" w14:textId="19CFD41E" w:rsidR="007C45BB" w:rsidRPr="005C5021" w:rsidRDefault="007C45BB" w:rsidP="006F690D">
      <w:pPr>
        <w:pStyle w:val="Bo-Blankline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กลุ่มบริษัทไม่ได้รับรู้ส่วนแบ่งผลขาดทุนของบริษัทร่วมทางอ้อมบางแห่งที่ลงทุน</w:t>
      </w:r>
      <w:r w:rsidR="00394B33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</w:t>
      </w:r>
      <w:r w:rsidR="005C5021">
        <w:rPr>
          <w:rFonts w:asciiTheme="majorBidi" w:hAnsiTheme="majorBidi" w:cstheme="majorBidi"/>
          <w:spacing w:val="4"/>
          <w:sz w:val="30"/>
          <w:szCs w:val="30"/>
        </w:rPr>
        <w:br/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กลุ่มบริษัทยังมีส่วนแบ่งผลขาดทุนสะสมที่ยังไม่รับรู้ของบริษัทร่วมจำนวน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985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117E9B" w:rsidRPr="00117E9B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pacing w:val="4"/>
          <w:sz w:val="30"/>
          <w:szCs w:val="30"/>
        </w:rPr>
        <w:t>985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</w:t>
      </w:r>
    </w:p>
    <w:p w14:paraId="5B5152FF" w14:textId="77777777" w:rsidR="00316BFE" w:rsidRPr="0035030C" w:rsidRDefault="007C45BB" w:rsidP="00316BFE">
      <w:pPr>
        <w:spacing w:line="240" w:lineRule="auto"/>
        <w:rPr>
          <w:rFonts w:asciiTheme="majorBidi" w:hAnsiTheme="majorBidi" w:cstheme="majorBidi"/>
          <w:cs/>
        </w:rPr>
        <w:sectPr w:rsidR="00316BFE" w:rsidRPr="0035030C" w:rsidSect="00DD0F44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09" w:bottom="576" w:left="1152" w:header="720" w:footer="720" w:gutter="0"/>
          <w:paperSrc w:first="7" w:other="7"/>
          <w:pgNumType w:start="19"/>
          <w:cols w:space="737"/>
        </w:sect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CA075C0" w14:textId="60C7C959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>เงินลงทุนในบริษัทร่วม</w:t>
      </w:r>
      <w:r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ณ วันที่ </w:t>
      </w:r>
      <w:r w:rsidR="00117E9B" w:rsidRPr="00117E9B">
        <w:rPr>
          <w:rFonts w:asciiTheme="majorBidi" w:hAnsiTheme="majorBidi" w:cstheme="majorBidi"/>
          <w:spacing w:val="-8"/>
          <w:sz w:val="28"/>
          <w:szCs w:val="28"/>
        </w:rPr>
        <w:t>31</w:t>
      </w:r>
      <w:r w:rsidRPr="0035030C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 มีดังนี้</w:t>
      </w:r>
    </w:p>
    <w:p w14:paraId="72D2235C" w14:textId="77777777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36"/>
        <w:gridCol w:w="1072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52E34C85" w14:textId="77777777" w:rsidTr="00D249FA">
        <w:trPr>
          <w:tblHeader/>
        </w:trPr>
        <w:tc>
          <w:tcPr>
            <w:tcW w:w="2970" w:type="dxa"/>
          </w:tcPr>
          <w:p w14:paraId="02A36DBF" w14:textId="77777777" w:rsidR="00316BFE" w:rsidRPr="0035030C" w:rsidRDefault="00316BFE" w:rsidP="00D249F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2B5EC76" w14:textId="77777777" w:rsidR="00316BFE" w:rsidRPr="0035030C" w:rsidRDefault="00316BFE" w:rsidP="00D249F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283D4DED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16BFE" w:rsidRPr="0035030C" w14:paraId="587CA08B" w14:textId="77777777" w:rsidTr="00D249FA">
        <w:trPr>
          <w:tblHeader/>
        </w:trPr>
        <w:tc>
          <w:tcPr>
            <w:tcW w:w="2970" w:type="dxa"/>
          </w:tcPr>
          <w:p w14:paraId="74FB78D5" w14:textId="77777777" w:rsidR="00316BFE" w:rsidRPr="0035030C" w:rsidRDefault="00316BFE" w:rsidP="00D249F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E578082" w14:textId="77777777" w:rsidR="00316BFE" w:rsidRPr="0035030C" w:rsidRDefault="00316BFE" w:rsidP="00D249F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2DE9E241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099A82A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1D510DA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5F43A84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575853A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884C4CC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87E8336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F667F" w:rsidRPr="0035030C" w14:paraId="0C3C34B5" w14:textId="77777777" w:rsidTr="00884AAB">
        <w:trPr>
          <w:tblHeader/>
        </w:trPr>
        <w:tc>
          <w:tcPr>
            <w:tcW w:w="2970" w:type="dxa"/>
          </w:tcPr>
          <w:p w14:paraId="4027E8A3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147D8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203C05" w14:textId="50C309A7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EAB6A7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11FA781" w14:textId="175A7402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5669BEA7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C3EEC0" w14:textId="38B27251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44AB0CA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11202EA" w14:textId="0A8461E1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5B06C27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5E5792" w14:textId="77C51B78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175252C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3F8FB6" w14:textId="3C94A9D1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3D79220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1AD8AE" w14:textId="40A239D4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7FF7744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3FB4A" w14:textId="6E2D025E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667F" w:rsidRPr="0035030C" w14:paraId="4093ECC3" w14:textId="77777777" w:rsidTr="00D249FA">
        <w:trPr>
          <w:tblHeader/>
        </w:trPr>
        <w:tc>
          <w:tcPr>
            <w:tcW w:w="2970" w:type="dxa"/>
          </w:tcPr>
          <w:p w14:paraId="7CBEA9AA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7FDB84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9151B0F" w14:textId="77777777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39BC12E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7F2EC6F7" w14:textId="77777777" w:rsidR="000F667F" w:rsidRPr="0035030C" w:rsidRDefault="000F667F" w:rsidP="000F667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667F" w:rsidRPr="0035030C" w14:paraId="4DE91E8D" w14:textId="77777777" w:rsidTr="00884AAB">
        <w:tc>
          <w:tcPr>
            <w:tcW w:w="2970" w:type="dxa"/>
          </w:tcPr>
          <w:p w14:paraId="05EED893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6F729D0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30BE30F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128FC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522197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83793BE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2BABC7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169BD44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8EE0F4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589EE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D3ADA0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B8A59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B5002B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1D476E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EE2F49B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CEB2F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BB51B67" w14:textId="77777777" w:rsidR="000F667F" w:rsidRPr="0035030C" w:rsidRDefault="000F667F" w:rsidP="000F667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E3070" w:rsidRPr="0035030C" w14:paraId="605E2E2A" w14:textId="77777777" w:rsidTr="00D249FA">
        <w:tc>
          <w:tcPr>
            <w:tcW w:w="2970" w:type="dxa"/>
          </w:tcPr>
          <w:p w14:paraId="0345E2CA" w14:textId="77777777" w:rsidR="003E3070" w:rsidRPr="0035030C" w:rsidRDefault="003E3070" w:rsidP="003E307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2B1A1183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221E95ED" w14:textId="3B95F165" w:rsidR="003E3070" w:rsidRPr="0035030C" w:rsidRDefault="00117E9B" w:rsidP="003E307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A6A6C95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FD44E8C" w14:textId="682F82FF" w:rsidR="003E3070" w:rsidRPr="0035030C" w:rsidRDefault="00117E9B" w:rsidP="001935D4">
            <w:pPr>
              <w:tabs>
                <w:tab w:val="left" w:pos="658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7ED61018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749B" w14:textId="7213534F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786A634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09110" w14:textId="622AD518" w:rsidR="003E3070" w:rsidRPr="0035030C" w:rsidRDefault="00117E9B" w:rsidP="001935D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D79D1A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6DC2E6" w14:textId="041CCABF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2EDABE5C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C589DE" w14:textId="4E8C2346" w:rsidR="003E3070" w:rsidRPr="0035030C" w:rsidRDefault="00117E9B" w:rsidP="001935D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6D46D73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BA994A" w14:textId="607D0FC2" w:rsidR="003E3070" w:rsidRPr="0035030C" w:rsidRDefault="00117E9B" w:rsidP="003E307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247" w:type="dxa"/>
          </w:tcPr>
          <w:p w14:paraId="7E979D1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72B388" w14:textId="618D4523" w:rsidR="003E3070" w:rsidRPr="0035030C" w:rsidRDefault="00117E9B" w:rsidP="001935D4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="003E30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477</w:t>
            </w:r>
          </w:p>
        </w:tc>
      </w:tr>
      <w:tr w:rsidR="003E3070" w:rsidRPr="0035030C" w14:paraId="68DA5881" w14:textId="77777777" w:rsidTr="00D249FA">
        <w:tc>
          <w:tcPr>
            <w:tcW w:w="2970" w:type="dxa"/>
          </w:tcPr>
          <w:p w14:paraId="181DDF38" w14:textId="77777777" w:rsidR="003E3070" w:rsidRPr="0035030C" w:rsidRDefault="003E3070" w:rsidP="003E307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4D0938A4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CEC87C" w14:textId="7A269204" w:rsidR="003E3070" w:rsidRPr="0035030C" w:rsidRDefault="00117E9B" w:rsidP="003E307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8EE463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0809827B" w14:textId="438619B6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6FDF66DF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A7012" w14:textId="03284868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3C2A5481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F8BD45" w14:textId="35E5A11E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6781C2D3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81C12C8" w14:textId="7BD9A364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680985B4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05B3EC1" w14:textId="2056C356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57834F53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386FB7E" w14:textId="57FCBD6F" w:rsidR="003E3070" w:rsidRPr="0035030C" w:rsidRDefault="00117E9B" w:rsidP="003E307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247" w:type="dxa"/>
          </w:tcPr>
          <w:p w14:paraId="4C6AF088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D9A707E" w14:textId="09048193" w:rsidR="003E3070" w:rsidRPr="0035030C" w:rsidRDefault="00117E9B" w:rsidP="003E3070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792</w:t>
            </w:r>
            <w:r w:rsidR="003E30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</w:t>
            </w:r>
          </w:p>
        </w:tc>
      </w:tr>
      <w:tr w:rsidR="003E3070" w:rsidRPr="0035030C" w14:paraId="53D01657" w14:textId="77777777" w:rsidTr="00D249FA">
        <w:tc>
          <w:tcPr>
            <w:tcW w:w="2970" w:type="dxa"/>
          </w:tcPr>
          <w:p w14:paraId="1B8238B0" w14:textId="77777777" w:rsidR="003E3070" w:rsidRPr="0035030C" w:rsidRDefault="003E3070" w:rsidP="003E307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6DC57A06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BE719F6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DBCDDA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3A751C15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C31D15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3F8519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E1DB16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9EAE03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1868CD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1D52523" w14:textId="46003AF8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48FE892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E17EE7" w14:textId="50A4D9CC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50CE51E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6294A5D" w14:textId="5817E079" w:rsidR="003E3070" w:rsidRPr="0035030C" w:rsidRDefault="00117E9B" w:rsidP="003E307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247" w:type="dxa"/>
          </w:tcPr>
          <w:p w14:paraId="491688C8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08A46F0" w14:textId="7E1A613F" w:rsidR="003E3070" w:rsidRPr="0035030C" w:rsidRDefault="00117E9B" w:rsidP="003E307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907</w:t>
            </w:r>
            <w:r w:rsidR="003E307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</w:p>
        </w:tc>
      </w:tr>
      <w:tr w:rsidR="003E3070" w:rsidRPr="0035030C" w14:paraId="2A736D6D" w14:textId="77777777" w:rsidTr="00D249FA">
        <w:tc>
          <w:tcPr>
            <w:tcW w:w="2970" w:type="dxa"/>
          </w:tcPr>
          <w:p w14:paraId="70F5E770" w14:textId="77777777" w:rsidR="003E3070" w:rsidRPr="0035030C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</w:tcPr>
          <w:p w14:paraId="24BCA535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1A9CEB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02EC31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72BE15A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711376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046093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F99E8D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445513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80892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1B63EF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ED5807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AE61B9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E7BFC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8B56A19" w14:textId="77777777" w:rsidR="003E3070" w:rsidRPr="0035030C" w:rsidRDefault="003E3070" w:rsidP="003E307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B40006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71AFD6" w14:textId="77777777" w:rsidR="003E3070" w:rsidRPr="0035030C" w:rsidRDefault="003E3070" w:rsidP="003E3070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E3070" w:rsidRPr="0035030C" w14:paraId="0DCF198A" w14:textId="77777777" w:rsidTr="00D249FA">
        <w:tc>
          <w:tcPr>
            <w:tcW w:w="2970" w:type="dxa"/>
          </w:tcPr>
          <w:p w14:paraId="2939A96B" w14:textId="77777777" w:rsidR="003E3070" w:rsidRPr="0035030C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</w:tcPr>
          <w:p w14:paraId="242537E7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42DE5E14" w14:textId="216D643F" w:rsidR="003E3070" w:rsidRPr="0035030C" w:rsidRDefault="00117E9B" w:rsidP="003E307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67CBF1D7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609B760" w14:textId="5BEFDA08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47" w:type="dxa"/>
          </w:tcPr>
          <w:p w14:paraId="0DCC916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F3DB3C" w14:textId="24FBAC0A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552E886D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B2B5" w14:textId="397DD305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1B8C64A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89BB42A" w14:textId="2F94196C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7" w:type="dxa"/>
          </w:tcPr>
          <w:p w14:paraId="785B7A56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1263B" w14:textId="193EF827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7" w:type="dxa"/>
          </w:tcPr>
          <w:p w14:paraId="57D4A257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64B594" w14:textId="5B190377" w:rsidR="003E3070" w:rsidRPr="0035030C" w:rsidRDefault="00A403B8" w:rsidP="003E307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996BDAB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F706DD" w14:textId="181FA737" w:rsidR="003E3070" w:rsidRPr="0035030C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3070" w:rsidRPr="0035030C" w14:paraId="0CF38F7E" w14:textId="77777777" w:rsidTr="00D249FA">
        <w:tc>
          <w:tcPr>
            <w:tcW w:w="2970" w:type="dxa"/>
          </w:tcPr>
          <w:p w14:paraId="5D138106" w14:textId="77777777" w:rsidR="003E3070" w:rsidRPr="0035030C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</w:tcPr>
          <w:p w14:paraId="50499E5E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34D5829" w14:textId="6DA93E8F" w:rsidR="003E3070" w:rsidRPr="0035030C" w:rsidRDefault="00117E9B" w:rsidP="003E3070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93BF8D5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CC5D859" w14:textId="5D1281A5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5D09A76C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68B2F3" w14:textId="1D3D4A8E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9A5F085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08C26F" w14:textId="6E7888D1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7117E4ED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CB658AD" w14:textId="1572781E" w:rsidR="003E3070" w:rsidRPr="0035030C" w:rsidRDefault="00A403B8" w:rsidP="003E307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A74B300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03CBC9" w14:textId="088CB92F" w:rsidR="003E3070" w:rsidRPr="0035030C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EADAE1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FD9569" w14:textId="69A6CADD" w:rsidR="003E3070" w:rsidRPr="0035030C" w:rsidRDefault="00A403B8" w:rsidP="003E307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598ED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4C8F889" w14:textId="764E9E8B" w:rsidR="003E3070" w:rsidRPr="0035030C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3070" w:rsidRPr="0035030C" w14:paraId="3C0E683A" w14:textId="77777777" w:rsidTr="00D249FA">
        <w:tc>
          <w:tcPr>
            <w:tcW w:w="2970" w:type="dxa"/>
          </w:tcPr>
          <w:p w14:paraId="76D48194" w14:textId="77777777" w:rsidR="003E3070" w:rsidRPr="0035030C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</w:tcPr>
          <w:p w14:paraId="517BFC6E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C8FF6EF" w14:textId="08339126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5A00E2AC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6F04D4FF" w14:textId="5F61EDE7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276C25C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F26044" w14:textId="083DCBEE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3F63FF26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4024C0" w14:textId="345BC73A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9CED2B0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E756401" w14:textId="6376CF05" w:rsidR="003E3070" w:rsidRPr="0035030C" w:rsidRDefault="00A403B8" w:rsidP="003E3070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88A71CC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23C8D7A" w14:textId="020A1499" w:rsidR="003E3070" w:rsidRPr="0035030C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80C7083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4540B6" w14:textId="3EC169EF" w:rsidR="003E3070" w:rsidRPr="0035030C" w:rsidRDefault="00A403B8" w:rsidP="003E3070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BD047FB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663510" w14:textId="4A472DD9" w:rsidR="003E3070" w:rsidRPr="0035030C" w:rsidRDefault="003E3070" w:rsidP="003E3070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3070" w:rsidRPr="0035030C" w14:paraId="7F6A7267" w14:textId="77777777" w:rsidTr="00D249FA">
        <w:tc>
          <w:tcPr>
            <w:tcW w:w="2970" w:type="dxa"/>
          </w:tcPr>
          <w:p w14:paraId="0FC14281" w14:textId="74314A6E" w:rsidR="003E3070" w:rsidRPr="00DD5529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DD5529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042102A5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016F14C4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7C45BF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38C801D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1BA1B5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174B5C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B2E18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245B2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B86EB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67D47E4" w14:textId="55171AE8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47" w:type="dxa"/>
          </w:tcPr>
          <w:p w14:paraId="7F3BB9A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14D8AD1" w14:textId="64FEEC34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47" w:type="dxa"/>
          </w:tcPr>
          <w:p w14:paraId="06D33D4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0E2C653" w14:textId="0A97CC86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47" w:type="dxa"/>
          </w:tcPr>
          <w:p w14:paraId="46DF4FD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005F3E6" w14:textId="68741B5A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</w:tr>
      <w:tr w:rsidR="000F667F" w:rsidRPr="0035030C" w14:paraId="24D25DB0" w14:textId="77777777" w:rsidTr="00884AAB">
        <w:tc>
          <w:tcPr>
            <w:tcW w:w="2970" w:type="dxa"/>
          </w:tcPr>
          <w:p w14:paraId="31B3CDEF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9F01C78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B810ED8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2359D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43AAA87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ACEEE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572443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C16E53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648F1A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D2B8BB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5805A111" w14:textId="77777777" w:rsidR="000F667F" w:rsidRPr="0035030C" w:rsidRDefault="000F667F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00FFC9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061B077" w14:textId="77777777" w:rsidR="000F667F" w:rsidRPr="0035030C" w:rsidRDefault="000F667F" w:rsidP="000F667F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EBB952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5D56D848" w14:textId="77777777" w:rsidR="000F667F" w:rsidRPr="0035030C" w:rsidRDefault="000F667F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4227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49A0C31" w14:textId="77777777" w:rsidR="000F667F" w:rsidRPr="0035030C" w:rsidRDefault="000F667F" w:rsidP="000F667F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667F" w:rsidRPr="0035030C" w14:paraId="519C52A8" w14:textId="77777777" w:rsidTr="00884AAB">
        <w:tc>
          <w:tcPr>
            <w:tcW w:w="2970" w:type="dxa"/>
          </w:tcPr>
          <w:p w14:paraId="3560F105" w14:textId="77777777" w:rsidR="000F667F" w:rsidRPr="00D0124A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630B1C9D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3C559E09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9C816F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E1E41B5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CBBA6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BB1926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FC099D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DA1762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BFDB7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52A43D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73B3B7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C2618D" w14:textId="77777777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025318B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EA7AB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7364F2" w14:textId="77777777" w:rsidR="000F667F" w:rsidRPr="0035030C" w:rsidRDefault="000F667F" w:rsidP="000F667F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F49245" w14:textId="77777777" w:rsidR="000F667F" w:rsidRPr="00D0124A" w:rsidRDefault="000F667F" w:rsidP="000F667F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E3070" w:rsidRPr="0035030C" w14:paraId="0ED9D70C" w14:textId="77777777" w:rsidTr="00D249FA">
        <w:tc>
          <w:tcPr>
            <w:tcW w:w="2970" w:type="dxa"/>
          </w:tcPr>
          <w:p w14:paraId="751BDEF4" w14:textId="77777777" w:rsidR="003E3070" w:rsidRPr="00D0124A" w:rsidRDefault="003E3070" w:rsidP="003E3070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4945345F" w14:textId="5D98627E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7EF6F28E" w14:textId="602FC1A6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2C42DD1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B1E8B10" w14:textId="5A527619" w:rsidR="003E3070" w:rsidRPr="0035030C" w:rsidRDefault="00117E9B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47" w:type="dxa"/>
          </w:tcPr>
          <w:p w14:paraId="7DC99A0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63D95" w14:textId="40DFBCA7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6815448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F31995" w14:textId="75AB0AA6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13292C7E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D9C9C91" w14:textId="36F4E538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6C2F2264" w14:textId="77777777" w:rsidR="003E3070" w:rsidRPr="0035030C" w:rsidRDefault="003E3070" w:rsidP="003E3070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474D9D" w14:textId="64FF6AC6" w:rsidR="003E3070" w:rsidRPr="00D0124A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35796078" w14:textId="77777777" w:rsidR="003E3070" w:rsidRPr="0035030C" w:rsidRDefault="003E3070" w:rsidP="003E3070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C76ACAB" w14:textId="3DD0BBF5" w:rsidR="003E3070" w:rsidRPr="0035030C" w:rsidRDefault="00117E9B" w:rsidP="003E3070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47" w:type="dxa"/>
          </w:tcPr>
          <w:p w14:paraId="3FCAE421" w14:textId="77777777" w:rsidR="003E3070" w:rsidRPr="0035030C" w:rsidRDefault="003E3070" w:rsidP="003E3070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59E8ED1" w14:textId="7F4115FB" w:rsidR="003E3070" w:rsidRPr="00D0124A" w:rsidRDefault="00117E9B" w:rsidP="003E3070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3E3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</w:tr>
      <w:tr w:rsidR="003E3070" w:rsidRPr="0035030C" w14:paraId="4E5CB72A" w14:textId="77777777" w:rsidTr="00D249FA">
        <w:tc>
          <w:tcPr>
            <w:tcW w:w="2970" w:type="dxa"/>
          </w:tcPr>
          <w:p w14:paraId="561BA925" w14:textId="77777777" w:rsidR="003E3070" w:rsidRPr="0035030C" w:rsidRDefault="003E3070" w:rsidP="003E3070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E34DCB6" w14:textId="77777777" w:rsidR="003E3070" w:rsidRPr="0035030C" w:rsidRDefault="003E3070" w:rsidP="003E3070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D041E03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004882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FEA80E3" w14:textId="77777777" w:rsidR="003E3070" w:rsidRPr="0035030C" w:rsidRDefault="003E3070" w:rsidP="003E3070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25F6040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FFC64A5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0ADEF47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C12865" w14:textId="77777777" w:rsidR="003E3070" w:rsidRPr="0035030C" w:rsidRDefault="003E3070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378DF9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A4E56C9" w14:textId="756D1845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7A6421E0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E748BCD" w14:textId="0E3AA30F" w:rsidR="003E3070" w:rsidRPr="009261E3" w:rsidRDefault="00117E9B" w:rsidP="003E3070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  <w:r w:rsidR="003E3070" w:rsidRPr="009261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8243A60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0E034F0" w14:textId="236C966F" w:rsidR="003E3070" w:rsidRPr="00DD5529" w:rsidRDefault="00117E9B" w:rsidP="003E3070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47" w:type="dxa"/>
          </w:tcPr>
          <w:p w14:paraId="645BC0A3" w14:textId="77777777" w:rsidR="003E3070" w:rsidRPr="0035030C" w:rsidRDefault="003E3070" w:rsidP="003E3070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EFA2B52" w14:textId="393F79CB" w:rsidR="003E3070" w:rsidRPr="009261E3" w:rsidRDefault="00117E9B" w:rsidP="003E3070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  <w:r w:rsidR="003E30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794</w:t>
            </w:r>
          </w:p>
        </w:tc>
      </w:tr>
    </w:tbl>
    <w:p w14:paraId="55EB9FF2" w14:textId="4B38523D" w:rsidR="00B23C08" w:rsidRDefault="00B23C08" w:rsidP="00316BFE">
      <w:pPr>
        <w:pStyle w:val="Bo-C1Content"/>
        <w:rPr>
          <w:rFonts w:asciiTheme="majorBidi" w:hAnsiTheme="majorBidi" w:cstheme="majorBidi"/>
          <w:sz w:val="24"/>
          <w:szCs w:val="24"/>
        </w:rPr>
      </w:pPr>
    </w:p>
    <w:p w14:paraId="4AB7DD34" w14:textId="77777777" w:rsidR="00B23C08" w:rsidRDefault="00B23C08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6D7A635E" w14:textId="77777777" w:rsidTr="00D249FA">
        <w:trPr>
          <w:tblHeader/>
        </w:trPr>
        <w:tc>
          <w:tcPr>
            <w:tcW w:w="2970" w:type="dxa"/>
          </w:tcPr>
          <w:p w14:paraId="4B63F103" w14:textId="77777777" w:rsidR="00316BFE" w:rsidRPr="0035030C" w:rsidRDefault="00316BFE" w:rsidP="00D249F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421E1B8" w14:textId="77777777" w:rsidR="00316BFE" w:rsidRPr="0035030C" w:rsidRDefault="00316BFE" w:rsidP="00D249F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32DD43AF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6BFE" w:rsidRPr="0035030C" w14:paraId="06F0DFBD" w14:textId="77777777" w:rsidTr="00D249FA">
        <w:trPr>
          <w:tblHeader/>
        </w:trPr>
        <w:tc>
          <w:tcPr>
            <w:tcW w:w="2970" w:type="dxa"/>
          </w:tcPr>
          <w:p w14:paraId="0B430257" w14:textId="77777777" w:rsidR="00316BFE" w:rsidRPr="0035030C" w:rsidRDefault="00316BFE" w:rsidP="00D249F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4BD7A61" w14:textId="77777777" w:rsidR="00316BFE" w:rsidRPr="0035030C" w:rsidRDefault="00316BFE" w:rsidP="00D249F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40CAC9D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4546C08D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655BFEF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62B0FE14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B101F54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748EC017" w14:textId="77777777" w:rsidR="00316BFE" w:rsidRPr="0035030C" w:rsidRDefault="00316BFE" w:rsidP="00D249F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36C25BF" w14:textId="77777777" w:rsidR="00316BFE" w:rsidRPr="0035030C" w:rsidRDefault="00316BFE" w:rsidP="00D249F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F667F" w:rsidRPr="0035030C" w14:paraId="0F9D4ACA" w14:textId="77777777" w:rsidTr="00D249FA">
        <w:trPr>
          <w:tblHeader/>
        </w:trPr>
        <w:tc>
          <w:tcPr>
            <w:tcW w:w="2970" w:type="dxa"/>
          </w:tcPr>
          <w:p w14:paraId="61C416D9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AAD5DB8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27F14259" w14:textId="4D7FF5D1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6D8B1663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BE6CDCD" w14:textId="2BE194D7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3071F270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6E78AC" w14:textId="23CDD9F0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0F182AF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35F0D8" w14:textId="12CB555E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09656C8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006922" w14:textId="36B596F3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11CDEFC8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48880" w14:textId="3B4CE912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25A55CDC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82CE7" w14:textId="39D2F0E8" w:rsidR="000F667F" w:rsidRPr="0035030C" w:rsidRDefault="00117E9B" w:rsidP="000F667F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0D0F709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FF095" w14:textId="69F48A4F" w:rsidR="000F667F" w:rsidRPr="0035030C" w:rsidRDefault="00117E9B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667F" w:rsidRPr="0035030C" w14:paraId="6BA28DEC" w14:textId="77777777" w:rsidTr="00D249FA">
        <w:trPr>
          <w:tblHeader/>
        </w:trPr>
        <w:tc>
          <w:tcPr>
            <w:tcW w:w="2970" w:type="dxa"/>
          </w:tcPr>
          <w:p w14:paraId="204AE5E0" w14:textId="77777777" w:rsidR="000F667F" w:rsidRPr="0035030C" w:rsidRDefault="000F667F" w:rsidP="000F66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618894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5CC19D89" w14:textId="77777777" w:rsidR="000F667F" w:rsidRPr="0035030C" w:rsidRDefault="000F667F" w:rsidP="000F66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0AC56FB5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35B2B8C" w14:textId="77777777" w:rsidR="000F667F" w:rsidRPr="0035030C" w:rsidRDefault="000F667F" w:rsidP="000F667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667F" w:rsidRPr="0035030C" w14:paraId="17E076BC" w14:textId="77777777" w:rsidTr="00D249FA">
        <w:tc>
          <w:tcPr>
            <w:tcW w:w="2970" w:type="dxa"/>
          </w:tcPr>
          <w:p w14:paraId="562B7E6F" w14:textId="77777777" w:rsidR="000F667F" w:rsidRPr="0035030C" w:rsidRDefault="000F667F" w:rsidP="000F66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5D9E5126" w14:textId="77777777" w:rsidR="000F667F" w:rsidRPr="0035030C" w:rsidRDefault="000F667F" w:rsidP="000F66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D9BFD11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483BF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231FEF9" w14:textId="77777777" w:rsidR="000F667F" w:rsidRPr="0035030C" w:rsidRDefault="000F667F" w:rsidP="000F66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0F7ACA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6532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611BD3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95A98C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963846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F9BC29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DB42591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312201E" w14:textId="77777777" w:rsidR="000F667F" w:rsidRPr="0035030C" w:rsidRDefault="000F667F" w:rsidP="000F66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966DCDD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33EC71" w14:textId="77777777" w:rsidR="000F667F" w:rsidRPr="0035030C" w:rsidRDefault="000F667F" w:rsidP="000F66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0282F2" w14:textId="77777777" w:rsidR="000F667F" w:rsidRPr="0035030C" w:rsidRDefault="000F667F" w:rsidP="000F66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6633DD" w14:textId="77777777" w:rsidR="000F667F" w:rsidRPr="0035030C" w:rsidRDefault="000F667F" w:rsidP="000F667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403B8" w:rsidRPr="0035030C" w14:paraId="6A9FE093" w14:textId="77777777" w:rsidTr="00D249FA">
        <w:tc>
          <w:tcPr>
            <w:tcW w:w="2970" w:type="dxa"/>
          </w:tcPr>
          <w:p w14:paraId="1937CEC9" w14:textId="77777777" w:rsidR="00A403B8" w:rsidRPr="0035030C" w:rsidRDefault="00A403B8" w:rsidP="00A403B8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0D04A93F" w14:textId="77777777" w:rsidR="00A403B8" w:rsidRPr="0035030C" w:rsidRDefault="00A403B8" w:rsidP="00A403B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6DDA085" w14:textId="476CAFC0" w:rsidR="00A403B8" w:rsidRPr="0035030C" w:rsidRDefault="00117E9B" w:rsidP="00A403B8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7F63BE7E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08FE01C" w14:textId="0B3EE731" w:rsidR="00A403B8" w:rsidRPr="0035030C" w:rsidRDefault="00117E9B" w:rsidP="00A403B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1A956139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BF9362" w14:textId="0A73E202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238601FA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069289" w14:textId="406FCE5C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02306CE3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CDEF26" w14:textId="3E36611B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755C3E80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ED6A018" w14:textId="4E4B7AD9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3AC8B2A1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0799258" w14:textId="7C559D62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247" w:type="dxa"/>
          </w:tcPr>
          <w:p w14:paraId="12F01B3B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515112" w14:textId="4AB57BE4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477</w:t>
            </w:r>
          </w:p>
        </w:tc>
      </w:tr>
      <w:tr w:rsidR="00A403B8" w:rsidRPr="0035030C" w14:paraId="5D111583" w14:textId="77777777" w:rsidTr="00D249FA">
        <w:tc>
          <w:tcPr>
            <w:tcW w:w="2970" w:type="dxa"/>
          </w:tcPr>
          <w:p w14:paraId="12775AB8" w14:textId="77777777" w:rsidR="00A403B8" w:rsidRPr="0035030C" w:rsidRDefault="00A403B8" w:rsidP="00A403B8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07E00D3A" w14:textId="77777777" w:rsidR="00A403B8" w:rsidRPr="0035030C" w:rsidRDefault="00A403B8" w:rsidP="00A403B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9682F61" w14:textId="094F71D3" w:rsidR="00A403B8" w:rsidRPr="0035030C" w:rsidRDefault="00117E9B" w:rsidP="00A403B8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6CEE76C0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34E8DC7" w14:textId="54AB3512" w:rsidR="00A403B8" w:rsidRPr="0035030C" w:rsidRDefault="00117E9B" w:rsidP="00A403B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7" w:type="dxa"/>
          </w:tcPr>
          <w:p w14:paraId="47A1BFAB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42DBB0" w14:textId="32A9E272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56F2BD3D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529FE2" w14:textId="1CFEF510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31CC68F6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9E36044" w14:textId="76E37FDB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40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72F0BB56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84FB9A5" w14:textId="52BB96AD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403B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4591BBE5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2E20894" w14:textId="6507CDD4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247" w:type="dxa"/>
          </w:tcPr>
          <w:p w14:paraId="346FB4B6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C7484A2" w14:textId="270D07A8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792</w:t>
            </w:r>
            <w:r w:rsidR="00A403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</w:t>
            </w:r>
          </w:p>
        </w:tc>
      </w:tr>
      <w:tr w:rsidR="00A403B8" w:rsidRPr="0035030C" w14:paraId="1FF23734" w14:textId="77777777" w:rsidTr="00D249FA">
        <w:tc>
          <w:tcPr>
            <w:tcW w:w="2970" w:type="dxa"/>
          </w:tcPr>
          <w:p w14:paraId="73733A8C" w14:textId="77777777" w:rsidR="00A403B8" w:rsidRPr="0035030C" w:rsidRDefault="00A403B8" w:rsidP="00A403B8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269A05A5" w14:textId="77777777" w:rsidR="00A403B8" w:rsidRPr="0035030C" w:rsidRDefault="00A403B8" w:rsidP="00A403B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DD75D49" w14:textId="77777777" w:rsidR="00A403B8" w:rsidRPr="0035030C" w:rsidRDefault="00A403B8" w:rsidP="00A403B8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A22AB43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F10F8FD" w14:textId="77777777" w:rsidR="00A403B8" w:rsidRPr="0035030C" w:rsidRDefault="00A403B8" w:rsidP="00A403B8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2CDEF9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72C0DD" w14:textId="77777777" w:rsidR="00A403B8" w:rsidRPr="0035030C" w:rsidRDefault="00A403B8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5D9FED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CCCFF12" w14:textId="77777777" w:rsidR="00A403B8" w:rsidRPr="0035030C" w:rsidRDefault="00A403B8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622350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2F1A2BC" w14:textId="1B4E0073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0AFCC4A4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107FDB" w14:textId="6C132944" w:rsidR="00A403B8" w:rsidRPr="0035030C" w:rsidRDefault="00117E9B" w:rsidP="00A403B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A403B8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47" w:type="dxa"/>
          </w:tcPr>
          <w:p w14:paraId="7A05A879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61D1631" w14:textId="79D5C4FE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 w:rsidR="00F723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47" w:type="dxa"/>
          </w:tcPr>
          <w:p w14:paraId="64E92B24" w14:textId="77777777" w:rsidR="00A403B8" w:rsidRPr="0035030C" w:rsidRDefault="00A403B8" w:rsidP="00A403B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0290002" w14:textId="46467D46" w:rsidR="00A403B8" w:rsidRPr="0035030C" w:rsidRDefault="00117E9B" w:rsidP="00A403B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  <w:r w:rsidR="00A403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</w:tr>
    </w:tbl>
    <w:p w14:paraId="77FBDB8B" w14:textId="77777777" w:rsidR="00316BFE" w:rsidRPr="00B23C08" w:rsidRDefault="00316BFE" w:rsidP="00316BFE">
      <w:pPr>
        <w:pStyle w:val="Bo-C1Content"/>
        <w:ind w:left="0"/>
        <w:rPr>
          <w:rFonts w:asciiTheme="majorBidi" w:hAnsiTheme="majorBidi" w:cstheme="majorBidi"/>
          <w:sz w:val="20"/>
          <w:szCs w:val="20"/>
          <w:lang w:val="en-US"/>
        </w:rPr>
      </w:pPr>
    </w:p>
    <w:p w14:paraId="6DACB572" w14:textId="334276F4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 xml:space="preserve">ของกลุ่มบริษัทและบริษัทไม่มีการจ่ายเงินปันผลในระหว่างปีสิ้นสุดวันที่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17E9B" w:rsidRPr="00117E9B">
        <w:rPr>
          <w:rFonts w:asciiTheme="majorBidi" w:hAnsiTheme="majorBidi" w:cstheme="majorBidi"/>
        </w:rPr>
        <w:t>2568</w:t>
      </w:r>
      <w:r w:rsidRPr="0035030C">
        <w:rPr>
          <w:rFonts w:asciiTheme="majorBidi" w:hAnsiTheme="majorBidi" w:cstheme="majorBidi"/>
          <w:cs/>
          <w:lang w:val="en-US"/>
        </w:rPr>
        <w:t xml:space="preserve"> และ </w:t>
      </w:r>
      <w:r w:rsidR="00117E9B" w:rsidRPr="00117E9B">
        <w:rPr>
          <w:rFonts w:asciiTheme="majorBidi" w:hAnsiTheme="majorBidi" w:cstheme="majorBidi"/>
        </w:rPr>
        <w:t>2567</w:t>
      </w:r>
    </w:p>
    <w:p w14:paraId="15B9D173" w14:textId="77777777" w:rsidR="00316BFE" w:rsidRPr="00B23C08" w:rsidRDefault="00316BFE" w:rsidP="00316BFE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14A4E626" w14:textId="45B18C3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CA6279"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1DEA38" w14:textId="77777777" w:rsidR="00316BFE" w:rsidRPr="0035030C" w:rsidRDefault="00316BFE" w:rsidP="00316BFE">
      <w:pPr>
        <w:pStyle w:val="Bo-Blankline"/>
        <w:ind w:left="0"/>
        <w:rPr>
          <w:rFonts w:asciiTheme="majorBidi" w:hAnsiTheme="majorBidi" w:cstheme="majorBidi"/>
        </w:rPr>
      </w:pPr>
    </w:p>
    <w:p w14:paraId="37AF127A" w14:textId="2369A63C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</w:t>
      </w:r>
      <w:r w:rsidR="00CA6279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>ของกลุ่มบริษัท</w:t>
      </w:r>
      <w:r w:rsidRPr="0035030C">
        <w:rPr>
          <w:rFonts w:asciiTheme="majorBidi" w:hAnsiTheme="majorBidi" w:cstheme="majorBidi"/>
          <w:cs/>
        </w:rPr>
        <w:t>ทั้งหมดดำเนินธุรกิจในประเทศไทย</w:t>
      </w:r>
    </w:p>
    <w:p w14:paraId="7DB06325" w14:textId="77777777" w:rsidR="00316BFE" w:rsidRDefault="00316BFE" w:rsidP="00316BFE">
      <w:pPr>
        <w:pStyle w:val="Bo-C1Content"/>
        <w:rPr>
          <w:rFonts w:asciiTheme="majorBidi" w:hAnsiTheme="majorBidi" w:cstheme="majorBidi"/>
          <w:i/>
          <w:iCs/>
        </w:rPr>
      </w:pPr>
    </w:p>
    <w:p w14:paraId="05D65BEC" w14:textId="77777777" w:rsidR="00B23C08" w:rsidRPr="0035030C" w:rsidRDefault="00B23C08" w:rsidP="00B23C08">
      <w:pPr>
        <w:spacing w:line="240" w:lineRule="auto"/>
        <w:rPr>
          <w:rFonts w:asciiTheme="majorBidi" w:hAnsiTheme="majorBidi" w:cstheme="majorBidi"/>
          <w:cs/>
        </w:rPr>
        <w:sectPr w:rsidR="00B23C08" w:rsidRPr="0035030C" w:rsidSect="00EA1A6A"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834D28D" w14:textId="469D5FB5" w:rsidR="00316BFE" w:rsidRPr="0035030C" w:rsidRDefault="00316BFE" w:rsidP="00316BFE">
      <w:pPr>
        <w:pStyle w:val="Bo-C1Content"/>
        <w:rPr>
          <w:rFonts w:asciiTheme="majorBidi" w:hAnsiTheme="majorBidi" w:cstheme="majorBidi"/>
          <w:i/>
          <w:iCs/>
          <w:cs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บริษัทร่วม</w:t>
      </w:r>
      <w:r w:rsidR="00DC4F51">
        <w:rPr>
          <w:rFonts w:asciiTheme="majorBidi" w:hAnsiTheme="majorBidi" w:cstheme="majorBidi" w:hint="cs"/>
          <w:i/>
          <w:iCs/>
          <w:cs/>
        </w:rPr>
        <w:t>และการร่วมค้า</w:t>
      </w:r>
      <w:r w:rsidRPr="0035030C">
        <w:rPr>
          <w:rFonts w:asciiTheme="majorBidi" w:hAnsiTheme="majorBidi" w:cstheme="majorBidi"/>
          <w:i/>
          <w:iCs/>
          <w:cs/>
        </w:rPr>
        <w:t>ที่ไม่มีสาระสำคัญ</w:t>
      </w:r>
    </w:p>
    <w:p w14:paraId="2D7E3866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p w14:paraId="5E467E57" w14:textId="79F49425" w:rsidR="00316BFE" w:rsidRPr="0035030C" w:rsidRDefault="00316BFE" w:rsidP="00316BFE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</w:t>
      </w:r>
      <w:r w:rsidR="00DC4F51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cs/>
          <w:lang w:val="en-US"/>
        </w:rPr>
        <w:t>ที่ไม่มีสาระสำคัญ จากจำนวนเงินที่รายงานในงบการเงินรวมของกลุ่มบริษัท</w:t>
      </w:r>
    </w:p>
    <w:p w14:paraId="5169AEEA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tbl>
      <w:tblPr>
        <w:tblW w:w="9179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690"/>
        <w:gridCol w:w="1145"/>
        <w:gridCol w:w="256"/>
        <w:gridCol w:w="1104"/>
        <w:gridCol w:w="235"/>
        <w:gridCol w:w="1271"/>
        <w:gridCol w:w="235"/>
        <w:gridCol w:w="1243"/>
      </w:tblGrid>
      <w:tr w:rsidR="00246531" w:rsidRPr="007D4097" w14:paraId="74180B54" w14:textId="77777777" w:rsidTr="00246531">
        <w:tc>
          <w:tcPr>
            <w:tcW w:w="3690" w:type="dxa"/>
            <w:shd w:val="clear" w:color="auto" w:fill="FFFFFF" w:themeFill="background1"/>
          </w:tcPr>
          <w:p w14:paraId="32E7A064" w14:textId="77777777" w:rsidR="00246531" w:rsidRPr="00071CA6" w:rsidRDefault="00246531" w:rsidP="00D249FA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505" w:type="dxa"/>
            <w:gridSpan w:val="3"/>
            <w:shd w:val="clear" w:color="auto" w:fill="FFFFFF" w:themeFill="background1"/>
          </w:tcPr>
          <w:p w14:paraId="753ABA20" w14:textId="6AC9933B" w:rsidR="00246531" w:rsidRPr="00071CA6" w:rsidRDefault="00246531" w:rsidP="00D249F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46531">
              <w:rPr>
                <w:rFonts w:asciiTheme="majorBidi" w:hAnsiTheme="majorBidi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  <w:tc>
          <w:tcPr>
            <w:tcW w:w="235" w:type="dxa"/>
            <w:shd w:val="clear" w:color="auto" w:fill="FFFFFF" w:themeFill="background1"/>
          </w:tcPr>
          <w:p w14:paraId="690362C5" w14:textId="77777777" w:rsidR="00246531" w:rsidRPr="00071CA6" w:rsidRDefault="00246531" w:rsidP="00D249F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49" w:type="dxa"/>
            <w:gridSpan w:val="3"/>
            <w:shd w:val="clear" w:color="auto" w:fill="FFFFFF" w:themeFill="background1"/>
          </w:tcPr>
          <w:p w14:paraId="123AC804" w14:textId="6DFC594B" w:rsidR="00246531" w:rsidRPr="00071CA6" w:rsidRDefault="00246531" w:rsidP="00D249F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4653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การร่วมค้าที่ไม่มีสาระสำคัญ</w:t>
            </w:r>
          </w:p>
        </w:tc>
      </w:tr>
      <w:tr w:rsidR="00AE262F" w:rsidRPr="007D4097" w14:paraId="2467EFEB" w14:textId="77777777" w:rsidTr="00246531">
        <w:tc>
          <w:tcPr>
            <w:tcW w:w="3690" w:type="dxa"/>
            <w:shd w:val="clear" w:color="auto" w:fill="FFFFFF" w:themeFill="background1"/>
          </w:tcPr>
          <w:p w14:paraId="5E6822A5" w14:textId="77777777" w:rsidR="00246531" w:rsidRPr="00071CA6" w:rsidRDefault="00246531" w:rsidP="00246531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45" w:type="dxa"/>
            <w:shd w:val="clear" w:color="auto" w:fill="FFFFFF" w:themeFill="background1"/>
          </w:tcPr>
          <w:p w14:paraId="5C05F366" w14:textId="2AC8379E" w:rsidR="00246531" w:rsidRPr="00246531" w:rsidRDefault="00117E9B" w:rsidP="00246531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6" w:type="dxa"/>
            <w:shd w:val="clear" w:color="auto" w:fill="FFFFFF" w:themeFill="background1"/>
          </w:tcPr>
          <w:p w14:paraId="6B5779A0" w14:textId="77777777" w:rsidR="00246531" w:rsidRPr="00246531" w:rsidRDefault="00246531" w:rsidP="00246531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FFFFFF" w:themeFill="background1"/>
          </w:tcPr>
          <w:p w14:paraId="15E1ECB5" w14:textId="42AA8349" w:rsidR="00246531" w:rsidRPr="00246531" w:rsidRDefault="00117E9B" w:rsidP="00246531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shd w:val="clear" w:color="auto" w:fill="FFFFFF" w:themeFill="background1"/>
          </w:tcPr>
          <w:p w14:paraId="17429FB7" w14:textId="77777777" w:rsidR="00246531" w:rsidRPr="00246531" w:rsidRDefault="00246531" w:rsidP="00246531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FFFFFF" w:themeFill="background1"/>
          </w:tcPr>
          <w:p w14:paraId="71F5FFA7" w14:textId="5244C613" w:rsidR="00246531" w:rsidRPr="00246531" w:rsidRDefault="00117E9B" w:rsidP="00246531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  <w:shd w:val="clear" w:color="auto" w:fill="FFFFFF" w:themeFill="background1"/>
          </w:tcPr>
          <w:p w14:paraId="055D9126" w14:textId="77777777" w:rsidR="00246531" w:rsidRPr="00246531" w:rsidRDefault="00246531" w:rsidP="00246531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FFFFFF" w:themeFill="background1"/>
          </w:tcPr>
          <w:p w14:paraId="71960C6F" w14:textId="74B71C8B" w:rsidR="00246531" w:rsidRPr="00246531" w:rsidRDefault="00117E9B" w:rsidP="00246531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46531" w:rsidRPr="0035030C" w14:paraId="2392FF7A" w14:textId="77777777" w:rsidTr="00246531">
        <w:tc>
          <w:tcPr>
            <w:tcW w:w="3690" w:type="dxa"/>
            <w:shd w:val="clear" w:color="auto" w:fill="FFFFFF" w:themeFill="background1"/>
          </w:tcPr>
          <w:p w14:paraId="426BCBEF" w14:textId="77777777" w:rsidR="00246531" w:rsidRPr="00071CA6" w:rsidRDefault="00246531" w:rsidP="00246531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89" w:type="dxa"/>
            <w:gridSpan w:val="7"/>
            <w:shd w:val="clear" w:color="auto" w:fill="FFFFFF" w:themeFill="background1"/>
          </w:tcPr>
          <w:p w14:paraId="481D354F" w14:textId="77777777" w:rsidR="00246531" w:rsidRPr="00246531" w:rsidRDefault="00246531" w:rsidP="00246531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65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65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65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531" w:rsidRPr="0035030C" w14:paraId="6B325B73" w14:textId="77777777" w:rsidTr="00246531">
        <w:tc>
          <w:tcPr>
            <w:tcW w:w="3690" w:type="dxa"/>
            <w:shd w:val="clear" w:color="auto" w:fill="FFFFFF" w:themeFill="background1"/>
          </w:tcPr>
          <w:p w14:paraId="6361ECD1" w14:textId="31F2EB41" w:rsidR="00246531" w:rsidRPr="00246531" w:rsidRDefault="00246531" w:rsidP="00C51CA8">
            <w:pPr>
              <w:tabs>
                <w:tab w:val="decimal" w:pos="864"/>
              </w:tabs>
              <w:spacing w:line="240" w:lineRule="atLeast"/>
              <w:ind w:left="164" w:right="-115" w:hanging="1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2465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45" w:type="dxa"/>
            <w:shd w:val="clear" w:color="auto" w:fill="FFFFFF" w:themeFill="background1"/>
            <w:vAlign w:val="bottom"/>
          </w:tcPr>
          <w:p w14:paraId="6DEB6759" w14:textId="63A70E0A" w:rsidR="00246531" w:rsidRPr="00246531" w:rsidRDefault="00117E9B" w:rsidP="00246531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="00246531" w:rsidRPr="002465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56" w:type="dxa"/>
            <w:shd w:val="clear" w:color="auto" w:fill="FFFFFF" w:themeFill="background1"/>
          </w:tcPr>
          <w:p w14:paraId="7AE8B7A4" w14:textId="77777777" w:rsidR="00246531" w:rsidRPr="00246531" w:rsidRDefault="00246531" w:rsidP="00246531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595FB4C0" w14:textId="184D0CA3" w:rsidR="00246531" w:rsidRPr="00246531" w:rsidRDefault="00117E9B" w:rsidP="00AE262F">
            <w:pPr>
              <w:tabs>
                <w:tab w:val="decimal" w:pos="919"/>
              </w:tabs>
              <w:spacing w:line="240" w:lineRule="atLeast"/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246531" w:rsidRPr="002465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5" w:type="dxa"/>
          </w:tcPr>
          <w:p w14:paraId="47A603E3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46F00903" w14:textId="6705E9B8" w:rsidR="00246531" w:rsidRPr="00246531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246531" w:rsidRPr="002465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5" w:type="dxa"/>
            <w:shd w:val="clear" w:color="auto" w:fill="FFFFFF" w:themeFill="background1"/>
            <w:vAlign w:val="bottom"/>
          </w:tcPr>
          <w:p w14:paraId="01968100" w14:textId="77777777" w:rsidR="00246531" w:rsidRPr="00246531" w:rsidRDefault="00246531" w:rsidP="0024653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FFFFFF" w:themeFill="background1"/>
            <w:vAlign w:val="bottom"/>
          </w:tcPr>
          <w:p w14:paraId="05DF865D" w14:textId="11928C39" w:rsidR="00246531" w:rsidRPr="00246531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246531" w:rsidRPr="002465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AE262F" w:rsidRPr="0035030C" w14:paraId="47784CB0" w14:textId="77777777" w:rsidTr="00246531">
        <w:tc>
          <w:tcPr>
            <w:tcW w:w="3690" w:type="dxa"/>
            <w:shd w:val="clear" w:color="auto" w:fill="FFFFFF" w:themeFill="background1"/>
          </w:tcPr>
          <w:p w14:paraId="05EB42ED" w14:textId="77777777" w:rsidR="00246531" w:rsidRPr="00246531" w:rsidRDefault="00246531" w:rsidP="0024653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45" w:type="dxa"/>
            <w:shd w:val="clear" w:color="auto" w:fill="FFFFFF" w:themeFill="background1"/>
          </w:tcPr>
          <w:p w14:paraId="2D7320CA" w14:textId="77777777" w:rsidR="00246531" w:rsidRPr="00246531" w:rsidRDefault="00246531" w:rsidP="002465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FFFFFF" w:themeFill="background1"/>
          </w:tcPr>
          <w:p w14:paraId="34BDC30B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FFFFFF" w:themeFill="background1"/>
          </w:tcPr>
          <w:p w14:paraId="6EF058C8" w14:textId="77777777" w:rsidR="00246531" w:rsidRPr="00246531" w:rsidRDefault="00246531" w:rsidP="002465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8ADE0E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B757A0F" w14:textId="77777777" w:rsidR="00246531" w:rsidRPr="00246531" w:rsidRDefault="00246531" w:rsidP="00246531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34D8430E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FFFFFF" w:themeFill="background1"/>
          </w:tcPr>
          <w:p w14:paraId="67912D00" w14:textId="77777777" w:rsidR="00246531" w:rsidRPr="00246531" w:rsidRDefault="00246531" w:rsidP="00246531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6531" w:rsidRPr="0035030C" w14:paraId="6167AED3" w14:textId="77777777" w:rsidTr="00246531">
        <w:tc>
          <w:tcPr>
            <w:tcW w:w="3690" w:type="dxa"/>
            <w:shd w:val="clear" w:color="auto" w:fill="FFFFFF" w:themeFill="background1"/>
          </w:tcPr>
          <w:p w14:paraId="4EE8B217" w14:textId="77777777" w:rsidR="00246531" w:rsidRPr="00246531" w:rsidRDefault="00246531" w:rsidP="00C51CA8">
            <w:pPr>
              <w:spacing w:line="240" w:lineRule="atLeast"/>
              <w:ind w:left="16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65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45" w:type="dxa"/>
            <w:shd w:val="clear" w:color="auto" w:fill="FFFFFF" w:themeFill="background1"/>
          </w:tcPr>
          <w:p w14:paraId="5004F6CB" w14:textId="3C7FADD2" w:rsidR="00246531" w:rsidRPr="00246531" w:rsidRDefault="00117E9B" w:rsidP="00246531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465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56" w:type="dxa"/>
            <w:shd w:val="clear" w:color="auto" w:fill="FFFFFF" w:themeFill="background1"/>
          </w:tcPr>
          <w:p w14:paraId="697CACCD" w14:textId="77777777" w:rsidR="00246531" w:rsidRPr="00246531" w:rsidRDefault="00246531" w:rsidP="00246531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FFFFFF" w:themeFill="background1"/>
          </w:tcPr>
          <w:p w14:paraId="6D22E728" w14:textId="65DEF0AF" w:rsidR="00246531" w:rsidRPr="00246531" w:rsidRDefault="00117E9B" w:rsidP="00AE262F">
            <w:pPr>
              <w:tabs>
                <w:tab w:val="decimal" w:pos="919"/>
              </w:tabs>
              <w:spacing w:line="240" w:lineRule="atLeast"/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465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35" w:type="dxa"/>
            <w:shd w:val="clear" w:color="auto" w:fill="FFFFFF" w:themeFill="background1"/>
          </w:tcPr>
          <w:p w14:paraId="6F0AE6F5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104B47E8" w14:textId="3FC8716E" w:rsidR="00246531" w:rsidRPr="00246531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E2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35" w:type="dxa"/>
            <w:shd w:val="clear" w:color="auto" w:fill="FFFFFF" w:themeFill="background1"/>
          </w:tcPr>
          <w:p w14:paraId="33124F59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FFFFFF" w:themeFill="background1"/>
          </w:tcPr>
          <w:p w14:paraId="607AC86C" w14:textId="025954D2" w:rsidR="00246531" w:rsidRPr="00246531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E2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246531" w:rsidRPr="0035030C" w14:paraId="50FEB982" w14:textId="77777777" w:rsidTr="00AE262F">
        <w:tc>
          <w:tcPr>
            <w:tcW w:w="3690" w:type="dxa"/>
            <w:shd w:val="clear" w:color="auto" w:fill="FFFFFF" w:themeFill="background1"/>
          </w:tcPr>
          <w:p w14:paraId="61AABB74" w14:textId="789A83C8" w:rsidR="00246531" w:rsidRPr="00246531" w:rsidRDefault="00246531" w:rsidP="00C51CA8">
            <w:pPr>
              <w:spacing w:line="240" w:lineRule="atLeast"/>
              <w:ind w:left="164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5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3D443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D443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D443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4653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E63312" w14:textId="027C5F93" w:rsidR="00246531" w:rsidRPr="00246531" w:rsidRDefault="00246531" w:rsidP="00AE262F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shd w:val="clear" w:color="auto" w:fill="FFFFFF" w:themeFill="background1"/>
          </w:tcPr>
          <w:p w14:paraId="334222E4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1474B" w14:textId="43F580A3" w:rsidR="00246531" w:rsidRPr="00246531" w:rsidRDefault="00117E9B" w:rsidP="00AE262F">
            <w:pPr>
              <w:tabs>
                <w:tab w:val="decimal" w:pos="919"/>
              </w:tabs>
              <w:spacing w:line="240" w:lineRule="atLeast"/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26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5" w:type="dxa"/>
            <w:shd w:val="clear" w:color="auto" w:fill="FFFFFF" w:themeFill="background1"/>
          </w:tcPr>
          <w:p w14:paraId="6258C024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1D01241" w14:textId="0A8E9955" w:rsidR="00246531" w:rsidRPr="00246531" w:rsidRDefault="00AE262F" w:rsidP="00AE262F">
            <w:pPr>
              <w:tabs>
                <w:tab w:val="decimal" w:pos="56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FFFFFF" w:themeFill="background1"/>
          </w:tcPr>
          <w:p w14:paraId="2658EDAE" w14:textId="77777777" w:rsidR="00246531" w:rsidRPr="00246531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FFFFFF" w:themeFill="background1"/>
          </w:tcPr>
          <w:p w14:paraId="3CA2EA2E" w14:textId="7330B6BA" w:rsidR="00246531" w:rsidRPr="00246531" w:rsidRDefault="00AE262F" w:rsidP="00AE262F">
            <w:pPr>
              <w:tabs>
                <w:tab w:val="decimal" w:pos="50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262F" w:rsidRPr="0035030C" w14:paraId="2155AB48" w14:textId="77777777" w:rsidTr="00AE262F">
        <w:tc>
          <w:tcPr>
            <w:tcW w:w="3690" w:type="dxa"/>
            <w:shd w:val="clear" w:color="auto" w:fill="FFFFFF" w:themeFill="background1"/>
          </w:tcPr>
          <w:p w14:paraId="2EA91E2A" w14:textId="77777777" w:rsidR="00246531" w:rsidRPr="00C51CA8" w:rsidRDefault="00246531" w:rsidP="00C51CA8">
            <w:pPr>
              <w:spacing w:line="240" w:lineRule="atLeast"/>
              <w:ind w:left="16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51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8F70C26" w14:textId="72412248" w:rsidR="00246531" w:rsidRPr="00C51CA8" w:rsidRDefault="00117E9B" w:rsidP="00AE262F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E262F" w:rsidRPr="00C51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56" w:type="dxa"/>
            <w:shd w:val="clear" w:color="auto" w:fill="FFFFFF" w:themeFill="background1"/>
          </w:tcPr>
          <w:p w14:paraId="2899CDF2" w14:textId="77777777" w:rsidR="00246531" w:rsidRPr="00C51CA8" w:rsidRDefault="00246531" w:rsidP="00246531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1F7F0D" w14:textId="1DBB1ADC" w:rsidR="00246531" w:rsidRPr="00C51CA8" w:rsidRDefault="00117E9B" w:rsidP="00AE262F">
            <w:pPr>
              <w:tabs>
                <w:tab w:val="decimal" w:pos="919"/>
              </w:tabs>
              <w:spacing w:line="240" w:lineRule="atLeast"/>
              <w:ind w:left="-115" w:right="-115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AE262F" w:rsidRPr="00C51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35" w:type="dxa"/>
            <w:shd w:val="clear" w:color="auto" w:fill="FFFFFF" w:themeFill="background1"/>
          </w:tcPr>
          <w:p w14:paraId="6E59F2DB" w14:textId="77777777" w:rsidR="00246531" w:rsidRPr="00C51CA8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BC6B34C" w14:textId="3BC42026" w:rsidR="00246531" w:rsidRPr="00C51CA8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E262F" w:rsidRPr="00C51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35" w:type="dxa"/>
            <w:shd w:val="clear" w:color="auto" w:fill="FFFFFF" w:themeFill="background1"/>
          </w:tcPr>
          <w:p w14:paraId="60D92846" w14:textId="77777777" w:rsidR="00246531" w:rsidRPr="00C51CA8" w:rsidRDefault="00246531" w:rsidP="0024653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EAF214" w14:textId="4E28A950" w:rsidR="00246531" w:rsidRPr="00C51CA8" w:rsidRDefault="00117E9B" w:rsidP="00C479A8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E262F" w:rsidRPr="00C51C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</w:tr>
    </w:tbl>
    <w:p w14:paraId="1AFECD76" w14:textId="06B31979" w:rsidR="00083BBE" w:rsidRDefault="00083BB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F967CB" w14:textId="25214380" w:rsidR="00916003" w:rsidRPr="0035030C" w:rsidRDefault="00916003" w:rsidP="007C45BB">
      <w:pPr>
        <w:pStyle w:val="Caption"/>
        <w:ind w:hanging="900"/>
        <w:rPr>
          <w:rFonts w:asciiTheme="majorBidi" w:hAnsiTheme="majorBidi" w:cstheme="majorBidi"/>
          <w:b w:val="0"/>
          <w:bCs w:val="0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</w:p>
    <w:p w14:paraId="34D01C1D" w14:textId="28D36C95" w:rsidR="00916003" w:rsidRPr="00FD3B83" w:rsidRDefault="00916003" w:rsidP="00083BBE">
      <w:pPr>
        <w:pStyle w:val="Ang15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817"/>
        <w:gridCol w:w="1254"/>
        <w:gridCol w:w="270"/>
        <w:gridCol w:w="1168"/>
      </w:tblGrid>
      <w:tr w:rsidR="00C6701D" w:rsidRPr="0035030C" w14:paraId="0E5555E5" w14:textId="77777777" w:rsidTr="00C479A8">
        <w:tc>
          <w:tcPr>
            <w:tcW w:w="3089" w:type="pct"/>
          </w:tcPr>
          <w:p w14:paraId="4D2FD1F4" w14:textId="77777777" w:rsidR="00C6701D" w:rsidRPr="00316BFE" w:rsidRDefault="00C6701D" w:rsidP="00095D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45" w:type="pct"/>
          </w:tcPr>
          <w:p w14:paraId="3E9660C5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6" w:type="pct"/>
            <w:gridSpan w:val="3"/>
          </w:tcPr>
          <w:p w14:paraId="2A0B4B52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67F" w:rsidRPr="0035030C" w14:paraId="437BEFA8" w14:textId="77777777" w:rsidTr="00C479A8">
        <w:trPr>
          <w:trHeight w:val="299"/>
        </w:trPr>
        <w:tc>
          <w:tcPr>
            <w:tcW w:w="3089" w:type="pct"/>
          </w:tcPr>
          <w:p w14:paraId="7ACCE224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210C88E0" w14:textId="625E631C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3" w:type="pct"/>
          </w:tcPr>
          <w:p w14:paraId="78EBAE59" w14:textId="25E3390D" w:rsidR="000F667F" w:rsidRPr="0035030C" w:rsidRDefault="00117E9B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48C7649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BA27C01" w14:textId="1AB0728E" w:rsidR="000F667F" w:rsidRPr="0035030C" w:rsidRDefault="00117E9B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F667F" w:rsidRPr="0035030C" w14:paraId="5D8E30D3" w14:textId="77777777" w:rsidTr="00C479A8">
        <w:trPr>
          <w:trHeight w:val="272"/>
        </w:trPr>
        <w:tc>
          <w:tcPr>
            <w:tcW w:w="3089" w:type="pct"/>
          </w:tcPr>
          <w:p w14:paraId="628CDDF8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512C5027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6" w:type="pct"/>
            <w:gridSpan w:val="3"/>
          </w:tcPr>
          <w:p w14:paraId="2C0BD8F0" w14:textId="77777777" w:rsidR="000F667F" w:rsidRPr="0035030C" w:rsidRDefault="000F667F" w:rsidP="000F667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67F" w:rsidRPr="0035030C" w14:paraId="2382680B" w14:textId="77777777" w:rsidTr="00C479A8">
        <w:tc>
          <w:tcPr>
            <w:tcW w:w="3089" w:type="pct"/>
          </w:tcPr>
          <w:p w14:paraId="32F3ECFD" w14:textId="77777777" w:rsidR="000F667F" w:rsidRPr="0035030C" w:rsidRDefault="000F667F" w:rsidP="000F66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5" w:type="pct"/>
          </w:tcPr>
          <w:p w14:paraId="52D773A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2E7DEF3F" w14:textId="77777777" w:rsidR="000F667F" w:rsidRPr="0035030C" w:rsidRDefault="000F667F" w:rsidP="000F667F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050023A" w14:textId="77777777" w:rsidR="000F667F" w:rsidRPr="0035030C" w:rsidRDefault="000F667F" w:rsidP="000F667F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87249B5" w14:textId="77777777" w:rsidR="000F667F" w:rsidRPr="0035030C" w:rsidRDefault="000F667F" w:rsidP="000F667F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3E6" w:rsidRPr="0035030C" w14:paraId="52435FA9" w14:textId="77777777" w:rsidTr="00C479A8">
        <w:tc>
          <w:tcPr>
            <w:tcW w:w="3089" w:type="pct"/>
          </w:tcPr>
          <w:p w14:paraId="09635E70" w14:textId="7DA127F2" w:rsidR="00E053E6" w:rsidRPr="0035030C" w:rsidRDefault="00E053E6" w:rsidP="00E053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5" w:type="pct"/>
          </w:tcPr>
          <w:p w14:paraId="442A99C5" w14:textId="77777777" w:rsidR="00E053E6" w:rsidRPr="0035030C" w:rsidRDefault="00E053E6" w:rsidP="00E053E6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15A056A" w14:textId="0A686EE1" w:rsidR="00E053E6" w:rsidRPr="0035030C" w:rsidRDefault="00117E9B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47" w:type="pct"/>
          </w:tcPr>
          <w:p w14:paraId="658E8E18" w14:textId="77777777" w:rsidR="00E053E6" w:rsidRPr="0035030C" w:rsidRDefault="00E053E6" w:rsidP="00E053E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</w:tcPr>
          <w:p w14:paraId="28EE1FB6" w14:textId="26A0E182" w:rsidR="00E053E6" w:rsidRPr="0046371F" w:rsidRDefault="00117E9B" w:rsidP="00C479A8">
            <w:pPr>
              <w:tabs>
                <w:tab w:val="decimal" w:pos="8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</w:t>
            </w:r>
          </w:p>
        </w:tc>
      </w:tr>
      <w:tr w:rsidR="00E053E6" w:rsidRPr="0035030C" w14:paraId="6E828F5D" w14:textId="77777777" w:rsidTr="00C479A8">
        <w:tc>
          <w:tcPr>
            <w:tcW w:w="3089" w:type="pct"/>
          </w:tcPr>
          <w:p w14:paraId="3C700568" w14:textId="77777777" w:rsidR="00E053E6" w:rsidRPr="0035030C" w:rsidRDefault="00E053E6" w:rsidP="00E053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45" w:type="pct"/>
          </w:tcPr>
          <w:p w14:paraId="308C3C20" w14:textId="77777777" w:rsidR="00E053E6" w:rsidRPr="0035030C" w:rsidRDefault="00E053E6" w:rsidP="00E053E6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EEB6D32" w14:textId="380E5390" w:rsidR="00E053E6" w:rsidRPr="0035030C" w:rsidRDefault="00117E9B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7C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847C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47" w:type="pct"/>
          </w:tcPr>
          <w:p w14:paraId="78C8DB45" w14:textId="77777777" w:rsidR="00E053E6" w:rsidRPr="0035030C" w:rsidRDefault="00E053E6" w:rsidP="00E053E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36" w:type="pct"/>
          </w:tcPr>
          <w:p w14:paraId="4C90EA8A" w14:textId="36952651" w:rsidR="00E053E6" w:rsidRPr="0035030C" w:rsidRDefault="00117E9B" w:rsidP="00C479A8">
            <w:pPr>
              <w:tabs>
                <w:tab w:val="decimal" w:pos="8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53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="00E053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E053E6" w:rsidRPr="0035030C" w14:paraId="4C218B6C" w14:textId="77777777" w:rsidTr="00C479A8">
        <w:tc>
          <w:tcPr>
            <w:tcW w:w="3089" w:type="pct"/>
          </w:tcPr>
          <w:p w14:paraId="21C2DDD2" w14:textId="77777777" w:rsidR="00E053E6" w:rsidRPr="0035030C" w:rsidRDefault="00E053E6" w:rsidP="00E053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5" w:type="pct"/>
          </w:tcPr>
          <w:p w14:paraId="4BC47EA8" w14:textId="1469C85C" w:rsidR="00E053E6" w:rsidRPr="00083BBE" w:rsidRDefault="00E053E6" w:rsidP="00E053E6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</w:tcPr>
          <w:p w14:paraId="4C3BC3CE" w14:textId="1263F966" w:rsidR="00E053E6" w:rsidRPr="0035030C" w:rsidRDefault="00847CF0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BD38855" w14:textId="77777777" w:rsidR="00E053E6" w:rsidRPr="0035030C" w:rsidRDefault="00E053E6" w:rsidP="00E053E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36" w:type="pct"/>
          </w:tcPr>
          <w:p w14:paraId="6D21FE31" w14:textId="441CF2AB" w:rsidR="00E053E6" w:rsidRPr="0035030C" w:rsidRDefault="00E053E6" w:rsidP="00C479A8">
            <w:pPr>
              <w:tabs>
                <w:tab w:val="decimal" w:pos="95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53E6" w:rsidRPr="0035030C" w14:paraId="0AF458FF" w14:textId="77777777" w:rsidTr="00C479A8">
        <w:tc>
          <w:tcPr>
            <w:tcW w:w="3089" w:type="pct"/>
          </w:tcPr>
          <w:p w14:paraId="05139BDE" w14:textId="4D262BD0" w:rsidR="00E053E6" w:rsidRPr="0035030C" w:rsidRDefault="00E053E6" w:rsidP="00E053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  <w:r w:rsidR="00847C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="00847C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847C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45" w:type="pct"/>
          </w:tcPr>
          <w:p w14:paraId="5C4F562F" w14:textId="4E1C2117" w:rsidR="00E053E6" w:rsidRPr="00083BBE" w:rsidRDefault="00117E9B" w:rsidP="00E053E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3" w:type="pct"/>
          </w:tcPr>
          <w:p w14:paraId="6AAA2E4D" w14:textId="794C739B" w:rsidR="00E053E6" w:rsidRPr="0035030C" w:rsidRDefault="00117E9B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7" w:type="pct"/>
          </w:tcPr>
          <w:p w14:paraId="1DBF2906" w14:textId="77777777" w:rsidR="00E053E6" w:rsidRPr="0035030C" w:rsidRDefault="00E053E6" w:rsidP="00E053E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36" w:type="pct"/>
          </w:tcPr>
          <w:p w14:paraId="499597FB" w14:textId="7050FE18" w:rsidR="00E053E6" w:rsidRPr="0035030C" w:rsidRDefault="00E053E6" w:rsidP="00C479A8">
            <w:pPr>
              <w:tabs>
                <w:tab w:val="decimal" w:pos="95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53E6" w:rsidRPr="0035030C" w14:paraId="5BFBD033" w14:textId="5B46BF6C" w:rsidTr="00C479A8">
        <w:tc>
          <w:tcPr>
            <w:tcW w:w="3534" w:type="pct"/>
            <w:gridSpan w:val="2"/>
          </w:tcPr>
          <w:p w14:paraId="3045D96B" w14:textId="0E181F2B" w:rsidR="00E053E6" w:rsidRPr="0035030C" w:rsidRDefault="00E053E6" w:rsidP="00E053E6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847C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7C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47CF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="00847C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683" w:type="pct"/>
          </w:tcPr>
          <w:p w14:paraId="02B2A894" w14:textId="6175119E" w:rsidR="00E053E6" w:rsidRPr="003143B4" w:rsidRDefault="00847CF0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1AF9ECEA" w14:textId="77777777" w:rsidR="00E053E6" w:rsidRPr="0035030C" w:rsidRDefault="00E053E6" w:rsidP="00E053E6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6" w:type="pct"/>
          </w:tcPr>
          <w:p w14:paraId="01029ADD" w14:textId="679E45E4" w:rsidR="00E053E6" w:rsidRPr="0035030C" w:rsidRDefault="00117E9B" w:rsidP="00C479A8">
            <w:pPr>
              <w:tabs>
                <w:tab w:val="decimal" w:pos="8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C51CA8" w:rsidRPr="0035030C" w14:paraId="42114DCF" w14:textId="77777777" w:rsidTr="00C479A8">
        <w:tc>
          <w:tcPr>
            <w:tcW w:w="3534" w:type="pct"/>
            <w:gridSpan w:val="2"/>
          </w:tcPr>
          <w:p w14:paraId="1B45FF1B" w14:textId="6D472E38" w:rsidR="00C51CA8" w:rsidRPr="00C51CA8" w:rsidRDefault="00C51CA8" w:rsidP="00E053E6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CA8">
              <w:rPr>
                <w:rFonts w:asciiTheme="majorBidi" w:hAnsiTheme="majorBidi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683" w:type="pct"/>
          </w:tcPr>
          <w:p w14:paraId="675861D5" w14:textId="76AA97CA" w:rsidR="00C51CA8" w:rsidRDefault="00C51CA8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44AE1CF8" w14:textId="77777777" w:rsidR="00C51CA8" w:rsidRPr="0035030C" w:rsidRDefault="00C51CA8" w:rsidP="00E053E6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6" w:type="pct"/>
          </w:tcPr>
          <w:p w14:paraId="669A21D8" w14:textId="2C4C856C" w:rsidR="00C51CA8" w:rsidRPr="00E053E6" w:rsidRDefault="00C51CA8" w:rsidP="00C51CA8">
            <w:pPr>
              <w:tabs>
                <w:tab w:val="decimal" w:pos="50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053E6" w:rsidRPr="0035030C" w14:paraId="1461A721" w14:textId="77777777" w:rsidTr="00C479A8">
        <w:tc>
          <w:tcPr>
            <w:tcW w:w="3089" w:type="pct"/>
          </w:tcPr>
          <w:p w14:paraId="666F0C0B" w14:textId="7C0C80D2" w:rsidR="00E053E6" w:rsidRPr="0035030C" w:rsidRDefault="00E053E6" w:rsidP="00E053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5" w:type="pct"/>
          </w:tcPr>
          <w:p w14:paraId="4D2DED4B" w14:textId="77777777" w:rsidR="00E053E6" w:rsidRPr="0035030C" w:rsidRDefault="00E053E6" w:rsidP="00E053E6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75F53447" w14:textId="16D23927" w:rsidR="00E053E6" w:rsidRPr="0035030C" w:rsidRDefault="00117E9B" w:rsidP="00B27CDE">
            <w:pPr>
              <w:tabs>
                <w:tab w:val="decimal" w:pos="105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847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  <w:r w:rsidR="00847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7" w:type="pct"/>
          </w:tcPr>
          <w:p w14:paraId="5AE3866C" w14:textId="77777777" w:rsidR="00E053E6" w:rsidRPr="0035030C" w:rsidRDefault="00E053E6" w:rsidP="00E053E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5A8B62C" w14:textId="595F97D3" w:rsidR="00E053E6" w:rsidRPr="0035030C" w:rsidRDefault="00117E9B" w:rsidP="00C479A8">
            <w:pPr>
              <w:tabs>
                <w:tab w:val="decimal" w:pos="8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</w:tr>
    </w:tbl>
    <w:p w14:paraId="474161FF" w14:textId="32594250" w:rsidR="00C6701D" w:rsidRPr="00FD3B83" w:rsidRDefault="00C6701D" w:rsidP="00083BBE">
      <w:pPr>
        <w:pStyle w:val="Ang15"/>
      </w:pPr>
    </w:p>
    <w:p w14:paraId="032A6B38" w14:textId="462FF672" w:rsidR="00B913C5" w:rsidRPr="005057A1" w:rsidRDefault="00C40F18" w:rsidP="00C675A2">
      <w:pPr>
        <w:pStyle w:val="Bo-Blankline"/>
        <w:jc w:val="thaiDistribute"/>
        <w:rPr>
          <w:sz w:val="30"/>
          <w:szCs w:val="30"/>
        </w:rPr>
      </w:pPr>
      <w:r w:rsidRPr="00C40F18">
        <w:rPr>
          <w:rFonts w:asciiTheme="majorBidi" w:hAnsiTheme="majorBidi"/>
          <w:sz w:val="30"/>
          <w:szCs w:val="3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FD3B83">
        <w:rPr>
          <w:rFonts w:asciiTheme="majorBidi" w:hAnsiTheme="majorBidi" w:hint="cs"/>
          <w:sz w:val="30"/>
          <w:szCs w:val="30"/>
          <w:cs/>
        </w:rPr>
        <w:t>ธันวาคม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C40F18">
        <w:rPr>
          <w:rFonts w:asciiTheme="majorBidi" w:hAnsiTheme="majorBidi"/>
          <w:sz w:val="30"/>
          <w:szCs w:val="30"/>
          <w:cs/>
        </w:rPr>
        <w:t xml:space="preserve"> มีราคาปิดอยู่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/>
          <w:sz w:val="30"/>
          <w:szCs w:val="30"/>
        </w:rPr>
        <w:t>1</w:t>
      </w:r>
      <w:r w:rsidR="00847CF0">
        <w:rPr>
          <w:rFonts w:asciiTheme="majorBidi" w:hAnsiTheme="majorBidi"/>
          <w:sz w:val="30"/>
          <w:szCs w:val="30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81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Pr="00C40F18">
        <w:rPr>
          <w:rFonts w:asciiTheme="majorBidi" w:hAnsiTheme="majorBidi"/>
          <w:sz w:val="30"/>
          <w:szCs w:val="30"/>
          <w:cs/>
        </w:rPr>
        <w:t xml:space="preserve">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96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117E9B" w:rsidRPr="00117E9B">
        <w:rPr>
          <w:rFonts w:asciiTheme="majorBidi" w:hAnsiTheme="majorBidi"/>
          <w:sz w:val="30"/>
          <w:szCs w:val="30"/>
        </w:rPr>
        <w:t>10</w:t>
      </w:r>
      <w:r w:rsidR="00847CF0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679</w:t>
      </w:r>
      <w:r w:rsidR="000F667F">
        <w:rPr>
          <w:rFonts w:asciiTheme="majorBidi" w:hAnsiTheme="majorBidi"/>
          <w:sz w:val="30"/>
          <w:szCs w:val="30"/>
        </w:rPr>
        <w:t xml:space="preserve"> </w:t>
      </w:r>
      <w:r w:rsidRPr="00C40F18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17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464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</w:p>
    <w:p w14:paraId="10805703" w14:textId="2696D307" w:rsidR="00B913C5" w:rsidRPr="0035030C" w:rsidRDefault="00B913C5">
      <w:pPr>
        <w:spacing w:line="240" w:lineRule="auto"/>
        <w:rPr>
          <w:rFonts w:asciiTheme="majorBidi" w:hAnsiTheme="majorBidi" w:cstheme="majorBidi"/>
          <w:cs/>
        </w:rPr>
        <w:sectPr w:rsidR="00B913C5" w:rsidRPr="0035030C" w:rsidSect="00EA1A6A">
          <w:headerReference w:type="default" r:id="rId16"/>
          <w:footerReference w:type="even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8D6AFB" w14:textId="37C53403" w:rsidR="003E7BC6" w:rsidRPr="0035030C" w:rsidRDefault="003E7BC6" w:rsidP="003E7BC6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bookmarkStart w:id="1" w:name="_Hlk124861989"/>
      <w:r w:rsidRPr="0035030C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</w:rPr>
        <w:t>2568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และ </w:t>
      </w:r>
      <w:r w:rsidR="00117E9B" w:rsidRPr="00117E9B">
        <w:rPr>
          <w:rFonts w:asciiTheme="majorBidi" w:hAnsiTheme="majorBidi" w:cstheme="majorBidi"/>
        </w:rPr>
        <w:t>2567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35030C">
        <w:rPr>
          <w:rFonts w:asciiTheme="majorBidi" w:hAnsiTheme="majorBidi" w:cstheme="majorBidi"/>
          <w:cs/>
        </w:rPr>
        <w:t xml:space="preserve"> มีดังนี้</w:t>
      </w:r>
    </w:p>
    <w:p w14:paraId="544DE325" w14:textId="77777777" w:rsidR="003E7BC6" w:rsidRPr="0035030C" w:rsidRDefault="003E7BC6" w:rsidP="00F157B5">
      <w:pPr>
        <w:pStyle w:val="Bo-Blankline"/>
        <w:rPr>
          <w:rFonts w:asciiTheme="majorBidi" w:hAnsiTheme="majorBidi" w:cstheme="majorBidi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E7BC6" w:rsidRPr="0035030C" w14:paraId="58DA4915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B0FE99E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8230CF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9749F1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FC8D1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52BDDD2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E7BC6" w:rsidRPr="0035030C" w14:paraId="4CAE19F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93286A4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641D84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45CD25EC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A34A7D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17225F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6F8E4C62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153C7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6BCB58E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08E081C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13DA203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A34598" w14:textId="470FF74A" w:rsidR="003E7BC6" w:rsidRPr="0035030C" w:rsidRDefault="003E7BC6" w:rsidP="00F157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4AB1992E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A4E660F" w14:textId="77777777" w:rsidR="003E7BC6" w:rsidRPr="0035030C" w:rsidRDefault="003E7BC6" w:rsidP="00607BEE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เงินปันผลรับสำหรับปี</w:t>
            </w:r>
          </w:p>
        </w:tc>
      </w:tr>
      <w:tr w:rsidR="004C63F6" w:rsidRPr="0035030C" w14:paraId="6C72E7DA" w14:textId="77777777" w:rsidTr="00037A11">
        <w:trPr>
          <w:trHeight w:val="227"/>
          <w:tblHeader/>
        </w:trPr>
        <w:tc>
          <w:tcPr>
            <w:tcW w:w="2699" w:type="dxa"/>
            <w:vAlign w:val="bottom"/>
          </w:tcPr>
          <w:p w14:paraId="4E266A93" w14:textId="77777777" w:rsidR="004C63F6" w:rsidRPr="0035030C" w:rsidRDefault="004C63F6" w:rsidP="004C63F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D36770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340BF3" w14:textId="77777777" w:rsidR="004C63F6" w:rsidRPr="0035030C" w:rsidRDefault="004C63F6" w:rsidP="004C63F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BB686F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66A2273D" w14:textId="13A9C19B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75C842D9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B96A0F" w14:textId="36EEC6EF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</w:tcPr>
          <w:p w14:paraId="4A26723A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F8FE6D" w14:textId="0E231E98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4E456FE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264EE" w14:textId="5A38B219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</w:tcPr>
          <w:p w14:paraId="0046D5E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888D7C9" w14:textId="2327669D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74CAFDD4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A78A501" w14:textId="6A1F0D8E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</w:tcPr>
          <w:p w14:paraId="715EDBEC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27CE4A" w14:textId="271EE1D8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1521D9E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B157C5" w14:textId="7A18711E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</w:tcPr>
          <w:p w14:paraId="04810D24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5E1D91F" w14:textId="0F211831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24535933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91B253" w14:textId="42286481" w:rsidR="004C63F6" w:rsidRPr="0035030C" w:rsidRDefault="00117E9B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2567</w:t>
            </w:r>
          </w:p>
        </w:tc>
      </w:tr>
      <w:tr w:rsidR="004C63F6" w:rsidRPr="0035030C" w14:paraId="1FDA0BB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76040F5C" w14:textId="77777777" w:rsidR="004C63F6" w:rsidRPr="0035030C" w:rsidRDefault="004C63F6" w:rsidP="004C63F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CE2AF2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4524D52" w14:textId="77777777" w:rsidR="004C63F6" w:rsidRPr="0035030C" w:rsidRDefault="004C63F6" w:rsidP="004C63F6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46D209A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988774F" w14:textId="77777777" w:rsidR="004C63F6" w:rsidRPr="0035030C" w:rsidRDefault="004C63F6" w:rsidP="004C63F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5355D07D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1E2C2D7E" w14:textId="77777777" w:rsidR="004C63F6" w:rsidRPr="0035030C" w:rsidRDefault="004C63F6" w:rsidP="004C63F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4C63F6" w:rsidRPr="0035030C" w14:paraId="28AD9508" w14:textId="77777777" w:rsidTr="00E053E6">
        <w:trPr>
          <w:trHeight w:val="389"/>
        </w:trPr>
        <w:tc>
          <w:tcPr>
            <w:tcW w:w="2699" w:type="dxa"/>
          </w:tcPr>
          <w:p w14:paraId="0AFF8C1A" w14:textId="77777777" w:rsidR="004C63F6" w:rsidRPr="0035030C" w:rsidRDefault="004C63F6" w:rsidP="004C63F6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08AE6C28" w14:textId="77777777" w:rsidR="004C63F6" w:rsidRPr="0035030C" w:rsidRDefault="004C63F6" w:rsidP="004C63F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678028A" w14:textId="77777777" w:rsidR="004C63F6" w:rsidRPr="0035030C" w:rsidRDefault="004C63F6" w:rsidP="004C63F6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0630F6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13C7D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CA493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66EF6F" w14:textId="77777777" w:rsidR="004C63F6" w:rsidRPr="0035030C" w:rsidRDefault="004C63F6" w:rsidP="004C63F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FC6138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2A90C3" w14:textId="77777777" w:rsidR="004C63F6" w:rsidRPr="0035030C" w:rsidRDefault="004C63F6" w:rsidP="004C63F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006680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91849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D595EA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51357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23C893" w14:textId="77777777" w:rsidR="004C63F6" w:rsidRPr="0035030C" w:rsidRDefault="004C63F6" w:rsidP="004C63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26C51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92531D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B6AC1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A8B6B9E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AC6FC2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81368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1D63E3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8DC38C" w14:textId="77777777" w:rsidR="004C63F6" w:rsidRPr="0035030C" w:rsidRDefault="004C63F6" w:rsidP="004C63F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3A1A8" w14:textId="77777777" w:rsidR="004C63F6" w:rsidRPr="0035030C" w:rsidRDefault="004C63F6" w:rsidP="004C63F6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6981" w:rsidRPr="0035030C" w14:paraId="4E5ADEDF" w14:textId="77777777" w:rsidTr="00D249FA">
        <w:tc>
          <w:tcPr>
            <w:tcW w:w="2699" w:type="dxa"/>
          </w:tcPr>
          <w:p w14:paraId="263B1612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43CA72ED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8A7C564" w14:textId="77777777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74C5841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6E2A807" w14:textId="159D035A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054FC6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637F3E" w14:textId="4B86D9CF" w:rsidR="00516981" w:rsidRPr="0035030C" w:rsidRDefault="00117E9B" w:rsidP="00516981">
            <w:pPr>
              <w:tabs>
                <w:tab w:val="left" w:pos="647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F152B3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A26BD16" w14:textId="1B59AF06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30B70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6E97C2E" w14:textId="35E84981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64DA9E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C7B0D48" w14:textId="00548738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57B95640" w14:textId="77777777" w:rsidR="00516981" w:rsidRPr="0035030C" w:rsidRDefault="00516981" w:rsidP="00516981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C2EBFF2" w14:textId="08959329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288699EE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CC1268" w14:textId="21FD54B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736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90" w:type="dxa"/>
          </w:tcPr>
          <w:p w14:paraId="05EAFC8C" w14:textId="77777777" w:rsidR="00516981" w:rsidRPr="0035030C" w:rsidRDefault="00516981" w:rsidP="0051698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E73564" w14:textId="1400DC7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943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0" w:type="dxa"/>
          </w:tcPr>
          <w:p w14:paraId="1AF80F74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758B9D" w14:textId="3731A1A8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D79E1E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DC028D" w14:textId="15B51FB8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515FB3DE" w14:textId="77777777" w:rsidTr="00D249FA">
        <w:tc>
          <w:tcPr>
            <w:tcW w:w="2699" w:type="dxa"/>
          </w:tcPr>
          <w:p w14:paraId="0F24F066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1727354D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347FF2" w14:textId="77777777" w:rsidR="00516981" w:rsidRPr="0035030C" w:rsidRDefault="00516981" w:rsidP="00516981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371D50DD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AB401FA" w14:textId="100D6F19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66BCCFE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480A2F6" w14:textId="391EA248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05F8B39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10ED4B7" w14:textId="149F27CD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1034C0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6891A7D" w14:textId="36FE29E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4C9F4B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BEF3DD" w14:textId="7A271F1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229E532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E7FDEB" w14:textId="11E4928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1504ED8D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919F124" w14:textId="30D20842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967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</w:tcPr>
          <w:p w14:paraId="7344F7BF" w14:textId="77777777" w:rsidR="00516981" w:rsidRPr="0035030C" w:rsidRDefault="00516981" w:rsidP="0051698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7E15C63" w14:textId="037F33A7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855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0" w:type="dxa"/>
          </w:tcPr>
          <w:p w14:paraId="5BA2217F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EBF5AD" w14:textId="7B9F11E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413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83CE74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82861C" w14:textId="2FFF4C9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239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</w:tr>
      <w:tr w:rsidR="00516981" w:rsidRPr="0035030C" w14:paraId="780EEEC1" w14:textId="77777777" w:rsidTr="00D249FA">
        <w:tc>
          <w:tcPr>
            <w:tcW w:w="2699" w:type="dxa"/>
          </w:tcPr>
          <w:p w14:paraId="5F84215D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6B00E531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658509" w14:textId="77777777" w:rsidR="00516981" w:rsidRPr="0035030C" w:rsidRDefault="00516981" w:rsidP="00516981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35030C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DAD6409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FE3AF31" w14:textId="5A6D6F03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5CC4E9C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94A592F" w14:textId="0B1E81AE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44C0F4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4F30143" w14:textId="46C92F73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9846BD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28E9CC" w14:textId="33693EC7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49E0BC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36B4E0" w14:textId="24DEEC5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3C5B837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38CA5B" w14:textId="67BB68D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4B7DDA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CBE116C" w14:textId="4550A0F8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637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</w:tcPr>
          <w:p w14:paraId="02AF5553" w14:textId="77777777" w:rsidR="00516981" w:rsidRPr="0035030C" w:rsidRDefault="00516981" w:rsidP="0051698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B68F2A6" w14:textId="3966CE94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648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90" w:type="dxa"/>
          </w:tcPr>
          <w:p w14:paraId="24318534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CFDD88" w14:textId="75FA5100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72626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34F104" w14:textId="29E5E2BD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23DA5A9D" w14:textId="77777777" w:rsidTr="00D249FA">
        <w:tc>
          <w:tcPr>
            <w:tcW w:w="2699" w:type="dxa"/>
          </w:tcPr>
          <w:p w14:paraId="6FEA6D2D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F6B5C59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C285B2" w14:textId="77777777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558FBC7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63D903A" w14:textId="77300041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2D2ABA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70F1FEB" w14:textId="43452616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A4871CF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42F135" w14:textId="2A43C8FF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B2C646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113CD2F" w14:textId="025F1855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FB345C9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891552" w14:textId="50D29637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854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503DACF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EDFFE1" w14:textId="6EC22384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854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87E3BE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CD96D7" w14:textId="3D589FF2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631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90" w:type="dxa"/>
          </w:tcPr>
          <w:p w14:paraId="1320823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310040" w14:textId="7AF06AA9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688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90" w:type="dxa"/>
          </w:tcPr>
          <w:p w14:paraId="2FE389E4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2DC638" w14:textId="1F025A8C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1A3CBE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991C2B" w14:textId="4E3AED99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6C2E58B9" w14:textId="77777777" w:rsidTr="00D249FA">
        <w:tc>
          <w:tcPr>
            <w:tcW w:w="2699" w:type="dxa"/>
          </w:tcPr>
          <w:p w14:paraId="0AD30D55" w14:textId="73D7B428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DB3369E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F4322D7" w14:textId="3EDEE7D7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0D9C6AF9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4C09644" w14:textId="18A73837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B51974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42654B0" w14:textId="2F250719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D8BDD7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BC3668" w14:textId="7BD3C97E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448030B0" w14:textId="77777777" w:rsidR="00516981" w:rsidRPr="0035030C" w:rsidRDefault="00516981" w:rsidP="0051698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4D8A1FD" w14:textId="3CBE17DC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5CB166B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27C07D" w14:textId="7A775658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1F106F67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48E7CC9" w14:textId="40609CE8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795617F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6E23C9D" w14:textId="2E0854B0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03C43CD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01F78D" w14:textId="55845F94" w:rsidR="00516981" w:rsidRPr="0035030C" w:rsidRDefault="00516981" w:rsidP="0047713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829B29" w14:textId="77777777" w:rsidR="00516981" w:rsidRPr="0035030C" w:rsidRDefault="00516981" w:rsidP="00516981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8763EB" w14:textId="385875EA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0E7B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95496B" w14:textId="076D5AB4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6878670A" w14:textId="77777777" w:rsidTr="00D249FA">
        <w:tc>
          <w:tcPr>
            <w:tcW w:w="2699" w:type="dxa"/>
          </w:tcPr>
          <w:p w14:paraId="490E9CA7" w14:textId="06B661BF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509C9ECA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3848958" w14:textId="6348F8AF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2E95C64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2E3FB9D" w14:textId="6B6EC00D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3F3898D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4D4686" w14:textId="2F47DDEF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49786A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414A361" w14:textId="43F3F9EB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06CCB8BA" w14:textId="77777777" w:rsidR="00516981" w:rsidRPr="0035030C" w:rsidRDefault="00516981" w:rsidP="0051698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6D76E0A" w14:textId="5CE22965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41A577D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F40113" w14:textId="44975E96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784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</w:tcPr>
          <w:p w14:paraId="42D9FAB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F730209" w14:textId="73245AD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784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</w:tcPr>
          <w:p w14:paraId="3A21F3C7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91F155" w14:textId="2D58900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50E4342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B09F31" w14:textId="3D21CCD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572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0" w:type="dxa"/>
          </w:tcPr>
          <w:p w14:paraId="5BD80665" w14:textId="77777777" w:rsidR="00516981" w:rsidRPr="0035030C" w:rsidRDefault="00516981" w:rsidP="00516981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97A4A9A" w14:textId="26BBA399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031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90" w:type="dxa"/>
          </w:tcPr>
          <w:p w14:paraId="338CBDBA" w14:textId="77777777" w:rsidR="00516981" w:rsidRPr="0035030C" w:rsidRDefault="00516981" w:rsidP="00516981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762DC" w14:textId="4172D894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515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624</w:t>
            </w:r>
          </w:p>
        </w:tc>
      </w:tr>
      <w:tr w:rsidR="00516981" w:rsidRPr="0035030C" w14:paraId="2422DC84" w14:textId="77777777" w:rsidTr="00D249FA">
        <w:tc>
          <w:tcPr>
            <w:tcW w:w="2699" w:type="dxa"/>
          </w:tcPr>
          <w:p w14:paraId="6E15D1A8" w14:textId="7FCE2A03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561910DE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AA8F1C9" w14:textId="52DC6555" w:rsidR="00516981" w:rsidRPr="0035030C" w:rsidRDefault="00516981" w:rsidP="00516981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5E507D6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0E74935" w14:textId="3922F958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53F054F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5F851FC" w14:textId="015B7AE0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626E0A9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299E940" w14:textId="7F06C96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5960946" w14:textId="77777777" w:rsidR="00516981" w:rsidRPr="0035030C" w:rsidRDefault="00516981" w:rsidP="0051698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7EEB824" w14:textId="760D2A4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C1B24A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8590F86" w14:textId="0F5450CB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6BB57C1E" w14:textId="77777777" w:rsidR="00516981" w:rsidRPr="0035030C" w:rsidRDefault="00516981" w:rsidP="00516981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676F14" w14:textId="1CE4220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171D269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45D230D" w14:textId="192B65E2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</w:tcPr>
          <w:p w14:paraId="1416812B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E660120" w14:textId="2BAC12A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90" w:type="dxa"/>
          </w:tcPr>
          <w:p w14:paraId="6A45EC6F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8C46ED" w14:textId="232891E1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89BB73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DE9244F" w14:textId="73D4947F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454E65F5" w14:textId="77777777" w:rsidTr="00D249FA">
        <w:trPr>
          <w:trHeight w:val="243"/>
        </w:trPr>
        <w:tc>
          <w:tcPr>
            <w:tcW w:w="2699" w:type="dxa"/>
          </w:tcPr>
          <w:p w14:paraId="68728A7E" w14:textId="50F1BB2C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0D37FC1D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7CF8D12" w14:textId="5C1CE47F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3063CFA5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021BA32" w14:textId="0B0D8E54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8F0CE0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91DCA47" w14:textId="1F91298C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6E5C9D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87CA127" w14:textId="7262D0ED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03F5EE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27FEE8" w14:textId="13E92B57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B6AFF5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D1BC24" w14:textId="0C878B78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432B7257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CE5576" w14:textId="556B276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2AB18941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EB3FFA" w14:textId="0D51EFF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170250F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E899A6" w14:textId="16E7D86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" w:type="dxa"/>
          </w:tcPr>
          <w:p w14:paraId="4C5B5C8E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FA98F6" w14:textId="1B289CCD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CB0C5B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5C39E" w14:textId="0367166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373A6A68" w14:textId="77777777" w:rsidTr="00D249FA">
        <w:tc>
          <w:tcPr>
            <w:tcW w:w="2699" w:type="dxa"/>
          </w:tcPr>
          <w:p w14:paraId="6BAA2EA9" w14:textId="224BF2A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7ACCEE3F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DCD39C" w14:textId="1F408A85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CAED0BB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98A4D3B" w14:textId="19C1D363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39C1AC39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5F8CDBD" w14:textId="49BD8CF9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44F9ACF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96E643D" w14:textId="3FC3039C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5B085B7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AA8CB60" w14:textId="1B6B4099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688F0D1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F64F26" w14:textId="49CE0FD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0" w:type="dxa"/>
          </w:tcPr>
          <w:p w14:paraId="4E474131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9CCD38" w14:textId="6503478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0" w:type="dxa"/>
          </w:tcPr>
          <w:p w14:paraId="00799DB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4A403B7" w14:textId="23117B72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</w:tcPr>
          <w:p w14:paraId="332F70F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E0D0E0B" w14:textId="16EB6F7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90" w:type="dxa"/>
          </w:tcPr>
          <w:p w14:paraId="15E087D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C77C99" w14:textId="45241728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03D658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42C2DD" w14:textId="46DA6A87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34846098" w14:textId="77777777" w:rsidTr="00D249FA">
        <w:tc>
          <w:tcPr>
            <w:tcW w:w="2699" w:type="dxa"/>
          </w:tcPr>
          <w:p w14:paraId="5710F49E" w14:textId="4C13B700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35030C">
              <w:rPr>
                <w:rFonts w:asciiTheme="majorBidi" w:hAnsiTheme="majorBidi" w:cstheme="majorBidi"/>
              </w:rPr>
              <w:t>(</w:t>
            </w:r>
            <w:r w:rsidRPr="0035030C">
              <w:rPr>
                <w:rFonts w:asciiTheme="majorBidi" w:hAnsiTheme="majorBidi" w:cstheme="majorBidi"/>
                <w:cs/>
              </w:rPr>
              <w:t>ประเทศไทย</w:t>
            </w:r>
            <w:r w:rsidRPr="0035030C">
              <w:rPr>
                <w:rFonts w:asciiTheme="majorBidi" w:hAnsiTheme="majorBidi" w:cstheme="majorBidi"/>
              </w:rPr>
              <w:t xml:space="preserve">) </w:t>
            </w:r>
            <w:r w:rsidRPr="0035030C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40852D43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0263157" w14:textId="29251378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643FB3D0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AE23143" w14:textId="4D7554B7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5288DD7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7A4D719" w14:textId="3C093386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39DCD51D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7E89D1D" w14:textId="124BBA7F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1E04AB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49FE908" w14:textId="3756D028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5BBD6D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2D9E32" w14:textId="31C8429C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90" w:type="dxa"/>
          </w:tcPr>
          <w:p w14:paraId="2B1A9E7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73DD47C" w14:textId="34ED9E29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90" w:type="dxa"/>
          </w:tcPr>
          <w:p w14:paraId="5A0D6BB1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E94C8D" w14:textId="7607E9D7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141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90" w:type="dxa"/>
          </w:tcPr>
          <w:p w14:paraId="442AA29A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ACBE92" w14:textId="664F0910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158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</w:tcPr>
          <w:p w14:paraId="2817AB9A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F1EEE24" w14:textId="149920A4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0A2A19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1DCE6A" w14:textId="550A235F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382102CF" w14:textId="77777777" w:rsidTr="00D249FA">
        <w:trPr>
          <w:trHeight w:val="306"/>
        </w:trPr>
        <w:tc>
          <w:tcPr>
            <w:tcW w:w="2699" w:type="dxa"/>
          </w:tcPr>
          <w:p w14:paraId="557A87E0" w14:textId="17A47C13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58BB825A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C8498B4" w14:textId="45652E71" w:rsidR="00516981" w:rsidRPr="0035030C" w:rsidRDefault="00516981" w:rsidP="0051698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75E2FB58" w14:textId="77777777" w:rsidR="00516981" w:rsidRPr="0035030C" w:rsidRDefault="00516981" w:rsidP="00516981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FD14386" w14:textId="7CA224D4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3A183C87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ED6E082" w14:textId="1112BEB8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46FB06C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BCFE6DD" w14:textId="07BB7F9E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1D89F0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E58A070" w14:textId="2703AB18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90FAF91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9CF476F" w14:textId="78F24057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90" w:type="dxa"/>
          </w:tcPr>
          <w:p w14:paraId="4FF44D9B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521CCE" w14:textId="5CE4C48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90" w:type="dxa"/>
          </w:tcPr>
          <w:p w14:paraId="6B280172" w14:textId="77777777" w:rsidR="00516981" w:rsidRPr="0035030C" w:rsidRDefault="00516981" w:rsidP="0051698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C60DB" w14:textId="0C7D634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192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53ACA7DF" w14:textId="77777777" w:rsidR="00516981" w:rsidRPr="0035030C" w:rsidRDefault="00516981" w:rsidP="0051698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1B0E8A9" w14:textId="1EBEFE0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203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</w:tcPr>
          <w:p w14:paraId="1ADA5C49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131B89" w14:textId="5185F584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6142764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381241" w14:textId="56976C27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6C914E3A" w14:textId="77777777" w:rsidTr="00607BEE">
        <w:tc>
          <w:tcPr>
            <w:tcW w:w="2699" w:type="dxa"/>
          </w:tcPr>
          <w:p w14:paraId="7ACE4B76" w14:textId="2E1BC7F3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731DBA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C3DA1A" w14:textId="7AD27291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2E1C7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FEC49F6" w14:textId="0BCC4FA0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6DE44D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803200E" w14:textId="768214D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AF184E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84D7F4" w14:textId="44D8CBF6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95D8867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446AC50" w14:textId="77667928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64D4B2F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4A26E9" w14:textId="238998FB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DC3948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3250D3B" w14:textId="3142F9E1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F794748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B06D7F" w14:textId="21FF5249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D6580E5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0EB046" w14:textId="7178FA70" w:rsidR="00516981" w:rsidRPr="0035030C" w:rsidRDefault="00516981" w:rsidP="00516981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08D5A99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9D9925F" w14:textId="5F88320E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AD12AD8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655C44" w14:textId="492C8263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6981" w:rsidRPr="0035030C" w14:paraId="3161903A" w14:textId="77777777" w:rsidTr="00607BEE">
        <w:tc>
          <w:tcPr>
            <w:tcW w:w="2699" w:type="dxa"/>
          </w:tcPr>
          <w:p w14:paraId="5D528C8F" w14:textId="77777777" w:rsidR="00516981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  <w:p w14:paraId="220B83D7" w14:textId="1B1DB26C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ECD84D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6D9BEC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037D96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DF59698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9F1A69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FC51C24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7D55D6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F6E2253" w14:textId="77777777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F278A12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E885B0" w14:textId="77777777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55DB72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47797B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C0C2D4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314B6B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2706D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43D2338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87CE407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A449B5D" w14:textId="77777777" w:rsidR="00516981" w:rsidRPr="0035030C" w:rsidRDefault="00516981" w:rsidP="00516981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50908D0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6A3FF15" w14:textId="77777777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C7DBBA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947BE3" w14:textId="77777777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6981" w:rsidRPr="0035030C" w14:paraId="03413C3F" w14:textId="77777777" w:rsidTr="00607BEE">
        <w:tc>
          <w:tcPr>
            <w:tcW w:w="2699" w:type="dxa"/>
          </w:tcPr>
          <w:p w14:paraId="754A8250" w14:textId="4B92F8CA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467640A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19A4D36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90D999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AF89946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E1CF25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789BA44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9BB813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958215F" w14:textId="77777777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5051AEB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E6884E" w14:textId="77777777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A07F78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AE90D6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9F7497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EC95CE0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DFCDBA2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882C306" w14:textId="77777777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8089AE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2EC382" w14:textId="77777777" w:rsidR="00516981" w:rsidRPr="0035030C" w:rsidRDefault="00516981" w:rsidP="00516981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0F3043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BB529B" w14:textId="43B46EDE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5CDD19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9AEB49" w14:textId="20713F8E" w:rsidR="00516981" w:rsidRPr="0035030C" w:rsidRDefault="00516981" w:rsidP="00516981">
            <w:pPr>
              <w:pStyle w:val="BodyText"/>
              <w:tabs>
                <w:tab w:val="decimal" w:pos="722"/>
              </w:tabs>
              <w:spacing w:after="0"/>
              <w:ind w:left="-115" w:right="-13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6981" w:rsidRPr="0035030C" w14:paraId="1CAB2C92" w14:textId="77777777" w:rsidTr="00607BEE">
        <w:tc>
          <w:tcPr>
            <w:tcW w:w="2699" w:type="dxa"/>
          </w:tcPr>
          <w:p w14:paraId="1364AAD6" w14:textId="407FEFC0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17FA846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0B505EF" w14:textId="071D652E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BB157FF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D89B7FE" w14:textId="1C2C3942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47644ED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E32219D" w14:textId="1BBE1675" w:rsidR="00516981" w:rsidRPr="0035030C" w:rsidRDefault="00117E9B" w:rsidP="00516981">
            <w:pPr>
              <w:tabs>
                <w:tab w:val="left" w:pos="622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1440801F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97FD0F3" w14:textId="288C086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77FA9C9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7A13DA4" w14:textId="66EE0BC8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FC68A3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B0CD9F" w14:textId="6A778A04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</w:tcPr>
          <w:p w14:paraId="6FCD39B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F2BB2A4" w14:textId="3F06362F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</w:tcPr>
          <w:p w14:paraId="3A7107F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4C1030" w14:textId="4CC4161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0" w:type="dxa"/>
          </w:tcPr>
          <w:p w14:paraId="0A15B96A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76BEEB" w14:textId="4A2EC582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</w:tcPr>
          <w:p w14:paraId="2C872C0B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8B16069" w14:textId="5535AC3C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7CC81C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9A61EA" w14:textId="2DEA066B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60BBCC5A" w14:textId="77777777" w:rsidTr="00607BEE">
        <w:tc>
          <w:tcPr>
            <w:tcW w:w="2699" w:type="dxa"/>
          </w:tcPr>
          <w:p w14:paraId="2C19381F" w14:textId="078D93C3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35030C">
              <w:rPr>
                <w:rFonts w:asciiTheme="majorBidi" w:hAnsiTheme="majorBidi" w:cstheme="majorBidi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5E8ABC6D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B6B8029" w14:textId="55FC3A3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6206136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33E36ED" w14:textId="08F72A45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54CDE19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532561" w14:textId="2B724514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05CDF2CD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E85FFD" w14:textId="39E1AEC3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5B74B9F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3DCDD04" w14:textId="4D05164B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B17BC8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A7FA88" w14:textId="6BBD3F51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F43006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87471AC" w14:textId="468D54A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639BB1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CC0307" w14:textId="5519AD95" w:rsidR="00516981" w:rsidRPr="0035030C" w:rsidRDefault="00516981" w:rsidP="00516981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09D05ED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F91B89" w14:textId="0F1C33F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A2005A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F475A1" w14:textId="071D54D7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5181EB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F20BD0" w14:textId="04802A97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15AD3245" w14:textId="77777777" w:rsidTr="00607BEE">
        <w:tc>
          <w:tcPr>
            <w:tcW w:w="2699" w:type="dxa"/>
          </w:tcPr>
          <w:p w14:paraId="0632E226" w14:textId="1CA2931B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cs/>
              </w:rPr>
              <w:t>พลังชีวมวล</w:t>
            </w:r>
            <w:r w:rsidRPr="0035030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691A746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F0F195" w14:textId="2028BCDA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ดำเนินธุรกิจเกี่ยวกับผลิตกระแสไฟฟ้าจากขยะและชีวมวล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470AA42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1408A9C" w14:textId="781436E6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241233F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960C53A" w14:textId="02AC5DCD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407B2B6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3C2093" w14:textId="0F881D71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2DBA764E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5594C13" w14:textId="300D0B20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2DC8688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C5E7434" w14:textId="5632E68F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E9CF07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C0FB22" w14:textId="7195DCBC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76F50A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474B49C" w14:textId="55251295" w:rsidR="00516981" w:rsidRPr="0035030C" w:rsidRDefault="00516981" w:rsidP="00516981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C419E2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5C79E9" w14:textId="0CC2370F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BDA747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C71B25" w14:textId="0B4C63D2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16937CD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E99C0" w14:textId="08AFD4C4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5020E19E" w14:textId="77777777" w:rsidTr="00607BEE">
        <w:tc>
          <w:tcPr>
            <w:tcW w:w="2699" w:type="dxa"/>
          </w:tcPr>
          <w:p w14:paraId="08C94171" w14:textId="3B14C71D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br/>
            </w:r>
            <w:r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BE04BB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C67AA2" w14:textId="09386AD4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75B850D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D0C024A" w14:textId="40066B56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40C09E0F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87C82BC" w14:textId="19AC43E5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BB0459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46B26F2" w14:textId="125E11CC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DC1F160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455B317" w14:textId="434C5515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6C42A3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941D95" w14:textId="79C3D795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3F86F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288CAB" w14:textId="086E3DCF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9A929AE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B0BC79" w14:textId="0A46B5B9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C3B33A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38F193" w14:textId="17E48BCC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1984376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960BC0A" w14:textId="0C9E2D1C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1AB1F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2AEF07" w14:textId="1852105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6A77DA42" w14:textId="77777777" w:rsidTr="00607BEE">
        <w:tc>
          <w:tcPr>
            <w:tcW w:w="2699" w:type="dxa"/>
          </w:tcPr>
          <w:p w14:paraId="71417607" w14:textId="5975C660" w:rsidR="00516981" w:rsidRPr="0035030C" w:rsidRDefault="00516981" w:rsidP="00516981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759EBDE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BA9145" w14:textId="69FA5BE2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4363D40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7C97006" w14:textId="48E0BCEA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35DB7677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5C765E" w14:textId="7E380F7C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935C46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EBC4522" w14:textId="09384D76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7B51F84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A86CFAA" w14:textId="3AE4F7D0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0D975E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8C6A17" w14:textId="693274F3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2CEF26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8358785" w14:textId="7D5C8B17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89CE510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0C784B" w14:textId="55B63AA5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76FBB2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46B7BD8" w14:textId="1B233DE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7ADB8B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64547AE" w14:textId="2B353908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DB8C12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99484F" w14:textId="2639C024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330EB34F" w14:textId="77777777" w:rsidTr="00607BEE">
        <w:tc>
          <w:tcPr>
            <w:tcW w:w="2699" w:type="dxa"/>
          </w:tcPr>
          <w:p w14:paraId="5B88A21E" w14:textId="0BD19269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ศูนย์กระจายสินค้า ทีพีไอ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86" w:type="dxa"/>
          </w:tcPr>
          <w:p w14:paraId="23C02DB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EA6B700" w14:textId="1A06A8EC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7CC73597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15FE3B6" w14:textId="51E166B9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6AF685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243171F" w14:textId="4C242CAD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02DAB7B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BC6847B" w14:textId="4B8C8E91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9D5217A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072180A" w14:textId="146940F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41125D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E5FD88" w14:textId="4FBD7800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23BFC0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3FBC03" w14:textId="584C95BB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21C718F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83D2819" w14:textId="4AF4ADDF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37F832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399CB2" w14:textId="4E864843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83D4AEE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706660" w14:textId="33D9A1AD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14498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552239" w14:textId="06D144BC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034A6798" w14:textId="77777777" w:rsidTr="00607BEE">
        <w:tc>
          <w:tcPr>
            <w:tcW w:w="2699" w:type="dxa"/>
          </w:tcPr>
          <w:p w14:paraId="75933F33" w14:textId="51EBD82A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เมืองอัจฉริยะ ทีพีไอ จำกัด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6" w:type="dxa"/>
          </w:tcPr>
          <w:p w14:paraId="2CEC82B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5F4B46" w14:textId="55640F4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35030C">
              <w:rPr>
                <w:rFonts w:asciiTheme="majorBidi" w:hAnsiTheme="majorBidi" w:cstheme="majorBidi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AD77706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6FDFCAB" w14:textId="0AE28758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18D2FDA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96E64" w14:textId="504ADFBA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0EECEF29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29FC30C" w14:textId="6C34990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60A8451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C82F2EA" w14:textId="1568F984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6ADCC87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8C48DB" w14:textId="32B17D28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4D3F66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A02556" w14:textId="131A1F49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4C500F9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C33B29" w14:textId="27BF2D5D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0C1512F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54683E" w14:textId="5C965E14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82FE938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112C2E5" w14:textId="3F1C4569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7CB6B7C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E758E6" w14:textId="1E70D5A7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2156F911" w14:textId="77777777" w:rsidTr="00607BEE">
        <w:tc>
          <w:tcPr>
            <w:tcW w:w="2699" w:type="dxa"/>
          </w:tcPr>
          <w:p w14:paraId="01DF3130" w14:textId="3029ECE4" w:rsidR="00516981" w:rsidRPr="0035030C" w:rsidRDefault="00516981" w:rsidP="00516981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A6EAF1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EF499" w14:textId="4BDCCA1B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35030C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113A5EC3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75215C4" w14:textId="3A4211DB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7319B925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CE0C271" w14:textId="7453C04E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590489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3D6CAB" w14:textId="07A5F1F2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E7ED594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2D47977" w14:textId="3E59999A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C4496E1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5D2EFA" w14:textId="5E1B233F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7DFDC66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2171C01" w14:textId="6096DCD4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B9A4262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F17248" w14:textId="6C3C0B18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4BA155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1D174A2" w14:textId="22339856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B74565F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9226D73" w14:textId="3A9FA5A3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CDC731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F8AA7" w14:textId="4A5CF57E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35E43B9C" w14:textId="77777777" w:rsidTr="00D249FA">
        <w:tc>
          <w:tcPr>
            <w:tcW w:w="2699" w:type="dxa"/>
          </w:tcPr>
          <w:p w14:paraId="466EDB3B" w14:textId="7CF3E60E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25DD3B7B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F9761" w14:textId="70E5B2AA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35030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99F38D6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C541FFD" w14:textId="0385404E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225C1A3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26723CC" w14:textId="7728C241" w:rsidR="00516981" w:rsidRPr="0035030C" w:rsidRDefault="00117E9B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 w:rsidR="00516981"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09D52533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100D212" w14:textId="1B819A44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787CD63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FDF286E" w14:textId="191373B0" w:rsidR="00516981" w:rsidRPr="0035030C" w:rsidRDefault="00117E9B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 w:rsidR="00516981"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F1ED927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7D9B29" w14:textId="52241F2C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6B6669D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8B4C1C" w14:textId="79788E65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0F3950D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AA0D7A" w14:textId="56828E67" w:rsidR="00516981" w:rsidRPr="0035030C" w:rsidRDefault="00516981" w:rsidP="0051698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5D407E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3F985B" w14:textId="1AB70BE8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CC4D5CB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4A9499" w14:textId="19A2258D" w:rsidR="00516981" w:rsidRPr="0035030C" w:rsidRDefault="00516981" w:rsidP="0051698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33B934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54D10A" w14:textId="43390A69" w:rsidR="00516981" w:rsidRPr="0035030C" w:rsidRDefault="00516981" w:rsidP="00516981">
            <w:pPr>
              <w:pStyle w:val="BodyText"/>
              <w:spacing w:after="0"/>
              <w:ind w:left="-115" w:right="-1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16981" w:rsidRPr="0035030C" w14:paraId="550B5660" w14:textId="77777777" w:rsidTr="00D0021A">
        <w:tc>
          <w:tcPr>
            <w:tcW w:w="2699" w:type="dxa"/>
          </w:tcPr>
          <w:p w14:paraId="70F1636C" w14:textId="0C5F15EA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7802430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9F92C51" w14:textId="36D85AB2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725E20A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35D5F77" w14:textId="279F3DC5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243D28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94B1B12" w14:textId="251C2A58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15A5EFA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FA63B4" w14:textId="30394417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ACFC3C9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96D63A" w14:textId="449136FA" w:rsidR="00516981" w:rsidRPr="0035030C" w:rsidRDefault="00516981" w:rsidP="00516981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8A5519B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385551" w14:textId="2F29906F" w:rsidR="00516981" w:rsidRPr="00D0021A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14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573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742</w:t>
            </w:r>
          </w:p>
        </w:tc>
        <w:tc>
          <w:tcPr>
            <w:tcW w:w="90" w:type="dxa"/>
          </w:tcPr>
          <w:p w14:paraId="212DCC2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FD07AB" w14:textId="08601A4E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14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573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742</w:t>
            </w:r>
          </w:p>
        </w:tc>
        <w:tc>
          <w:tcPr>
            <w:tcW w:w="90" w:type="dxa"/>
          </w:tcPr>
          <w:p w14:paraId="2A1C2ABA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FE1F0" w14:textId="7EBA0E91" w:rsidR="00516981" w:rsidRPr="00D0021A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32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619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924</w:t>
            </w:r>
          </w:p>
        </w:tc>
        <w:tc>
          <w:tcPr>
            <w:tcW w:w="90" w:type="dxa"/>
          </w:tcPr>
          <w:p w14:paraId="31AB68CA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DFD47E" w14:textId="6B96E7B5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32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197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664</w:t>
            </w:r>
          </w:p>
        </w:tc>
        <w:tc>
          <w:tcPr>
            <w:tcW w:w="90" w:type="dxa"/>
          </w:tcPr>
          <w:p w14:paraId="00E7A7B7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19C4F6" w14:textId="1EEF4014" w:rsidR="00516981" w:rsidRPr="00D0021A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1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444</w:t>
            </w:r>
            <w:r w:rsidR="005169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248</w:t>
            </w:r>
          </w:p>
        </w:tc>
        <w:tc>
          <w:tcPr>
            <w:tcW w:w="90" w:type="dxa"/>
          </w:tcPr>
          <w:p w14:paraId="41A5F506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5BC73" w14:textId="46A7719A" w:rsidR="00516981" w:rsidRPr="0035030C" w:rsidRDefault="00117E9B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1</w:t>
            </w:r>
            <w:r w:rsidR="00516981" w:rsidRPr="00E053E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754</w:t>
            </w:r>
            <w:r w:rsidR="00516981" w:rsidRPr="00E053E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624</w:t>
            </w:r>
          </w:p>
        </w:tc>
      </w:tr>
      <w:tr w:rsidR="00516981" w:rsidRPr="0035030C" w14:paraId="71342048" w14:textId="77777777" w:rsidTr="00D0021A">
        <w:tc>
          <w:tcPr>
            <w:tcW w:w="2699" w:type="dxa"/>
          </w:tcPr>
          <w:p w14:paraId="45B66F66" w14:textId="6CD2190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2DC84A9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D9EA62" w14:textId="77777777" w:rsidR="00516981" w:rsidRPr="0035030C" w:rsidRDefault="00516981" w:rsidP="0051698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01AB24" w14:textId="77777777" w:rsidR="00516981" w:rsidRPr="0035030C" w:rsidRDefault="00516981" w:rsidP="0051698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20F4006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E17E5A4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5D1BF03" w14:textId="77777777" w:rsidR="00516981" w:rsidRPr="0035030C" w:rsidRDefault="00516981" w:rsidP="0051698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99A86F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3DF9C10" w14:textId="77777777" w:rsidR="00516981" w:rsidRPr="0035030C" w:rsidRDefault="00516981" w:rsidP="0051698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7307D3" w14:textId="77777777" w:rsidR="00516981" w:rsidRPr="0035030C" w:rsidRDefault="00516981" w:rsidP="0051698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C0006CA" w14:textId="77777777" w:rsidR="00516981" w:rsidRPr="0035030C" w:rsidRDefault="00516981" w:rsidP="0051698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81144C2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98783FE" w14:textId="556B37B6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EDF85FC" w14:textId="77777777" w:rsidR="00516981" w:rsidRPr="0035030C" w:rsidRDefault="00516981" w:rsidP="0051698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23DECD" w14:textId="19765CC8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273889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AB0C658" w14:textId="655177FB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AB6116F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C7A5A4" w14:textId="719C6FB5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72A6803" w14:textId="77777777" w:rsidR="00516981" w:rsidRPr="0035030C" w:rsidRDefault="00516981" w:rsidP="0051698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E4EFFD" w14:textId="3DC118E8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D79FE3" w14:textId="77777777" w:rsidR="00516981" w:rsidRPr="0035030C" w:rsidRDefault="00516981" w:rsidP="0051698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1DC5A4" w14:textId="7EFE01EA" w:rsidR="00516981" w:rsidRPr="0035030C" w:rsidRDefault="00516981" w:rsidP="0051698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2C14E33" w14:textId="46B14FB4" w:rsidR="007C45BB" w:rsidRPr="0035030C" w:rsidRDefault="007C45B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45BB" w:rsidRPr="0035030C" w:rsidSect="00A7123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bookmarkEnd w:id="1"/>
    <w:p w14:paraId="1537A87F" w14:textId="02826F11" w:rsidR="00194DE3" w:rsidRPr="0035030C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/>
          <w:cs/>
          <w:lang w:val="th-TH"/>
        </w:rPr>
      </w:pPr>
      <w:r w:rsidRPr="0035030C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Pr="0035030C" w:rsidRDefault="00194DE3" w:rsidP="005E045A">
      <w:pPr>
        <w:pStyle w:val="Bo-Blankline"/>
        <w:rPr>
          <w:rFonts w:asciiTheme="majorBidi" w:hAnsiTheme="majorBidi" w:cstheme="majorBidi"/>
        </w:rPr>
      </w:pPr>
    </w:p>
    <w:p w14:paraId="7D3AD7DA" w14:textId="0E6C98FE" w:rsidR="005E045A" w:rsidRPr="0035030C" w:rsidRDefault="005E045A" w:rsidP="00112ED7">
      <w:pPr>
        <w:pStyle w:val="Ang1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Pr="0035030C" w:rsidRDefault="003B120F" w:rsidP="003B120F">
      <w:pPr>
        <w:pStyle w:val="Bo-Blanklin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AD5094" w:rsidRPr="0035030C" w14:paraId="160FF178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437D41D" w14:textId="2505BB19" w:rsidR="00AD5094" w:rsidRPr="0035030C" w:rsidRDefault="00AD5094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F639763" w14:textId="782DE763" w:rsidR="00AD5094" w:rsidRPr="0035030C" w:rsidRDefault="00AD50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AD5094" w:rsidRPr="0035030C" w14:paraId="44752F9A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701C578" w14:textId="3DFE0AC7" w:rsidR="00AD5094" w:rsidRPr="0035030C" w:rsidRDefault="00AD5094" w:rsidP="00FD1E9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6A01416A" w14:textId="720BA18D" w:rsidR="00AD5094" w:rsidRPr="0035030C" w:rsidRDefault="00117E9B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1A12258" w14:textId="77777777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F111B1" w14:textId="3541CC0F" w:rsidR="00AD5094" w:rsidRPr="0035030C" w:rsidRDefault="00117E9B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972F99" w:rsidRPr="0035030C" w14:paraId="35C3BC67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4DB2D79" w14:textId="77777777" w:rsidR="00972F99" w:rsidRPr="0035030C" w:rsidRDefault="00972F99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529745CC" w14:textId="1A5CAF5C" w:rsidR="00972F99" w:rsidRPr="0035030C" w:rsidRDefault="00972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053E6" w:rsidRPr="0035030C" w14:paraId="46C30367" w14:textId="77777777" w:rsidTr="00D249FA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7247DCA5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  <w:vAlign w:val="bottom"/>
          </w:tcPr>
          <w:p w14:paraId="49E88FAA" w14:textId="28510B95" w:rsidR="00E053E6" w:rsidRPr="0035030C" w:rsidRDefault="00117E9B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290A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</w:t>
            </w:r>
            <w:r w:rsidR="00290A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%</w:t>
            </w:r>
          </w:p>
        </w:tc>
        <w:tc>
          <w:tcPr>
            <w:tcW w:w="180" w:type="dxa"/>
          </w:tcPr>
          <w:p w14:paraId="53CC7070" w14:textId="77777777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20128327" w14:textId="5FE9A8F7" w:rsidR="00E053E6" w:rsidRPr="0035030C" w:rsidRDefault="00117E9B" w:rsidP="00A86B2F">
            <w:pPr>
              <w:pStyle w:val="acctmergecolhdg"/>
              <w:tabs>
                <w:tab w:val="left" w:pos="148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</w:t>
            </w:r>
            <w:r w:rsid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%</w:t>
            </w:r>
          </w:p>
        </w:tc>
      </w:tr>
      <w:tr w:rsidR="00E053E6" w:rsidRPr="0035030C" w14:paraId="6A8077AE" w14:textId="77777777" w:rsidTr="00D249FA">
        <w:trPr>
          <w:cantSplit/>
          <w:trHeight w:val="20"/>
        </w:trPr>
        <w:tc>
          <w:tcPr>
            <w:tcW w:w="5310" w:type="dxa"/>
          </w:tcPr>
          <w:p w14:paraId="42666C8C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F0070" w14:textId="77777777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8D4B4" w14:textId="77777777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78D0A8" w14:textId="6502663B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053E6" w:rsidRPr="0035030C" w14:paraId="24D74445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5D7C4306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03241DD7" w14:textId="661BA3CB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5C5DB590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6FCD23CD" w14:textId="200E4EF3" w:rsidR="00E053E6" w:rsidRPr="0035030C" w:rsidRDefault="00117E9B" w:rsidP="00A86B2F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E053E6" w:rsidRPr="0035030C" w14:paraId="0C32C8D4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7162CB47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761D562E" w14:textId="6BF8F40A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077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80" w:type="dxa"/>
          </w:tcPr>
          <w:p w14:paraId="54EE3C61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95D47D3" w14:textId="331D8EFA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E053E6" w:rsidRPr="0035030C" w14:paraId="550FA00A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134F2E35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5FAC5BC7" w14:textId="5ABC4E8A" w:rsidR="00E053E6" w:rsidRPr="0035030C" w:rsidRDefault="00290ADE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A334241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E3A4567" w14:textId="6729BBFF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53E6" w:rsidRPr="0035030C" w14:paraId="3241F298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537B702E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B78AA" w14:textId="53131CD7" w:rsidR="00E053E6" w:rsidRPr="0035030C" w:rsidRDefault="00290ADE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81CD9A1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596A3627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53E6" w:rsidRPr="0035030C" w14:paraId="64275EFD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270471CF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EDBB4" w14:textId="6A840B90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90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290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9802D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37FFE494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</w:tr>
      <w:tr w:rsidR="00E053E6" w:rsidRPr="0035030C" w14:paraId="14B6D1D7" w14:textId="77777777" w:rsidTr="00D249FA">
        <w:trPr>
          <w:cantSplit/>
          <w:trHeight w:val="20"/>
        </w:trPr>
        <w:tc>
          <w:tcPr>
            <w:tcW w:w="5310" w:type="dxa"/>
          </w:tcPr>
          <w:p w14:paraId="0E1766F6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D5B506" w14:textId="77777777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E6FDC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662C1B" w14:textId="77777777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53E6" w:rsidRPr="0035030C" w14:paraId="0F5B4734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5573F6C9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CCF65EB" w14:textId="289021B5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4E4E3F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6F55D58C" w14:textId="63CA20C5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E053E6" w:rsidRPr="0035030C" w14:paraId="40AF0423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3BC74984" w14:textId="77777777" w:rsidR="00E053E6" w:rsidRPr="0035030C" w:rsidRDefault="00E053E6" w:rsidP="00E053E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75C2C8F" w14:textId="09315994" w:rsidR="00E053E6" w:rsidRPr="006536ED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E3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67D687" w14:textId="77777777" w:rsidR="00E053E6" w:rsidRPr="0035030C" w:rsidRDefault="00E053E6" w:rsidP="00E053E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B6C6ED7" w14:textId="42194523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053E6" w:rsidRPr="006536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</w:tr>
      <w:tr w:rsidR="00E053E6" w:rsidRPr="0035030C" w14:paraId="2B928D04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153E9087" w14:textId="77777777" w:rsidR="00E053E6" w:rsidRPr="0035030C" w:rsidRDefault="00E053E6" w:rsidP="00E053E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3B4E68" w14:textId="39946BEF" w:rsidR="00E053E6" w:rsidRPr="006536ED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E3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 w:rsidR="00FE3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51F1EB4A" w14:textId="77777777" w:rsidR="00E053E6" w:rsidRPr="0035030C" w:rsidRDefault="00E053E6" w:rsidP="00E053E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2C3683" w14:textId="5080687C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053E6" w:rsidRPr="006536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E053E6" w:rsidRPr="006536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</w:tbl>
    <w:p w14:paraId="717CA2ED" w14:textId="5D4A56C5" w:rsidR="00625216" w:rsidRPr="0035030C" w:rsidRDefault="00625216">
      <w:pPr>
        <w:rPr>
          <w:rFonts w:asciiTheme="majorBidi" w:hAnsiTheme="majorBidi" w:cstheme="majorBidi"/>
          <w:cs/>
        </w:rPr>
      </w:pPr>
    </w:p>
    <w:p w14:paraId="07EFA115" w14:textId="186E4761" w:rsidR="00625216" w:rsidRPr="0035030C" w:rsidRDefault="00625216">
      <w:pPr>
        <w:spacing w:line="240" w:lineRule="auto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F4543F" w:rsidRPr="0035030C" w14:paraId="40F41E0B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A38D209" w14:textId="77777777" w:rsidR="00F4543F" w:rsidRPr="0035030C" w:rsidRDefault="00F4543F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0DE7325" w14:textId="77777777" w:rsidR="00F4543F" w:rsidRPr="0035030C" w:rsidRDefault="00F4543F" w:rsidP="00AA3B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1E3CF8" w:rsidRPr="0035030C" w14:paraId="633E9553" w14:textId="77777777" w:rsidTr="00165827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0317066" w14:textId="0ABF3F21" w:rsidR="001E3CF8" w:rsidRPr="0035030C" w:rsidRDefault="001E3CF8" w:rsidP="001E3CF8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33B1E22E" w14:textId="56DF50A7" w:rsidR="001E3CF8" w:rsidRPr="0035030C" w:rsidRDefault="00117E9B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A3ED28E" w14:textId="77777777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720753D" w14:textId="28F03F8E" w:rsidR="001E3CF8" w:rsidRPr="0035030C" w:rsidRDefault="00117E9B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1E3CF8" w:rsidRPr="0035030C" w14:paraId="1D73131A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2F38E21" w14:textId="77777777" w:rsidR="001E3CF8" w:rsidRPr="0035030C" w:rsidRDefault="001E3CF8" w:rsidP="001E3CF8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04A0874C" w14:textId="77777777" w:rsidR="001E3CF8" w:rsidRPr="0035030C" w:rsidRDefault="001E3CF8" w:rsidP="001E3C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053E6" w:rsidRPr="0035030C" w14:paraId="5F0A6615" w14:textId="77777777" w:rsidTr="00884AAB">
        <w:trPr>
          <w:cantSplit/>
          <w:trHeight w:val="20"/>
        </w:trPr>
        <w:tc>
          <w:tcPr>
            <w:tcW w:w="5310" w:type="dxa"/>
            <w:hideMark/>
          </w:tcPr>
          <w:p w14:paraId="62B09187" w14:textId="3ABADD79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2ACBD404" w14:textId="236CA2CB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80" w:type="dxa"/>
          </w:tcPr>
          <w:p w14:paraId="68916D79" w14:textId="77777777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21BADC" w14:textId="42D44AA7" w:rsidR="00E053E6" w:rsidRPr="00E053E6" w:rsidRDefault="00117E9B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E053E6" w:rsidRP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096</w:t>
            </w:r>
            <w:r w:rsidR="00E053E6" w:rsidRP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764</w:t>
            </w:r>
          </w:p>
        </w:tc>
      </w:tr>
      <w:tr w:rsidR="00E053E6" w:rsidRPr="0035030C" w14:paraId="11299EA3" w14:textId="77777777" w:rsidTr="00884AAB">
        <w:trPr>
          <w:cantSplit/>
          <w:trHeight w:val="20"/>
        </w:trPr>
        <w:tc>
          <w:tcPr>
            <w:tcW w:w="5310" w:type="dxa"/>
          </w:tcPr>
          <w:p w14:paraId="2CFB1D81" w14:textId="2DCF43F9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</w:tcPr>
          <w:p w14:paraId="38A7AA97" w14:textId="77321866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80" w:type="dxa"/>
          </w:tcPr>
          <w:p w14:paraId="13483CB3" w14:textId="77777777" w:rsidR="00E053E6" w:rsidRPr="0035030C" w:rsidRDefault="00E053E6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4D4A56" w14:textId="754771E0" w:rsidR="00E053E6" w:rsidRPr="00E053E6" w:rsidRDefault="00117E9B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E053E6" w:rsidRP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302</w:t>
            </w:r>
            <w:r w:rsidR="00E053E6" w:rsidRPr="00E053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240</w:t>
            </w:r>
          </w:p>
        </w:tc>
      </w:tr>
      <w:tr w:rsidR="00290ADE" w:rsidRPr="0035030C" w14:paraId="34AE3ECF" w14:textId="77777777" w:rsidTr="00884AAB">
        <w:trPr>
          <w:cantSplit/>
          <w:trHeight w:val="20"/>
        </w:trPr>
        <w:tc>
          <w:tcPr>
            <w:tcW w:w="5310" w:type="dxa"/>
          </w:tcPr>
          <w:p w14:paraId="02BEC60C" w14:textId="5DB46AC6" w:rsidR="00290ADE" w:rsidRPr="0035030C" w:rsidRDefault="00290ADE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800" w:type="dxa"/>
          </w:tcPr>
          <w:p w14:paraId="6BC06A16" w14:textId="401251EC" w:rsidR="00290ADE" w:rsidRDefault="00290ADE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FB2C2E2" w14:textId="77777777" w:rsidR="00290ADE" w:rsidRPr="0035030C" w:rsidRDefault="00290ADE" w:rsidP="00E053E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EB3072" w14:textId="469CB7B6" w:rsidR="00290ADE" w:rsidRPr="00E053E6" w:rsidRDefault="00290ADE" w:rsidP="00290ADE">
            <w:pPr>
              <w:pStyle w:val="acctmergecolhdg"/>
              <w:spacing w:line="240" w:lineRule="atLeast"/>
              <w:ind w:right="8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E053E6" w:rsidRPr="0035030C" w14:paraId="74FA6369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2991205F" w14:textId="41D04C30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F93A797" w14:textId="02C2EC43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536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4536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80" w:type="dxa"/>
          </w:tcPr>
          <w:p w14:paraId="1E9125D9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5AF14" w14:textId="379DEE91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  <w:tr w:rsidR="00E053E6" w:rsidRPr="0035030C" w14:paraId="1E322D43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44C4A87B" w14:textId="67352DC2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8061E8" w14:textId="53AF5C26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80" w:type="dxa"/>
          </w:tcPr>
          <w:p w14:paraId="2338D85A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D0AAB8" w14:textId="78F521E9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E053E6" w:rsidRPr="0035030C" w14:paraId="7674B9CA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05FF23B5" w14:textId="776631F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98B5B" w14:textId="3BFD6662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61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33E92B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4D890" w14:textId="5172CA56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E053E6" w:rsidRPr="0035030C" w14:paraId="3E7FFCCB" w14:textId="77777777" w:rsidTr="00D249FA">
        <w:trPr>
          <w:cantSplit/>
          <w:trHeight w:val="20"/>
        </w:trPr>
        <w:tc>
          <w:tcPr>
            <w:tcW w:w="5310" w:type="dxa"/>
            <w:hideMark/>
          </w:tcPr>
          <w:p w14:paraId="77088466" w14:textId="28C16EE1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C2D60" w14:textId="00EB88F2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="00FE6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F57A24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B8EBE" w14:textId="253F7285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="00E053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  <w:tr w:rsidR="00E053E6" w:rsidRPr="0035030C" w14:paraId="63425C1A" w14:textId="77777777" w:rsidTr="00D249FA">
        <w:trPr>
          <w:cantSplit/>
          <w:trHeight w:val="20"/>
        </w:trPr>
        <w:tc>
          <w:tcPr>
            <w:tcW w:w="5310" w:type="dxa"/>
            <w:vAlign w:val="bottom"/>
          </w:tcPr>
          <w:p w14:paraId="6C690DD0" w14:textId="7D191282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43E451" w14:textId="75335665" w:rsidR="00E053E6" w:rsidRPr="00165827" w:rsidRDefault="00290ADE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AC5B9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0434B" w14:textId="38A17CA8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53E6" w:rsidRPr="0035030C" w14:paraId="2FBF0183" w14:textId="77777777" w:rsidTr="00D249FA">
        <w:trPr>
          <w:cantSplit/>
          <w:trHeight w:val="20"/>
        </w:trPr>
        <w:tc>
          <w:tcPr>
            <w:tcW w:w="5310" w:type="dxa"/>
            <w:vAlign w:val="bottom"/>
          </w:tcPr>
          <w:p w14:paraId="42E870EF" w14:textId="7777777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A4154F7" w14:textId="77777777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658742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02CEA9" w14:textId="77777777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53E6" w:rsidRPr="0035030C" w14:paraId="5DCE97E3" w14:textId="77777777" w:rsidTr="00D249FA">
        <w:trPr>
          <w:cantSplit/>
          <w:trHeight w:val="20"/>
        </w:trPr>
        <w:tc>
          <w:tcPr>
            <w:tcW w:w="5310" w:type="dxa"/>
            <w:vAlign w:val="bottom"/>
          </w:tcPr>
          <w:p w14:paraId="0D8D9871" w14:textId="45E7FA57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C1DEC23" w14:textId="33D62A41" w:rsidR="00E053E6" w:rsidRPr="00165827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="00290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F8C052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F7002D" w14:textId="5FC338D1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E053E6" w:rsidRPr="0035030C" w14:paraId="46461A75" w14:textId="77777777" w:rsidTr="00D249FA">
        <w:trPr>
          <w:cantSplit/>
          <w:trHeight w:val="20"/>
        </w:trPr>
        <w:tc>
          <w:tcPr>
            <w:tcW w:w="5310" w:type="dxa"/>
            <w:vAlign w:val="bottom"/>
          </w:tcPr>
          <w:p w14:paraId="4F11D58E" w14:textId="6F7BB1D8" w:rsidR="00E053E6" w:rsidRPr="0035030C" w:rsidRDefault="00E053E6" w:rsidP="00E053E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A3A924E" w14:textId="2834B1C4" w:rsidR="00E053E6" w:rsidRPr="0035030C" w:rsidRDefault="00290ADE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BC5DA" w14:textId="77777777" w:rsidR="00E053E6" w:rsidRPr="0035030C" w:rsidRDefault="00E053E6" w:rsidP="00E053E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B21E6D" w14:textId="764F02C4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53E6" w:rsidRPr="0035030C" w14:paraId="58DF906C" w14:textId="77777777" w:rsidTr="00D249FA">
        <w:trPr>
          <w:cantSplit/>
          <w:trHeight w:val="20"/>
        </w:trPr>
        <w:tc>
          <w:tcPr>
            <w:tcW w:w="5310" w:type="dxa"/>
          </w:tcPr>
          <w:p w14:paraId="0A71D2B3" w14:textId="7762AE4A" w:rsidR="00E053E6" w:rsidRPr="0035030C" w:rsidRDefault="00E053E6" w:rsidP="00E053E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ACC87C" w14:textId="4BC24900" w:rsidR="00E053E6" w:rsidRPr="0035030C" w:rsidRDefault="00290ADE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942460" w14:textId="77777777" w:rsidR="00E053E6" w:rsidRPr="0035030C" w:rsidRDefault="00E053E6" w:rsidP="00E053E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443CDB" w14:textId="445A4C01" w:rsidR="00E053E6" w:rsidRPr="0035030C" w:rsidRDefault="00117E9B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="00E05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E053E6" w:rsidRPr="0035030C" w14:paraId="42ABB130" w14:textId="77777777" w:rsidTr="00165827">
        <w:trPr>
          <w:cantSplit/>
          <w:trHeight w:val="20"/>
        </w:trPr>
        <w:tc>
          <w:tcPr>
            <w:tcW w:w="5310" w:type="dxa"/>
          </w:tcPr>
          <w:p w14:paraId="13B46A89" w14:textId="1FC552C8" w:rsidR="00E053E6" w:rsidRPr="0035030C" w:rsidRDefault="00E053E6" w:rsidP="00E053E6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B67C172" w14:textId="3A8F437E" w:rsidR="00E053E6" w:rsidRPr="00165827" w:rsidRDefault="00290ADE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674E451" w14:textId="77777777" w:rsidR="00E053E6" w:rsidRPr="0035030C" w:rsidRDefault="00E053E6" w:rsidP="00E053E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67D037" w14:textId="674217E1" w:rsidR="00E053E6" w:rsidRPr="0035030C" w:rsidRDefault="00E053E6" w:rsidP="00E053E6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BAE5214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98FA14F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sectPr w:rsidR="00F145FD" w:rsidRPr="0035030C" w:rsidSect="00412DB6"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62C1797" w14:textId="77777777" w:rsidR="007A22EA" w:rsidRPr="0035030C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5825F1" w:rsidRDefault="007A22EA" w:rsidP="00E60C7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6234CA" w:rsidRPr="0035030C" w14:paraId="1557519E" w14:textId="77777777" w:rsidTr="00FD1E9B">
        <w:tc>
          <w:tcPr>
            <w:tcW w:w="3060" w:type="dxa"/>
          </w:tcPr>
          <w:p w14:paraId="70DE4EE6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4" w:type="dxa"/>
            <w:gridSpan w:val="14"/>
          </w:tcPr>
          <w:p w14:paraId="2EBFF644" w14:textId="3D75120F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34CA" w:rsidRPr="0035030C" w14:paraId="1118B415" w14:textId="77777777" w:rsidTr="00B940A6">
        <w:tc>
          <w:tcPr>
            <w:tcW w:w="3060" w:type="dxa"/>
          </w:tcPr>
          <w:p w14:paraId="60348DB0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5B2C70AE" w14:textId="77777777" w:rsidR="006234CA" w:rsidRPr="0035030C" w:rsidRDefault="006234CA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EBA897" w14:textId="18BB21CE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35AF797B" w14:textId="77777777" w:rsidR="006234CA" w:rsidRPr="0035030C" w:rsidRDefault="006234CA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28" w:type="dxa"/>
            <w:gridSpan w:val="11"/>
          </w:tcPr>
          <w:p w14:paraId="27D4283F" w14:textId="77777777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</w:tr>
      <w:tr w:rsidR="002C6FE2" w:rsidRPr="0035030C" w14:paraId="641C45BC" w14:textId="77777777" w:rsidTr="00C62FB4">
        <w:tc>
          <w:tcPr>
            <w:tcW w:w="3060" w:type="dxa"/>
          </w:tcPr>
          <w:p w14:paraId="067A4CC7" w14:textId="77777777" w:rsidR="002C6FE2" w:rsidRPr="0035030C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35030C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35030C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35030C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16130A0E" w:rsidR="002C6FE2" w:rsidRPr="0035030C" w:rsidRDefault="002D27A4" w:rsidP="002D27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</w:tr>
      <w:tr w:rsidR="001E3CF8" w:rsidRPr="0035030C" w14:paraId="7AB98B06" w14:textId="77777777" w:rsidTr="00C62FB4">
        <w:tc>
          <w:tcPr>
            <w:tcW w:w="3060" w:type="dxa"/>
          </w:tcPr>
          <w:p w14:paraId="2BAC1E68" w14:textId="77777777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59EBD4A2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8346E55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6623B0EE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7A265D2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5E4A925D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8EBE2E1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0EE5CA5E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BE9A43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762E4334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AD2CEA8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7AB6D3A5" w:rsidR="001E3CF8" w:rsidRPr="0035030C" w:rsidRDefault="00117E9B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E3CF8" w:rsidRPr="0035030C" w14:paraId="2C24D5AE" w14:textId="77777777" w:rsidTr="00C62FB4">
        <w:tc>
          <w:tcPr>
            <w:tcW w:w="3060" w:type="dxa"/>
          </w:tcPr>
          <w:p w14:paraId="3B17690E" w14:textId="77777777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E3CF8" w:rsidRPr="0035030C" w14:paraId="63024BE7" w14:textId="77777777" w:rsidTr="00C62FB4">
        <w:tc>
          <w:tcPr>
            <w:tcW w:w="3060" w:type="dxa"/>
          </w:tcPr>
          <w:p w14:paraId="1C263327" w14:textId="77777777" w:rsidR="001E3CF8" w:rsidRPr="0035030C" w:rsidRDefault="001E3CF8" w:rsidP="001E3CF8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1E3CF8" w:rsidRPr="0035030C" w:rsidRDefault="001E3CF8" w:rsidP="001E3CF8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1E3CF8" w:rsidRPr="0035030C" w:rsidRDefault="001E3CF8" w:rsidP="001E3CF8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1E3CF8" w:rsidRPr="0035030C" w:rsidRDefault="001E3CF8" w:rsidP="001E3CF8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1E3CF8" w:rsidRPr="0035030C" w:rsidRDefault="001E3CF8" w:rsidP="001E3CF8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1E3CF8" w:rsidRPr="0035030C" w14:paraId="1D5F56F5" w14:textId="77777777" w:rsidTr="00747D2D">
        <w:tc>
          <w:tcPr>
            <w:tcW w:w="3060" w:type="dxa"/>
          </w:tcPr>
          <w:p w14:paraId="6A26D387" w14:textId="77777777" w:rsidR="001E3CF8" w:rsidRPr="0035030C" w:rsidRDefault="001E3CF8" w:rsidP="001E3CF8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1E3CF8" w:rsidRPr="0035030C" w:rsidRDefault="001E3CF8" w:rsidP="001E3CF8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1E3CF8" w:rsidRPr="0035030C" w:rsidRDefault="001E3CF8" w:rsidP="001E3C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FD7EA5" w14:textId="56D0D419" w:rsidR="001E3CF8" w:rsidRPr="0035030C" w:rsidRDefault="00117E9B" w:rsidP="005007FA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169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12F0649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69EB73C6" w:rsidR="001E3CF8" w:rsidRPr="0035030C" w:rsidRDefault="00117E9B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3CF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12A7432A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5C859B5" w14:textId="6073E6D8" w:rsidR="001E3CF8" w:rsidRPr="0035030C" w:rsidRDefault="00117E9B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169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5169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6" w:type="dxa"/>
          </w:tcPr>
          <w:p w14:paraId="6226381D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28C27B46" w:rsidR="001E3CF8" w:rsidRPr="0035030C" w:rsidRDefault="00117E9B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E3CF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1E3CF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6" w:type="dxa"/>
          </w:tcPr>
          <w:p w14:paraId="0ED2630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82D87D1" w14:textId="17DC282D" w:rsidR="001E3CF8" w:rsidRPr="0035030C" w:rsidRDefault="00117E9B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169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14:paraId="45C01DF7" w14:textId="77777777" w:rsidR="001E3CF8" w:rsidRPr="0035030C" w:rsidRDefault="001E3CF8" w:rsidP="001E3CF8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72A4F6F7" w:rsidR="001E3CF8" w:rsidRPr="0035030C" w:rsidRDefault="00117E9B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E3CF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1E3CF8" w:rsidRPr="0035030C" w14:paraId="3D68DEB2" w14:textId="77777777" w:rsidTr="00747D2D">
        <w:tc>
          <w:tcPr>
            <w:tcW w:w="3060" w:type="dxa"/>
          </w:tcPr>
          <w:p w14:paraId="25BF631B" w14:textId="60A2039B" w:rsidR="001E3CF8" w:rsidRPr="0035030C" w:rsidRDefault="001E3CF8" w:rsidP="001E3CF8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3A49C7AB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7DC230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8F87D3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5A8212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3CACE8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0C1F4E3" w14:textId="77777777" w:rsidR="001E3CF8" w:rsidRPr="0035030C" w:rsidRDefault="001E3CF8" w:rsidP="001E3CF8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DC4936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F15E8E" w14:textId="77777777" w:rsidR="001E3CF8" w:rsidRPr="0035030C" w:rsidRDefault="001E3CF8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54CEF" w14:textId="77777777" w:rsidR="001E3CF8" w:rsidRPr="0035030C" w:rsidRDefault="001E3CF8" w:rsidP="001E3CF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62538CD" w14:textId="77777777" w:rsidR="001E3CF8" w:rsidRPr="0035030C" w:rsidRDefault="001E3CF8" w:rsidP="001E3CF8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0F15B" w14:textId="77777777" w:rsidR="001E3CF8" w:rsidRPr="0035030C" w:rsidRDefault="001E3CF8" w:rsidP="001E3CF8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8380494" w14:textId="40529B2D" w:rsidR="001E3CF8" w:rsidRPr="0035030C" w:rsidRDefault="00117E9B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516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14:paraId="58147768" w14:textId="77777777" w:rsidR="001E3CF8" w:rsidRPr="0035030C" w:rsidRDefault="001E3CF8" w:rsidP="001E3CF8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35C23A" w14:textId="7946EE0D" w:rsidR="001E3CF8" w:rsidRPr="0035030C" w:rsidRDefault="00117E9B" w:rsidP="001E3CF8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1E3CF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</w:tr>
    </w:tbl>
    <w:p w14:paraId="70AFD2FE" w14:textId="77777777" w:rsidR="007A22EA" w:rsidRPr="0035030C" w:rsidRDefault="007A22EA" w:rsidP="003345DB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43E46D9" w14:textId="77777777" w:rsidR="00911358" w:rsidRPr="0035030C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30ADF4" w14:textId="77777777" w:rsidR="00D563F5" w:rsidRPr="0035030C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highlight w:val="yellow"/>
          <w:cs/>
          <w:lang w:val="en-US"/>
        </w:rPr>
        <w:sectPr w:rsidR="00D563F5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A8E292E" w14:textId="77777777" w:rsidR="00E124B0" w:rsidRPr="0035030C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CF9FD6C" w:rsidR="00E124B0" w:rsidRPr="009408E1" w:rsidRDefault="00E124B0" w:rsidP="00E60C7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90"/>
        <w:gridCol w:w="247"/>
        <w:gridCol w:w="1015"/>
        <w:gridCol w:w="246"/>
        <w:gridCol w:w="1014"/>
        <w:gridCol w:w="246"/>
        <w:gridCol w:w="1014"/>
      </w:tblGrid>
      <w:tr w:rsidR="00970A42" w:rsidRPr="0035030C" w14:paraId="757B5C8B" w14:textId="77777777" w:rsidTr="009408E1">
        <w:trPr>
          <w:tblHeader/>
        </w:trPr>
        <w:tc>
          <w:tcPr>
            <w:tcW w:w="3150" w:type="dxa"/>
          </w:tcPr>
          <w:p w14:paraId="0718B07E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2" w:type="dxa"/>
            <w:gridSpan w:val="5"/>
            <w:vAlign w:val="bottom"/>
          </w:tcPr>
          <w:p w14:paraId="6ED3ED44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14:paraId="53423646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2E28FCE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A42" w:rsidRPr="0035030C" w14:paraId="0B864D1B" w14:textId="77777777" w:rsidTr="009408E1">
        <w:trPr>
          <w:tblHeader/>
        </w:trPr>
        <w:tc>
          <w:tcPr>
            <w:tcW w:w="3150" w:type="dxa"/>
          </w:tcPr>
          <w:p w14:paraId="189A41E6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70DEE2B4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80" w:type="dxa"/>
            <w:vAlign w:val="bottom"/>
          </w:tcPr>
          <w:p w14:paraId="6B8AABAE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1E9286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EAF96" w14:textId="77777777" w:rsidR="00970A42" w:rsidRPr="0035030C" w:rsidRDefault="00970A42" w:rsidP="00970A42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7" w:type="dxa"/>
            <w:vAlign w:val="bottom"/>
          </w:tcPr>
          <w:p w14:paraId="3662D6A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8D07665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vAlign w:val="bottom"/>
          </w:tcPr>
          <w:p w14:paraId="405AB1F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26B4B0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6" w:type="dxa"/>
            <w:vAlign w:val="bottom"/>
          </w:tcPr>
          <w:p w14:paraId="192AC2C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880429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0A42" w:rsidRPr="0035030C" w14:paraId="16B3A32B" w14:textId="77777777" w:rsidTr="009408E1">
        <w:trPr>
          <w:tblHeader/>
        </w:trPr>
        <w:tc>
          <w:tcPr>
            <w:tcW w:w="3150" w:type="dxa"/>
          </w:tcPr>
          <w:p w14:paraId="3A48C087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9"/>
            <w:vAlign w:val="bottom"/>
          </w:tcPr>
          <w:p w14:paraId="140ECBF8" w14:textId="272B2700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0A42" w:rsidRPr="0035030C" w14:paraId="25264D70" w14:textId="77777777" w:rsidTr="009408E1">
        <w:tc>
          <w:tcPr>
            <w:tcW w:w="3150" w:type="dxa"/>
          </w:tcPr>
          <w:p w14:paraId="04875356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F7FE85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21FF0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90001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1C60849E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DCC6A74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1CC1C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843B142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7F41E5F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3E03D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3E6" w:rsidRPr="0035030C" w14:paraId="6C6900DB" w14:textId="77777777" w:rsidTr="005874BA">
        <w:tc>
          <w:tcPr>
            <w:tcW w:w="3150" w:type="dxa"/>
          </w:tcPr>
          <w:p w14:paraId="49757E9B" w14:textId="4F45D654" w:rsidR="00E053E6" w:rsidRPr="0035030C" w:rsidRDefault="00E053E6" w:rsidP="00E053E6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22ECEF8" w14:textId="412BD733" w:rsidR="00E053E6" w:rsidRPr="00E053E6" w:rsidRDefault="00117E9B" w:rsidP="00A86B2F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E053E6" w:rsidRPr="00E05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48C6DC7B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331A" w14:textId="79C19825" w:rsidR="00E053E6" w:rsidRPr="00E053E6" w:rsidRDefault="00117E9B" w:rsidP="00A86B2F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053E6" w:rsidRPr="00E05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47" w:type="dxa"/>
            <w:vAlign w:val="bottom"/>
          </w:tcPr>
          <w:p w14:paraId="32862CCF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071DC29" w14:textId="1BF3AE59" w:rsidR="00E053E6" w:rsidRPr="00E053E6" w:rsidRDefault="00117E9B" w:rsidP="00A86B2F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E053E6" w:rsidRPr="00E05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46" w:type="dxa"/>
            <w:vAlign w:val="bottom"/>
          </w:tcPr>
          <w:p w14:paraId="0B17FE5E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2861E16" w14:textId="12A8EE45" w:rsidR="00E053E6" w:rsidRPr="00E053E6" w:rsidRDefault="00117E9B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053E6" w:rsidRPr="00E05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46" w:type="dxa"/>
            <w:vAlign w:val="bottom"/>
          </w:tcPr>
          <w:p w14:paraId="5E3D05D6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15C665" w14:textId="50ADEB23" w:rsidR="00E053E6" w:rsidRPr="00E053E6" w:rsidRDefault="00117E9B" w:rsidP="00A86B2F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053E6" w:rsidRPr="00E05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</w:tr>
      <w:tr w:rsidR="00E053E6" w:rsidRPr="0035030C" w14:paraId="7904C932" w14:textId="77777777" w:rsidTr="005874BA">
        <w:tc>
          <w:tcPr>
            <w:tcW w:w="3150" w:type="dxa"/>
          </w:tcPr>
          <w:p w14:paraId="504567B0" w14:textId="18BC5CC2" w:rsidR="00E053E6" w:rsidRPr="0035030C" w:rsidRDefault="00E053E6" w:rsidP="00E053E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1A7B56A" w14:textId="0D3F4151" w:rsidR="00E053E6" w:rsidRPr="00E053E6" w:rsidRDefault="00E053E6" w:rsidP="003F6153">
            <w:pPr>
              <w:tabs>
                <w:tab w:val="left" w:pos="522"/>
              </w:tabs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2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9E75B41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A4ABD8" w14:textId="115FCB14" w:rsidR="00E053E6" w:rsidRPr="00E053E6" w:rsidRDefault="00E053E6" w:rsidP="00E053E6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1D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81D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81D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7" w:type="dxa"/>
            <w:vAlign w:val="bottom"/>
          </w:tcPr>
          <w:p w14:paraId="27617881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158AA3A" w14:textId="1735EE00" w:rsidR="00E053E6" w:rsidRPr="00E053E6" w:rsidRDefault="00E053E6" w:rsidP="00E053E6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43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43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6" w:type="dxa"/>
            <w:vAlign w:val="bottom"/>
          </w:tcPr>
          <w:p w14:paraId="21876A35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0245C0" w14:textId="37A80EEF" w:rsidR="00E053E6" w:rsidRPr="00E053E6" w:rsidRDefault="00E053E6" w:rsidP="00A86B2F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70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693AB010" w14:textId="77777777" w:rsidR="00E053E6" w:rsidRPr="00E053E6" w:rsidRDefault="00E053E6" w:rsidP="00E05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B814370" w14:textId="4551B98C" w:rsidR="00E053E6" w:rsidRPr="00E053E6" w:rsidRDefault="00E053E6" w:rsidP="00A86B2F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70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4533C" w:rsidRPr="0035030C" w14:paraId="7B7FFB3A" w14:textId="77777777" w:rsidTr="003F6153">
        <w:tc>
          <w:tcPr>
            <w:tcW w:w="3150" w:type="dxa"/>
          </w:tcPr>
          <w:p w14:paraId="367B39C1" w14:textId="376AB091" w:rsidR="0044533C" w:rsidRPr="0035030C" w:rsidRDefault="0044533C" w:rsidP="0044533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063758F" w14:textId="7FEE3545" w:rsidR="0044533C" w:rsidRPr="0035030C" w:rsidRDefault="00117E9B" w:rsidP="0044533C">
            <w:pPr>
              <w:spacing w:line="160" w:lineRule="atLeas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9D2B3D7" w14:textId="6E1FA00D" w:rsidR="0044533C" w:rsidRPr="00BA6B45" w:rsidRDefault="00117E9B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034A2935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1B9186" w14:textId="421A4C9D" w:rsidR="0044533C" w:rsidRPr="0035030C" w:rsidRDefault="00117E9B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247" w:type="dxa"/>
            <w:vAlign w:val="bottom"/>
          </w:tcPr>
          <w:p w14:paraId="6FAA8F28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D42DB54" w14:textId="662A9C20" w:rsidR="0044533C" w:rsidRPr="0035030C" w:rsidRDefault="00117E9B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46" w:type="dxa"/>
            <w:vAlign w:val="bottom"/>
          </w:tcPr>
          <w:p w14:paraId="08E511A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6E27840" w14:textId="4894FC92" w:rsidR="0044533C" w:rsidRPr="00720A8E" w:rsidRDefault="00117E9B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46" w:type="dxa"/>
            <w:vAlign w:val="bottom"/>
          </w:tcPr>
          <w:p w14:paraId="492C078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9292BBE" w14:textId="201A18A2" w:rsidR="0044533C" w:rsidRPr="0035030C" w:rsidRDefault="00117E9B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</w:tr>
      <w:tr w:rsidR="003F6153" w:rsidRPr="0035030C" w14:paraId="429AD06A" w14:textId="77777777" w:rsidTr="003F6153">
        <w:tc>
          <w:tcPr>
            <w:tcW w:w="3150" w:type="dxa"/>
          </w:tcPr>
          <w:p w14:paraId="0E310760" w14:textId="2451DE1B" w:rsidR="003F6153" w:rsidRPr="0035030C" w:rsidRDefault="003F6153" w:rsidP="003F615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76D5B" w14:textId="559ED55E" w:rsidR="003F6153" w:rsidRPr="00BA6B45" w:rsidRDefault="00117E9B" w:rsidP="003F6153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703B0363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2C" w14:textId="6A856E3D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247" w:type="dxa"/>
            <w:vAlign w:val="bottom"/>
          </w:tcPr>
          <w:p w14:paraId="020D618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D6E1" w14:textId="5B2D7D40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46" w:type="dxa"/>
            <w:vAlign w:val="bottom"/>
          </w:tcPr>
          <w:p w14:paraId="4F37573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FC40" w14:textId="03DA3091" w:rsidR="003F6153" w:rsidRPr="00720A8E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46" w:type="dxa"/>
            <w:vAlign w:val="bottom"/>
          </w:tcPr>
          <w:p w14:paraId="14EEF53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25A9C" w14:textId="008E19FD" w:rsidR="003F6153" w:rsidRPr="00720A8E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</w:tr>
      <w:tr w:rsidR="003F6153" w:rsidRPr="0035030C" w14:paraId="13BA39BF" w14:textId="77777777" w:rsidTr="006C1C4D">
        <w:trPr>
          <w:trHeight w:val="64"/>
        </w:trPr>
        <w:tc>
          <w:tcPr>
            <w:tcW w:w="3150" w:type="dxa"/>
          </w:tcPr>
          <w:p w14:paraId="483A3FC2" w14:textId="77777777" w:rsidR="003F6153" w:rsidRPr="0035030C" w:rsidRDefault="003F6153" w:rsidP="003F61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3C9F5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FC5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1160E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59BE6D1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796B944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F240C82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500B15E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6A12A54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FE1C7C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6153" w:rsidRPr="0035030C" w14:paraId="376829AD" w14:textId="77777777" w:rsidTr="009408E1">
        <w:tc>
          <w:tcPr>
            <w:tcW w:w="3150" w:type="dxa"/>
          </w:tcPr>
          <w:p w14:paraId="7A6443E6" w14:textId="79E211E0" w:rsidR="003F6153" w:rsidRPr="0035030C" w:rsidRDefault="003F6153" w:rsidP="003F61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738DBCC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FD944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EB761" w14:textId="77777777" w:rsidR="003F6153" w:rsidRPr="0035030C" w:rsidRDefault="003F6153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3A1DEE7D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952FAC4" w14:textId="77777777" w:rsidR="003F6153" w:rsidRPr="0035030C" w:rsidRDefault="003F6153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F6B045F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793A22D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5C1875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C7108B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6153" w:rsidRPr="0035030C" w14:paraId="48E0654F" w14:textId="77777777" w:rsidTr="009408E1">
        <w:tc>
          <w:tcPr>
            <w:tcW w:w="3150" w:type="dxa"/>
          </w:tcPr>
          <w:p w14:paraId="1B60F278" w14:textId="7DDEFCA1" w:rsidR="003F6153" w:rsidRPr="0035030C" w:rsidRDefault="003F6153" w:rsidP="003F615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39FF0FD" w14:textId="78485308" w:rsidR="003F6153" w:rsidRPr="00F72E58" w:rsidRDefault="003F6153" w:rsidP="003F6153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2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ECE62F" w14:textId="77777777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795D5" w14:textId="5B01705E" w:rsidR="003F6153" w:rsidRPr="001E3CF8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6153" w:rsidRPr="00E053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47" w:type="dxa"/>
            <w:vAlign w:val="bottom"/>
          </w:tcPr>
          <w:p w14:paraId="254BD07E" w14:textId="77777777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88A2985" w14:textId="070FE10B" w:rsidR="003F6153" w:rsidRPr="001E3CF8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6153" w:rsidRPr="00E053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46" w:type="dxa"/>
            <w:vAlign w:val="bottom"/>
          </w:tcPr>
          <w:p w14:paraId="1767B28E" w14:textId="77777777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0399FE5" w14:textId="44CEC564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DB7D169" w14:textId="77777777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FE96BFB" w14:textId="3DB25A52" w:rsidR="003F6153" w:rsidRPr="001E3CF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6153" w:rsidRPr="0035030C" w14:paraId="24CA105F" w14:textId="77777777" w:rsidTr="009408E1">
        <w:tc>
          <w:tcPr>
            <w:tcW w:w="3150" w:type="dxa"/>
          </w:tcPr>
          <w:p w14:paraId="639B5B78" w14:textId="5A388111" w:rsidR="003F6153" w:rsidRPr="0035030C" w:rsidRDefault="003F6153" w:rsidP="003F61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E0292DE" w14:textId="057AC118" w:rsidR="003F6153" w:rsidRPr="00F72E58" w:rsidRDefault="003F6153" w:rsidP="003F6153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9517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476E7E" w14:textId="344B0FB1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47" w:type="dxa"/>
            <w:vAlign w:val="bottom"/>
          </w:tcPr>
          <w:p w14:paraId="5866A1F4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45FE0BC" w14:textId="770CE700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46" w:type="dxa"/>
            <w:vAlign w:val="bottom"/>
          </w:tcPr>
          <w:p w14:paraId="1D3D76FF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A0AE149" w14:textId="14930FDD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E71A6C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9170FE9" w14:textId="337871D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6153" w:rsidRPr="0035030C" w14:paraId="1CBD8402" w14:textId="77777777" w:rsidTr="009408E1">
        <w:tc>
          <w:tcPr>
            <w:tcW w:w="3150" w:type="dxa"/>
          </w:tcPr>
          <w:p w14:paraId="0441D078" w14:textId="2EB40A44" w:rsidR="003F6153" w:rsidRPr="0035030C" w:rsidRDefault="003F6153" w:rsidP="003F61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BE74237" w14:textId="4BFA9F48" w:rsidR="003F6153" w:rsidRPr="00F72E58" w:rsidRDefault="003F6153" w:rsidP="003F6153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E421C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F0BB6A" w14:textId="30552550" w:rsidR="003F6153" w:rsidRPr="002810CA" w:rsidRDefault="003F6153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vAlign w:val="bottom"/>
          </w:tcPr>
          <w:p w14:paraId="7952AF77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4225FE3" w14:textId="0A895899" w:rsidR="003F6153" w:rsidRPr="002810CA" w:rsidRDefault="003F6153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65C58AD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6B376F" w14:textId="1BACBE6E" w:rsidR="003F6153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A3A906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3C30C58" w14:textId="4D1230DE" w:rsidR="003F6153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6153" w:rsidRPr="0035030C" w14:paraId="02662BE3" w14:textId="77777777" w:rsidTr="009408E1">
        <w:tc>
          <w:tcPr>
            <w:tcW w:w="3150" w:type="dxa"/>
          </w:tcPr>
          <w:p w14:paraId="37D50C94" w14:textId="6F2B3A96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3505CB7" w14:textId="44492289" w:rsidR="003F6153" w:rsidRPr="0035030C" w:rsidRDefault="00117E9B" w:rsidP="003F6153">
            <w:pPr>
              <w:spacing w:line="160" w:lineRule="atLeast"/>
              <w:ind w:left="15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153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F6153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E489F9" w14:textId="6CDB0A67" w:rsidR="003F6153" w:rsidRPr="0035030C" w:rsidRDefault="003F6153" w:rsidP="003F6153">
            <w:pPr>
              <w:spacing w:line="240" w:lineRule="atLeast"/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E0FAB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FBD06A" w14:textId="61CEBCC2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47" w:type="dxa"/>
            <w:vAlign w:val="bottom"/>
          </w:tcPr>
          <w:p w14:paraId="3A773C5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0B519FAF" w14:textId="66DA5AA9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46" w:type="dxa"/>
            <w:vAlign w:val="bottom"/>
          </w:tcPr>
          <w:p w14:paraId="5567AF26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5B735F3" w14:textId="564E3EA9" w:rsidR="003F6153" w:rsidRPr="00AF286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09D6964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1E1116D" w14:textId="6F0CF17B" w:rsidR="003F6153" w:rsidRPr="00AF286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8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F6153" w:rsidRPr="0035030C" w14:paraId="299F0A5F" w14:textId="77777777" w:rsidTr="009408E1">
        <w:tc>
          <w:tcPr>
            <w:tcW w:w="3150" w:type="dxa"/>
          </w:tcPr>
          <w:p w14:paraId="24AE5A2A" w14:textId="77777777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7682753" w14:textId="37A492D8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69E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209916" w14:textId="5C0B4874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247" w:type="dxa"/>
            <w:vAlign w:val="bottom"/>
          </w:tcPr>
          <w:p w14:paraId="1A9DB67E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F6EAD8E" w14:textId="28A33718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246" w:type="dxa"/>
            <w:vAlign w:val="bottom"/>
          </w:tcPr>
          <w:p w14:paraId="4404F9C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DEE1A70" w14:textId="78C92725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278EC72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41375E7" w14:textId="57EFA02A" w:rsidR="003F6153" w:rsidRPr="00AF286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6153" w:rsidRPr="0035030C" w14:paraId="2FB23466" w14:textId="77777777" w:rsidTr="009408E1">
        <w:tc>
          <w:tcPr>
            <w:tcW w:w="3150" w:type="dxa"/>
          </w:tcPr>
          <w:p w14:paraId="555D94D5" w14:textId="3F0ECC43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A540" w14:textId="1EE0507D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5584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4EF8" w14:textId="4F5ED46D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47" w:type="dxa"/>
            <w:vAlign w:val="bottom"/>
          </w:tcPr>
          <w:p w14:paraId="008A5C42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2137C" w14:textId="4A25BBCC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46" w:type="dxa"/>
            <w:vAlign w:val="bottom"/>
          </w:tcPr>
          <w:p w14:paraId="05B26F24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7705" w14:textId="173FA24A" w:rsidR="003F6153" w:rsidRPr="00AF286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2808C47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1EA2" w14:textId="7F41BC08" w:rsidR="003F6153" w:rsidRPr="00AF2868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left="-88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F6153" w:rsidRPr="0035030C" w14:paraId="5774F3A4" w14:textId="77777777" w:rsidTr="009408E1">
        <w:tc>
          <w:tcPr>
            <w:tcW w:w="3150" w:type="dxa"/>
          </w:tcPr>
          <w:p w14:paraId="6290F728" w14:textId="77777777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8A7B91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3471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BBEA6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2D1CDE4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787B6F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C83CB0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27115B9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FF437C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70BB6E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6153" w:rsidRPr="0035030C" w14:paraId="54E15D09" w14:textId="77777777" w:rsidTr="009408E1">
        <w:tc>
          <w:tcPr>
            <w:tcW w:w="3150" w:type="dxa"/>
          </w:tcPr>
          <w:p w14:paraId="3CB3C31B" w14:textId="77777777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941C16F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68B60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3DC9B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5770B4F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9DB641D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09C7418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D1E821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67200ED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E9A6A01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6153" w:rsidRPr="0035030C" w14:paraId="5430CA75" w14:textId="77777777" w:rsidTr="009408E1">
        <w:tc>
          <w:tcPr>
            <w:tcW w:w="3150" w:type="dxa"/>
          </w:tcPr>
          <w:p w14:paraId="64BB16B5" w14:textId="05A73583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B14022" w14:textId="36F28AC6" w:rsidR="003F6153" w:rsidRPr="0035030C" w:rsidRDefault="00117E9B" w:rsidP="003F6153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7AF60D8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72B2B6" w14:textId="7A20E127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47" w:type="dxa"/>
            <w:vAlign w:val="bottom"/>
          </w:tcPr>
          <w:p w14:paraId="673EDDE3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71D32B46" w14:textId="046BCFA2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3F6153" w:rsidRPr="00E05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46" w:type="dxa"/>
            <w:vAlign w:val="bottom"/>
          </w:tcPr>
          <w:p w14:paraId="4D300627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4668EB65" w14:textId="47B19B15" w:rsidR="003F6153" w:rsidRPr="0035030C" w:rsidRDefault="00117E9B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46" w:type="dxa"/>
            <w:vAlign w:val="bottom"/>
          </w:tcPr>
          <w:p w14:paraId="421B6ABE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30DAC7D4" w14:textId="6108A7FA" w:rsidR="003F6153" w:rsidRPr="0035030C" w:rsidRDefault="00117E9B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</w:tr>
      <w:tr w:rsidR="003F6153" w:rsidRPr="0035030C" w14:paraId="5365D859" w14:textId="77777777" w:rsidTr="009408E1">
        <w:tc>
          <w:tcPr>
            <w:tcW w:w="3150" w:type="dxa"/>
          </w:tcPr>
          <w:p w14:paraId="6ED3DE6A" w14:textId="4D533B23" w:rsidR="003F6153" w:rsidRPr="0035030C" w:rsidRDefault="003F6153" w:rsidP="003F615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F979F" w14:textId="734581E7" w:rsidR="003F6153" w:rsidRPr="0035030C" w:rsidRDefault="00117E9B" w:rsidP="003F6153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25689ABC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4EE52" w14:textId="0689D6D0" w:rsidR="003F6153" w:rsidRPr="0035030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47" w:type="dxa"/>
            <w:vAlign w:val="bottom"/>
          </w:tcPr>
          <w:p w14:paraId="0D379955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0207AE" w14:textId="78062329" w:rsidR="003F6153" w:rsidRPr="00EC53DC" w:rsidRDefault="00117E9B" w:rsidP="003F6153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246" w:type="dxa"/>
            <w:vAlign w:val="bottom"/>
          </w:tcPr>
          <w:p w14:paraId="4DED61B9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CAC2EF" w14:textId="47E8DF5B" w:rsidR="003F6153" w:rsidRPr="0035030C" w:rsidRDefault="00117E9B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46" w:type="dxa"/>
            <w:vAlign w:val="bottom"/>
          </w:tcPr>
          <w:p w14:paraId="4BA524AA" w14:textId="77777777" w:rsidR="003F6153" w:rsidRPr="0035030C" w:rsidRDefault="003F6153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7C5F6F" w14:textId="287C2C07" w:rsidR="003F6153" w:rsidRPr="0035030C" w:rsidRDefault="00117E9B" w:rsidP="003F61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F6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</w:tr>
    </w:tbl>
    <w:p w14:paraId="40BFC61C" w14:textId="77777777" w:rsidR="009408E1" w:rsidRDefault="009408E1" w:rsidP="003345DB">
      <w:pPr>
        <w:pStyle w:val="Bo-C1Content"/>
        <w:rPr>
          <w:rFonts w:asciiTheme="majorBidi" w:hAnsiTheme="majorBidi" w:cstheme="majorBidi"/>
        </w:rPr>
      </w:pPr>
    </w:p>
    <w:p w14:paraId="66D47AD9" w14:textId="299A80EA" w:rsidR="003345DB" w:rsidRPr="0035030C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</w:rPr>
        <w:t>2568</w:t>
      </w:r>
      <w:r w:rsidRPr="0035030C">
        <w:rPr>
          <w:rFonts w:asciiTheme="majorBidi" w:hAnsiTheme="majorBidi" w:cstheme="majorBidi"/>
          <w:cs/>
        </w:rPr>
        <w:t xml:space="preserve"> จำนวน</w:t>
      </w:r>
      <w:r w:rsidR="00932FF1" w:rsidRPr="0035030C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1</w:t>
      </w:r>
      <w:r w:rsidR="003F6153">
        <w:rPr>
          <w:rFonts w:asciiTheme="majorBidi" w:hAnsiTheme="majorBidi" w:cstheme="majorBidi"/>
          <w:lang w:val="en-US"/>
        </w:rPr>
        <w:t>,</w:t>
      </w:r>
      <w:r w:rsidR="00117E9B" w:rsidRPr="00117E9B">
        <w:rPr>
          <w:rFonts w:asciiTheme="majorBidi" w:hAnsiTheme="majorBidi" w:cstheme="majorBidi"/>
        </w:rPr>
        <w:t>100</w:t>
      </w:r>
      <w:r w:rsidR="00686FD2" w:rsidRPr="0035030C">
        <w:rPr>
          <w:rFonts w:asciiTheme="majorBidi" w:hAnsiTheme="majorBidi" w:cstheme="majorBidi"/>
          <w:cs/>
          <w:lang w:val="en-US"/>
        </w:rPr>
        <w:t>ล้านบาทและ</w:t>
      </w:r>
      <w:r w:rsidR="00AB0511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83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="00DD669E" w:rsidRPr="0035030C">
        <w:rPr>
          <w:rFonts w:asciiTheme="majorBidi" w:hAnsiTheme="majorBidi" w:cstheme="majorBidi"/>
          <w:i/>
          <w:iCs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1</w:t>
      </w:r>
      <w:r w:rsidR="001E3CF8" w:rsidRPr="001E3CF8">
        <w:rPr>
          <w:rFonts w:asciiTheme="majorBidi" w:hAnsiTheme="majorBidi" w:cstheme="majorBidi"/>
          <w:i/>
          <w:iCs/>
          <w:lang w:val="en-US"/>
        </w:rPr>
        <w:t>,</w:t>
      </w:r>
      <w:r w:rsidR="00117E9B" w:rsidRPr="00117E9B">
        <w:rPr>
          <w:rFonts w:asciiTheme="majorBidi" w:hAnsiTheme="majorBidi" w:cstheme="majorBidi"/>
          <w:i/>
          <w:iCs/>
        </w:rPr>
        <w:t>100</w:t>
      </w:r>
      <w:r w:rsidR="006877CC" w:rsidRPr="006877C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117E9B" w:rsidRPr="00117E9B">
        <w:rPr>
          <w:rFonts w:asciiTheme="majorBidi" w:hAnsiTheme="majorBidi" w:cstheme="majorBidi"/>
          <w:i/>
          <w:iCs/>
        </w:rPr>
        <w:t>83</w:t>
      </w:r>
      <w:r w:rsidR="009408E1">
        <w:rPr>
          <w:rFonts w:asciiTheme="majorBidi" w:hAnsiTheme="majorBidi" w:cstheme="majorBidi"/>
          <w:i/>
          <w:i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ประเมินราคาโดย</w:t>
      </w:r>
      <w:r w:rsidR="000E7E48" w:rsidRPr="0035030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ผู้ประเมินราคาอิสระ</w:t>
      </w:r>
      <w:r w:rsidRPr="0035030C">
        <w:rPr>
          <w:rFonts w:asciiTheme="majorBidi" w:hAnsiTheme="majorBidi" w:cstheme="majorBidi"/>
          <w:cs/>
          <w:lang w:val="en-US"/>
        </w:rPr>
        <w:t>โดย</w:t>
      </w:r>
      <w:r w:rsidR="004C793C" w:rsidRPr="0035030C">
        <w:rPr>
          <w:rFonts w:asciiTheme="majorBidi" w:hAnsiTheme="majorBidi" w:cstheme="majorBidi"/>
          <w:cs/>
          <w:lang w:val="en-US"/>
        </w:rPr>
        <w:t>วิธีมูลค่าตลาดสำหรับการใช้ประโยชน์ปัจจุบัน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</w:t>
      </w:r>
      <w:r w:rsidR="00884AAB">
        <w:rPr>
          <w:rFonts w:asciiTheme="majorBidi" w:hAnsiTheme="majorBidi" w:cstheme="majorBidi" w:hint="cs"/>
          <w:cs/>
          <w:lang w:val="en-US"/>
        </w:rPr>
        <w:t>่</w:t>
      </w:r>
      <w:r w:rsidRPr="0035030C">
        <w:rPr>
          <w:rFonts w:asciiTheme="majorBidi" w:hAnsiTheme="majorBidi" w:cstheme="majorBidi"/>
          <w:cs/>
          <w:lang w:val="en-US"/>
        </w:rPr>
        <w:t xml:space="preserve">ในระดับที่ </w:t>
      </w:r>
      <w:r w:rsidR="00117E9B" w:rsidRPr="00117E9B">
        <w:rPr>
          <w:rFonts w:asciiTheme="majorBidi" w:hAnsiTheme="majorBidi" w:cstheme="majorBidi"/>
        </w:rPr>
        <w:t>3</w:t>
      </w:r>
    </w:p>
    <w:p w14:paraId="33569E6A" w14:textId="393D7DD6" w:rsidR="00F20EA9" w:rsidRPr="00F20EA9" w:rsidRDefault="00F20EA9" w:rsidP="00F20EA9">
      <w:pPr>
        <w:rPr>
          <w:highlight w:val="yellow"/>
          <w:cs/>
          <w:lang w:val="en-US"/>
        </w:rPr>
        <w:sectPr w:rsidR="00F20EA9" w:rsidRPr="00F20EA9" w:rsidSect="00412DB6"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1D0817DC" w14:textId="77777777" w:rsidR="00F356C1" w:rsidRPr="0035030C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601FC314" w14:textId="77777777" w:rsidTr="00D249FA">
        <w:trPr>
          <w:tblHeader/>
        </w:trPr>
        <w:tc>
          <w:tcPr>
            <w:tcW w:w="4032" w:type="dxa"/>
            <w:vAlign w:val="bottom"/>
          </w:tcPr>
          <w:p w14:paraId="0C3CE733" w14:textId="77777777" w:rsidR="00CE4863" w:rsidRPr="0035030C" w:rsidRDefault="00CE4863" w:rsidP="00CE4863">
            <w:pPr>
              <w:pStyle w:val="Caption"/>
              <w:numPr>
                <w:ilvl w:val="0"/>
                <w:numId w:val="0"/>
              </w:numPr>
            </w:pPr>
          </w:p>
        </w:tc>
        <w:tc>
          <w:tcPr>
            <w:tcW w:w="10550" w:type="dxa"/>
            <w:gridSpan w:val="17"/>
            <w:vAlign w:val="bottom"/>
          </w:tcPr>
          <w:p w14:paraId="177E3764" w14:textId="47416B63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D67BCC3" w14:textId="77777777" w:rsidTr="00D249FA">
        <w:trPr>
          <w:tblHeader/>
        </w:trPr>
        <w:tc>
          <w:tcPr>
            <w:tcW w:w="4032" w:type="dxa"/>
            <w:vAlign w:val="bottom"/>
          </w:tcPr>
          <w:p w14:paraId="3D8BC89B" w14:textId="77777777" w:rsidR="00CE4863" w:rsidRPr="0035030C" w:rsidRDefault="00CE4863" w:rsidP="00D249F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9BC331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09C0353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C38366F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38D0B68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4FB4867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159D63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343D67A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C87D54C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0E8952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2B6D7EC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863700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F8D2AA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B6B187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C565DA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E145EB" w14:textId="77777777" w:rsidR="00CE4863" w:rsidRPr="0035030C" w:rsidRDefault="00CE4863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42D87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934FC2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2994BFDF" w14:textId="77777777" w:rsidTr="00D249FA">
        <w:trPr>
          <w:tblHeader/>
        </w:trPr>
        <w:tc>
          <w:tcPr>
            <w:tcW w:w="4032" w:type="dxa"/>
            <w:vAlign w:val="bottom"/>
          </w:tcPr>
          <w:p w14:paraId="4FC16546" w14:textId="77777777" w:rsidR="00CE4863" w:rsidRPr="0035030C" w:rsidRDefault="00CE4863" w:rsidP="00D249F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956FF80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46B29116" w14:textId="77777777" w:rsidTr="00E053E6">
        <w:tc>
          <w:tcPr>
            <w:tcW w:w="4032" w:type="dxa"/>
            <w:vAlign w:val="bottom"/>
          </w:tcPr>
          <w:p w14:paraId="4A9196D7" w14:textId="77777777" w:rsidR="00CE4863" w:rsidRPr="0035030C" w:rsidRDefault="00CE4863" w:rsidP="00D249F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54A539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05363DC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14:paraId="3A2AB4D5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6814EA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14:paraId="1AF71E11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549297A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32C8E2BF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FAF806B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6ADE6A33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19D24DB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349BC8FD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7A6D3F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0EBDF3D7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402C70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40F59A68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3159D4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654FEFE2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53E6" w:rsidRPr="0035030C" w14:paraId="59E20915" w14:textId="77777777" w:rsidTr="00E053E6">
        <w:tc>
          <w:tcPr>
            <w:tcW w:w="4032" w:type="dxa"/>
            <w:vAlign w:val="bottom"/>
          </w:tcPr>
          <w:p w14:paraId="4B74C69E" w14:textId="345358A4" w:rsidR="00E053E6" w:rsidRPr="0035030C" w:rsidRDefault="00E053E6" w:rsidP="00E053E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F47C21" w14:textId="242C7C71" w:rsidR="00E053E6" w:rsidRPr="00E053E6" w:rsidRDefault="00117E9B" w:rsidP="005D11CE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134AEAF0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3C23B0B6" w14:textId="35E6426A" w:rsidR="00E053E6" w:rsidRPr="00E053E6" w:rsidRDefault="00117E9B" w:rsidP="005D11CE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403F0072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4C00F672" w14:textId="2C000A84" w:rsidR="00E053E6" w:rsidRPr="00E053E6" w:rsidRDefault="00117E9B" w:rsidP="005D11CE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5BFB55DE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41A1969" w14:textId="207B67A2" w:rsidR="00E053E6" w:rsidRPr="00E053E6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084DC357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A4B8D31" w14:textId="03070035" w:rsidR="00E053E6" w:rsidRPr="00E053E6" w:rsidRDefault="00117E9B" w:rsidP="005D11CE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2F744733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ADC446C" w14:textId="54C631E7" w:rsidR="00E053E6" w:rsidRPr="00E053E6" w:rsidRDefault="00117E9B" w:rsidP="005D11CE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0F39B55C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3EF40E5" w14:textId="50D1C9A1" w:rsidR="00E053E6" w:rsidRPr="00E053E6" w:rsidRDefault="00117E9B" w:rsidP="005D11C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7C996D0D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4F98017" w14:textId="54245598" w:rsidR="00E053E6" w:rsidRPr="00E053E6" w:rsidRDefault="00117E9B" w:rsidP="005D11C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14:paraId="12B3A948" w14:textId="77777777" w:rsidR="00E053E6" w:rsidRPr="00E053E6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171E81B" w14:textId="4F6D6263" w:rsidR="00E053E6" w:rsidRPr="00E053E6" w:rsidRDefault="00117E9B" w:rsidP="005D11C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="00E053E6" w:rsidRP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</w:tr>
      <w:tr w:rsidR="00E053E6" w:rsidRPr="0035030C" w14:paraId="3B145C05" w14:textId="77777777" w:rsidTr="00E053E6">
        <w:tc>
          <w:tcPr>
            <w:tcW w:w="4032" w:type="dxa"/>
            <w:vAlign w:val="bottom"/>
          </w:tcPr>
          <w:p w14:paraId="4F834A16" w14:textId="77777777" w:rsidR="00E053E6" w:rsidRPr="0035030C" w:rsidRDefault="00E053E6" w:rsidP="00E053E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</w:tcBorders>
          </w:tcPr>
          <w:p w14:paraId="7ABE1790" w14:textId="4F0B1781" w:rsidR="00E053E6" w:rsidRPr="0035030C" w:rsidRDefault="00117E9B" w:rsidP="00AD5EE3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74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699AECE4" w14:textId="77777777" w:rsidR="00E053E6" w:rsidRPr="0035030C" w:rsidRDefault="00E053E6" w:rsidP="00E053E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 w14:paraId="777ED126" w14:textId="66F16E5F" w:rsidR="00E053E6" w:rsidRPr="0035030C" w:rsidRDefault="00117E9B" w:rsidP="00E053E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74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572A9557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 w14:paraId="17B0123C" w14:textId="25BE4BAB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675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58B8434A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2FFA5044" w14:textId="357C1D70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30E60723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03AC99AB" w14:textId="1A48F432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0F8FE155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1DC433CD" w14:textId="4504858E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0B04029D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33E4EAEC" w14:textId="7FB35DA3" w:rsidR="00E053E6" w:rsidRPr="0035030C" w:rsidRDefault="00117E9B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701527D0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76A54CB9" w14:textId="4797033F" w:rsidR="00E053E6" w:rsidRPr="0035030C" w:rsidRDefault="00117E9B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</w:tcPr>
          <w:p w14:paraId="3E7D4048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6617D35C" w14:textId="3E47022C" w:rsidR="00E053E6" w:rsidRPr="0035030C" w:rsidRDefault="00117E9B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</w:tr>
      <w:tr w:rsidR="00E053E6" w:rsidRPr="0035030C" w14:paraId="1F839E08" w14:textId="77777777" w:rsidTr="00E520F7">
        <w:tc>
          <w:tcPr>
            <w:tcW w:w="4032" w:type="dxa"/>
            <w:vAlign w:val="bottom"/>
          </w:tcPr>
          <w:p w14:paraId="171AFF5D" w14:textId="77777777" w:rsidR="00E053E6" w:rsidRPr="0035030C" w:rsidRDefault="00E053E6" w:rsidP="00E053E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</w:tcPr>
          <w:p w14:paraId="01C35A92" w14:textId="36196383" w:rsidR="00E053E6" w:rsidRPr="0035030C" w:rsidRDefault="00E053E6" w:rsidP="00EA31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3E7646F7" w14:textId="77777777" w:rsidR="00E053E6" w:rsidRPr="0035030C" w:rsidRDefault="00E053E6" w:rsidP="00E053E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5A8D46DA" w14:textId="3090138C" w:rsidR="00E053E6" w:rsidRPr="0035030C" w:rsidRDefault="00117E9B" w:rsidP="00E053E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78E3F0DC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5B9C15B1" w14:textId="24919BEC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0DF90530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548CCC5" w14:textId="02E4597A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4E45C3B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7B34C40" w14:textId="4F4EC390" w:rsidR="00E053E6" w:rsidRPr="0035030C" w:rsidRDefault="00117E9B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481272A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9C85018" w14:textId="7B1A4F08" w:rsidR="00E053E6" w:rsidRPr="0035030C" w:rsidRDefault="00117E9B" w:rsidP="004F4A1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053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4B5A0C0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6E4E580" w14:textId="517BA4DA" w:rsidR="00E053E6" w:rsidRPr="0035030C" w:rsidRDefault="00E053E6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4645542A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BAA20D" w14:textId="231C2EEF" w:rsidR="00E053E6" w:rsidRPr="0035030C" w:rsidRDefault="00E053E6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4EE7C1E9" w14:textId="77777777" w:rsidR="00E053E6" w:rsidRPr="0035030C" w:rsidRDefault="00E053E6" w:rsidP="00E053E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C06E4C8" w14:textId="7AC091ED" w:rsidR="00E053E6" w:rsidRPr="0035030C" w:rsidRDefault="00E053E6" w:rsidP="00E053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053E6" w:rsidRPr="0035030C" w14:paraId="51549272" w14:textId="77777777" w:rsidTr="00E520F7">
        <w:tc>
          <w:tcPr>
            <w:tcW w:w="4032" w:type="dxa"/>
            <w:vAlign w:val="bottom"/>
          </w:tcPr>
          <w:p w14:paraId="2F00545C" w14:textId="67667D70" w:rsidR="00E053E6" w:rsidRPr="00CE4863" w:rsidRDefault="00E053E6" w:rsidP="00E053E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AB11CB2" w14:textId="2A8ED231" w:rsidR="00E053E6" w:rsidRPr="0035030C" w:rsidRDefault="00E053E6" w:rsidP="00AD5EE3">
            <w:pPr>
              <w:tabs>
                <w:tab w:val="decimal" w:pos="986"/>
              </w:tabs>
              <w:spacing w:line="240" w:lineRule="atLeast"/>
              <w:ind w:left="452" w:right="-5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37A6B93F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121D84E6" w14:textId="64837CAC" w:rsidR="00E053E6" w:rsidRPr="0035030C" w:rsidRDefault="00E053E6" w:rsidP="00E053E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11802B52" w14:textId="77777777" w:rsidR="00E053E6" w:rsidRPr="0035030C" w:rsidRDefault="00E053E6" w:rsidP="00E053E6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7D0AB25E" w14:textId="10D1F15C" w:rsidR="00E053E6" w:rsidRPr="0035030C" w:rsidRDefault="00E053E6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1E69A83A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6677815" w14:textId="45852921" w:rsidR="00E053E6" w:rsidRPr="0035030C" w:rsidRDefault="00E053E6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A76B49D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6FBD5F6" w14:textId="362B1801" w:rsidR="00E053E6" w:rsidRPr="0035030C" w:rsidRDefault="00E053E6" w:rsidP="00E053E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64BF98F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BB1CFD2" w14:textId="5DF890E9" w:rsidR="00E053E6" w:rsidRPr="0035030C" w:rsidRDefault="00E053E6" w:rsidP="00E053E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2F7E8235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355F9B5" w14:textId="65130F10" w:rsidR="00E053E6" w:rsidRPr="0035030C" w:rsidRDefault="00E053E6" w:rsidP="00E053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4594F0D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13A6556" w14:textId="58B1B00B" w:rsidR="00E053E6" w:rsidRPr="0035030C" w:rsidRDefault="00E053E6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184E7640" w14:textId="77777777" w:rsidR="00E053E6" w:rsidRPr="0035030C" w:rsidRDefault="00E053E6" w:rsidP="00E053E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1B3F35" w14:textId="34D634A3" w:rsidR="00E053E6" w:rsidRPr="0035030C" w:rsidRDefault="00E053E6" w:rsidP="00E053E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43C6195F" w14:textId="77777777" w:rsidTr="00E520F7">
        <w:tc>
          <w:tcPr>
            <w:tcW w:w="4032" w:type="dxa"/>
            <w:vAlign w:val="bottom"/>
          </w:tcPr>
          <w:p w14:paraId="3482F01D" w14:textId="692752C0" w:rsidR="006875A4" w:rsidRPr="0035030C" w:rsidRDefault="006875A4" w:rsidP="006875A4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425411" w14:textId="1D1198BC" w:rsidR="006875A4" w:rsidRPr="00E520F7" w:rsidRDefault="00117E9B" w:rsidP="00AD5EE3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604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719FC73F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9ABA923" w14:textId="62411B56" w:rsidR="006875A4" w:rsidRPr="00E520F7" w:rsidRDefault="00117E9B" w:rsidP="00B01655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059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698450E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4204F57" w14:textId="231CD56E" w:rsidR="006875A4" w:rsidRPr="00E520F7" w:rsidRDefault="00117E9B" w:rsidP="00B01655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726</w:t>
            </w:r>
            <w:r w:rsidR="00C675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690708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39E686" w14:textId="491B3FC6" w:rsidR="006875A4" w:rsidRPr="00E520F7" w:rsidRDefault="00117E9B" w:rsidP="00B01655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6E4D89B4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FA8B53A" w14:textId="0CE9268C" w:rsidR="006875A4" w:rsidRPr="00E520F7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837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63D4F34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91475A1" w14:textId="10989EB9" w:rsidR="006875A4" w:rsidRPr="00E520F7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10F15F2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6DC47D1" w14:textId="104BA5BB" w:rsidR="006875A4" w:rsidRPr="00E520F7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535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1BBBDEF1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1647801" w14:textId="0C2B7246" w:rsidR="006875A4" w:rsidRPr="00E520F7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727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65C7788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628CF3" w14:textId="16B3A4FC" w:rsidR="006875A4" w:rsidRPr="00E520F7" w:rsidRDefault="00117E9B" w:rsidP="004F4A1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  <w:r w:rsidR="00E053E6" w:rsidRPr="00E053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833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</w:t>
            </w:r>
          </w:p>
        </w:tc>
      </w:tr>
      <w:tr w:rsidR="006875A4" w:rsidRPr="0035030C" w14:paraId="7E7345AE" w14:textId="77777777" w:rsidTr="00E520F7">
        <w:tc>
          <w:tcPr>
            <w:tcW w:w="4032" w:type="dxa"/>
            <w:vAlign w:val="bottom"/>
          </w:tcPr>
          <w:p w14:paraId="21C83C36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9BAB046" w14:textId="47F08514" w:rsidR="006875A4" w:rsidRPr="0035030C" w:rsidRDefault="00117E9B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2A0919F0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3A34E1FB" w14:textId="412A6C04" w:rsidR="006875A4" w:rsidRPr="0035030C" w:rsidRDefault="00117E9B" w:rsidP="00B01655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19CE333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168EFD47" w14:textId="165561AD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675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069746C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4837D7C" w14:textId="1322BA80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371F08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525A696" w14:textId="235DF17E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4074BB3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93EBDB0" w14:textId="11F2AC6B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6FFF62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4943C78" w14:textId="14BE7E87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5E0A7C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6924602" w14:textId="13C27FD8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49468B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C82BC01" w14:textId="774B4CD0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</w:tr>
      <w:tr w:rsidR="006875A4" w:rsidRPr="0035030C" w14:paraId="1BC7AD19" w14:textId="77777777" w:rsidTr="00E520F7">
        <w:tc>
          <w:tcPr>
            <w:tcW w:w="4032" w:type="dxa"/>
            <w:vAlign w:val="bottom"/>
          </w:tcPr>
          <w:p w14:paraId="274523D1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</w:tcPr>
          <w:p w14:paraId="227BC94B" w14:textId="1DF5B79F" w:rsidR="006875A4" w:rsidRPr="0035030C" w:rsidRDefault="00B01655" w:rsidP="00AF28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01E5F6DA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6E3BA9F0" w14:textId="7BB05485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01F3447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6C975A55" w14:textId="1372049B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05715071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727B645" w14:textId="3BFE7540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B016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988703F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2471268" w14:textId="7CB9BCE6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7B99DA72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85E503C" w14:textId="56291873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538F247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4B35785" w14:textId="10E6E4A0" w:rsidR="006875A4" w:rsidRPr="0035030C" w:rsidRDefault="004F4A18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4F317F54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8EE9694" w14:textId="7C6AE45B" w:rsidR="006875A4" w:rsidRPr="0035030C" w:rsidRDefault="004F4A18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3413762C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9A9379F" w14:textId="06A95C4B" w:rsidR="006875A4" w:rsidRPr="0035030C" w:rsidRDefault="004F4A18" w:rsidP="00E10D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875A4" w:rsidRPr="0035030C" w14:paraId="23A4E3F5" w14:textId="77777777" w:rsidTr="00E520F7">
        <w:tc>
          <w:tcPr>
            <w:tcW w:w="4032" w:type="dxa"/>
            <w:vAlign w:val="bottom"/>
          </w:tcPr>
          <w:p w14:paraId="2850D92D" w14:textId="61E715DD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40A86AF0" w14:textId="5EAE1ED1" w:rsidR="006875A4" w:rsidRPr="0035030C" w:rsidRDefault="00B01655" w:rsidP="00B016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181B5FFE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6D3E4ED7" w14:textId="06B01561" w:rsidR="006875A4" w:rsidRPr="0035030C" w:rsidRDefault="00B01655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</w:tcPr>
          <w:p w14:paraId="0A637775" w14:textId="77777777" w:rsidR="006875A4" w:rsidRPr="0035030C" w:rsidRDefault="006875A4" w:rsidP="006875A4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</w:tcPr>
          <w:p w14:paraId="24EA85F8" w14:textId="201161AD" w:rsidR="006875A4" w:rsidRPr="0035030C" w:rsidRDefault="00B01655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675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42232FD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F0B0115" w14:textId="714DDBB0" w:rsidR="006875A4" w:rsidRPr="0035030C" w:rsidRDefault="00B01655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24354F0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C26B06B" w14:textId="2495BF3E" w:rsidR="006875A4" w:rsidRPr="0035030C" w:rsidRDefault="004F4A18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634AB4A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401B5A6" w14:textId="53389429" w:rsidR="006875A4" w:rsidRPr="0035030C" w:rsidRDefault="004F4A18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10A27D9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4B9E7D8" w14:textId="0B62C557" w:rsidR="006875A4" w:rsidRPr="0035030C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2B0034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1E3E204" w14:textId="53C11A53" w:rsidR="006875A4" w:rsidRPr="0035030C" w:rsidRDefault="004F4A18" w:rsidP="00D901C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14:paraId="5E627E15" w14:textId="77777777" w:rsidR="006875A4" w:rsidRPr="0035030C" w:rsidRDefault="006875A4" w:rsidP="006875A4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38BC22D" w14:textId="64C55882" w:rsidR="006875A4" w:rsidRPr="0035030C" w:rsidRDefault="004F4A18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6ED7A201" w14:textId="77777777" w:rsidTr="00E520F7">
        <w:tc>
          <w:tcPr>
            <w:tcW w:w="4032" w:type="dxa"/>
            <w:tcBorders>
              <w:bottom w:val="nil"/>
            </w:tcBorders>
            <w:vAlign w:val="bottom"/>
          </w:tcPr>
          <w:p w14:paraId="07C9FCE8" w14:textId="3BA3F35B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80E05" w14:textId="5875666B" w:rsidR="006875A4" w:rsidRPr="00E520F7" w:rsidRDefault="00117E9B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493EC96E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8C2654B" w14:textId="1D0DB199" w:rsidR="006875A4" w:rsidRPr="00E520F7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779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24B4AA0A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1EC1986" w14:textId="171F22D6" w:rsidR="006875A4" w:rsidRPr="00E520F7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199C05FE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19EB2B9" w14:textId="07B3C68B" w:rsidR="006875A4" w:rsidRPr="00E520F7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B016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260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103B27B2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86E8BE4" w14:textId="4E287174" w:rsidR="006875A4" w:rsidRPr="00E520F7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880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53F9747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3F5830C" w14:textId="6D8C6B2D" w:rsidR="006875A4" w:rsidRPr="00E520F7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503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099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1CB13555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557CCC7" w14:textId="6B759FB2" w:rsidR="006875A4" w:rsidRPr="00E520F7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2457D266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82F604E" w14:textId="7BC143F8" w:rsidR="006875A4" w:rsidRPr="00E520F7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860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14:paraId="2C8E7497" w14:textId="77777777" w:rsidR="006875A4" w:rsidRPr="00E520F7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01BA00A" w14:textId="6DB71EC4" w:rsidR="006875A4" w:rsidRPr="00E520F7" w:rsidRDefault="00117E9B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</w:tr>
      <w:tr w:rsidR="006875A4" w:rsidRPr="0035030C" w14:paraId="069CC1FC" w14:textId="77777777" w:rsidTr="00D249FA">
        <w:tc>
          <w:tcPr>
            <w:tcW w:w="4032" w:type="dxa"/>
            <w:tcBorders>
              <w:bottom w:val="nil"/>
            </w:tcBorders>
            <w:vAlign w:val="bottom"/>
          </w:tcPr>
          <w:p w14:paraId="616F02A9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AC608CC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4C808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03EBB627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B7BA5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1774F3C7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CB8CE0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8C5510A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C2CCC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03656C4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AB75B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FCEF500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99B17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03A832A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C6C70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7CE89E0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8C158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E232DB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6875A4" w:rsidRPr="0035030C" w14:paraId="0CFE2AE9" w14:textId="77777777" w:rsidTr="00D249FA">
        <w:tc>
          <w:tcPr>
            <w:tcW w:w="4032" w:type="dxa"/>
            <w:tcBorders>
              <w:bottom w:val="nil"/>
            </w:tcBorders>
            <w:vAlign w:val="bottom"/>
          </w:tcPr>
          <w:p w14:paraId="46CA9C7D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E24D3C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B9F1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96836A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04A24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2D2EEFD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272E5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2A6014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B4C53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4FFBD88" w14:textId="77777777" w:rsidR="006875A4" w:rsidRPr="0035030C" w:rsidRDefault="006875A4" w:rsidP="006875A4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16D45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0DDB1FA" w14:textId="77777777" w:rsidR="006875A4" w:rsidRPr="0035030C" w:rsidRDefault="006875A4" w:rsidP="006875A4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01948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BAB7DD9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07A4E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4E1F2A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0E61A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C523E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0DC0DAA7" w14:textId="77777777" w:rsidR="00CE4863" w:rsidRPr="0035030C" w:rsidRDefault="00CE4863" w:rsidP="00CE4863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06D3F568" w14:textId="77777777" w:rsidTr="00D249FA">
        <w:trPr>
          <w:tblHeader/>
        </w:trPr>
        <w:tc>
          <w:tcPr>
            <w:tcW w:w="4032" w:type="dxa"/>
            <w:vAlign w:val="bottom"/>
          </w:tcPr>
          <w:p w14:paraId="3A910060" w14:textId="77777777" w:rsidR="00CE4863" w:rsidRPr="0035030C" w:rsidRDefault="00CE4863" w:rsidP="00D249F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67C83631" w14:textId="1D0C381D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F8E7CD8" w14:textId="77777777" w:rsidTr="00D249FA">
        <w:trPr>
          <w:tblHeader/>
        </w:trPr>
        <w:tc>
          <w:tcPr>
            <w:tcW w:w="4032" w:type="dxa"/>
            <w:vAlign w:val="bottom"/>
          </w:tcPr>
          <w:p w14:paraId="0C7A5713" w14:textId="77777777" w:rsidR="00CE4863" w:rsidRPr="0035030C" w:rsidRDefault="00CE4863" w:rsidP="00D249F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C6B2189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4F24FFF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EF3D191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ABB58AF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45DD1B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40431B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5B24AB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A9AA75D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A135C58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3CA99B4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7739ED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EF60108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9251C6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E57BF72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5839D4" w14:textId="77777777" w:rsidR="00CE4863" w:rsidRPr="0035030C" w:rsidRDefault="00CE4863" w:rsidP="00D24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AF4371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BB468E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14EC7E72" w14:textId="77777777" w:rsidTr="00D249FA">
        <w:trPr>
          <w:tblHeader/>
        </w:trPr>
        <w:tc>
          <w:tcPr>
            <w:tcW w:w="4032" w:type="dxa"/>
            <w:vAlign w:val="bottom"/>
          </w:tcPr>
          <w:p w14:paraId="58583A57" w14:textId="77777777" w:rsidR="00CE4863" w:rsidRPr="0035030C" w:rsidRDefault="00CE4863" w:rsidP="00D249F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BC30D92" w14:textId="77777777" w:rsidR="00CE4863" w:rsidRPr="0035030C" w:rsidRDefault="00CE4863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0BF8C1D9" w14:textId="77777777" w:rsidTr="00FC1D36">
        <w:tc>
          <w:tcPr>
            <w:tcW w:w="4032" w:type="dxa"/>
            <w:vAlign w:val="bottom"/>
          </w:tcPr>
          <w:p w14:paraId="4FBB9E2D" w14:textId="77777777" w:rsidR="00CE4863" w:rsidRPr="0035030C" w:rsidRDefault="00CE4863" w:rsidP="00D249FA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AFF81D" w14:textId="77777777" w:rsidR="00CE4863" w:rsidRPr="0035030C" w:rsidRDefault="00CE4863" w:rsidP="00D249FA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CE7395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3350F7F" w14:textId="77777777" w:rsidR="00CE4863" w:rsidRPr="0035030C" w:rsidRDefault="00CE4863" w:rsidP="00D249F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A031FC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DAA68E5" w14:textId="77777777" w:rsidR="00CE4863" w:rsidRPr="0035030C" w:rsidRDefault="00CE4863" w:rsidP="00D249F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6C33A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FC5E17" w14:textId="77777777" w:rsidR="00CE4863" w:rsidRPr="0035030C" w:rsidRDefault="00CE4863" w:rsidP="00D249F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DB25FEA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F165965" w14:textId="77777777" w:rsidR="00CE4863" w:rsidRPr="0035030C" w:rsidRDefault="00CE4863" w:rsidP="00D249FA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7032CF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65A151A" w14:textId="77777777" w:rsidR="00CE4863" w:rsidRPr="0035030C" w:rsidRDefault="00CE4863" w:rsidP="00D249FA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E8617B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F0A01F" w14:textId="77777777" w:rsidR="00CE4863" w:rsidRPr="0035030C" w:rsidRDefault="00CE4863" w:rsidP="00D249FA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3BA971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E02846" w14:textId="77777777" w:rsidR="00CE4863" w:rsidRPr="0035030C" w:rsidRDefault="00CE4863" w:rsidP="00D249FA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75BF34" w14:textId="77777777" w:rsidR="00CE4863" w:rsidRPr="0035030C" w:rsidRDefault="00CE4863" w:rsidP="00D249F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434E317" w14:textId="77777777" w:rsidR="00CE4863" w:rsidRPr="0035030C" w:rsidRDefault="00CE4863" w:rsidP="00D249FA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1D36" w:rsidRPr="0035030C" w14:paraId="13C18386" w14:textId="77777777" w:rsidTr="00FC1D36">
        <w:tc>
          <w:tcPr>
            <w:tcW w:w="4032" w:type="dxa"/>
            <w:vAlign w:val="bottom"/>
          </w:tcPr>
          <w:p w14:paraId="61316929" w14:textId="756262B0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F9C471A" w14:textId="1B971A09" w:rsidR="00FC1D36" w:rsidRPr="00FC1D36" w:rsidRDefault="00117E9B" w:rsidP="00B1538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6077ED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E5A3E1" w14:textId="31D8C884" w:rsidR="00FC1D36" w:rsidRPr="00FC1D36" w:rsidRDefault="00117E9B" w:rsidP="00B1538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CCADFA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F3B355A" w14:textId="47010E53" w:rsidR="00FC1D36" w:rsidRPr="00FC1D36" w:rsidRDefault="00117E9B" w:rsidP="00B1538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7A75E4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E098E83" w14:textId="35D9D622" w:rsidR="00FC1D36" w:rsidRPr="00FC1D36" w:rsidRDefault="00117E9B" w:rsidP="00B1538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ACF39C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90A6E1B" w14:textId="2D0C28D4" w:rsidR="00FC1D36" w:rsidRPr="00FC1D36" w:rsidRDefault="00117E9B" w:rsidP="004D7C5C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2ED1C2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F31D20D" w14:textId="4561257A" w:rsidR="00FC1D36" w:rsidRPr="00FC1D36" w:rsidRDefault="00117E9B" w:rsidP="00B1538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53F6A5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129DB15" w14:textId="718F214B" w:rsidR="00FC1D36" w:rsidRPr="00FC1D36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C65E84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E24B608" w14:textId="64CAAB0D" w:rsidR="00FC1D36" w:rsidRPr="00FC1D36" w:rsidRDefault="00117E9B" w:rsidP="004D7C5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685288" w14:textId="77777777" w:rsidR="00FC1D36" w:rsidRPr="00FC1D36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A330E88" w14:textId="43FF08D3" w:rsidR="00FC1D36" w:rsidRPr="00FC1D36" w:rsidRDefault="00117E9B" w:rsidP="00B1538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</w:tr>
      <w:tr w:rsidR="00FC1D36" w:rsidRPr="0035030C" w14:paraId="34FDDE09" w14:textId="77777777" w:rsidTr="002023A0">
        <w:tc>
          <w:tcPr>
            <w:tcW w:w="4032" w:type="dxa"/>
            <w:vAlign w:val="bottom"/>
          </w:tcPr>
          <w:p w14:paraId="01DF78EF" w14:textId="77777777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52F26B6" w14:textId="65EDA69D" w:rsidR="00FC1D36" w:rsidRPr="0035030C" w:rsidRDefault="00117E9B" w:rsidP="00FC1D36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ED15AC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1E653423" w14:textId="633E83F5" w:rsidR="00FC1D36" w:rsidRPr="0035030C" w:rsidRDefault="00117E9B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B8DF596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013514A" w14:textId="5F9145F3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022368A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B92F785" w14:textId="088A7D6C" w:rsidR="00FC1D36" w:rsidRPr="0035030C" w:rsidRDefault="00117E9B" w:rsidP="00FC1D3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2E70F8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B09BBB" w14:textId="0FE133A5" w:rsidR="00FC1D36" w:rsidRPr="0035030C" w:rsidRDefault="00117E9B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533344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CE2ABD7" w14:textId="68266B20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E745ED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9726174" w14:textId="73A19DD0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115624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82262FE" w14:textId="46BB5112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A3C81CA" w14:textId="77777777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4C0238" w14:textId="523D9B46" w:rsidR="00FC1D36" w:rsidRPr="0035030C" w:rsidRDefault="00117E9B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FC1D36" w:rsidRPr="0035030C" w14:paraId="04BC456F" w14:textId="77777777" w:rsidTr="002023A0">
        <w:tc>
          <w:tcPr>
            <w:tcW w:w="4032" w:type="dxa"/>
            <w:vAlign w:val="bottom"/>
          </w:tcPr>
          <w:p w14:paraId="48CABAD0" w14:textId="5041DD2B" w:rsidR="00FC1D36" w:rsidRPr="001B1D46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46D9741" w14:textId="0209C5A6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505C5A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74F3A3F6" w14:textId="663ED341" w:rsidR="00FC1D36" w:rsidRPr="0035030C" w:rsidRDefault="00FC1D36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E60835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30D5AC33" w14:textId="08DDD456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3BFD4B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870D4C6" w14:textId="00E34626" w:rsidR="00FC1D36" w:rsidRPr="0035030C" w:rsidRDefault="00FC1D36" w:rsidP="00FC1D3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9FA86A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70CC758" w14:textId="7676323D" w:rsidR="00FC1D36" w:rsidRPr="0035030C" w:rsidRDefault="00FC1D36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4856D5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237F762" w14:textId="299ABD2B" w:rsidR="00FC1D36" w:rsidRPr="0035030C" w:rsidRDefault="00FC1D36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1A2173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D82111E" w14:textId="0E7D6CE3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D7A2A8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888036A" w14:textId="779D5550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F7C111" w14:textId="77777777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FB66E90" w14:textId="38BFECB8" w:rsidR="00FC1D36" w:rsidRPr="0035030C" w:rsidRDefault="00FC1D36" w:rsidP="00FC1D3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2963312F" w14:textId="77777777" w:rsidTr="002023A0">
        <w:tc>
          <w:tcPr>
            <w:tcW w:w="4032" w:type="dxa"/>
            <w:vAlign w:val="bottom"/>
          </w:tcPr>
          <w:p w14:paraId="45C072DD" w14:textId="4C8EB60D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3036354" w14:textId="4B32659C" w:rsidR="006875A4" w:rsidRPr="0035030C" w:rsidRDefault="00117E9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0635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34D640" w14:textId="60A38435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0C407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3412391A" w14:textId="44A45705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647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22,698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25577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459837FB" w14:textId="6D500660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A87F4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A27EAF7" w14:textId="63B30392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6DB84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444797A" w14:textId="0FECE2D5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F521C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41E7F34" w14:textId="72822502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02BD8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12E3432" w14:textId="4000BE56" w:rsidR="006875A4" w:rsidRPr="0035030C" w:rsidRDefault="00117E9B" w:rsidP="004D7C5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875A4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952C9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9DB9EAD" w14:textId="7A7342D3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647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03,512</w:t>
            </w:r>
          </w:p>
        </w:tc>
      </w:tr>
      <w:tr w:rsidR="006875A4" w:rsidRPr="0035030C" w14:paraId="4BA83F42" w14:textId="77777777" w:rsidTr="002023A0">
        <w:tc>
          <w:tcPr>
            <w:tcW w:w="4032" w:type="dxa"/>
            <w:vAlign w:val="bottom"/>
          </w:tcPr>
          <w:p w14:paraId="5D62A5D9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816481" w14:textId="5588312E" w:rsidR="006875A4" w:rsidRPr="0035030C" w:rsidRDefault="00117E9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AF9673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CF91486" w14:textId="6C1E99C1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26470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954268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1B214E93" w14:textId="4D9985FC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D0191E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608B2F" w14:textId="0183E6C0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3C86A82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AAACE4C" w14:textId="4C54AF6D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5B927FB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3F9103" w14:textId="5FDEA080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4F4A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AB0F35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734C7B" w14:textId="575B6571" w:rsidR="006875A4" w:rsidRPr="0035030C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49D78F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DF70BA" w14:textId="276F3C56" w:rsidR="006875A4" w:rsidRPr="0035030C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F45900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1072F24" w14:textId="156E8B88" w:rsidR="006875A4" w:rsidRPr="0035030C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051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0051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26470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875A4" w:rsidRPr="0035030C" w14:paraId="53184E01" w14:textId="77777777" w:rsidTr="002023A0">
        <w:tc>
          <w:tcPr>
            <w:tcW w:w="4032" w:type="dxa"/>
            <w:vAlign w:val="bottom"/>
          </w:tcPr>
          <w:p w14:paraId="1D8903AA" w14:textId="6D52F818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1D46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C5E473B" w14:textId="5B6AC0FC" w:rsidR="006875A4" w:rsidRPr="0035030C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DF7E4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3FCF79D" w14:textId="4C90694F" w:rsidR="006875A4" w:rsidRPr="0035030C" w:rsidRDefault="004F4A18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AB3F8E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55FCE72" w14:textId="315FC6F1" w:rsidR="006875A4" w:rsidRPr="0035030C" w:rsidRDefault="004F4A18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819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77FA4D0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E27849" w14:textId="7115DFD9" w:rsidR="006875A4" w:rsidRPr="0035030C" w:rsidRDefault="004F4A18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2D4F41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A463613" w14:textId="08F74321" w:rsidR="006875A4" w:rsidRPr="0035030C" w:rsidRDefault="004F4A18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29538FD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1B823B2" w14:textId="5E6D5557" w:rsidR="006875A4" w:rsidRPr="0035030C" w:rsidRDefault="004F4A18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B505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3E18B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946EF09" w14:textId="5067DEEF" w:rsidR="006875A4" w:rsidRPr="0035030C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4CFBD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1666390" w14:textId="341E8F82" w:rsidR="006875A4" w:rsidRPr="0035030C" w:rsidRDefault="004F4A18" w:rsidP="004D7C5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0659D7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EB14E5E" w14:textId="29F76FB7" w:rsidR="006875A4" w:rsidRPr="0035030C" w:rsidRDefault="00005199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7C62A2E2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6755EBE" w14:textId="05146FEB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08BD2" w14:textId="7D0D36F7" w:rsidR="006875A4" w:rsidRPr="002023A0" w:rsidRDefault="00117E9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C0C73D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841BA" w14:textId="52AA8584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2647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FEE833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BE8D" w14:textId="4E258AF0" w:rsidR="006875A4" w:rsidRPr="002023A0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9724CE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BB6CC" w14:textId="44BD931C" w:rsidR="006875A4" w:rsidRPr="002023A0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980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50804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631A2" w14:textId="2887AD63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BAE7D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3B10" w14:textId="7650F3B3" w:rsidR="006875A4" w:rsidRPr="002023A0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053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FAF966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8B83D" w14:textId="3BE05024" w:rsidR="006875A4" w:rsidRPr="002023A0" w:rsidRDefault="004F4A18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30F46B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D9B2B" w14:textId="2090D737" w:rsidR="006875A4" w:rsidRPr="002023A0" w:rsidRDefault="00117E9B" w:rsidP="0000519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D6827D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9BEC" w14:textId="6B1FC243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823</w:t>
            </w:r>
          </w:p>
        </w:tc>
      </w:tr>
      <w:tr w:rsidR="006875A4" w:rsidRPr="0035030C" w14:paraId="43C9046C" w14:textId="77777777" w:rsidTr="002023A0">
        <w:tc>
          <w:tcPr>
            <w:tcW w:w="4032" w:type="dxa"/>
            <w:vAlign w:val="bottom"/>
          </w:tcPr>
          <w:p w14:paraId="6F0FBA2D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96636C6" w14:textId="0B527573" w:rsidR="006875A4" w:rsidRPr="0035030C" w:rsidRDefault="006875A4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1502F7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2C397A11" w14:textId="12275E1F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0C9AA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29575D2" w14:textId="6D37D65B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D5D6E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8A12432" w14:textId="03018AD6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F65D5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E66CD63" w14:textId="34357CCD" w:rsidR="006875A4" w:rsidRPr="0035030C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E2043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41C9779E" w14:textId="670B3678" w:rsidR="006875A4" w:rsidRPr="002023A0" w:rsidRDefault="006875A4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FED1F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2CA14AD" w14:textId="113CDD8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87F4C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3C77960" w14:textId="7257113A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6881923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E393593" w14:textId="4FF4831F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875A4" w:rsidRPr="0035030C" w14:paraId="4CF1985A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11BB69AC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D19511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50A61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D016074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DE2BA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E3D02D4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5A2471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8E59E1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1AF7B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A9ECFD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97940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171AEC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C10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CA9F598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3FB01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952731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F6F3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4AF879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05963C00" w14:textId="77777777" w:rsidTr="002023A0">
        <w:tc>
          <w:tcPr>
            <w:tcW w:w="4032" w:type="dxa"/>
            <w:vAlign w:val="bottom"/>
          </w:tcPr>
          <w:p w14:paraId="6B6E8F22" w14:textId="680715C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B75EE69" w14:textId="1E491365" w:rsidR="006875A4" w:rsidRPr="002023A0" w:rsidRDefault="00117E9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47EAB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50044DA4" w14:textId="7C34F9A6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235A4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774B3D7E" w14:textId="299E803F" w:rsidR="006875A4" w:rsidRPr="002023A0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C82F39A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6C812EA" w14:textId="7DF14098" w:rsidR="006875A4" w:rsidRPr="002023A0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8A8F26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72A26D1C" w14:textId="4327D585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C40AFE0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8A80303" w14:textId="7366B0C8" w:rsidR="006875A4" w:rsidRPr="002023A0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0884D6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80D3A10" w14:textId="64B765AA" w:rsidR="006875A4" w:rsidRPr="002023A0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7937A7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B58D238" w14:textId="15DC7517" w:rsidR="006875A4" w:rsidRPr="002023A0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856BF0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5E8A9580" w14:textId="1CCC9EFC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629</w:t>
            </w:r>
          </w:p>
        </w:tc>
      </w:tr>
      <w:tr w:rsidR="006875A4" w:rsidRPr="0035030C" w14:paraId="67936054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F888013" w14:textId="15AC0A35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2A63BF5" w14:textId="4EBF63DC" w:rsidR="006875A4" w:rsidRPr="002023A0" w:rsidRDefault="00117E9B" w:rsidP="006875A4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5704F1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B654A5A" w14:textId="7EB2CE65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E20608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450E489B" w14:textId="0AB3F156" w:rsidR="006875A4" w:rsidRPr="002023A0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648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044B22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4FC3359C" w14:textId="1C137838" w:rsidR="006875A4" w:rsidRPr="002023A0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EEC8ED9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430C0E6" w14:textId="4F8294CA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</w:t>
            </w:r>
            <w:r w:rsidR="004F4A1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D64F584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2BD179" w14:textId="2373F8BD" w:rsidR="006875A4" w:rsidRPr="002023A0" w:rsidRDefault="00117E9B" w:rsidP="006875A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D0FE700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61DAEE4" w14:textId="2035A2D1" w:rsidR="006875A4" w:rsidRPr="002023A0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CB03AC" w14:textId="77777777" w:rsidR="006875A4" w:rsidRPr="002023A0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7658A2B7" w14:textId="43792573" w:rsidR="006875A4" w:rsidRPr="002023A0" w:rsidRDefault="00117E9B" w:rsidP="004D7C5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044</w:t>
            </w:r>
            <w:r w:rsidR="000819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674064" w14:textId="77777777" w:rsidR="006875A4" w:rsidRPr="002023A0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11E0430" w14:textId="10F3BD7D" w:rsidR="006875A4" w:rsidRPr="002023A0" w:rsidRDefault="00117E9B" w:rsidP="004D7C5C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045</w:t>
            </w:r>
            <w:r w:rsidR="0000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</w:p>
        </w:tc>
      </w:tr>
    </w:tbl>
    <w:p w14:paraId="5A88141C" w14:textId="77777777" w:rsidR="00F356C1" w:rsidRPr="0035030C" w:rsidRDefault="00F356C1" w:rsidP="00E60C7D">
      <w:pPr>
        <w:pStyle w:val="Bo-Blankline"/>
        <w:rPr>
          <w:rFonts w:asciiTheme="majorBidi" w:hAnsiTheme="majorBidi" w:cstheme="majorBidi"/>
          <w:lang w:val="en-US"/>
        </w:rPr>
      </w:pPr>
    </w:p>
    <w:p w14:paraId="4182F0D2" w14:textId="77777777" w:rsidR="000E7E48" w:rsidRPr="0035030C" w:rsidRDefault="000E7E4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35030C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35030C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35030C" w:rsidRDefault="00BD2E51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35030C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35030C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35030C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35030C" w14:paraId="0447E3DA" w14:textId="77777777" w:rsidTr="00FC1D36">
        <w:tc>
          <w:tcPr>
            <w:tcW w:w="4032" w:type="dxa"/>
            <w:vAlign w:val="bottom"/>
          </w:tcPr>
          <w:p w14:paraId="19C34AF4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1F26F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14:paraId="44D62D4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14:paraId="50082A24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57F13A3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274BAD3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69FA200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1FC76EEA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54C1943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5452B71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1D36" w:rsidRPr="0035030C" w14:paraId="0947FA05" w14:textId="77777777" w:rsidTr="00FC1D36">
        <w:tc>
          <w:tcPr>
            <w:tcW w:w="4032" w:type="dxa"/>
            <w:vAlign w:val="bottom"/>
          </w:tcPr>
          <w:p w14:paraId="54FCCF87" w14:textId="1FE2AEAE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B243C4" w14:textId="2C97CC82" w:rsidR="00FC1D36" w:rsidRPr="00FC1D36" w:rsidRDefault="00117E9B" w:rsidP="00FC1D3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EDE61E3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5E1756" w14:textId="761875F6" w:rsidR="00FC1D36" w:rsidRPr="00FC1D36" w:rsidRDefault="00117E9B" w:rsidP="00D3270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B20EDD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1F11F35" w14:textId="633E0380" w:rsidR="00FC1D36" w:rsidRPr="00FC1D36" w:rsidRDefault="00117E9B" w:rsidP="00B1538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A4715CF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1C9339" w14:textId="29388E3E" w:rsidR="00FC1D36" w:rsidRPr="00FC1D36" w:rsidRDefault="00117E9B" w:rsidP="00B1538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48B032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9C5ABC" w14:textId="13B55967" w:rsidR="00FC1D36" w:rsidRPr="00FC1D36" w:rsidRDefault="00117E9B" w:rsidP="00B1538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51BFC8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A371B32" w14:textId="764C44F1" w:rsidR="00FC1D36" w:rsidRPr="00FC1D36" w:rsidRDefault="00117E9B" w:rsidP="00B1538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1B2834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FE220F7" w14:textId="33C35B15" w:rsidR="00FC1D36" w:rsidRPr="00FC1D36" w:rsidRDefault="00117E9B" w:rsidP="00B15380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1787E9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EC5C9F1" w14:textId="13B8BF00" w:rsidR="00FC1D36" w:rsidRPr="00FC1D36" w:rsidRDefault="00117E9B" w:rsidP="00B1538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E0E34A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7C6553" w14:textId="35EB9AA3" w:rsidR="00FC1D36" w:rsidRPr="00FC1D36" w:rsidRDefault="00117E9B" w:rsidP="00B15380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</w:tr>
      <w:tr w:rsidR="00FC1D36" w:rsidRPr="0035030C" w14:paraId="0ADE549A" w14:textId="77777777" w:rsidTr="00FC1D36">
        <w:tc>
          <w:tcPr>
            <w:tcW w:w="4032" w:type="dxa"/>
            <w:vAlign w:val="bottom"/>
          </w:tcPr>
          <w:p w14:paraId="294F55A1" w14:textId="77777777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394C3B9" w14:textId="5CB51ACB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5D257FEC" w14:textId="77777777" w:rsidR="00FC1D36" w:rsidRPr="0035030C" w:rsidRDefault="00FC1D36" w:rsidP="00FC1D3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</w:tcBorders>
            <w:vAlign w:val="bottom"/>
          </w:tcPr>
          <w:p w14:paraId="02A97A46" w14:textId="4B8AFB02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3AC4745F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</w:tcBorders>
            <w:vAlign w:val="bottom"/>
          </w:tcPr>
          <w:p w14:paraId="1DB1290C" w14:textId="125A7498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3080753F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4B1EBB17" w14:textId="31465930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74FC4CF3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0E210030" w14:textId="0CAF8DB5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2310F94C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5D389380" w14:textId="7106A011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5E7F8CDC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5E4BBB52" w14:textId="2A8A1A03" w:rsidR="00FC1D36" w:rsidRPr="0035030C" w:rsidRDefault="00117E9B" w:rsidP="00FC1D36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1A5E2C1B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29CED031" w14:textId="4B28364C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7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14:paraId="7E15AD1B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</w:tcBorders>
            <w:vAlign w:val="bottom"/>
          </w:tcPr>
          <w:p w14:paraId="209EE5B0" w14:textId="28BFAFB7" w:rsidR="00FC1D36" w:rsidRPr="0035030C" w:rsidRDefault="00117E9B" w:rsidP="00FC1D3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937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FC1D36" w:rsidRPr="0035030C" w14:paraId="75CC5988" w14:textId="77777777" w:rsidTr="00D249FA">
        <w:tc>
          <w:tcPr>
            <w:tcW w:w="4032" w:type="dxa"/>
            <w:vAlign w:val="bottom"/>
          </w:tcPr>
          <w:p w14:paraId="0E604C40" w14:textId="64627F1C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4E4008D5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FC1D36" w:rsidRPr="0035030C" w:rsidRDefault="00FC1D36" w:rsidP="00FC1D3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029C00F6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119A0E2B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36A3EC65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3AA56789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4C93D44D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5FC07D21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00B42F39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421E2859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1D36" w:rsidRPr="0035030C" w14:paraId="0888B987" w14:textId="77777777" w:rsidTr="00D249FA">
        <w:tc>
          <w:tcPr>
            <w:tcW w:w="4032" w:type="dxa"/>
            <w:vAlign w:val="bottom"/>
          </w:tcPr>
          <w:p w14:paraId="3B93B676" w14:textId="77777777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6ED8452D" w:rsidR="00FC1D36" w:rsidRPr="0035030C" w:rsidRDefault="00FC1D36" w:rsidP="00C172E1">
            <w:pPr>
              <w:tabs>
                <w:tab w:val="decimal" w:pos="986"/>
              </w:tabs>
              <w:spacing w:line="240" w:lineRule="atLeast"/>
              <w:ind w:left="526" w:right="-39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FC1D36" w:rsidRPr="0035030C" w:rsidRDefault="00FC1D36" w:rsidP="00897505">
            <w:pPr>
              <w:tabs>
                <w:tab w:val="decimal" w:pos="671"/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2C6C3A08" w:rsidR="00FC1D36" w:rsidRPr="0035030C" w:rsidRDefault="00FC1D36" w:rsidP="00C172E1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387C95D6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3CF4D7B7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7A73EFCD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05ACB3C5" w:rsidR="00FC1D36" w:rsidRPr="0035030C" w:rsidRDefault="00FC1D36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45DD90E0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3D537C11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3FA35748" w:rsidR="00FC1D36" w:rsidRPr="0035030C" w:rsidRDefault="00FC1D36" w:rsidP="00FC1D3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35BE0F67" w14:textId="77777777" w:rsidTr="00042D4C">
        <w:tc>
          <w:tcPr>
            <w:tcW w:w="4032" w:type="dxa"/>
            <w:vAlign w:val="bottom"/>
          </w:tcPr>
          <w:p w14:paraId="004227B8" w14:textId="534E607B" w:rsidR="006875A4" w:rsidRPr="0035030C" w:rsidRDefault="006875A4" w:rsidP="006875A4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036302A5" w:rsidR="006875A4" w:rsidRPr="00B33609" w:rsidRDefault="00117E9B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6875A4" w:rsidRPr="00B33609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1AA38D14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6A8A046C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089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4D53FBC7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4CA12A48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2FCB2A07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690F96E3" w:rsidR="006875A4" w:rsidRPr="007F60E7" w:rsidRDefault="00117E9B" w:rsidP="00D3270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596A8DEE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7EEA7CB8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850</w:t>
            </w:r>
          </w:p>
        </w:tc>
      </w:tr>
      <w:tr w:rsidR="006875A4" w:rsidRPr="0035030C" w14:paraId="5DDFD8CE" w14:textId="77777777" w:rsidTr="00153C01">
        <w:tc>
          <w:tcPr>
            <w:tcW w:w="4032" w:type="dxa"/>
            <w:vAlign w:val="bottom"/>
          </w:tcPr>
          <w:p w14:paraId="5761A7F3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7504B2" w14:textId="5105A3AB" w:rsidR="006875A4" w:rsidRPr="0035030C" w:rsidRDefault="00D3270D" w:rsidP="00E808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C41FE54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AC691F1" w14:textId="779BE719" w:rsidR="006875A4" w:rsidRPr="0035030C" w:rsidRDefault="00117E9B" w:rsidP="00D3270D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ED9919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BB2E277" w14:textId="5E691051" w:rsidR="006875A4" w:rsidRPr="0035030C" w:rsidRDefault="00117E9B" w:rsidP="00D3270D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8A6A0D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B74EEA8" w14:textId="4E5369D8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FF496B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546FC10" w14:textId="05FE0C96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F40EF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29D9C8" w14:textId="57F820E3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94A21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21B8E1E" w14:textId="7E2A9F12" w:rsidR="006875A4" w:rsidRPr="0035030C" w:rsidRDefault="00D3270D" w:rsidP="00D327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6280A7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262A8E" w14:textId="6CF7E54D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83B73A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BD1E235" w14:textId="1AF83B76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6875A4" w:rsidRPr="0035030C" w14:paraId="60A0CBF8" w14:textId="77777777" w:rsidTr="00153C01">
        <w:tc>
          <w:tcPr>
            <w:tcW w:w="4032" w:type="dxa"/>
            <w:vAlign w:val="bottom"/>
          </w:tcPr>
          <w:p w14:paraId="6F8D3099" w14:textId="69269073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68E4EA7" w14:textId="6064C1AB" w:rsidR="006875A4" w:rsidRPr="0035030C" w:rsidRDefault="00D3270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C6C13E3" w14:textId="77777777" w:rsidR="006875A4" w:rsidRPr="0035030C" w:rsidRDefault="006875A4" w:rsidP="006875A4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943E6A7" w14:textId="5E756F1F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CF4397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04D1E77" w14:textId="6F415653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996705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B612495" w14:textId="4680C66A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8C533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58B199" w14:textId="5090E0F3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A205B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3C2DE41" w14:textId="2459D71F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32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D53F1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0E299F8" w14:textId="0A96F754" w:rsidR="006875A4" w:rsidRPr="0035030C" w:rsidRDefault="00D3270D" w:rsidP="00D3270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0398A8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84F354" w14:textId="5F48EF2D" w:rsidR="006875A4" w:rsidRPr="0035030C" w:rsidRDefault="00D3270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977A88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E88C955" w14:textId="54CCE3D2" w:rsidR="006875A4" w:rsidRPr="0035030C" w:rsidRDefault="00291672" w:rsidP="00A61CC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875A4" w:rsidRPr="0035030C" w14:paraId="72BAEB21" w14:textId="77777777" w:rsidTr="00153C01">
        <w:tc>
          <w:tcPr>
            <w:tcW w:w="4032" w:type="dxa"/>
            <w:vAlign w:val="bottom"/>
          </w:tcPr>
          <w:p w14:paraId="13BDE04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652E9CC" w14:textId="1466A234" w:rsidR="006875A4" w:rsidRPr="0035030C" w:rsidRDefault="00D3270D" w:rsidP="00D327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5E032A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0491D3" w14:textId="3A2C5820" w:rsidR="006875A4" w:rsidRPr="0035030C" w:rsidRDefault="00D3270D" w:rsidP="00D327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B5B4555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77FCD7B" w14:textId="57928D7B" w:rsidR="006875A4" w:rsidRPr="0035030C" w:rsidRDefault="00D3270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CFACE6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CCD6D2F" w14:textId="7991F883" w:rsidR="006875A4" w:rsidRPr="0035030C" w:rsidRDefault="00D3270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FE2723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D44DFDB" w14:textId="403E9124" w:rsidR="006875A4" w:rsidRPr="0035030C" w:rsidRDefault="00D3270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4CA4A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555A189" w14:textId="0B12EFC7" w:rsidR="006875A4" w:rsidRPr="0035030C" w:rsidRDefault="00D3270D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123032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73D994E" w14:textId="4CFD449B" w:rsidR="006875A4" w:rsidRPr="0035030C" w:rsidRDefault="00D3270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12F3BF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C1BA15C" w14:textId="48D33668" w:rsidR="006875A4" w:rsidRPr="0035030C" w:rsidRDefault="00D3270D" w:rsidP="00D3270D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B0A163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D034D58" w14:textId="15C2C620" w:rsidR="006875A4" w:rsidRPr="0035030C" w:rsidRDefault="00291672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788498C8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DF1B" w14:textId="42F96731" w:rsidR="006875A4" w:rsidRPr="0035030C" w:rsidRDefault="00117E9B" w:rsidP="006875A4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075C15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5DDDF" w14:textId="06E878DB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502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838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9DAB0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5E38F" w14:textId="1B7F7E5B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706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E7C68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72FBC" w14:textId="4F712B17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AF163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40A6F" w14:textId="18FA9E63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676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40FE9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4D960" w14:textId="24309DD4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435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C419E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1BD0E" w14:textId="0753779E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5EA6A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BB26C" w14:textId="7E422D17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  <w:r w:rsidR="00D32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68D91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1029" w14:textId="4FB76D0F" w:rsidR="006875A4" w:rsidRPr="0035030C" w:rsidRDefault="00117E9B" w:rsidP="006875A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  <w:r w:rsidR="002916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="002916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688</w:t>
            </w:r>
          </w:p>
        </w:tc>
      </w:tr>
      <w:tr w:rsidR="006875A4" w:rsidRPr="0035030C" w14:paraId="28E426CB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33783D8E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6DE4EB3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7DE1E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2D50093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7EB34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01B0E0B9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A9CD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240A5B3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21830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1AD0D9E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6F068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FDEB4C8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CA2FD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099A352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11B495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ED8A209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7CD059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F5D49C7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6875A4" w:rsidRPr="0035030C" w14:paraId="0DE76ED6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53B108D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6875A4" w:rsidRPr="0035030C" w:rsidRDefault="006875A4" w:rsidP="006875A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6875A4" w:rsidRPr="0035030C" w:rsidRDefault="006875A4" w:rsidP="006875A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6875A4" w:rsidRPr="0035030C" w:rsidRDefault="006875A4" w:rsidP="006875A4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6875A4" w:rsidRPr="0035030C" w:rsidRDefault="006875A4" w:rsidP="006875A4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6875A4" w:rsidRPr="0035030C" w:rsidRDefault="006875A4" w:rsidP="006875A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6875A4" w:rsidRPr="0035030C" w:rsidRDefault="006875A4" w:rsidP="006875A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6108C8EC" w14:textId="77777777" w:rsidR="008315C1" w:rsidRPr="0035030C" w:rsidRDefault="008315C1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35030C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35030C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35030C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35030C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35030C" w14:paraId="2BE03343" w14:textId="77777777" w:rsidTr="00FC1D36">
        <w:tc>
          <w:tcPr>
            <w:tcW w:w="4032" w:type="dxa"/>
            <w:vAlign w:val="bottom"/>
          </w:tcPr>
          <w:p w14:paraId="623B360F" w14:textId="77777777" w:rsidR="001D3A96" w:rsidRPr="0035030C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35030C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35030C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35030C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35030C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35030C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35030C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35030C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35030C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35030C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1D36" w:rsidRPr="0035030C" w14:paraId="46DECEF6" w14:textId="77777777" w:rsidTr="00FC1D36">
        <w:tc>
          <w:tcPr>
            <w:tcW w:w="4032" w:type="dxa"/>
            <w:vAlign w:val="bottom"/>
          </w:tcPr>
          <w:p w14:paraId="531B5A05" w14:textId="0ADEE996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55459E1A" w:rsidR="00FC1D36" w:rsidRPr="00FC1D36" w:rsidRDefault="00FC1D36" w:rsidP="00FC1D36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22566267" w:rsidR="00FC1D36" w:rsidRPr="00FC1D36" w:rsidRDefault="00117E9B" w:rsidP="00EB03B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162ED326" w:rsidR="00FC1D36" w:rsidRPr="00FC1D36" w:rsidRDefault="00117E9B" w:rsidP="00EB03B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12807E5E" w:rsidR="00FC1D36" w:rsidRPr="00FC1D36" w:rsidRDefault="00117E9B" w:rsidP="00EB03B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293F1455" w:rsidR="00FC1D36" w:rsidRPr="00FC1D36" w:rsidRDefault="00117E9B" w:rsidP="00EB03B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55D22573" w:rsidR="00FC1D36" w:rsidRPr="00FC1D36" w:rsidRDefault="00117E9B" w:rsidP="00EB03B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FC1D36" w:rsidRPr="00FC1D36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5A08251C" w:rsidR="00FC1D36" w:rsidRPr="00FC1D36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FC1D36" w:rsidRPr="00FC1D36" w:rsidRDefault="00FC1D36" w:rsidP="00FC1D36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474C674C" w:rsidR="00FC1D36" w:rsidRPr="00FC1D36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FC1D36" w:rsidRPr="00FC1D36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0E1E7179" w:rsidR="00FC1D36" w:rsidRPr="00FC1D36" w:rsidRDefault="00117E9B" w:rsidP="00EB03B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FC1D36" w:rsidRP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FC1D36" w:rsidRPr="0035030C" w14:paraId="5574FBEC" w14:textId="77777777" w:rsidTr="00D249FA">
        <w:tc>
          <w:tcPr>
            <w:tcW w:w="4032" w:type="dxa"/>
            <w:vAlign w:val="bottom"/>
          </w:tcPr>
          <w:p w14:paraId="6CB6A09C" w14:textId="078257E2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23D4F61B" w:rsidR="00FC1D36" w:rsidRPr="0035030C" w:rsidRDefault="00FC1D36" w:rsidP="00FC1D36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D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2BB698F0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1A7ABA76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56EED6A8" w:rsidR="00FC1D36" w:rsidRPr="0035030C" w:rsidRDefault="00117E9B" w:rsidP="00FC1D3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07A4F3E0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73BDD0B0" w:rsidR="00FC1D36" w:rsidRPr="0035030C" w:rsidRDefault="00117E9B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FC1D36" w:rsidRPr="0035030C" w:rsidRDefault="00FC1D36" w:rsidP="00FC1D3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07888F6F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FC1D36" w:rsidRPr="0035030C" w:rsidRDefault="00FC1D36" w:rsidP="00FC1D36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3A7F2631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4CE163BD" w:rsidR="00FC1D36" w:rsidRPr="0035030C" w:rsidRDefault="00117E9B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FC1D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FC1D36" w:rsidRPr="0035030C" w14:paraId="703E740D" w14:textId="77777777" w:rsidTr="00D249FA">
        <w:tc>
          <w:tcPr>
            <w:tcW w:w="4032" w:type="dxa"/>
            <w:vAlign w:val="bottom"/>
          </w:tcPr>
          <w:p w14:paraId="03F164B4" w14:textId="3AC2CEBC" w:rsidR="00FC1D36" w:rsidRPr="0035030C" w:rsidRDefault="00FC1D36" w:rsidP="00FC1D3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0678644C" w:rsidR="00FC1D36" w:rsidRPr="0035030C" w:rsidRDefault="00FC1D36" w:rsidP="00FC1D36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D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FC1D36" w:rsidRPr="0035030C" w:rsidRDefault="00FC1D36" w:rsidP="00FC1D3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266002FC" w:rsidR="00FC1D36" w:rsidRPr="0035030C" w:rsidRDefault="00FC1D36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7C137766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394875E1" w:rsidR="00FC1D36" w:rsidRPr="0035030C" w:rsidRDefault="00FC1D36" w:rsidP="00FC1D3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296257B9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6ECAC1CC" w:rsidR="00FC1D36" w:rsidRPr="0035030C" w:rsidRDefault="00FC1D36" w:rsidP="00FC1D3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FC1D36" w:rsidRPr="0035030C" w:rsidRDefault="00FC1D36" w:rsidP="00FC1D3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559C3C56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FC1D36" w:rsidRPr="0035030C" w:rsidRDefault="00FC1D36" w:rsidP="00FC1D36">
            <w:pPr>
              <w:tabs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1B998358" w:rsidR="00FC1D36" w:rsidRPr="0035030C" w:rsidRDefault="00FC1D36" w:rsidP="00FC1D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7BDF2444" w:rsidR="00FC1D36" w:rsidRPr="0035030C" w:rsidRDefault="00FC1D36" w:rsidP="00FC1D3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16B45B37" w14:textId="77777777" w:rsidTr="00042D4C">
        <w:tc>
          <w:tcPr>
            <w:tcW w:w="4032" w:type="dxa"/>
            <w:vAlign w:val="bottom"/>
          </w:tcPr>
          <w:p w14:paraId="26F7041F" w14:textId="40E9DFCC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D65D43A" w14:textId="1F2A7BEE" w:rsidR="006875A4" w:rsidRPr="0084485A" w:rsidRDefault="006875A4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8BB36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86E337B" w14:textId="54DDB250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6B9F76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0754548E" w14:textId="3FD6A634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3C78E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FF7A517" w14:textId="735BEA02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A85356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35E8648" w14:textId="12D6B797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527E8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3CBE890" w14:textId="0797B787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A5C403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25D8FEB" w14:textId="493887F3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66E244" w14:textId="77777777" w:rsidR="006875A4" w:rsidRPr="006875A4" w:rsidRDefault="006875A4" w:rsidP="006875A4">
            <w:pPr>
              <w:tabs>
                <w:tab w:val="decimal" w:pos="671"/>
                <w:tab w:val="decimal" w:pos="73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80337E0" w14:textId="3EB17CD9" w:rsidR="006875A4" w:rsidRPr="0084485A" w:rsidRDefault="006875A4" w:rsidP="0084485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836FCD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43650D19" w14:textId="5D59A5D2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639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</w:tr>
      <w:tr w:rsidR="006875A4" w:rsidRPr="0035030C" w14:paraId="22697911" w14:textId="77777777" w:rsidTr="008125DA">
        <w:tc>
          <w:tcPr>
            <w:tcW w:w="4032" w:type="dxa"/>
            <w:vAlign w:val="bottom"/>
          </w:tcPr>
          <w:p w14:paraId="201C0C5F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13659C" w14:textId="6DE7B275" w:rsidR="006875A4" w:rsidRPr="006D5D6A" w:rsidRDefault="006F68BD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2E0E5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FE97620" w14:textId="05028DCB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A6584E2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3A7DB72" w14:textId="4B2E4D96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9A7C4D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69F98A6" w14:textId="43C7E917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3AFE9C1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A75599" w14:textId="03CF5F7C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48BA92B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E5C79D" w14:textId="0FDB1F9C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27A893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A7B07BC" w14:textId="22E7E0E9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E4ACB7" w14:textId="77777777" w:rsidR="006875A4" w:rsidRPr="0035030C" w:rsidRDefault="006875A4" w:rsidP="006875A4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BC28DCC" w14:textId="37DF8D71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C6901F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993B3E7" w14:textId="45235131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6F6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6875A4" w:rsidRPr="0035030C" w14:paraId="0EEA20B3" w14:textId="77777777" w:rsidTr="008125DA">
        <w:tc>
          <w:tcPr>
            <w:tcW w:w="4032" w:type="dxa"/>
            <w:vAlign w:val="bottom"/>
          </w:tcPr>
          <w:p w14:paraId="435633FA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D14DD81" w14:textId="6CB61794" w:rsidR="006875A4" w:rsidRPr="006D5D6A" w:rsidRDefault="006F68BD" w:rsidP="006D5D6A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8275F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BF4E90A" w14:textId="2254FDC1" w:rsidR="006875A4" w:rsidRPr="0035030C" w:rsidRDefault="006F68BD" w:rsidP="006F68BD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D9CE9B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27BEFD74" w14:textId="53071A02" w:rsidR="006875A4" w:rsidRPr="0035030C" w:rsidRDefault="006F68B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0E1B29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934F3CC" w14:textId="3ADE7009" w:rsidR="006875A4" w:rsidRPr="0035030C" w:rsidRDefault="006F68BD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F79B54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B2C01F0" w14:textId="2ED3237A" w:rsidR="006875A4" w:rsidRPr="0035030C" w:rsidRDefault="006F68B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2534748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FE248A2" w14:textId="58C099F7" w:rsidR="006875A4" w:rsidRPr="0035030C" w:rsidRDefault="006F68BD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094086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8FD2E12" w14:textId="34AC0C5C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DD36C4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88AC8F5" w14:textId="1641F0BC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F4C2AFC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819C010" w14:textId="0BEDBD2D" w:rsidR="006875A4" w:rsidRPr="0035030C" w:rsidRDefault="006F68BD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875A4" w:rsidRPr="0035030C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6D96A181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1FBC7" w14:textId="20B38A52" w:rsidR="006875A4" w:rsidRPr="0035030C" w:rsidRDefault="006F68BD" w:rsidP="00272205">
            <w:pPr>
              <w:spacing w:line="240" w:lineRule="atLeast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94DB4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D38C4" w14:textId="58773954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058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667885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6B3AC" w14:textId="2D62980B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032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879232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0514B" w14:textId="74412CDA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3B8EE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4FF0A" w14:textId="0DC7C6CB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B19106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71D3A" w14:textId="0597CB09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4923CB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07F9" w14:textId="4762E45D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411C49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F5BE7" w14:textId="7ABD171D" w:rsidR="006875A4" w:rsidRPr="0035030C" w:rsidRDefault="006F68BD" w:rsidP="006875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65633E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0F73" w14:textId="4CC1E5A5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</w:tr>
      <w:tr w:rsidR="006875A4" w:rsidRPr="0035030C" w14:paraId="1FF6D4E9" w14:textId="77777777" w:rsidTr="00106DCF">
        <w:tc>
          <w:tcPr>
            <w:tcW w:w="4032" w:type="dxa"/>
            <w:vAlign w:val="bottom"/>
          </w:tcPr>
          <w:p w14:paraId="3A09ED47" w14:textId="7777777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875A4" w:rsidRPr="0035030C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6875A4" w:rsidRPr="0035030C" w:rsidRDefault="006875A4" w:rsidP="006875A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6875A4" w:rsidRPr="0035030C" w:rsidRDefault="006875A4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6875A4" w:rsidRPr="0035030C" w:rsidRDefault="006875A4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6875A4" w:rsidRPr="0035030C" w:rsidRDefault="006875A4" w:rsidP="006875A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6875A4" w:rsidRPr="0035030C" w:rsidRDefault="006875A4" w:rsidP="006875A4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5A4" w:rsidRPr="0035030C" w14:paraId="4B6B5442" w14:textId="77777777" w:rsidTr="00106DCF">
        <w:tc>
          <w:tcPr>
            <w:tcW w:w="4032" w:type="dxa"/>
            <w:vAlign w:val="bottom"/>
          </w:tcPr>
          <w:p w14:paraId="2605D5A6" w14:textId="5B8DB1D7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3FBC56C9" w:rsidR="006875A4" w:rsidRPr="0035030C" w:rsidRDefault="00117E9B" w:rsidP="006875A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1AF1A7DB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2AE78C49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0FC19629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012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4F8A22C6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70E5C8DC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663D3DD2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5AF9D8F8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1F256597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093</w:t>
            </w:r>
            <w:r w:rsidR="00FC1D36" w:rsidRPr="00FC1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</w:t>
            </w:r>
          </w:p>
        </w:tc>
      </w:tr>
      <w:tr w:rsidR="006875A4" w:rsidRPr="0035030C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4F2537AE" w:rsidR="006875A4" w:rsidRPr="0035030C" w:rsidRDefault="006875A4" w:rsidP="006875A4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52EB2D2" w14:textId="68C08F09" w:rsidR="006875A4" w:rsidRPr="0035030C" w:rsidRDefault="00117E9B" w:rsidP="006875A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8EFD54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47994D97" w14:textId="280709E2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444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F427E08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14E9F37E" w14:textId="3F50A8CD" w:rsidR="006875A4" w:rsidRPr="00F74014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2EE28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17B5CA10" w14:textId="3C88C910" w:rsidR="006875A4" w:rsidRPr="0035030C" w:rsidRDefault="00117E9B" w:rsidP="006875A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946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157A17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6F999A0" w14:textId="2CCC183D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0875DBA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42370CE" w14:textId="76F73834" w:rsidR="006875A4" w:rsidRPr="0035030C" w:rsidRDefault="00117E9B" w:rsidP="006875A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392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AB4635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BB14202" w14:textId="3CA61C4B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3E3001" w14:textId="77777777" w:rsidR="006875A4" w:rsidRPr="0035030C" w:rsidRDefault="006875A4" w:rsidP="006875A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EC451C9" w14:textId="41515DDA" w:rsidR="006875A4" w:rsidRPr="0035030C" w:rsidRDefault="00117E9B" w:rsidP="006875A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C824112" w14:textId="77777777" w:rsidR="006875A4" w:rsidRPr="0035030C" w:rsidRDefault="006875A4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4C071A18" w14:textId="1EE47AD1" w:rsidR="006875A4" w:rsidRPr="0035030C" w:rsidRDefault="00117E9B" w:rsidP="006875A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055</w:t>
            </w:r>
            <w:r w:rsidR="006F6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</w:t>
            </w:r>
          </w:p>
        </w:tc>
      </w:tr>
    </w:tbl>
    <w:p w14:paraId="4E98CB3B" w14:textId="77777777" w:rsidR="00106DCF" w:rsidRPr="0035030C" w:rsidRDefault="00106DCF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79BE7A97" w14:textId="778A091A" w:rsidR="00F4177C" w:rsidRPr="0035030C" w:rsidRDefault="00D71FDF" w:rsidP="00E73CCC">
      <w:pPr>
        <w:pStyle w:val="Bo-C1Content"/>
        <w:ind w:left="0" w:right="40"/>
        <w:rPr>
          <w:rFonts w:asciiTheme="majorBidi" w:hAnsiTheme="majorBidi" w:cstheme="majorBidi"/>
          <w:i/>
          <w:iCs/>
          <w:highlight w:val="yellow"/>
          <w:cs/>
        </w:rPr>
        <w:sectPr w:rsidR="00F4177C" w:rsidRPr="0035030C" w:rsidSect="00412DB6"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1B71DCCF" w14:textId="77777777" w:rsidR="00E7697C" w:rsidRPr="007C2898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7C2898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7C2898" w:rsidRDefault="003A36FF" w:rsidP="00AD4D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7F94935" w14:textId="7C2D8F78" w:rsidR="00E7697C" w:rsidRPr="007C2898" w:rsidRDefault="00E7697C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 xml:space="preserve">ณ วันที่ </w:t>
      </w:r>
      <w:r w:rsidR="00117E9B" w:rsidRPr="00117E9B">
        <w:rPr>
          <w:rFonts w:asciiTheme="majorBidi" w:hAnsiTheme="majorBidi" w:cstheme="majorBidi"/>
        </w:rPr>
        <w:t>31</w:t>
      </w:r>
      <w:r w:rsidR="005D28FE" w:rsidRPr="007C2898">
        <w:rPr>
          <w:rFonts w:asciiTheme="majorBidi" w:hAnsiTheme="majorBidi" w:cstheme="majorBidi"/>
        </w:rPr>
        <w:t xml:space="preserve"> </w:t>
      </w:r>
      <w:r w:rsidRPr="007C2898">
        <w:rPr>
          <w:rFonts w:asciiTheme="majorBidi" w:hAnsiTheme="majorBidi" w:cstheme="majorBidi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</w:rPr>
        <w:t>2568</w:t>
      </w:r>
      <w:r w:rsidR="00AD786F" w:rsidRPr="007C2898">
        <w:rPr>
          <w:rFonts w:asciiTheme="majorBidi" w:hAnsiTheme="majorBidi" w:cstheme="majorBidi"/>
        </w:rPr>
        <w:t xml:space="preserve"> </w:t>
      </w:r>
      <w:r w:rsidR="0081738C" w:rsidRPr="007C2898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C2898">
        <w:rPr>
          <w:rFonts w:asciiTheme="majorBidi" w:hAnsiTheme="majorBidi" w:cstheme="majorBidi"/>
          <w:cs/>
        </w:rPr>
        <w:t>ของ</w:t>
      </w:r>
      <w:r w:rsidR="003A36FF" w:rsidRPr="007C2898">
        <w:rPr>
          <w:rFonts w:asciiTheme="majorBidi" w:hAnsiTheme="majorBidi" w:cstheme="majorBidi"/>
          <w:cs/>
        </w:rPr>
        <w:t>บริษัท</w:t>
      </w:r>
      <w:r w:rsidR="00161FD7" w:rsidRPr="007C2898">
        <w:rPr>
          <w:rFonts w:asciiTheme="majorBidi" w:hAnsiTheme="majorBidi" w:cstheme="majorBidi"/>
          <w:cs/>
        </w:rPr>
        <w:t>มูลค่าตามบัญชีจำนว</w:t>
      </w:r>
      <w:r w:rsidR="007A44AB" w:rsidRPr="007C2898">
        <w:rPr>
          <w:rFonts w:asciiTheme="majorBidi" w:hAnsiTheme="majorBidi" w:cstheme="majorBidi"/>
          <w:cs/>
          <w:lang w:val="en-US"/>
        </w:rPr>
        <w:t>น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5</w:t>
      </w:r>
      <w:r w:rsidR="00D50312">
        <w:rPr>
          <w:rFonts w:asciiTheme="majorBidi" w:hAnsiTheme="majorBidi" w:cstheme="majorBidi"/>
          <w:lang w:val="en-US"/>
        </w:rPr>
        <w:t>,</w:t>
      </w:r>
      <w:r w:rsidR="00117E9B" w:rsidRPr="00117E9B">
        <w:rPr>
          <w:rFonts w:asciiTheme="majorBidi" w:hAnsiTheme="majorBidi" w:cstheme="majorBidi"/>
        </w:rPr>
        <w:t>206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cs/>
        </w:rPr>
        <w:t>ล้านบาท</w:t>
      </w:r>
      <w:r w:rsidR="00E34678" w:rsidRPr="007C2898">
        <w:rPr>
          <w:rFonts w:asciiTheme="majorBidi" w:hAnsiTheme="majorBidi" w:cstheme="majorBidi"/>
          <w:cs/>
        </w:rPr>
        <w:t xml:space="preserve"> </w:t>
      </w:r>
      <w:r w:rsidR="009C141A" w:rsidRPr="007C2898">
        <w:rPr>
          <w:rFonts w:asciiTheme="majorBidi" w:hAnsiTheme="majorBidi" w:cstheme="majorBidi"/>
          <w:i/>
          <w:iCs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="009C141A" w:rsidRPr="007C2898">
        <w:rPr>
          <w:rFonts w:asciiTheme="majorBidi" w:hAnsiTheme="majorBidi" w:cstheme="majorBidi"/>
          <w:i/>
          <w:iCs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5</w:t>
      </w:r>
      <w:r w:rsidR="006875A4" w:rsidRPr="006875A4">
        <w:rPr>
          <w:rFonts w:asciiTheme="majorBidi" w:hAnsiTheme="majorBidi" w:cstheme="majorBidi"/>
          <w:i/>
          <w:iCs/>
          <w:lang w:val="en-US"/>
        </w:rPr>
        <w:t>,</w:t>
      </w:r>
      <w:r w:rsidR="00117E9B" w:rsidRPr="00117E9B">
        <w:rPr>
          <w:rFonts w:asciiTheme="majorBidi" w:hAnsiTheme="majorBidi" w:cstheme="majorBidi"/>
          <w:i/>
          <w:iCs/>
        </w:rPr>
        <w:t>337</w:t>
      </w:r>
      <w:r w:rsidR="006875A4" w:rsidRPr="006875A4">
        <w:rPr>
          <w:rFonts w:asciiTheme="majorBidi" w:hAnsiTheme="majorBidi" w:cstheme="majorBidi"/>
          <w:i/>
          <w:iCs/>
          <w:lang w:val="en-US"/>
        </w:rPr>
        <w:t xml:space="preserve"> </w:t>
      </w:r>
      <w:r w:rsidR="00E34678" w:rsidRPr="007C2898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C2898">
        <w:rPr>
          <w:rFonts w:asciiTheme="majorBidi" w:hAnsiTheme="majorBidi" w:cstheme="majorBidi"/>
          <w:i/>
          <w:iCs/>
          <w:lang w:val="en-US"/>
        </w:rPr>
        <w:t>)</w:t>
      </w:r>
      <w:r w:rsidRPr="007C2898">
        <w:rPr>
          <w:rFonts w:asciiTheme="majorBidi" w:hAnsiTheme="majorBidi" w:cstheme="majorBidi"/>
        </w:rPr>
        <w:t xml:space="preserve"> </w:t>
      </w:r>
      <w:r w:rsidR="00E34678" w:rsidRPr="007C2898">
        <w:rPr>
          <w:rFonts w:asciiTheme="majorBidi" w:hAnsiTheme="majorBidi" w:cstheme="majorBidi"/>
          <w:cs/>
        </w:rPr>
        <w:t>ได้จำนองหรือใช้เป็นหลักประกันสำหรับ</w:t>
      </w:r>
      <w:r w:rsidR="00B03ECC">
        <w:rPr>
          <w:rFonts w:asciiTheme="majorBidi" w:hAnsiTheme="majorBidi" w:cstheme="majorBidi" w:hint="cs"/>
          <w:cs/>
        </w:rPr>
        <w:t>วงเงินสินเชื่อ</w:t>
      </w:r>
      <w:r w:rsidR="00E34678" w:rsidRPr="007C2898">
        <w:rPr>
          <w:rFonts w:asciiTheme="majorBidi" w:hAnsiTheme="majorBidi" w:cstheme="majorBidi"/>
          <w:cs/>
        </w:rPr>
        <w:t xml:space="preserve"> </w:t>
      </w:r>
    </w:p>
    <w:p w14:paraId="717A59FB" w14:textId="77777777" w:rsidR="003739E6" w:rsidRPr="007C2898" w:rsidRDefault="003739E6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DDAE951" w14:textId="7CEF3B83" w:rsidR="00DD44DB" w:rsidRPr="00215474" w:rsidRDefault="00DD44DB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C2898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117E9B" w:rsidRPr="00117E9B">
        <w:rPr>
          <w:rFonts w:asciiTheme="majorBidi" w:hAnsiTheme="majorBidi" w:cstheme="majorBidi"/>
          <w:spacing w:val="2"/>
        </w:rPr>
        <w:t>31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117E9B" w:rsidRPr="00117E9B">
        <w:rPr>
          <w:rFonts w:asciiTheme="majorBidi" w:hAnsiTheme="majorBidi" w:cstheme="majorBidi"/>
          <w:spacing w:val="2"/>
        </w:rPr>
        <w:t>2568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จำนวน</w:t>
      </w:r>
      <w:bookmarkStart w:id="2" w:name="_Hlk165303883"/>
      <w:r w:rsidR="002B6FBA">
        <w:rPr>
          <w:rFonts w:asciiTheme="majorBidi" w:hAnsiTheme="majorBidi" w:cstheme="majorBidi"/>
          <w:spacing w:val="2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pacing w:val="2"/>
        </w:rPr>
        <w:t>756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bookmarkEnd w:id="2"/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ล้านบาทและ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pacing w:val="2"/>
        </w:rPr>
        <w:t>148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  <w:spacing w:val="2"/>
        </w:rPr>
        <w:t>2567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i/>
          <w:iCs/>
          <w:spacing w:val="2"/>
        </w:rPr>
        <w:t>900</w:t>
      </w:r>
      <w:r w:rsidR="0097532F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ล้านบาทและ</w:t>
      </w:r>
      <w:r w:rsidR="002B6FBA" w:rsidRPr="002B6FBA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i/>
          <w:iCs/>
          <w:spacing w:val="2"/>
        </w:rPr>
        <w:t>120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7C2898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1</w:t>
      </w:r>
      <w:r w:rsidR="00D50312">
        <w:rPr>
          <w:rFonts w:asciiTheme="majorBidi" w:hAnsiTheme="majorBidi" w:cstheme="majorBidi"/>
          <w:lang w:val="en-US"/>
        </w:rPr>
        <w:t>.</w:t>
      </w:r>
      <w:r w:rsidR="00117E9B" w:rsidRPr="00117E9B">
        <w:rPr>
          <w:rFonts w:asciiTheme="majorBidi" w:hAnsiTheme="majorBidi" w:cstheme="majorBidi"/>
        </w:rPr>
        <w:t>92</w:t>
      </w:r>
      <w:r w:rsidR="00A37DD3">
        <w:rPr>
          <w:rFonts w:asciiTheme="majorBidi" w:hAnsiTheme="majorBidi" w:cstheme="majorBidi"/>
          <w:lang w:val="en-US"/>
        </w:rPr>
        <w:t xml:space="preserve"> </w:t>
      </w:r>
      <w:r w:rsidR="00D50312">
        <w:rPr>
          <w:rFonts w:asciiTheme="majorBidi" w:hAnsiTheme="majorBidi" w:cstheme="majorBidi"/>
          <w:lang w:val="en-US"/>
        </w:rPr>
        <w:t>-</w:t>
      </w:r>
      <w:r w:rsidR="00A37DD3">
        <w:rPr>
          <w:rFonts w:asciiTheme="majorBidi" w:hAnsiTheme="majorBidi" w:cstheme="majorBidi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</w:rPr>
        <w:t>4</w:t>
      </w:r>
      <w:r w:rsidR="00D50312">
        <w:rPr>
          <w:rFonts w:asciiTheme="majorBidi" w:hAnsiTheme="majorBidi" w:cstheme="majorBidi"/>
          <w:lang w:val="en-US"/>
        </w:rPr>
        <w:t>.</w:t>
      </w:r>
      <w:r w:rsidR="00117E9B" w:rsidRPr="00117E9B">
        <w:rPr>
          <w:rFonts w:asciiTheme="majorBidi" w:hAnsiTheme="majorBidi" w:cstheme="majorBidi"/>
        </w:rPr>
        <w:t>50</w:t>
      </w:r>
      <w:r w:rsidR="000259C0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Pr="007C2898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C2898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117E9B" w:rsidRPr="00117E9B">
        <w:rPr>
          <w:rFonts w:asciiTheme="majorBidi" w:hAnsiTheme="majorBidi" w:cstheme="majorBidi"/>
          <w:i/>
          <w:iCs/>
        </w:rPr>
        <w:t>2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117E9B" w:rsidRPr="00117E9B">
        <w:rPr>
          <w:rFonts w:asciiTheme="majorBidi" w:hAnsiTheme="majorBidi" w:cstheme="majorBidi"/>
          <w:i/>
          <w:iCs/>
        </w:rPr>
        <w:t>41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 xml:space="preserve"> - </w:t>
      </w:r>
      <w:r w:rsidR="00117E9B" w:rsidRPr="00117E9B">
        <w:rPr>
          <w:rFonts w:asciiTheme="majorBidi" w:hAnsiTheme="majorBidi" w:cstheme="majorBidi"/>
          <w:i/>
          <w:iCs/>
        </w:rPr>
        <w:t>4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117E9B" w:rsidRPr="00117E9B">
        <w:rPr>
          <w:rFonts w:asciiTheme="majorBidi" w:hAnsiTheme="majorBidi" w:cstheme="majorBidi"/>
          <w:i/>
          <w:iCs/>
        </w:rPr>
        <w:t>90</w:t>
      </w:r>
      <w:r w:rsidR="001D0B3D" w:rsidRPr="007C2898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7C2898" w:rsidRDefault="00533425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85C401" w14:textId="2CCFC52A" w:rsidR="005E3206" w:rsidRPr="007C2898" w:rsidRDefault="005E3206" w:rsidP="003C6BBF">
      <w:pPr>
        <w:pStyle w:val="Caption"/>
        <w:ind w:hanging="900"/>
        <w:rPr>
          <w:rFonts w:asciiTheme="majorBidi" w:hAnsiTheme="majorBidi" w:cstheme="majorBidi"/>
          <w:lang w:val="en-GB" w:eastAsia="x-none"/>
        </w:rPr>
      </w:pPr>
      <w:r w:rsidRPr="007C2898">
        <w:rPr>
          <w:rFonts w:asciiTheme="majorBidi" w:hAnsiTheme="majorBidi" w:cstheme="majorBidi"/>
          <w:cs/>
          <w:lang w:val="en-GB" w:eastAsia="x-none"/>
        </w:rPr>
        <w:t>สัญญาเช่า</w:t>
      </w:r>
    </w:p>
    <w:p w14:paraId="028DF624" w14:textId="77777777" w:rsidR="003C7228" w:rsidRPr="007C2898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73"/>
        <w:gridCol w:w="242"/>
        <w:gridCol w:w="1111"/>
        <w:gridCol w:w="236"/>
        <w:gridCol w:w="1206"/>
        <w:gridCol w:w="236"/>
        <w:gridCol w:w="1136"/>
        <w:gridCol w:w="236"/>
        <w:gridCol w:w="1199"/>
      </w:tblGrid>
      <w:tr w:rsidR="00CC3984" w:rsidRPr="0035030C" w14:paraId="2A5FE39E" w14:textId="77777777" w:rsidTr="002B6FBA">
        <w:tc>
          <w:tcPr>
            <w:tcW w:w="3573" w:type="dxa"/>
          </w:tcPr>
          <w:p w14:paraId="29787C1B" w14:textId="64051FB1" w:rsidR="00CC3984" w:rsidRPr="0035030C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2" w:type="dxa"/>
          </w:tcPr>
          <w:p w14:paraId="0E3DF15A" w14:textId="77777777" w:rsidR="00CC3984" w:rsidRPr="0035030C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960BF7E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9F2EA7" w14:textId="77777777" w:rsidR="00CC3984" w:rsidRPr="0035030C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8CD631B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BA" w:rsidRPr="0035030C" w14:paraId="269DB27F" w14:textId="77777777" w:rsidTr="002B6FBA">
        <w:tc>
          <w:tcPr>
            <w:tcW w:w="3573" w:type="dxa"/>
          </w:tcPr>
          <w:p w14:paraId="3BABF1F3" w14:textId="36786CDE" w:rsidR="002B6FBA" w:rsidRPr="0035030C" w:rsidRDefault="002B6FBA" w:rsidP="002B6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E6DD10A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5F95DB3" w14:textId="34062B44" w:rsidR="002B6FBA" w:rsidRPr="0035030C" w:rsidRDefault="00117E9B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A8C798A" w14:textId="77777777" w:rsidR="002B6FBA" w:rsidRPr="0035030C" w:rsidRDefault="002B6FBA" w:rsidP="002B6FB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6A1F70FB" w14:textId="6FD963B6" w:rsidR="002B6FBA" w:rsidRPr="0035030C" w:rsidRDefault="00117E9B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33E42D2" w14:textId="77777777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169652E0" w14:textId="5AC97D33" w:rsidR="002B6FBA" w:rsidRPr="0035030C" w:rsidRDefault="00117E9B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FF61406" w14:textId="77777777" w:rsidR="002B6FBA" w:rsidRPr="0035030C" w:rsidRDefault="002B6FBA" w:rsidP="002B6FB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E6AE9F2" w14:textId="1C7A6BDA" w:rsidR="002B6FBA" w:rsidRPr="0035030C" w:rsidRDefault="00117E9B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B6FBA" w:rsidRPr="0035030C" w14:paraId="52C56631" w14:textId="77777777" w:rsidTr="002B6FBA">
        <w:tc>
          <w:tcPr>
            <w:tcW w:w="3573" w:type="dxa"/>
          </w:tcPr>
          <w:p w14:paraId="0AD573DA" w14:textId="0DB244DC" w:rsidR="002B6FBA" w:rsidRPr="0035030C" w:rsidRDefault="002B6FBA" w:rsidP="002B6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9CA3123" w14:textId="77777777" w:rsidR="002B6FBA" w:rsidRPr="0035030C" w:rsidRDefault="002B6FBA" w:rsidP="002B6FB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0" w:type="dxa"/>
            <w:gridSpan w:val="7"/>
          </w:tcPr>
          <w:p w14:paraId="1CCBD55F" w14:textId="77777777" w:rsidR="002B6FBA" w:rsidRPr="0035030C" w:rsidRDefault="002B6FBA" w:rsidP="002B6F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2B4A" w:rsidRPr="0035030C" w14:paraId="3B9F34A4" w14:textId="77777777" w:rsidTr="00D249FA">
        <w:tc>
          <w:tcPr>
            <w:tcW w:w="3573" w:type="dxa"/>
          </w:tcPr>
          <w:p w14:paraId="0CCC23B5" w14:textId="4BB1C236" w:rsidR="00142B4A" w:rsidRPr="0035030C" w:rsidRDefault="00142B4A" w:rsidP="00142B4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2" w:type="dxa"/>
            <w:vAlign w:val="center"/>
          </w:tcPr>
          <w:p w14:paraId="0E829326" w14:textId="77777777" w:rsidR="00142B4A" w:rsidRPr="0035030C" w:rsidRDefault="00142B4A" w:rsidP="00142B4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253DBB7" w14:textId="20C715DC" w:rsidR="00142B4A" w:rsidRPr="0035030C" w:rsidRDefault="00117E9B" w:rsidP="00142B4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vAlign w:val="center"/>
          </w:tcPr>
          <w:p w14:paraId="2620DD30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5D24EE1" w14:textId="4AFBB8F4" w:rsidR="00142B4A" w:rsidRPr="0035030C" w:rsidRDefault="00117E9B" w:rsidP="00EB03B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36" w:type="dxa"/>
            <w:vAlign w:val="center"/>
          </w:tcPr>
          <w:p w14:paraId="002902C8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5C5B7E" w14:textId="4D72C174" w:rsidR="00142B4A" w:rsidRPr="00E922FF" w:rsidRDefault="00117E9B" w:rsidP="00142B4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  <w:vAlign w:val="center"/>
          </w:tcPr>
          <w:p w14:paraId="322ECA64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17297B" w14:textId="0A4FE1E9" w:rsidR="00142B4A" w:rsidRPr="00E922FF" w:rsidRDefault="00117E9B" w:rsidP="00EB03B6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142B4A" w:rsidRPr="0035030C" w14:paraId="350A7A25" w14:textId="77777777" w:rsidTr="00D249FA">
        <w:tc>
          <w:tcPr>
            <w:tcW w:w="3573" w:type="dxa"/>
          </w:tcPr>
          <w:p w14:paraId="65B35310" w14:textId="74FAE84E" w:rsidR="00142B4A" w:rsidRPr="0035030C" w:rsidRDefault="00142B4A" w:rsidP="00142B4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vAlign w:val="center"/>
          </w:tcPr>
          <w:p w14:paraId="2B8684B3" w14:textId="77777777" w:rsidR="00142B4A" w:rsidRPr="0035030C" w:rsidRDefault="00142B4A" w:rsidP="00142B4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629D927A" w14:textId="001C151E" w:rsidR="00142B4A" w:rsidRPr="0035030C" w:rsidRDefault="00117E9B" w:rsidP="00142B4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36" w:type="dxa"/>
            <w:vAlign w:val="center"/>
          </w:tcPr>
          <w:p w14:paraId="52094F26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A2E562C" w14:textId="7970C5C3" w:rsidR="00142B4A" w:rsidRPr="0035030C" w:rsidRDefault="00117E9B" w:rsidP="00142B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6" w:type="dxa"/>
            <w:vAlign w:val="center"/>
          </w:tcPr>
          <w:p w14:paraId="6EACA901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0DC6F17" w14:textId="52F983C6" w:rsidR="00142B4A" w:rsidRPr="00E922FF" w:rsidRDefault="00117E9B" w:rsidP="00142B4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36" w:type="dxa"/>
            <w:vAlign w:val="center"/>
          </w:tcPr>
          <w:p w14:paraId="539EBC91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BB4E038" w14:textId="66D8C88C" w:rsidR="00142B4A" w:rsidRPr="0035030C" w:rsidRDefault="00117E9B" w:rsidP="00142B4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142B4A" w:rsidRPr="0035030C" w14:paraId="0F928D2A" w14:textId="77777777" w:rsidTr="00D249FA">
        <w:tc>
          <w:tcPr>
            <w:tcW w:w="3573" w:type="dxa"/>
          </w:tcPr>
          <w:p w14:paraId="6DFCA0F3" w14:textId="48F7F51B" w:rsidR="00142B4A" w:rsidRPr="0035030C" w:rsidRDefault="00142B4A" w:rsidP="00142B4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  <w:vAlign w:val="center"/>
          </w:tcPr>
          <w:p w14:paraId="0FB77D5F" w14:textId="77777777" w:rsidR="00142B4A" w:rsidRPr="0035030C" w:rsidRDefault="00142B4A" w:rsidP="00142B4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5158FE" w14:textId="1BF607EE" w:rsidR="00142B4A" w:rsidRPr="0035030C" w:rsidRDefault="00117E9B" w:rsidP="00142B4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36" w:type="dxa"/>
            <w:vAlign w:val="center"/>
          </w:tcPr>
          <w:p w14:paraId="04CFB396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F293485" w14:textId="659159DA" w:rsidR="00142B4A" w:rsidRPr="0035030C" w:rsidRDefault="00117E9B" w:rsidP="00142B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36" w:type="dxa"/>
            <w:vAlign w:val="center"/>
          </w:tcPr>
          <w:p w14:paraId="5AD0A08A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0ABC040" w14:textId="350C52DA" w:rsidR="00142B4A" w:rsidRPr="00E922FF" w:rsidRDefault="00117E9B" w:rsidP="00142B4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36" w:type="dxa"/>
            <w:vAlign w:val="center"/>
          </w:tcPr>
          <w:p w14:paraId="27FB233B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88348F3" w14:textId="34AFF456" w:rsidR="00142B4A" w:rsidRPr="0035030C" w:rsidRDefault="00117E9B" w:rsidP="00142B4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142B4A" w:rsidRPr="0035030C" w14:paraId="58F62ED3" w14:textId="77777777" w:rsidTr="00D249FA">
        <w:tc>
          <w:tcPr>
            <w:tcW w:w="3573" w:type="dxa"/>
          </w:tcPr>
          <w:p w14:paraId="4A07122D" w14:textId="6B82F7CE" w:rsidR="00142B4A" w:rsidRPr="0035030C" w:rsidRDefault="00142B4A" w:rsidP="00142B4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dxa"/>
            <w:vAlign w:val="center"/>
          </w:tcPr>
          <w:p w14:paraId="0C512BB5" w14:textId="77777777" w:rsidR="00142B4A" w:rsidRPr="0035030C" w:rsidRDefault="00142B4A" w:rsidP="00142B4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1066CB0" w14:textId="7B237E56" w:rsidR="00142B4A" w:rsidRPr="0035030C" w:rsidRDefault="00117E9B" w:rsidP="00142B4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6" w:type="dxa"/>
            <w:vAlign w:val="center"/>
          </w:tcPr>
          <w:p w14:paraId="0E845CAE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E4304B" w14:textId="18155069" w:rsidR="00142B4A" w:rsidRPr="0035030C" w:rsidRDefault="00117E9B" w:rsidP="00142B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36" w:type="dxa"/>
            <w:vAlign w:val="center"/>
          </w:tcPr>
          <w:p w14:paraId="7B1D5FBF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0EF0C90" w14:textId="31F876B2" w:rsidR="00142B4A" w:rsidRPr="00E922FF" w:rsidRDefault="00117E9B" w:rsidP="00142B4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6" w:type="dxa"/>
            <w:vAlign w:val="center"/>
          </w:tcPr>
          <w:p w14:paraId="5DC1B29F" w14:textId="77777777" w:rsidR="00142B4A" w:rsidRPr="0035030C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EE7472" w14:textId="1BDA344B" w:rsidR="00142B4A" w:rsidRPr="0035030C" w:rsidRDefault="00117E9B" w:rsidP="00142B4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142B4A" w:rsidRPr="0035030C" w14:paraId="679670EC" w14:textId="77777777" w:rsidTr="00D249FA">
        <w:tc>
          <w:tcPr>
            <w:tcW w:w="3573" w:type="dxa"/>
          </w:tcPr>
          <w:p w14:paraId="043E338B" w14:textId="5CBAEC3F" w:rsidR="00142B4A" w:rsidRPr="0035030C" w:rsidRDefault="00142B4A" w:rsidP="00142B4A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</w:tcPr>
          <w:p w14:paraId="614C0036" w14:textId="77777777" w:rsidR="00142B4A" w:rsidRPr="0035030C" w:rsidRDefault="00142B4A" w:rsidP="00142B4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BB0F19B" w14:textId="0287FF63" w:rsidR="00142B4A" w:rsidRPr="0044535F" w:rsidRDefault="00117E9B" w:rsidP="00142B4A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14:paraId="0E31A6EC" w14:textId="77777777" w:rsidR="00142B4A" w:rsidRPr="0044535F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1DD5685" w14:textId="06AF9547" w:rsidR="00142B4A" w:rsidRPr="0044535F" w:rsidRDefault="00117E9B" w:rsidP="00142B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="00142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434CFB4A" w14:textId="77777777" w:rsidR="00142B4A" w:rsidRPr="0044535F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B5130F4" w14:textId="127DE573" w:rsidR="00142B4A" w:rsidRPr="0044535F" w:rsidRDefault="00117E9B" w:rsidP="00142B4A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36" w:type="dxa"/>
          </w:tcPr>
          <w:p w14:paraId="74CFF022" w14:textId="77777777" w:rsidR="00142B4A" w:rsidRPr="0044535F" w:rsidRDefault="00142B4A" w:rsidP="00142B4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83C2CFA" w14:textId="37407BF6" w:rsidR="00142B4A" w:rsidRPr="0044535F" w:rsidRDefault="00117E9B" w:rsidP="00142B4A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142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</w:tr>
    </w:tbl>
    <w:p w14:paraId="108E0E07" w14:textId="34BCE7A1" w:rsidR="00CC3984" w:rsidRPr="007C2898" w:rsidRDefault="00CC3984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BA56E50" w14:textId="3BC598B3" w:rsidR="003C7228" w:rsidRPr="007C2898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49252F" w:rsidRPr="007C289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139</w:t>
      </w:r>
      <w:r w:rsidR="00E922FF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17E9B" w:rsidRPr="00117E9B">
        <w:rPr>
          <w:rFonts w:asciiTheme="majorBidi" w:hAnsiTheme="majorBidi" w:cstheme="majorBidi"/>
          <w:sz w:val="30"/>
          <w:szCs w:val="30"/>
        </w:rPr>
        <w:t>91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D7F61" w:rsidRPr="007C28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D4433">
        <w:rPr>
          <w:rFonts w:asciiTheme="majorBidi" w:hAnsiTheme="majorBidi" w:cstheme="majorBidi"/>
          <w:i/>
          <w:iCs/>
          <w:sz w:val="30"/>
          <w:szCs w:val="30"/>
          <w:lang w:val="en-US"/>
        </w:rPr>
        <w:t>133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70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4692AAE" w14:textId="31974D9F" w:rsidR="00D35E73" w:rsidRPr="007C2898" w:rsidRDefault="00D35E73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0727DAC" w14:textId="780BBFF6" w:rsidR="00D35E73" w:rsidRPr="007C2898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 อาคาร</w:t>
      </w:r>
      <w:r w:rsidR="00AA5A92">
        <w:rPr>
          <w:rFonts w:asciiTheme="majorBidi" w:hAnsiTheme="majorBidi" w:cstheme="majorBidi"/>
          <w:sz w:val="30"/>
          <w:szCs w:val="30"/>
        </w:rPr>
        <w:t xml:space="preserve"> </w:t>
      </w:r>
      <w:r w:rsidR="00AA5A92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 และยานพาหนะเป็นระยะเวลา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7C2898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1AA6B24E" w:rsidR="003E00A1" w:rsidRPr="007C2898" w:rsidRDefault="003E00A1" w:rsidP="00BD7F61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04FF144" w14:textId="11B59D06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289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5E7821D" w14:textId="77777777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D776628" w14:textId="45EFA367" w:rsidR="003C7228" w:rsidRPr="0035030C" w:rsidRDefault="003C143C" w:rsidP="003C14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</w:t>
      </w:r>
      <w:r w:rsidR="00650154" w:rsidRPr="0035030C">
        <w:rPr>
          <w:rFonts w:asciiTheme="majorBidi" w:hAnsiTheme="majorBidi" w:cstheme="majorBidi"/>
          <w:sz w:val="30"/>
          <w:szCs w:val="30"/>
          <w:cs/>
        </w:rPr>
        <w:t>สม่ำเสมอ</w:t>
      </w:r>
    </w:p>
    <w:p w14:paraId="5896DB48" w14:textId="155C7EB0" w:rsidR="00650154" w:rsidRPr="0035030C" w:rsidRDefault="0065015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35030C" w14:paraId="0AB050CE" w14:textId="77777777" w:rsidTr="00FC333F">
        <w:trPr>
          <w:cantSplit/>
          <w:tblHeader/>
        </w:trPr>
        <w:tc>
          <w:tcPr>
            <w:tcW w:w="3600" w:type="dxa"/>
            <w:vAlign w:val="bottom"/>
          </w:tcPr>
          <w:p w14:paraId="2E672F53" w14:textId="77777777" w:rsidR="003C7228" w:rsidRPr="0035030C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35030C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BA" w:rsidRPr="0035030C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528BE44D" w:rsidR="002B6FBA" w:rsidRPr="0035030C" w:rsidRDefault="002B6FBA" w:rsidP="002B6F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64212325" w:rsidR="002B6FBA" w:rsidRPr="002B6FBA" w:rsidRDefault="00117E9B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79A3F417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1AC7BF8A" w:rsidR="002B6FBA" w:rsidRPr="002B6FBA" w:rsidRDefault="00117E9B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6EC800A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F8F8DD" w14:textId="6140550F" w:rsidR="002B6FBA" w:rsidRPr="002B6FBA" w:rsidRDefault="00117E9B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F703298" w14:textId="77777777" w:rsidR="002B6FBA" w:rsidRPr="002B6FBA" w:rsidRDefault="002B6FBA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6BCFD757" w:rsidR="002B6FBA" w:rsidRPr="002B6FBA" w:rsidRDefault="00117E9B" w:rsidP="002B6F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2B6FBA" w:rsidRPr="0035030C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2B6FBA" w:rsidRPr="0035030C" w:rsidRDefault="002B6FBA" w:rsidP="002B6F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2B6FBA" w:rsidRPr="0035030C" w:rsidRDefault="002B6FBA" w:rsidP="002B6F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FBA" w:rsidRPr="0035030C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2B6FBA" w:rsidRPr="0035030C" w:rsidRDefault="002B6FBA" w:rsidP="002B6F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F4465A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FBA" w:rsidRPr="0035030C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2B6FBA" w:rsidRPr="0035030C" w:rsidRDefault="002B6FBA" w:rsidP="002B6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55A13AC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5BB16EAC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EFAE60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01764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124A1F2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65944F" w14:textId="77777777" w:rsidR="002B6FBA" w:rsidRPr="0035030C" w:rsidRDefault="002B6FBA" w:rsidP="002B6F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77AE9" w14:textId="77777777" w:rsidR="002B6FBA" w:rsidRPr="0035030C" w:rsidRDefault="002B6FBA" w:rsidP="002B6F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2B4A" w:rsidRPr="0035030C" w14:paraId="04FBD725" w14:textId="77777777" w:rsidTr="001E552A">
        <w:trPr>
          <w:cantSplit/>
        </w:trPr>
        <w:tc>
          <w:tcPr>
            <w:tcW w:w="3600" w:type="dxa"/>
          </w:tcPr>
          <w:p w14:paraId="4E298810" w14:textId="63F79621" w:rsidR="00142B4A" w:rsidRPr="0035030C" w:rsidRDefault="00142B4A" w:rsidP="00142B4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2A55A9FA" w14:textId="6D7CC845" w:rsidR="00142B4A" w:rsidRPr="0035030C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0E5A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bottom"/>
          </w:tcPr>
          <w:p w14:paraId="3366B656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66DC4E8" w14:textId="72DE36EE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80" w:type="dxa"/>
            <w:vAlign w:val="bottom"/>
          </w:tcPr>
          <w:p w14:paraId="3C27AC95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914A1BA" w14:textId="5118B51D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80" w:type="dxa"/>
            <w:vAlign w:val="bottom"/>
          </w:tcPr>
          <w:p w14:paraId="078D2EFF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50989E" w14:textId="722C82C9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142B4A" w:rsidRPr="0035030C" w14:paraId="4BDCFCCE" w14:textId="77777777" w:rsidTr="001E552A">
        <w:trPr>
          <w:cantSplit/>
        </w:trPr>
        <w:tc>
          <w:tcPr>
            <w:tcW w:w="3600" w:type="dxa"/>
          </w:tcPr>
          <w:p w14:paraId="3F8017EF" w14:textId="77777777" w:rsidR="00142B4A" w:rsidRPr="0035030C" w:rsidRDefault="00142B4A" w:rsidP="00142B4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022F3AF" w14:textId="5F4B7132" w:rsidR="00142B4A" w:rsidRPr="0035030C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4" w:type="dxa"/>
            <w:vAlign w:val="bottom"/>
          </w:tcPr>
          <w:p w14:paraId="47EB3B78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6553B98" w14:textId="4EE92FE4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80" w:type="dxa"/>
            <w:vAlign w:val="bottom"/>
          </w:tcPr>
          <w:p w14:paraId="2EDBF742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7A96BEE" w14:textId="3D4F748A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80" w:type="dxa"/>
            <w:vAlign w:val="bottom"/>
          </w:tcPr>
          <w:p w14:paraId="499E51D7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690C7" w14:textId="4A533C76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142B4A" w:rsidRPr="0035030C" w14:paraId="392150CE" w14:textId="77777777" w:rsidTr="001E552A">
        <w:trPr>
          <w:cantSplit/>
        </w:trPr>
        <w:tc>
          <w:tcPr>
            <w:tcW w:w="3600" w:type="dxa"/>
          </w:tcPr>
          <w:p w14:paraId="77DB54DB" w14:textId="77777777" w:rsidR="00142B4A" w:rsidRPr="0035030C" w:rsidRDefault="00142B4A" w:rsidP="00142B4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4535696" w14:textId="489B5F30" w:rsidR="00142B4A" w:rsidRPr="0035030C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4" w:type="dxa"/>
            <w:vAlign w:val="bottom"/>
          </w:tcPr>
          <w:p w14:paraId="7C2D8A3C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A1D2684" w14:textId="49E78C02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80" w:type="dxa"/>
            <w:vAlign w:val="bottom"/>
          </w:tcPr>
          <w:p w14:paraId="4B5B8692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146692E" w14:textId="054CD282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0" w:type="dxa"/>
            <w:vAlign w:val="bottom"/>
          </w:tcPr>
          <w:p w14:paraId="553DD0E4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3AA19" w14:textId="525CA7D3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142B4A" w:rsidRPr="0035030C" w14:paraId="1D9F05BC" w14:textId="77777777" w:rsidTr="001E552A">
        <w:trPr>
          <w:cantSplit/>
        </w:trPr>
        <w:tc>
          <w:tcPr>
            <w:tcW w:w="3600" w:type="dxa"/>
          </w:tcPr>
          <w:p w14:paraId="4E25D2DD" w14:textId="77777777" w:rsidR="00142B4A" w:rsidRPr="0035030C" w:rsidRDefault="00142B4A" w:rsidP="00142B4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C1754EF" w14:textId="4C7FF21F" w:rsidR="00142B4A" w:rsidRPr="0035030C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4" w:type="dxa"/>
            <w:vAlign w:val="bottom"/>
          </w:tcPr>
          <w:p w14:paraId="462216D6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4D2EA8F" w14:textId="0D1B35EF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  <w:vAlign w:val="bottom"/>
          </w:tcPr>
          <w:p w14:paraId="4A7D291F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E9F5471" w14:textId="42CA8049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57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80" w:type="dxa"/>
            <w:vAlign w:val="bottom"/>
          </w:tcPr>
          <w:p w14:paraId="01774627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AE423" w14:textId="278C7098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42B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142B4A" w:rsidRPr="0035030C" w14:paraId="71131AB0" w14:textId="77777777" w:rsidTr="001E552A">
        <w:trPr>
          <w:cantSplit/>
        </w:trPr>
        <w:tc>
          <w:tcPr>
            <w:tcW w:w="3600" w:type="dxa"/>
          </w:tcPr>
          <w:p w14:paraId="0F097ECA" w14:textId="77777777" w:rsidR="00142B4A" w:rsidRPr="0035030C" w:rsidRDefault="00142B4A" w:rsidP="00142B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7A51D316" w14:textId="6C0B7F29" w:rsidR="00142B4A" w:rsidRPr="0035030C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57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4" w:type="dxa"/>
            <w:vAlign w:val="bottom"/>
          </w:tcPr>
          <w:p w14:paraId="301BECAD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A538217" w14:textId="09E96002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80" w:type="dxa"/>
            <w:vAlign w:val="bottom"/>
          </w:tcPr>
          <w:p w14:paraId="30B26CA5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7FEC9F0" w14:textId="59A34BF8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7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180" w:type="dxa"/>
            <w:vAlign w:val="bottom"/>
          </w:tcPr>
          <w:p w14:paraId="1495C76B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0156F" w14:textId="55F786C3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142B4A" w:rsidRPr="0035030C" w14:paraId="63CCD37E" w14:textId="77777777" w:rsidTr="0097532F">
        <w:trPr>
          <w:cantSplit/>
        </w:trPr>
        <w:tc>
          <w:tcPr>
            <w:tcW w:w="3600" w:type="dxa"/>
          </w:tcPr>
          <w:p w14:paraId="04F3CA34" w14:textId="5EDD9370" w:rsidR="00142B4A" w:rsidRPr="0035030C" w:rsidRDefault="00142B4A" w:rsidP="00142B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</w:tcPr>
          <w:p w14:paraId="17A0CE89" w14:textId="4DC737F8" w:rsidR="00142B4A" w:rsidRPr="00E922FF" w:rsidRDefault="00117E9B" w:rsidP="00142B4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057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84" w:type="dxa"/>
            <w:vAlign w:val="bottom"/>
          </w:tcPr>
          <w:p w14:paraId="0F20269A" w14:textId="77777777" w:rsidR="00142B4A" w:rsidRPr="00E922FF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F75AAB3" w14:textId="28B62B02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80" w:type="dxa"/>
            <w:vAlign w:val="bottom"/>
          </w:tcPr>
          <w:p w14:paraId="40227D2E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629139F" w14:textId="1823395E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057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80" w:type="dxa"/>
            <w:vAlign w:val="bottom"/>
          </w:tcPr>
          <w:p w14:paraId="70E2804B" w14:textId="77777777" w:rsidR="00142B4A" w:rsidRPr="0035030C" w:rsidRDefault="00142B4A" w:rsidP="00142B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60ACAA" w14:textId="4AE07BBD" w:rsidR="00142B4A" w:rsidRPr="0035030C" w:rsidRDefault="00117E9B" w:rsidP="00142B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2B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</w:tbl>
    <w:p w14:paraId="06D897BE" w14:textId="77777777" w:rsidR="003C7228" w:rsidRPr="0035030C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E4214E9" w14:textId="6BDF75DC" w:rsidR="003C7228" w:rsidRPr="0035030C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บริษัทมีจำนว</w:t>
      </w:r>
      <w:r w:rsidR="00DC4F51">
        <w:rPr>
          <w:rFonts w:asciiTheme="majorBidi" w:hAnsiTheme="majorBidi" w:cstheme="majorBidi" w:hint="cs"/>
          <w:sz w:val="30"/>
          <w:szCs w:val="30"/>
          <w:cs/>
        </w:rPr>
        <w:t>น</w:t>
      </w:r>
      <w:r w:rsidR="0005744E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159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88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A73EF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186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113</w:t>
      </w:r>
      <w:r w:rsidR="002B6FB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4A1E85B" w14:textId="15FC89CA" w:rsidR="00AD5BD3" w:rsidRPr="0035030C" w:rsidRDefault="00AD5BD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5A8E456E" w14:textId="77777777" w:rsidR="008D192D" w:rsidRPr="0035030C" w:rsidRDefault="00B33CE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  <w:sectPr w:rsidR="008D192D" w:rsidRPr="0035030C" w:rsidSect="00412DB6"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2D663BA3" w14:textId="6E56D712" w:rsidR="00065E93" w:rsidRPr="0035030C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</w:t>
      </w:r>
      <w:r w:rsidR="00046319" w:rsidRPr="0035030C">
        <w:rPr>
          <w:rFonts w:asciiTheme="majorBidi" w:hAnsiTheme="majorBidi" w:cstheme="majorBidi"/>
          <w:cs/>
        </w:rPr>
        <w:t>ินทรัพย์ไม่มีตัวต</w:t>
      </w:r>
      <w:r w:rsidRPr="0035030C">
        <w:rPr>
          <w:rFonts w:asciiTheme="majorBidi" w:hAnsiTheme="majorBidi" w:cstheme="majorBidi"/>
          <w:cs/>
        </w:rPr>
        <w:t>น</w:t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8059F8" w14:paraId="3DCDCA05" w14:textId="77777777" w:rsidTr="008E757D">
        <w:trPr>
          <w:trHeight w:val="227"/>
        </w:trPr>
        <w:tc>
          <w:tcPr>
            <w:tcW w:w="4950" w:type="dxa"/>
          </w:tcPr>
          <w:p w14:paraId="2150A748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2E2E35AC" w14:textId="0081673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28DE" w:rsidRPr="008059F8" w14:paraId="34868A8E" w14:textId="77777777" w:rsidTr="008E757D">
        <w:trPr>
          <w:trHeight w:val="605"/>
        </w:trPr>
        <w:tc>
          <w:tcPr>
            <w:tcW w:w="4950" w:type="dxa"/>
          </w:tcPr>
          <w:p w14:paraId="1ACC070C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0371A0C" w14:textId="4CBB6EC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C06E9B" w:rsidRDefault="00A228DE" w:rsidP="002F3F16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8C04B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EB0964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D41300" w14:textId="2BEEA417" w:rsidR="00A228DE" w:rsidRPr="00C06E9B" w:rsidRDefault="00F80467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E9C064" w14:textId="44F64DD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28DE" w:rsidRPr="008059F8" w14:paraId="4C5C3303" w14:textId="77777777" w:rsidTr="008E757D">
        <w:trPr>
          <w:trHeight w:val="218"/>
        </w:trPr>
        <w:tc>
          <w:tcPr>
            <w:tcW w:w="4950" w:type="dxa"/>
          </w:tcPr>
          <w:p w14:paraId="287E3557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CD11696" w14:textId="36F6179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A228DE" w:rsidRPr="008059F8" w14:paraId="0264A746" w14:textId="77777777" w:rsidTr="00142B4A">
        <w:trPr>
          <w:trHeight w:val="182"/>
        </w:trPr>
        <w:tc>
          <w:tcPr>
            <w:tcW w:w="4950" w:type="dxa"/>
          </w:tcPr>
          <w:p w14:paraId="081DCE9D" w14:textId="77777777" w:rsidR="00A228DE" w:rsidRPr="00C06E9B" w:rsidRDefault="00A228DE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7A8C0C50" w14:textId="6ACB2BB9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4A80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541101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1A8C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9035C5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A06E3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6B6FED" w14:textId="0D76E2DE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327A2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B1BB21" w14:textId="3EA02A4A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2B4A" w:rsidRPr="008059F8" w14:paraId="4B9361F6" w14:textId="77777777" w:rsidTr="00142B4A">
        <w:tc>
          <w:tcPr>
            <w:tcW w:w="4950" w:type="dxa"/>
          </w:tcPr>
          <w:p w14:paraId="6A71EA70" w14:textId="2A4A350D" w:rsidR="00142B4A" w:rsidRPr="00C06E9B" w:rsidRDefault="00142B4A" w:rsidP="00142B4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2F3BCBDE" w14:textId="674C6CAE" w:rsidR="00142B4A" w:rsidRPr="00142B4A" w:rsidRDefault="00117E9B" w:rsidP="00EB03B6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2408D3D3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B306C5" w14:textId="6BB2058D" w:rsidR="00142B4A" w:rsidRPr="00142B4A" w:rsidRDefault="00117E9B" w:rsidP="00EB03B6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270" w:type="dxa"/>
          </w:tcPr>
          <w:p w14:paraId="4C17611F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F5CCE3" w14:textId="70C52F88" w:rsidR="00142B4A" w:rsidRPr="00142B4A" w:rsidRDefault="00117E9B" w:rsidP="00EB03B6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270" w:type="dxa"/>
          </w:tcPr>
          <w:p w14:paraId="299C5C67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C1FD26" w14:textId="1B154C13" w:rsidR="00142B4A" w:rsidRPr="00142B4A" w:rsidRDefault="00117E9B" w:rsidP="00EB03B6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270" w:type="dxa"/>
          </w:tcPr>
          <w:p w14:paraId="369BBD4F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198F19" w14:textId="72ADDCC2" w:rsidR="00142B4A" w:rsidRPr="00142B4A" w:rsidRDefault="00117E9B" w:rsidP="00EB03B6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142B4A" w:rsidRPr="008059F8" w14:paraId="3F1519CE" w14:textId="77777777" w:rsidTr="00D249FA">
        <w:tc>
          <w:tcPr>
            <w:tcW w:w="4950" w:type="dxa"/>
          </w:tcPr>
          <w:p w14:paraId="6C9A04F1" w14:textId="30C4348D" w:rsidR="00142B4A" w:rsidRPr="00C06E9B" w:rsidRDefault="00142B4A" w:rsidP="00142B4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BBC84B7" w14:textId="64614F0A" w:rsidR="00142B4A" w:rsidRPr="00C06E9B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3C415D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A46161" w14:textId="1A66A23B" w:rsidR="00142B4A" w:rsidRPr="00C06E9B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</w:tcPr>
          <w:p w14:paraId="2138A2DA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4CC4C28" w14:textId="0ACFBD61" w:rsidR="00142B4A" w:rsidRPr="00C06E9B" w:rsidRDefault="00117E9B" w:rsidP="00142B4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270" w:type="dxa"/>
          </w:tcPr>
          <w:p w14:paraId="7C924E87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3DB937F" w14:textId="098930D3" w:rsidR="00142B4A" w:rsidRPr="00C06E9B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B62BC0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962EF" w14:textId="3F16AEF6" w:rsidR="00142B4A" w:rsidRPr="00C06E9B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142B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142B4A" w:rsidRPr="008059F8" w14:paraId="7C756418" w14:textId="77777777" w:rsidTr="00D249FA">
        <w:tc>
          <w:tcPr>
            <w:tcW w:w="4950" w:type="dxa"/>
          </w:tcPr>
          <w:p w14:paraId="08E831DF" w14:textId="2DFCCA59" w:rsidR="00142B4A" w:rsidRPr="00C06E9B" w:rsidRDefault="00142B4A" w:rsidP="00142B4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42B4A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</w:tcPr>
          <w:p w14:paraId="4ECDF501" w14:textId="420B4734" w:rsidR="00142B4A" w:rsidRPr="00C06E9B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3CFBA8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8F4323" w14:textId="28B0B155" w:rsidR="00142B4A" w:rsidRPr="00C06E9B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F46CB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01BB29E" w14:textId="31AD37B6" w:rsidR="00142B4A" w:rsidRPr="00C06E9B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9FF4D8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80EB12" w14:textId="2501E7BC" w:rsidR="00142B4A" w:rsidRPr="00C06E9B" w:rsidRDefault="00142B4A" w:rsidP="00142B4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CC6E947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F03D88" w14:textId="5B8B240E" w:rsidR="00142B4A" w:rsidRPr="00C06E9B" w:rsidRDefault="00142B4A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B6FBA" w:rsidRPr="008059F8" w14:paraId="44ACAE46" w14:textId="77777777" w:rsidTr="008E757D">
        <w:trPr>
          <w:trHeight w:val="289"/>
        </w:trPr>
        <w:tc>
          <w:tcPr>
            <w:tcW w:w="4950" w:type="dxa"/>
          </w:tcPr>
          <w:p w14:paraId="2B1C1602" w14:textId="3E013950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8524CA" w14:textId="064C724C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61E13FF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F8D79" w14:textId="039DB0AF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0" w:type="dxa"/>
          </w:tcPr>
          <w:p w14:paraId="01C30AE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867013" w14:textId="0976EB87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270" w:type="dxa"/>
          </w:tcPr>
          <w:p w14:paraId="41E3161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86642A" w14:textId="6AF4DA35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28F7359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BD993E" w14:textId="4F234449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</w:tr>
      <w:tr w:rsidR="002B6FBA" w:rsidRPr="008059F8" w14:paraId="41CF38F2" w14:textId="77777777" w:rsidTr="008E757D">
        <w:tc>
          <w:tcPr>
            <w:tcW w:w="4950" w:type="dxa"/>
          </w:tcPr>
          <w:p w14:paraId="2FA68999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2F98814" w14:textId="26E017B8" w:rsidR="002B6FBA" w:rsidRPr="00C06E9B" w:rsidRDefault="00D24D8A" w:rsidP="006F04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E6246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0F8C03" w14:textId="7DFAB3E6" w:rsidR="002B6FBA" w:rsidRPr="00C06E9B" w:rsidRDefault="00D24D8A" w:rsidP="00D24D8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7B2DF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89E9B9D" w14:textId="415B8297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24D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270" w:type="dxa"/>
          </w:tcPr>
          <w:p w14:paraId="0E88D51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C4DC27" w14:textId="1A43C1E1" w:rsidR="002B6FBA" w:rsidRPr="00C06E9B" w:rsidRDefault="00D24D8A" w:rsidP="009A2E2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82BC7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3EC9C4" w14:textId="7E0C0F2E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24D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2B6FBA" w:rsidRPr="008059F8" w14:paraId="7C7CD7B7" w14:textId="77777777" w:rsidTr="008E757D">
        <w:tc>
          <w:tcPr>
            <w:tcW w:w="4950" w:type="dxa"/>
          </w:tcPr>
          <w:p w14:paraId="45C88676" w14:textId="62A240F6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DB41F2" w14:textId="419BEF72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4E7DBC0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A32D96" w14:textId="4F9DC315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0" w:type="dxa"/>
          </w:tcPr>
          <w:p w14:paraId="3718B38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9ACFCD1" w14:textId="49F39BE0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232935F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6BBA8A" w14:textId="0FC47257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6502ED8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E00718" w14:textId="05C44459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</w:t>
            </w:r>
          </w:p>
        </w:tc>
      </w:tr>
      <w:tr w:rsidR="002B6FBA" w:rsidRPr="008059F8" w14:paraId="23915C58" w14:textId="77777777" w:rsidTr="008E757D">
        <w:trPr>
          <w:trHeight w:val="50"/>
        </w:trPr>
        <w:tc>
          <w:tcPr>
            <w:tcW w:w="4950" w:type="dxa"/>
          </w:tcPr>
          <w:p w14:paraId="5C6C89EE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</w:tcPr>
          <w:p w14:paraId="4AF45271" w14:textId="140F6A26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1A0B90D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</w:tcPr>
          <w:p w14:paraId="48C169F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3F0C0AD8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08C49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6A3FE1" w14:textId="7F076C89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39F86B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</w:tcPr>
          <w:p w14:paraId="1221539D" w14:textId="3C5FD5F2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2B6FBA" w:rsidRPr="008059F8" w14:paraId="31A39CD7" w14:textId="77777777" w:rsidTr="00142B4A">
        <w:trPr>
          <w:trHeight w:val="209"/>
        </w:trPr>
        <w:tc>
          <w:tcPr>
            <w:tcW w:w="4950" w:type="dxa"/>
          </w:tcPr>
          <w:p w14:paraId="1A905930" w14:textId="77777777" w:rsidR="002B6FBA" w:rsidRPr="00C06E9B" w:rsidRDefault="002B6FBA" w:rsidP="002B6FB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</w:tcPr>
          <w:p w14:paraId="2EBA4946" w14:textId="659EAA1E" w:rsidR="002B6FBA" w:rsidRPr="00C06E9B" w:rsidRDefault="002B6FBA" w:rsidP="002B6FBA">
            <w:pPr>
              <w:tabs>
                <w:tab w:val="decimal" w:pos="16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99DD2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C6933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50966B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B7336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3AFE76" w14:textId="3D2D8B71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67D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40AFC3" w14:textId="59FF3613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2B4A" w:rsidRPr="008059F8" w14:paraId="2826EA91" w14:textId="77777777" w:rsidTr="00142B4A">
        <w:trPr>
          <w:trHeight w:val="261"/>
        </w:trPr>
        <w:tc>
          <w:tcPr>
            <w:tcW w:w="4950" w:type="dxa"/>
          </w:tcPr>
          <w:p w14:paraId="6CC4A524" w14:textId="3B77D278" w:rsidR="00142B4A" w:rsidRPr="00C06E9B" w:rsidRDefault="00142B4A" w:rsidP="00142B4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4F004964" w14:textId="6EB853F1" w:rsidR="00142B4A" w:rsidRPr="00142B4A" w:rsidRDefault="00117E9B" w:rsidP="00142B4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70" w:type="dxa"/>
          </w:tcPr>
          <w:p w14:paraId="590C7025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372E15" w14:textId="1C09A73F" w:rsidR="00142B4A" w:rsidRPr="00142B4A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70" w:type="dxa"/>
          </w:tcPr>
          <w:p w14:paraId="58EFB205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8D5436" w14:textId="35050C3E" w:rsidR="00142B4A" w:rsidRPr="00142B4A" w:rsidRDefault="00117E9B" w:rsidP="00142B4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270" w:type="dxa"/>
          </w:tcPr>
          <w:p w14:paraId="590B20DF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EE49920" w14:textId="6C1C2D3E" w:rsidR="00142B4A" w:rsidRPr="00142B4A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B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C39E62" w14:textId="77777777" w:rsidR="00142B4A" w:rsidRPr="00142B4A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D31DB0" w14:textId="301A68AA" w:rsidR="00142B4A" w:rsidRPr="00142B4A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="00142B4A" w:rsidRP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</w:tr>
      <w:tr w:rsidR="00142B4A" w:rsidRPr="008059F8" w14:paraId="766AC62E" w14:textId="77777777" w:rsidTr="008E757D">
        <w:trPr>
          <w:trHeight w:val="261"/>
        </w:trPr>
        <w:tc>
          <w:tcPr>
            <w:tcW w:w="4950" w:type="dxa"/>
          </w:tcPr>
          <w:p w14:paraId="18B659D9" w14:textId="49C069A2" w:rsidR="00142B4A" w:rsidRPr="00C06E9B" w:rsidRDefault="00142B4A" w:rsidP="00142B4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26A19CBF" w14:textId="00565741" w:rsidR="00142B4A" w:rsidRPr="00C06E9B" w:rsidRDefault="00117E9B" w:rsidP="00142B4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0" w:type="dxa"/>
          </w:tcPr>
          <w:p w14:paraId="210706BB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9A0861" w14:textId="0B233123" w:rsidR="00142B4A" w:rsidRPr="00C06E9B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</w:tcPr>
          <w:p w14:paraId="21403FEA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8E0C335" w14:textId="137EC77A" w:rsidR="00142B4A" w:rsidRPr="00C06E9B" w:rsidRDefault="00117E9B" w:rsidP="00142B4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42B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21ADA1DF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27A4C8" w14:textId="3B0B20AB" w:rsidR="00142B4A" w:rsidRPr="008E757D" w:rsidRDefault="00142B4A" w:rsidP="00142B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E94C0C" w14:textId="77777777" w:rsidR="00142B4A" w:rsidRPr="00C06E9B" w:rsidRDefault="00142B4A" w:rsidP="00142B4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173576" w14:textId="2576DE19" w:rsidR="00142B4A" w:rsidRPr="00C06E9B" w:rsidRDefault="00117E9B" w:rsidP="00142B4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142B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</w:tr>
      <w:tr w:rsidR="002B6FBA" w:rsidRPr="008059F8" w14:paraId="14AFA3F3" w14:textId="77777777" w:rsidTr="008E757D">
        <w:tc>
          <w:tcPr>
            <w:tcW w:w="4950" w:type="dxa"/>
          </w:tcPr>
          <w:p w14:paraId="16A025E9" w14:textId="5D6FDE22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DB0C33" w14:textId="34315415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266FCEF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642D7B" w14:textId="3720B76D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70" w:type="dxa"/>
          </w:tcPr>
          <w:p w14:paraId="6031874C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20509D" w14:textId="47A59287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0D1F823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C1875A" w14:textId="3AB148DF" w:rsidR="002B6FBA" w:rsidRPr="0084485A" w:rsidRDefault="002B6FBA" w:rsidP="008448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C7A8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26C3F" w14:textId="314FFFF5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019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</w:p>
        </w:tc>
      </w:tr>
      <w:tr w:rsidR="002B6FBA" w:rsidRPr="008059F8" w14:paraId="639B2B30" w14:textId="77777777" w:rsidTr="008E757D">
        <w:tc>
          <w:tcPr>
            <w:tcW w:w="4950" w:type="dxa"/>
          </w:tcPr>
          <w:p w14:paraId="31316CCE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027F845" w14:textId="5BC6C37F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24D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286C5C5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1E3C75" w14:textId="7FFE8944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24D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270" w:type="dxa"/>
          </w:tcPr>
          <w:p w14:paraId="030234B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6AD0CA7" w14:textId="3CBC870C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D24D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70" w:type="dxa"/>
          </w:tcPr>
          <w:p w14:paraId="40D1D39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CB10AD" w14:textId="69AD9CC6" w:rsidR="002B6FBA" w:rsidRPr="00C06E9B" w:rsidRDefault="00D24D8A" w:rsidP="002B6FBA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A094D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4B9B8D" w14:textId="056CCF04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D24D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2B6FBA" w:rsidRPr="008059F8" w14:paraId="1B95B6D6" w14:textId="77777777" w:rsidTr="008E757D">
        <w:trPr>
          <w:trHeight w:val="154"/>
        </w:trPr>
        <w:tc>
          <w:tcPr>
            <w:tcW w:w="4950" w:type="dxa"/>
          </w:tcPr>
          <w:p w14:paraId="52D4CEC4" w14:textId="0083177A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0D187C" w14:textId="6DBD1F97" w:rsidR="002B6FBA" w:rsidRPr="00A47C1C" w:rsidRDefault="00117E9B" w:rsidP="00A47C1C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16711A6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0D99BD" w14:textId="63A2A3CB" w:rsidR="002B6FBA" w:rsidRPr="00C06E9B" w:rsidRDefault="00117E9B" w:rsidP="00A47C1C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70" w:type="dxa"/>
          </w:tcPr>
          <w:p w14:paraId="00CF985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15042C" w14:textId="148ECC99" w:rsidR="002B6FBA" w:rsidRPr="00C06E9B" w:rsidRDefault="00117E9B" w:rsidP="00A47C1C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  <w:r w:rsidR="00D467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D7CD1E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4DE467" w14:textId="446438D0" w:rsidR="002B6FBA" w:rsidRPr="00C06E9B" w:rsidRDefault="00D24D8A" w:rsidP="008D54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67D79A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400F40" w14:textId="32E029C3" w:rsidR="002B6FBA" w:rsidRPr="00C06E9B" w:rsidRDefault="00117E9B" w:rsidP="00A47C1C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D467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2B6FBA" w:rsidRPr="008059F8" w14:paraId="0862ECC3" w14:textId="77777777" w:rsidTr="008E757D">
        <w:trPr>
          <w:trHeight w:val="50"/>
        </w:trPr>
        <w:tc>
          <w:tcPr>
            <w:tcW w:w="4950" w:type="dxa"/>
          </w:tcPr>
          <w:p w14:paraId="5993E624" w14:textId="77777777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620" w:type="dxa"/>
          </w:tcPr>
          <w:p w14:paraId="19F0C7F9" w14:textId="19FF9DE2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5346D9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</w:tcPr>
          <w:p w14:paraId="075CA39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7FD26D0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6A13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022FEBE" w14:textId="188D7325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94D8AD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</w:tcPr>
          <w:p w14:paraId="59937100" w14:textId="4BC6EBB6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2B6FBA" w:rsidRPr="008059F8" w14:paraId="41762666" w14:textId="77777777" w:rsidTr="008E757D">
        <w:trPr>
          <w:trHeight w:val="60"/>
        </w:trPr>
        <w:tc>
          <w:tcPr>
            <w:tcW w:w="4950" w:type="dxa"/>
          </w:tcPr>
          <w:p w14:paraId="5621BBF2" w14:textId="50A2AB0F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67341B36" w14:textId="28E9E009" w:rsidR="002B6FBA" w:rsidRPr="00C06E9B" w:rsidRDefault="002B6FBA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04E0D3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31E24F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C3BA82" w14:textId="77777777" w:rsidR="002B6FBA" w:rsidRPr="00C06E9B" w:rsidRDefault="002B6FBA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D6BD7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2FF09F" w14:textId="2BC94E34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EE0D9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2EF4E7" w14:textId="1ED55A1E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BA" w:rsidRPr="008059F8" w14:paraId="77411382" w14:textId="77777777" w:rsidTr="008E757D">
        <w:tc>
          <w:tcPr>
            <w:tcW w:w="4950" w:type="dxa"/>
          </w:tcPr>
          <w:p w14:paraId="0528DF35" w14:textId="4A2E220D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C079D3E" w14:textId="50A43674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  <w:tc>
          <w:tcPr>
            <w:tcW w:w="270" w:type="dxa"/>
          </w:tcPr>
          <w:p w14:paraId="1B2814B7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BAF6501" w14:textId="70C1A9B6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0" w:type="dxa"/>
          </w:tcPr>
          <w:p w14:paraId="42C2BDD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3FAB3B5" w14:textId="3F94D30C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78CEE2A4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3CCFA3A" w14:textId="4EBB215C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75B34B76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A843E2" w14:textId="2AFF0881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  <w:r w:rsidR="00142B4A" w:rsidRPr="00142B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</w:p>
        </w:tc>
      </w:tr>
      <w:tr w:rsidR="002B6FBA" w:rsidRPr="008059F8" w14:paraId="624C1E59" w14:textId="77777777" w:rsidTr="008E757D">
        <w:tc>
          <w:tcPr>
            <w:tcW w:w="4950" w:type="dxa"/>
          </w:tcPr>
          <w:p w14:paraId="16965D56" w14:textId="4B79A44D" w:rsidR="002B6FBA" w:rsidRPr="00C06E9B" w:rsidRDefault="002B6FBA" w:rsidP="002B6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1877081" w14:textId="65BE40F7" w:rsidR="002B6FBA" w:rsidRPr="00C06E9B" w:rsidRDefault="00117E9B" w:rsidP="002B6FBA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270" w:type="dxa"/>
          </w:tcPr>
          <w:p w14:paraId="63F3CA8B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AAE33DB" w14:textId="1D3E8472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607</w:t>
            </w:r>
          </w:p>
        </w:tc>
        <w:tc>
          <w:tcPr>
            <w:tcW w:w="270" w:type="dxa"/>
          </w:tcPr>
          <w:p w14:paraId="2808079E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718EE92" w14:textId="05E5B705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467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E6300A2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2853D63" w14:textId="37957755" w:rsidR="002B6FBA" w:rsidRPr="00C06E9B" w:rsidRDefault="00117E9B" w:rsidP="002B6FBA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3CFE40C5" w14:textId="77777777" w:rsidR="002B6FBA" w:rsidRPr="00C06E9B" w:rsidRDefault="002B6FBA" w:rsidP="002B6FBA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C9103CF" w14:textId="0715BA93" w:rsidR="002B6FBA" w:rsidRPr="00C06E9B" w:rsidRDefault="00117E9B" w:rsidP="002B6FBA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  <w:r w:rsidR="00D2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</w:tr>
    </w:tbl>
    <w:p w14:paraId="6DAC116B" w14:textId="735B1124" w:rsidR="0064777C" w:rsidRPr="0064777C" w:rsidRDefault="0064777C" w:rsidP="0064777C">
      <w:pPr>
        <w:rPr>
          <w:rFonts w:asciiTheme="majorBidi" w:hAnsiTheme="majorBidi" w:cstheme="majorBidi"/>
          <w:highlight w:val="yellow"/>
          <w:cs/>
        </w:rPr>
        <w:sectPr w:rsidR="0064777C" w:rsidRPr="0064777C" w:rsidSect="00412DB6"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35030C" w14:paraId="28EAE76C" w14:textId="77777777" w:rsidTr="008E757D">
        <w:tc>
          <w:tcPr>
            <w:tcW w:w="4950" w:type="dxa"/>
          </w:tcPr>
          <w:p w14:paraId="2E48B205" w14:textId="77777777" w:rsidR="00A228DE" w:rsidRPr="00C06E9B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2203702" w14:textId="180E1267" w:rsidR="00A228DE" w:rsidRPr="00C06E9B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1A4" w:rsidRPr="0035030C" w14:paraId="2D113418" w14:textId="77777777" w:rsidTr="008E757D">
        <w:tc>
          <w:tcPr>
            <w:tcW w:w="4950" w:type="dxa"/>
          </w:tcPr>
          <w:p w14:paraId="1D3CA340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4F8D57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C06E9B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6FD6F8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01173BF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70EA3D8" w14:textId="0006F2CF" w:rsidR="00D151A4" w:rsidRPr="00C06E9B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C06E9B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E7F791" w14:textId="260C5758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51A4" w:rsidRPr="0035030C" w14:paraId="5684737E" w14:textId="77777777" w:rsidTr="008E757D">
        <w:tc>
          <w:tcPr>
            <w:tcW w:w="4950" w:type="dxa"/>
          </w:tcPr>
          <w:p w14:paraId="104C07C7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4B53522D" w14:textId="7A7504FC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151A4" w:rsidRPr="0035030C" w14:paraId="272CCF98" w14:textId="77777777" w:rsidTr="005645EF">
        <w:tc>
          <w:tcPr>
            <w:tcW w:w="4950" w:type="dxa"/>
          </w:tcPr>
          <w:p w14:paraId="7B006C68" w14:textId="77777777" w:rsidR="00D151A4" w:rsidRPr="00C06E9B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5A4BDA73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539B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7C356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89C7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363235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0D399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C341B9E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D5EE9" w14:textId="37B09440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328533" w14:textId="32C06EF4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5EF" w:rsidRPr="0035030C" w14:paraId="4081599C" w14:textId="77777777" w:rsidTr="005645EF">
        <w:tc>
          <w:tcPr>
            <w:tcW w:w="4950" w:type="dxa"/>
          </w:tcPr>
          <w:p w14:paraId="7D24BA6E" w14:textId="00B78F2C" w:rsidR="005645EF" w:rsidRPr="00C06E9B" w:rsidRDefault="005645EF" w:rsidP="005645E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0511015B" w14:textId="434B6BB6" w:rsidR="005645EF" w:rsidRPr="005645EF" w:rsidRDefault="00117E9B" w:rsidP="00EB03B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786DA90B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FAF28D" w14:textId="099B15F6" w:rsidR="005645EF" w:rsidRPr="005645EF" w:rsidRDefault="00117E9B" w:rsidP="00EB03B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270" w:type="dxa"/>
          </w:tcPr>
          <w:p w14:paraId="3337BFE6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C9A8A0" w14:textId="45CE7799" w:rsidR="005645EF" w:rsidRPr="005645EF" w:rsidRDefault="00117E9B" w:rsidP="00EB03B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270" w:type="dxa"/>
          </w:tcPr>
          <w:p w14:paraId="5F570CAA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FA8941C" w14:textId="615930CC" w:rsidR="005645EF" w:rsidRPr="005645EF" w:rsidRDefault="00117E9B" w:rsidP="00EB03B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75EE6CBE" w14:textId="46143100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8DD06B" w14:textId="4EEA0065" w:rsidR="005645EF" w:rsidRPr="005645EF" w:rsidRDefault="00117E9B" w:rsidP="00EB03B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5645EF" w:rsidRPr="0035030C" w14:paraId="319B5C9D" w14:textId="77777777" w:rsidTr="00D249FA">
        <w:tc>
          <w:tcPr>
            <w:tcW w:w="4950" w:type="dxa"/>
          </w:tcPr>
          <w:p w14:paraId="4196B8DC" w14:textId="7C65E3C9" w:rsidR="005645EF" w:rsidRPr="00C06E9B" w:rsidRDefault="005645EF" w:rsidP="005645E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E3EAD5B" w14:textId="62017D58" w:rsidR="005645EF" w:rsidRPr="00C06E9B" w:rsidRDefault="005645EF" w:rsidP="005645E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8D694E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0DA8BC" w14:textId="060D2B66" w:rsidR="005645EF" w:rsidRPr="00C06E9B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</w:tcPr>
          <w:p w14:paraId="000EEE25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D2BD9C" w14:textId="0943879B" w:rsidR="005645EF" w:rsidRPr="00C06E9B" w:rsidRDefault="00117E9B" w:rsidP="005645EF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4AC0DE0B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4132156" w14:textId="5684E138" w:rsidR="005645EF" w:rsidRPr="00C06E9B" w:rsidRDefault="005645EF" w:rsidP="005645E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2DC2C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F56E76" w14:textId="533CE147" w:rsidR="005645EF" w:rsidRPr="00C06E9B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715A56" w:rsidRPr="0035030C" w14:paraId="313FC31C" w14:textId="77777777" w:rsidTr="008E757D">
        <w:tc>
          <w:tcPr>
            <w:tcW w:w="4950" w:type="dxa"/>
          </w:tcPr>
          <w:p w14:paraId="221D77CC" w14:textId="49FB23EA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89A346" w14:textId="74A929EF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715A56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  <w:r w:rsidR="00715A56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3E49B049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CC407" w14:textId="3565D2E3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0" w:type="dxa"/>
          </w:tcPr>
          <w:p w14:paraId="1AF8FC6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F82701" w14:textId="3382B2E0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36FD298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72B2FA" w14:textId="61672FD6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2C0A56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315F0AE8" w14:textId="457F231C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2FFE69" w14:textId="4A2BA73A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373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964</w:t>
            </w:r>
          </w:p>
        </w:tc>
      </w:tr>
      <w:tr w:rsidR="00715A56" w:rsidRPr="0035030C" w14:paraId="2BC5F10B" w14:textId="77777777" w:rsidTr="008E757D">
        <w:tc>
          <w:tcPr>
            <w:tcW w:w="4950" w:type="dxa"/>
          </w:tcPr>
          <w:p w14:paraId="762CCF27" w14:textId="77777777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3013FE09" w14:textId="39DF1F4B" w:rsidR="00715A56" w:rsidRPr="00C06E9B" w:rsidRDefault="002C0A56" w:rsidP="004F54B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05644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E4DCCD" w14:textId="09865D42" w:rsidR="00715A56" w:rsidRPr="00C06E9B" w:rsidRDefault="002C0A56" w:rsidP="002C0A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F75240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1B60C7" w14:textId="01A7AFEB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2C0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215C91F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495CA2" w14:textId="6289B8AB" w:rsidR="00715A56" w:rsidRPr="00C06E9B" w:rsidRDefault="002C0A56" w:rsidP="00715A56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041743" w14:textId="0048F771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58FBEF" w14:textId="1CF3522B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2C0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715A56" w:rsidRPr="0035030C" w14:paraId="4702A6CF" w14:textId="77777777" w:rsidTr="008E757D">
        <w:tc>
          <w:tcPr>
            <w:tcW w:w="4950" w:type="dxa"/>
          </w:tcPr>
          <w:p w14:paraId="63BCF827" w14:textId="1B79F50D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88E31B" w14:textId="319CCB84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70" w:type="dxa"/>
          </w:tcPr>
          <w:p w14:paraId="157D7514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0133D2" w14:textId="09421A1B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2C0A56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70" w:type="dxa"/>
          </w:tcPr>
          <w:p w14:paraId="0E2DB19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A01DCF3" w14:textId="5299247B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417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270" w:type="dxa"/>
          </w:tcPr>
          <w:p w14:paraId="0485FE8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2E7BE8F" w14:textId="639CE8B5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2C0A56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6C476196" w14:textId="3B735745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81D630" w14:textId="67A1EC88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</w:t>
            </w:r>
          </w:p>
        </w:tc>
      </w:tr>
      <w:tr w:rsidR="00715A56" w:rsidRPr="008059F8" w14:paraId="7D5659A7" w14:textId="77777777" w:rsidTr="008E757D">
        <w:tc>
          <w:tcPr>
            <w:tcW w:w="4950" w:type="dxa"/>
          </w:tcPr>
          <w:p w14:paraId="4BC635F4" w14:textId="77777777" w:rsidR="00715A56" w:rsidRPr="00C06E9B" w:rsidRDefault="00715A56" w:rsidP="00715A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4"/>
                <w:szCs w:val="4"/>
              </w:rPr>
            </w:pPr>
          </w:p>
        </w:tc>
        <w:tc>
          <w:tcPr>
            <w:tcW w:w="1620" w:type="dxa"/>
          </w:tcPr>
          <w:p w14:paraId="0E10BAE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</w:tcPr>
          <w:p w14:paraId="32DF84B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</w:tcPr>
          <w:p w14:paraId="43F334ED" w14:textId="59219460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</w:tcPr>
          <w:p w14:paraId="644236C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3C1921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</w:tcPr>
          <w:p w14:paraId="2B9CE09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B66C4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</w:tcPr>
          <w:p w14:paraId="4F732922" w14:textId="1F864FF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</w:tcPr>
          <w:p w14:paraId="3C615713" w14:textId="0977AEA2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715A56" w:rsidRPr="0035030C" w14:paraId="1EBD871F" w14:textId="77777777" w:rsidTr="005645EF">
        <w:tc>
          <w:tcPr>
            <w:tcW w:w="4950" w:type="dxa"/>
          </w:tcPr>
          <w:p w14:paraId="74BA4F21" w14:textId="77777777" w:rsidR="00715A56" w:rsidRPr="00C06E9B" w:rsidRDefault="00715A56" w:rsidP="00715A5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</w:tcPr>
          <w:p w14:paraId="2A7AA1B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BE07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004640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3BE1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F17FE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C5B10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5B5A69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7CD53" w14:textId="3765C14E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25B5D6" w14:textId="0FFDE49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5EF" w:rsidRPr="0035030C" w14:paraId="4C80437F" w14:textId="77777777" w:rsidTr="005645EF">
        <w:tc>
          <w:tcPr>
            <w:tcW w:w="4950" w:type="dxa"/>
          </w:tcPr>
          <w:p w14:paraId="67F56276" w14:textId="0F639B83" w:rsidR="005645EF" w:rsidRPr="00C06E9B" w:rsidRDefault="005645EF" w:rsidP="005645E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4BCF4908" w14:textId="636E305E" w:rsidR="005645EF" w:rsidRPr="005645EF" w:rsidRDefault="00117E9B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70" w:type="dxa"/>
          </w:tcPr>
          <w:p w14:paraId="6A319950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D37100" w14:textId="3B9ABBED" w:rsidR="005645EF" w:rsidRPr="005645EF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70" w:type="dxa"/>
          </w:tcPr>
          <w:p w14:paraId="49A2C5CC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48AF0D0" w14:textId="35871718" w:rsidR="005645EF" w:rsidRPr="005645EF" w:rsidRDefault="00117E9B" w:rsidP="005645EF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61451CE6" w14:textId="77777777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40B914" w14:textId="64812D8F" w:rsidR="005645EF" w:rsidRPr="005645EF" w:rsidRDefault="005645EF" w:rsidP="005645E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45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FCBDA" w14:textId="34C43C0E" w:rsidR="005645EF" w:rsidRPr="005645EF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728C61" w14:textId="74BEA445" w:rsidR="005645EF" w:rsidRPr="005645EF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5645EF" w:rsidRP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5645EF" w:rsidRPr="0035030C" w14:paraId="316D5785" w14:textId="77777777" w:rsidTr="008E757D">
        <w:tc>
          <w:tcPr>
            <w:tcW w:w="4950" w:type="dxa"/>
          </w:tcPr>
          <w:p w14:paraId="568756CA" w14:textId="5CE5A4B3" w:rsidR="005645EF" w:rsidRPr="00C06E9B" w:rsidRDefault="005645EF" w:rsidP="005645E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21195A60" w14:textId="2B5BC920" w:rsidR="005645EF" w:rsidRPr="00C06E9B" w:rsidRDefault="00117E9B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0" w:type="dxa"/>
          </w:tcPr>
          <w:p w14:paraId="64ACEA4B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A51BC8" w14:textId="4DDA0FB2" w:rsidR="005645EF" w:rsidRPr="00C06E9B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</w:tcPr>
          <w:p w14:paraId="5127AE02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4B6135" w14:textId="0F05DE27" w:rsidR="005645EF" w:rsidRPr="00C06E9B" w:rsidRDefault="00117E9B" w:rsidP="005645EF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645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38DD3055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893ECF2" w14:textId="030ECD2C" w:rsidR="005645EF" w:rsidRPr="007F56AB" w:rsidRDefault="005645EF" w:rsidP="005645E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5BF00" w14:textId="77777777" w:rsidR="005645EF" w:rsidRPr="00C06E9B" w:rsidRDefault="005645EF" w:rsidP="005645EF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AD60F4" w14:textId="543F0B9E" w:rsidR="005645EF" w:rsidRPr="00C06E9B" w:rsidRDefault="00117E9B" w:rsidP="005645E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5645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715A56" w:rsidRPr="0035030C" w14:paraId="0754C160" w14:textId="77777777" w:rsidTr="008E757D">
        <w:tc>
          <w:tcPr>
            <w:tcW w:w="4950" w:type="dxa"/>
          </w:tcPr>
          <w:p w14:paraId="4C7455AB" w14:textId="49C2C6C9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0752A5" w14:textId="4BA6CCBB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01FA4F66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4AC28" w14:textId="0F178CE2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70" w:type="dxa"/>
          </w:tcPr>
          <w:p w14:paraId="660D6BE6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F14094" w14:textId="487BEEEE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633</w:t>
            </w:r>
          </w:p>
        </w:tc>
        <w:tc>
          <w:tcPr>
            <w:tcW w:w="270" w:type="dxa"/>
          </w:tcPr>
          <w:p w14:paraId="6147486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01FEA69" w14:textId="342AAF72" w:rsidR="00715A56" w:rsidRPr="00F95311" w:rsidRDefault="00715A56" w:rsidP="00F953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3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DB071" w14:textId="67B0AE6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27590" w14:textId="4A6DD389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966</w:t>
            </w:r>
          </w:p>
        </w:tc>
      </w:tr>
      <w:tr w:rsidR="00715A56" w:rsidRPr="0035030C" w14:paraId="6DED1C1C" w14:textId="77777777" w:rsidTr="008E757D">
        <w:tc>
          <w:tcPr>
            <w:tcW w:w="4950" w:type="dxa"/>
          </w:tcPr>
          <w:p w14:paraId="598B2BDB" w14:textId="77777777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4B1E624D" w14:textId="5F46FC57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2C0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67ADF37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623816" w14:textId="0666B56F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270" w:type="dxa"/>
          </w:tcPr>
          <w:p w14:paraId="2E0E504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2A74AE" w14:textId="76270367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C0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70" w:type="dxa"/>
          </w:tcPr>
          <w:p w14:paraId="55CB1C97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14B157" w14:textId="0A2E7DF8" w:rsidR="00715A56" w:rsidRPr="00C06E9B" w:rsidRDefault="002C0A56" w:rsidP="007F56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149D8D" w14:textId="28E132D2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2C0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</w:tr>
      <w:tr w:rsidR="00715A56" w:rsidRPr="0035030C" w14:paraId="1F9DE206" w14:textId="77777777" w:rsidTr="008E757D">
        <w:tc>
          <w:tcPr>
            <w:tcW w:w="4950" w:type="dxa"/>
          </w:tcPr>
          <w:p w14:paraId="3C5C61F9" w14:textId="32F5BEFF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27546A" w14:textId="3568C021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62DE40D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6B871A" w14:textId="3F44C608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70" w:type="dxa"/>
          </w:tcPr>
          <w:p w14:paraId="4F2AACFD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3B36C2" w14:textId="15E7422E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270" w:type="dxa"/>
          </w:tcPr>
          <w:p w14:paraId="01B089F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19B26A" w14:textId="34A3417A" w:rsidR="00715A56" w:rsidRPr="008E757D" w:rsidRDefault="002C0A56" w:rsidP="007F56A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A8B7BE" w14:textId="6EBB2873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</w:t>
            </w:r>
          </w:p>
        </w:tc>
      </w:tr>
      <w:tr w:rsidR="00715A56" w:rsidRPr="008059F8" w14:paraId="09C6AA30" w14:textId="77777777" w:rsidTr="008E757D">
        <w:trPr>
          <w:trHeight w:val="118"/>
        </w:trPr>
        <w:tc>
          <w:tcPr>
            <w:tcW w:w="4950" w:type="dxa"/>
          </w:tcPr>
          <w:p w14:paraId="06F4BD40" w14:textId="77777777" w:rsidR="00715A56" w:rsidRPr="00C06E9B" w:rsidRDefault="00715A56" w:rsidP="00715A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</w:tcPr>
          <w:p w14:paraId="760CF52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6A2595C8" w14:textId="77777777" w:rsidR="00715A56" w:rsidRPr="00C06E9B" w:rsidRDefault="00715A56" w:rsidP="002C0A56">
            <w:pPr>
              <w:tabs>
                <w:tab w:val="decimal" w:pos="1422"/>
              </w:tabs>
              <w:spacing w:line="240" w:lineRule="auto"/>
              <w:ind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</w:tcPr>
          <w:p w14:paraId="3EF017E9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BD221F5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6D857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6FA5779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BB997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E8945D7" w14:textId="7CDE6452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</w:tcPr>
          <w:p w14:paraId="39EB0FB7" w14:textId="26405F00" w:rsidR="00715A56" w:rsidRPr="00C06E9B" w:rsidRDefault="00715A56" w:rsidP="00715A5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15A56" w:rsidRPr="0035030C" w14:paraId="5E7F65D4" w14:textId="77777777" w:rsidTr="008E757D">
        <w:tc>
          <w:tcPr>
            <w:tcW w:w="4950" w:type="dxa"/>
          </w:tcPr>
          <w:p w14:paraId="257BAA96" w14:textId="2D3387EB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144C0A58" w14:textId="657E9BE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5A13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77A81B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78F2D2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808220E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0F3CAC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4CC2DC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1303F" w14:textId="09FC72C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973955" w14:textId="4348FD7B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56" w:rsidRPr="0035030C" w14:paraId="777042CD" w14:textId="77777777" w:rsidTr="008E757D">
        <w:tc>
          <w:tcPr>
            <w:tcW w:w="4950" w:type="dxa"/>
          </w:tcPr>
          <w:p w14:paraId="7C71C5B4" w14:textId="6E9872D9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BA9396" w14:textId="338C73CD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  <w:tc>
          <w:tcPr>
            <w:tcW w:w="270" w:type="dxa"/>
          </w:tcPr>
          <w:p w14:paraId="17BCAB73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0A18F8" w14:textId="74204893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0" w:type="dxa"/>
          </w:tcPr>
          <w:p w14:paraId="6A6CB2C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713E146" w14:textId="2CCC3709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270" w:type="dxa"/>
          </w:tcPr>
          <w:p w14:paraId="00B617DF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2B1BD05" w14:textId="011D439F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715A56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7E5154F1" w14:textId="18063F29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4BE6687" w14:textId="266E3075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356</w:t>
            </w:r>
            <w:r w:rsidR="005645EF" w:rsidRPr="005645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</w:p>
        </w:tc>
      </w:tr>
      <w:tr w:rsidR="00715A56" w:rsidRPr="0035030C" w14:paraId="1622D38C" w14:textId="77777777" w:rsidTr="008E757D">
        <w:tc>
          <w:tcPr>
            <w:tcW w:w="4950" w:type="dxa"/>
          </w:tcPr>
          <w:p w14:paraId="28BF9E25" w14:textId="2F4632CA" w:rsidR="00715A56" w:rsidRPr="00C06E9B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A22CC07" w14:textId="72CCB7A6" w:rsidR="00715A56" w:rsidRPr="00C06E9B" w:rsidRDefault="00117E9B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270" w:type="dxa"/>
          </w:tcPr>
          <w:p w14:paraId="03FA198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CB27350" w14:textId="3864965C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607</w:t>
            </w:r>
          </w:p>
        </w:tc>
        <w:tc>
          <w:tcPr>
            <w:tcW w:w="270" w:type="dxa"/>
          </w:tcPr>
          <w:p w14:paraId="54FE9608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5CEA62B" w14:textId="62DA3FED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270" w:type="dxa"/>
          </w:tcPr>
          <w:p w14:paraId="23C9A3BA" w14:textId="7777777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BA3E710" w14:textId="5B8B5A90" w:rsidR="00715A56" w:rsidRPr="00C06E9B" w:rsidRDefault="00117E9B" w:rsidP="00715A56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287C59E6" w14:textId="37AD3A57" w:rsidR="00715A56" w:rsidRPr="00C06E9B" w:rsidRDefault="00715A56" w:rsidP="00715A56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99AE3D3" w14:textId="689FE6A9" w:rsidR="00715A56" w:rsidRPr="00C06E9B" w:rsidRDefault="00117E9B" w:rsidP="00715A5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282</w:t>
            </w:r>
            <w:r w:rsidR="002C0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</w:tr>
    </w:tbl>
    <w:p w14:paraId="1428B03A" w14:textId="484B6DB9" w:rsidR="008D192D" w:rsidRPr="0035030C" w:rsidRDefault="008D192D">
      <w:pPr>
        <w:spacing w:line="240" w:lineRule="auto"/>
        <w:rPr>
          <w:rFonts w:asciiTheme="majorBidi" w:hAnsiTheme="majorBidi" w:cstheme="majorBidi"/>
          <w:highlight w:val="yellow"/>
        </w:rPr>
        <w:sectPr w:rsidR="008D192D" w:rsidRPr="0035030C" w:rsidSect="00412DB6"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8C5D0C6" w14:textId="18A84861" w:rsidR="00CD283E" w:rsidRPr="0035030C" w:rsidRDefault="005E04B9" w:rsidP="001B4B94">
      <w:pPr>
        <w:pStyle w:val="Caption"/>
        <w:ind w:hanging="900"/>
        <w:rPr>
          <w:rFonts w:asciiTheme="majorBidi" w:hAnsiTheme="majorBidi" w:cstheme="majorBidi"/>
        </w:rPr>
      </w:pPr>
      <w:r w:rsidRPr="005E04B9">
        <w:rPr>
          <w:rFonts w:asciiTheme="majorBidi" w:hAnsiTheme="majorBidi"/>
          <w:cs/>
        </w:rPr>
        <w:lastRenderedPageBreak/>
        <w:t>หนี้สินที่มีภาระดอกเบี้ย</w:t>
      </w:r>
    </w:p>
    <w:p w14:paraId="17E71F96" w14:textId="62F05D63" w:rsidR="006D4087" w:rsidRPr="0035030C" w:rsidRDefault="006D4087" w:rsidP="00AD4D30">
      <w:pPr>
        <w:pStyle w:val="Bo-Blanklin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92"/>
        <w:gridCol w:w="238"/>
        <w:gridCol w:w="936"/>
        <w:gridCol w:w="236"/>
        <w:gridCol w:w="1018"/>
        <w:gridCol w:w="238"/>
        <w:gridCol w:w="989"/>
        <w:gridCol w:w="236"/>
        <w:gridCol w:w="934"/>
        <w:gridCol w:w="236"/>
        <w:gridCol w:w="1057"/>
      </w:tblGrid>
      <w:tr w:rsidR="008B5E0A" w:rsidRPr="0035030C" w14:paraId="0A0B8CB9" w14:textId="77777777" w:rsidTr="00EE7246">
        <w:tc>
          <w:tcPr>
            <w:tcW w:w="2070" w:type="dxa"/>
          </w:tcPr>
          <w:p w14:paraId="18B3874D" w14:textId="77777777" w:rsidR="008B5E0A" w:rsidRPr="0035030C" w:rsidRDefault="008B5E0A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F820521" w14:textId="78FF5649" w:rsidR="008B5E0A" w:rsidRPr="0035030C" w:rsidRDefault="008B5E0A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C2C" w:rsidRPr="0035030C" w14:paraId="55237350" w14:textId="77777777" w:rsidTr="000B05D8">
        <w:tc>
          <w:tcPr>
            <w:tcW w:w="2070" w:type="dxa"/>
          </w:tcPr>
          <w:p w14:paraId="78223E7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891904D" w14:textId="30786C0A" w:rsidR="00FA0C2C" w:rsidRPr="0035030C" w:rsidRDefault="00117E9B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359832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3948E49" w14:textId="7C5C7779" w:rsidR="00FA0C2C" w:rsidRPr="0035030C" w:rsidRDefault="00117E9B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A0C2C" w:rsidRPr="0035030C" w14:paraId="69391BDB" w14:textId="77777777" w:rsidTr="000B05D8">
        <w:tc>
          <w:tcPr>
            <w:tcW w:w="2070" w:type="dxa"/>
          </w:tcPr>
          <w:p w14:paraId="24DA13B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340BB5" w14:textId="76BFD354" w:rsidR="00FA0C2C" w:rsidRPr="0035030C" w:rsidRDefault="00720ACC" w:rsidP="0046750C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0B1F49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360257BF" w14:textId="6441B4FB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2ED0804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2A593BD3" w14:textId="46520E77" w:rsidR="00FA0C2C" w:rsidRPr="0035030C" w:rsidRDefault="00720ACC" w:rsidP="000B05D8">
            <w:pPr>
              <w:spacing w:line="380" w:lineRule="exact"/>
              <w:ind w:left="-258" w:right="-115" w:firstLine="1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C58D43C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6D2DFAF" w14:textId="03DE58D6" w:rsidR="00FA0C2C" w:rsidRPr="0035030C" w:rsidRDefault="00720ACC" w:rsidP="00720ACC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2DC06E7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01ACF3" w14:textId="75FF9A32" w:rsidR="00FA0C2C" w:rsidRPr="0035030C" w:rsidRDefault="00720AC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0154C8BD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CA5A1B3" w14:textId="34088DBD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A0C2C" w:rsidRPr="0035030C" w14:paraId="446FD63D" w14:textId="77777777" w:rsidTr="00EE7246">
        <w:tc>
          <w:tcPr>
            <w:tcW w:w="2070" w:type="dxa"/>
          </w:tcPr>
          <w:p w14:paraId="4C0BBA60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16540B3" w14:textId="6C35EAA6" w:rsidR="00FA0C2C" w:rsidRPr="0035030C" w:rsidRDefault="00FA0C2C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C2C" w:rsidRPr="0035030C" w14:paraId="014E7DFF" w14:textId="77777777" w:rsidTr="000B05D8">
        <w:tc>
          <w:tcPr>
            <w:tcW w:w="2070" w:type="dxa"/>
            <w:vAlign w:val="bottom"/>
          </w:tcPr>
          <w:p w14:paraId="3AAFA584" w14:textId="6168563D" w:rsidR="00FA0C2C" w:rsidRPr="0035030C" w:rsidRDefault="00BE4E01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2AFE85FE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08F2A0" w14:textId="0C837A7B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89385" w14:textId="5D29E37C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77CD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8189944" w14:textId="3ADF30F2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BC9859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2D7596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73DDDA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46A5AC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01F" w:rsidRPr="0035030C" w14:paraId="3FFE1CDB" w14:textId="77777777" w:rsidTr="00D249FA">
        <w:tc>
          <w:tcPr>
            <w:tcW w:w="2070" w:type="dxa"/>
            <w:vAlign w:val="bottom"/>
          </w:tcPr>
          <w:p w14:paraId="0D29AD01" w14:textId="681D46B9" w:rsidR="00B6701F" w:rsidRPr="0035030C" w:rsidRDefault="00B6701F" w:rsidP="00B6701F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2DEB816" w14:textId="40E52E80" w:rsidR="00B6701F" w:rsidRPr="0035030C" w:rsidRDefault="00A101AC" w:rsidP="00A101AC">
            <w:pPr>
              <w:tabs>
                <w:tab w:val="decimal" w:pos="790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698,764</w:t>
            </w:r>
          </w:p>
        </w:tc>
        <w:tc>
          <w:tcPr>
            <w:tcW w:w="238" w:type="dxa"/>
          </w:tcPr>
          <w:p w14:paraId="0548EABA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61A707" w14:textId="3F6CBA6D" w:rsidR="00B6701F" w:rsidRPr="0035030C" w:rsidRDefault="00A101AC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795,605</w:t>
            </w:r>
          </w:p>
        </w:tc>
        <w:tc>
          <w:tcPr>
            <w:tcW w:w="236" w:type="dxa"/>
          </w:tcPr>
          <w:p w14:paraId="12519FFF" w14:textId="77777777" w:rsidR="00B6701F" w:rsidRPr="004C67A7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6073B50E" w14:textId="18BC1DF3" w:rsidR="00B6701F" w:rsidRPr="0035030C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8" w:type="dxa"/>
            <w:vAlign w:val="bottom"/>
          </w:tcPr>
          <w:p w14:paraId="51F5B57F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40BA0D" w14:textId="1349B1E9" w:rsidR="00B6701F" w:rsidRPr="0035030C" w:rsidRDefault="00A101AC" w:rsidP="00A101AC">
            <w:pPr>
              <w:tabs>
                <w:tab w:val="decimal" w:pos="790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1,954,405</w:t>
            </w:r>
          </w:p>
        </w:tc>
        <w:tc>
          <w:tcPr>
            <w:tcW w:w="236" w:type="dxa"/>
          </w:tcPr>
          <w:p w14:paraId="002E7AAA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47B7E" w14:textId="6C495FBE" w:rsidR="00B6701F" w:rsidRPr="0035030C" w:rsidRDefault="00A101AC" w:rsidP="00B6701F">
            <w:pPr>
              <w:tabs>
                <w:tab w:val="left" w:pos="680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2,546,796</w:t>
            </w:r>
          </w:p>
        </w:tc>
        <w:tc>
          <w:tcPr>
            <w:tcW w:w="236" w:type="dxa"/>
          </w:tcPr>
          <w:p w14:paraId="1CA238F0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6F1ED2" w14:textId="1C0409F5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B6701F" w:rsidRPr="0035030C" w14:paraId="341304B6" w14:textId="77777777" w:rsidTr="00D249FA">
        <w:tc>
          <w:tcPr>
            <w:tcW w:w="2070" w:type="dxa"/>
            <w:vAlign w:val="bottom"/>
          </w:tcPr>
          <w:p w14:paraId="03733185" w14:textId="77277786" w:rsidR="00B6701F" w:rsidRDefault="00B6701F" w:rsidP="00B6701F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08489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753F5DB5" w14:textId="53BE2980" w:rsidR="00B6701F" w:rsidRDefault="00B6701F" w:rsidP="00B6701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AFAD0E8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32D1A57" w14:textId="163F4966" w:rsidR="00B6701F" w:rsidRPr="0035030C" w:rsidRDefault="00117E9B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</w:tcPr>
          <w:p w14:paraId="14584F14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ADE7315" w14:textId="423ADC3C" w:rsidR="00B6701F" w:rsidRPr="0035030C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8" w:type="dxa"/>
            <w:vAlign w:val="bottom"/>
          </w:tcPr>
          <w:p w14:paraId="62F1A4AC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B475597" w14:textId="414AE7B8" w:rsidR="00B6701F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B6C68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A90A6" w14:textId="6169573D" w:rsidR="00B6701F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3BF2FE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2E5C713" w14:textId="632A1B62" w:rsidR="00B6701F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701F" w:rsidRPr="0035030C" w14:paraId="204714A0" w14:textId="77777777" w:rsidTr="00D249FA">
        <w:tc>
          <w:tcPr>
            <w:tcW w:w="2070" w:type="dxa"/>
            <w:vAlign w:val="bottom"/>
          </w:tcPr>
          <w:p w14:paraId="02B77245" w14:textId="15DD2310" w:rsidR="00B6701F" w:rsidRPr="0035030C" w:rsidRDefault="00B6701F" w:rsidP="00B6701F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2A77285" w14:textId="6C6B0FBF" w:rsidR="00B6701F" w:rsidRPr="0035030C" w:rsidRDefault="00B6701F" w:rsidP="00B6701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CE12DA9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A198F7" w14:textId="491F9032" w:rsidR="00B6701F" w:rsidRPr="0035030C" w:rsidRDefault="00117E9B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6" w:type="dxa"/>
          </w:tcPr>
          <w:p w14:paraId="03761D37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54B8685" w14:textId="1F1A2EB5" w:rsidR="00B6701F" w:rsidRPr="0035030C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8" w:type="dxa"/>
            <w:vAlign w:val="bottom"/>
          </w:tcPr>
          <w:p w14:paraId="1D74775B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813AC23" w14:textId="39E9A11E" w:rsidR="00B6701F" w:rsidRPr="0035030C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BF7888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7FCDA0" w14:textId="3B5793D0" w:rsidR="00B6701F" w:rsidRPr="0035030C" w:rsidRDefault="00117E9B" w:rsidP="00B6701F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36" w:type="dxa"/>
          </w:tcPr>
          <w:p w14:paraId="0B005343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86E68A" w14:textId="657176EB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-115" w:right="-195" w:firstLine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B6701F" w:rsidRPr="0035030C" w14:paraId="13357354" w14:textId="77777777" w:rsidTr="00D249FA">
        <w:tc>
          <w:tcPr>
            <w:tcW w:w="2070" w:type="dxa"/>
            <w:vAlign w:val="bottom"/>
          </w:tcPr>
          <w:p w14:paraId="1FE720DB" w14:textId="77777777" w:rsidR="00B6701F" w:rsidRPr="0035030C" w:rsidRDefault="00B6701F" w:rsidP="00B6701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AD431E7" w14:textId="6248137D" w:rsidR="00B6701F" w:rsidRPr="0035030C" w:rsidRDefault="00B6701F" w:rsidP="00B6701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C76BE5" w14:textId="62B4BD6F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810F4F0" w14:textId="0C2DE8F6" w:rsidR="00B6701F" w:rsidRPr="0035030C" w:rsidRDefault="00117E9B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66ABC332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4C874F44" w14:textId="6E92E607" w:rsidR="00B6701F" w:rsidRPr="0035030C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7DF8CF39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D32BC1C" w14:textId="52D6D2E4" w:rsidR="00B6701F" w:rsidRPr="0035030C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7687F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020A04F" w14:textId="365F8C4E" w:rsidR="00B6701F" w:rsidRPr="0035030C" w:rsidRDefault="00117E9B" w:rsidP="00B6701F">
            <w:pPr>
              <w:spacing w:line="380" w:lineRule="exact"/>
              <w:ind w:left="-115" w:right="-146" w:hanging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0EB2DE2E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F023844" w14:textId="4382048F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B6701F" w:rsidRPr="0035030C" w14:paraId="4E50F8CA" w14:textId="77777777" w:rsidTr="00D249FA">
        <w:tc>
          <w:tcPr>
            <w:tcW w:w="2070" w:type="dxa"/>
            <w:vAlign w:val="bottom"/>
          </w:tcPr>
          <w:p w14:paraId="37CD8611" w14:textId="42370A79" w:rsidR="00B6701F" w:rsidRPr="0035030C" w:rsidRDefault="00B6701F" w:rsidP="00B6701F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629D1EBA" w14:textId="69B5EC1A" w:rsidR="00B6701F" w:rsidRPr="0035030C" w:rsidRDefault="00B6701F" w:rsidP="00B6701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B0BCA2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7415E61" w14:textId="64CC0457" w:rsidR="00B6701F" w:rsidRPr="0035030C" w:rsidRDefault="00B6701F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E8CAE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6BF78FBA" w14:textId="52463040" w:rsidR="00B6701F" w:rsidRPr="004C67A7" w:rsidRDefault="00B6701F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351CC56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18A9BA" w14:textId="00B24679" w:rsidR="00B6701F" w:rsidRPr="0035030C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41E0A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711476" w14:textId="118399DC" w:rsidR="00B6701F" w:rsidRPr="0035030C" w:rsidRDefault="00B6701F" w:rsidP="00B6701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2AE0DD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01561B" w14:textId="0C0E0933" w:rsidR="00B6701F" w:rsidRPr="0035030C" w:rsidRDefault="00B6701F" w:rsidP="00B6701F">
            <w:pPr>
              <w:tabs>
                <w:tab w:val="left" w:pos="860"/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01F" w:rsidRPr="0035030C" w14:paraId="55F8CC60" w14:textId="77777777" w:rsidTr="0008489F">
        <w:tc>
          <w:tcPr>
            <w:tcW w:w="2070" w:type="dxa"/>
            <w:vAlign w:val="bottom"/>
          </w:tcPr>
          <w:p w14:paraId="72BDC29A" w14:textId="3E48C215" w:rsidR="00B6701F" w:rsidRPr="0035030C" w:rsidRDefault="00B6701F" w:rsidP="00B6701F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08489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74DF7245" w14:textId="4D91217A" w:rsidR="00B6701F" w:rsidRPr="00B6701F" w:rsidRDefault="00B6701F" w:rsidP="0008489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B2FC9A9" w14:textId="77777777" w:rsidR="00B6701F" w:rsidRPr="0035030C" w:rsidRDefault="00B6701F" w:rsidP="0008489F">
            <w:pPr>
              <w:tabs>
                <w:tab w:val="decimal" w:pos="918"/>
              </w:tabs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3583754" w14:textId="6A183212" w:rsidR="00B6701F" w:rsidRPr="0035030C" w:rsidRDefault="00117E9B" w:rsidP="0008489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  <w:vAlign w:val="bottom"/>
          </w:tcPr>
          <w:p w14:paraId="5A4F70AC" w14:textId="77777777" w:rsidR="00B6701F" w:rsidRPr="0035030C" w:rsidRDefault="00B6701F" w:rsidP="0008489F">
            <w:pPr>
              <w:tabs>
                <w:tab w:val="decimal" w:pos="918"/>
              </w:tabs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4A26A8D" w14:textId="3C68D43D" w:rsidR="00B6701F" w:rsidRPr="004C67A7" w:rsidRDefault="00117E9B" w:rsidP="0008489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8" w:type="dxa"/>
            <w:vAlign w:val="bottom"/>
          </w:tcPr>
          <w:p w14:paraId="55DE648F" w14:textId="77777777" w:rsidR="00B6701F" w:rsidRPr="0035030C" w:rsidRDefault="00B6701F" w:rsidP="0008489F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FC4AAC6" w14:textId="71A85DF9" w:rsidR="00B6701F" w:rsidRDefault="00B6701F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D84C30" w14:textId="77777777" w:rsidR="00B6701F" w:rsidRPr="0035030C" w:rsidRDefault="00B6701F" w:rsidP="0008489F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2EFBA9B" w14:textId="615056C6" w:rsidR="00B6701F" w:rsidRDefault="00B6701F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6BF19" w14:textId="77777777" w:rsidR="00B6701F" w:rsidRPr="0035030C" w:rsidRDefault="00B6701F" w:rsidP="0008489F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66E0669" w14:textId="411BC48E" w:rsidR="00B6701F" w:rsidRDefault="00B6701F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701F" w:rsidRPr="0035030C" w14:paraId="4658B888" w14:textId="77777777" w:rsidTr="00D249FA">
        <w:tc>
          <w:tcPr>
            <w:tcW w:w="2070" w:type="dxa"/>
            <w:vAlign w:val="bottom"/>
          </w:tcPr>
          <w:p w14:paraId="38E21E6D" w14:textId="65B734A3" w:rsidR="00B6701F" w:rsidRPr="0035030C" w:rsidRDefault="00B6701F" w:rsidP="00B6701F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5B61390" w14:textId="02207B0E" w:rsidR="00B6701F" w:rsidRPr="0035030C" w:rsidRDefault="00B6701F" w:rsidP="00B6701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195E98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94EBA8B" w14:textId="0BDFD021" w:rsidR="00B6701F" w:rsidRPr="0035030C" w:rsidRDefault="00117E9B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36" w:type="dxa"/>
          </w:tcPr>
          <w:p w14:paraId="5C5751B8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CE6D6FD" w14:textId="16461A7C" w:rsidR="00B6701F" w:rsidRPr="004C67A7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38" w:type="dxa"/>
            <w:vAlign w:val="bottom"/>
          </w:tcPr>
          <w:p w14:paraId="5ED264E6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875C636" w14:textId="16654A40" w:rsidR="00B6701F" w:rsidRPr="0035030C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1ECB7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123264A" w14:textId="0732060F" w:rsidR="00B6701F" w:rsidRPr="0035030C" w:rsidRDefault="00117E9B" w:rsidP="00B6701F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5C809762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C74C6" w14:textId="3633764A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13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B6701F" w:rsidRPr="0035030C" w14:paraId="157C2A3D" w14:textId="77777777" w:rsidTr="00D249FA">
        <w:tc>
          <w:tcPr>
            <w:tcW w:w="2070" w:type="dxa"/>
            <w:vAlign w:val="bottom"/>
          </w:tcPr>
          <w:p w14:paraId="11D12B7C" w14:textId="77777777" w:rsidR="00B6701F" w:rsidRPr="0035030C" w:rsidRDefault="00B6701F" w:rsidP="00B6701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0542AFD4" w14:textId="331D76FE" w:rsidR="00B6701F" w:rsidRPr="0035030C" w:rsidRDefault="00B6701F" w:rsidP="00B6701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448074" w14:textId="2C27931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E4CC83D" w14:textId="687EC9E6" w:rsidR="00B6701F" w:rsidRPr="0035030C" w:rsidRDefault="00117E9B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1DD98D18" w14:textId="77777777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CDF520C" w14:textId="0103891B" w:rsidR="00B6701F" w:rsidRPr="0035030C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3E5B690B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3D9A28D" w14:textId="46DE2F6C" w:rsidR="00B6701F" w:rsidRPr="0035030C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DCB65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0B0C92A" w14:textId="13A7C76C" w:rsidR="00B6701F" w:rsidRPr="0035030C" w:rsidRDefault="00117E9B" w:rsidP="00B6701F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79224A8A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927AC2" w14:textId="03D870CB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B67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B6701F" w:rsidRPr="0035030C" w14:paraId="6DFBBE64" w14:textId="77777777" w:rsidTr="00D249FA">
        <w:tc>
          <w:tcPr>
            <w:tcW w:w="2070" w:type="dxa"/>
            <w:vAlign w:val="bottom"/>
          </w:tcPr>
          <w:p w14:paraId="7340733D" w14:textId="7F1D23D6" w:rsidR="00B6701F" w:rsidRPr="0035030C" w:rsidRDefault="00B6701F" w:rsidP="00B6701F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9E213" w14:textId="307DE377" w:rsidR="00B6701F" w:rsidRPr="0035030C" w:rsidRDefault="00A101AC" w:rsidP="00A101AC">
            <w:pPr>
              <w:tabs>
                <w:tab w:val="decimal" w:pos="790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698,764</w:t>
            </w:r>
          </w:p>
        </w:tc>
        <w:tc>
          <w:tcPr>
            <w:tcW w:w="238" w:type="dxa"/>
          </w:tcPr>
          <w:p w14:paraId="2DC0F39B" w14:textId="7BB9AF60" w:rsidR="00B6701F" w:rsidRPr="0035030C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2089A2" w14:textId="07A82A72" w:rsidR="00B6701F" w:rsidRPr="003A23B5" w:rsidRDefault="00A101AC" w:rsidP="00B6701F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81,988,108</w:t>
            </w:r>
          </w:p>
        </w:tc>
        <w:tc>
          <w:tcPr>
            <w:tcW w:w="236" w:type="dxa"/>
          </w:tcPr>
          <w:p w14:paraId="21EC7C05" w14:textId="77777777" w:rsidR="00B6701F" w:rsidRPr="0044535F" w:rsidRDefault="00B6701F" w:rsidP="00B6701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C18D3DC" w14:textId="79B64A12" w:rsidR="00B6701F" w:rsidRPr="00C76883" w:rsidRDefault="00117E9B" w:rsidP="00B6701F">
            <w:pPr>
              <w:tabs>
                <w:tab w:val="decimal" w:pos="820"/>
              </w:tabs>
              <w:spacing w:line="380" w:lineRule="exact"/>
              <w:ind w:left="-119"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B670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  <w:r w:rsidR="00B670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238" w:type="dxa"/>
            <w:vAlign w:val="bottom"/>
          </w:tcPr>
          <w:p w14:paraId="7F846B0C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60B9A2E" w14:textId="1B1D3441" w:rsidR="00B6701F" w:rsidRPr="0035030C" w:rsidRDefault="00A101AC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1,954,405</w:t>
            </w:r>
          </w:p>
        </w:tc>
        <w:tc>
          <w:tcPr>
            <w:tcW w:w="236" w:type="dxa"/>
          </w:tcPr>
          <w:p w14:paraId="5626A310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34A7A2D" w14:textId="6524FC6F" w:rsidR="00B6701F" w:rsidRPr="0035030C" w:rsidRDefault="00A101AC" w:rsidP="00B6701F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78,643,574</w:t>
            </w:r>
          </w:p>
        </w:tc>
        <w:tc>
          <w:tcPr>
            <w:tcW w:w="236" w:type="dxa"/>
          </w:tcPr>
          <w:p w14:paraId="7B3DD042" w14:textId="77777777" w:rsidR="00B6701F" w:rsidRPr="0035030C" w:rsidRDefault="00B6701F" w:rsidP="00B6701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D6B71DC" w14:textId="35EE09B0" w:rsidR="00B6701F" w:rsidRPr="0035030C" w:rsidRDefault="00117E9B" w:rsidP="00B6701F">
            <w:pPr>
              <w:tabs>
                <w:tab w:val="left" w:pos="860"/>
              </w:tabs>
              <w:spacing w:line="380" w:lineRule="exact"/>
              <w:ind w:left="-115" w:right="-15" w:firstLine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B6701F" w:rsidRPr="00C76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  <w:r w:rsidR="00B6701F" w:rsidRPr="00C768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</w:tr>
    </w:tbl>
    <w:p w14:paraId="6DC3E861" w14:textId="77777777" w:rsidR="006A575E" w:rsidRPr="0035030C" w:rsidRDefault="006A575E" w:rsidP="004C480B">
      <w:pPr>
        <w:pStyle w:val="Bo-Blankline"/>
        <w:rPr>
          <w:rFonts w:asciiTheme="majorBidi" w:hAnsiTheme="majorBidi" w:cstheme="majorBidi"/>
        </w:rPr>
      </w:pPr>
    </w:p>
    <w:p w14:paraId="0FB6BA5E" w14:textId="6DD50943" w:rsidR="00576AC7" w:rsidRPr="0035030C" w:rsidRDefault="00576AC7" w:rsidP="00613329">
      <w:pPr>
        <w:spacing w:line="380" w:lineRule="exact"/>
        <w:ind w:left="-115" w:right="-112" w:firstLine="211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79"/>
        <w:gridCol w:w="238"/>
        <w:gridCol w:w="936"/>
        <w:gridCol w:w="236"/>
        <w:gridCol w:w="931"/>
        <w:gridCol w:w="238"/>
        <w:gridCol w:w="989"/>
        <w:gridCol w:w="236"/>
        <w:gridCol w:w="934"/>
        <w:gridCol w:w="236"/>
        <w:gridCol w:w="1057"/>
      </w:tblGrid>
      <w:tr w:rsidR="008B5E0A" w:rsidRPr="0035030C" w14:paraId="06872F5E" w14:textId="77777777" w:rsidTr="0008489F">
        <w:tc>
          <w:tcPr>
            <w:tcW w:w="2070" w:type="dxa"/>
          </w:tcPr>
          <w:p w14:paraId="15EB9B98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ABCC2BB" w14:textId="1F40F28A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A56" w:rsidRPr="0035030C" w14:paraId="07194C02" w14:textId="77777777" w:rsidTr="0008489F">
        <w:tc>
          <w:tcPr>
            <w:tcW w:w="2070" w:type="dxa"/>
          </w:tcPr>
          <w:p w14:paraId="0B30DBCE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6C6D1938" w14:textId="2595EADC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306D59B4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E1718A4" w14:textId="6B6939E2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15A56" w:rsidRPr="0035030C" w14:paraId="228C06F2" w14:textId="77777777" w:rsidTr="0008489F">
        <w:tc>
          <w:tcPr>
            <w:tcW w:w="2070" w:type="dxa"/>
          </w:tcPr>
          <w:p w14:paraId="7085A916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2B4B251" w14:textId="77777777" w:rsidR="00715A56" w:rsidRPr="0035030C" w:rsidRDefault="00715A56" w:rsidP="00715A56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929BB0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0F98B3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05F488D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26F1533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6A8D2668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4075EAA" w14:textId="77777777" w:rsidR="00715A56" w:rsidRPr="0035030C" w:rsidRDefault="00715A56" w:rsidP="00715A56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9C77566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EFBB80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EF8D120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7B983B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15A56" w:rsidRPr="0035030C" w14:paraId="77E58A56" w14:textId="77777777" w:rsidTr="0008489F">
        <w:tc>
          <w:tcPr>
            <w:tcW w:w="2070" w:type="dxa"/>
          </w:tcPr>
          <w:p w14:paraId="70F340E3" w14:textId="77777777" w:rsidR="00715A56" w:rsidRPr="0035030C" w:rsidRDefault="00715A56" w:rsidP="00715A56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3F0D2F8A" w14:textId="77777777" w:rsidR="00715A56" w:rsidRPr="0035030C" w:rsidRDefault="00715A56" w:rsidP="00715A5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15A56" w:rsidRPr="0035030C" w14:paraId="42869123" w14:textId="77777777" w:rsidTr="0008489F">
        <w:tc>
          <w:tcPr>
            <w:tcW w:w="2070" w:type="dxa"/>
            <w:vAlign w:val="bottom"/>
          </w:tcPr>
          <w:p w14:paraId="3BF8F0D7" w14:textId="3AC1B028" w:rsidR="00715A56" w:rsidRPr="0035030C" w:rsidRDefault="00715A56" w:rsidP="00715A5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79" w:type="dxa"/>
          </w:tcPr>
          <w:p w14:paraId="583C3BA6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C93D74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473F11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B444B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87D846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80C5E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350BE7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686B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3B069B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1FE7" w14:textId="77777777" w:rsidR="00715A56" w:rsidRPr="0035030C" w:rsidRDefault="00715A56" w:rsidP="00715A5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8C9D895" w14:textId="77777777" w:rsidR="00715A56" w:rsidRPr="0035030C" w:rsidRDefault="00715A56" w:rsidP="00715A5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5EF" w:rsidRPr="0035030C" w14:paraId="02310295" w14:textId="77777777" w:rsidTr="0008489F">
        <w:tc>
          <w:tcPr>
            <w:tcW w:w="2070" w:type="dxa"/>
            <w:vAlign w:val="bottom"/>
          </w:tcPr>
          <w:p w14:paraId="2C83BD67" w14:textId="60BA49FD" w:rsidR="005645EF" w:rsidRPr="0035030C" w:rsidRDefault="005645EF" w:rsidP="0008489F">
            <w:pPr>
              <w:spacing w:line="380" w:lineRule="exact"/>
              <w:ind w:left="160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5505EA63" w14:textId="4DC8D5E6" w:rsidR="005645EF" w:rsidRPr="005150AA" w:rsidRDefault="00BB52E5" w:rsidP="00BB52E5">
            <w:pPr>
              <w:tabs>
                <w:tab w:val="decimal" w:pos="88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698,764</w:t>
            </w:r>
          </w:p>
        </w:tc>
        <w:tc>
          <w:tcPr>
            <w:tcW w:w="238" w:type="dxa"/>
          </w:tcPr>
          <w:p w14:paraId="5EFDCD3A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B70E2D" w14:textId="06ECFA12" w:rsidR="005645EF" w:rsidRPr="00D16B65" w:rsidRDefault="00BB52E5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795,605</w:t>
            </w:r>
          </w:p>
        </w:tc>
        <w:tc>
          <w:tcPr>
            <w:tcW w:w="236" w:type="dxa"/>
          </w:tcPr>
          <w:p w14:paraId="0EA7A19A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FEF4ED6" w14:textId="2583806B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8" w:type="dxa"/>
            <w:vAlign w:val="bottom"/>
          </w:tcPr>
          <w:p w14:paraId="2AB042EE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7048079" w14:textId="75848E10" w:rsidR="005645EF" w:rsidRPr="0035030C" w:rsidRDefault="00BB52E5" w:rsidP="00BB52E5">
            <w:pPr>
              <w:tabs>
                <w:tab w:val="decimal" w:pos="8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1,535,923</w:t>
            </w:r>
          </w:p>
        </w:tc>
        <w:tc>
          <w:tcPr>
            <w:tcW w:w="236" w:type="dxa"/>
          </w:tcPr>
          <w:p w14:paraId="12C17DE6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078F2A" w14:textId="626582D1" w:rsidR="005645EF" w:rsidRPr="0035030C" w:rsidRDefault="00BB52E5" w:rsidP="00CC077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2,546,796</w:t>
            </w:r>
          </w:p>
        </w:tc>
        <w:tc>
          <w:tcPr>
            <w:tcW w:w="236" w:type="dxa"/>
          </w:tcPr>
          <w:p w14:paraId="510BF0FC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28CC43" w14:textId="2DE367A5" w:rsidR="005645EF" w:rsidRPr="00D16B65" w:rsidRDefault="00117E9B" w:rsidP="00CC077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5645EF" w:rsidRPr="0035030C" w14:paraId="33E8709D" w14:textId="77777777" w:rsidTr="0008489F">
        <w:tc>
          <w:tcPr>
            <w:tcW w:w="2070" w:type="dxa"/>
            <w:vAlign w:val="bottom"/>
          </w:tcPr>
          <w:p w14:paraId="235F59A6" w14:textId="51D16DC3" w:rsidR="005645EF" w:rsidRDefault="005645EF" w:rsidP="0008489F">
            <w:pPr>
              <w:spacing w:line="380" w:lineRule="exact"/>
              <w:ind w:left="160" w:right="-115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59C2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9" w:type="dxa"/>
            <w:vAlign w:val="bottom"/>
          </w:tcPr>
          <w:p w14:paraId="1BFEED5B" w14:textId="35EF7671" w:rsidR="005645EF" w:rsidRPr="005150AA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DE46A71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ED4353C" w14:textId="1BA21816" w:rsidR="005645EF" w:rsidRPr="00D16B65" w:rsidRDefault="00B6701F" w:rsidP="00B6701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0B23E1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C6C237D" w14:textId="3482B239" w:rsidR="005645EF" w:rsidRDefault="00B6701F" w:rsidP="00B6701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B9A4774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B40D33" w14:textId="236E86A1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6B3220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16EABE0" w14:textId="6C4F4BC3" w:rsidR="005645EF" w:rsidRPr="002810CA" w:rsidRDefault="00117E9B" w:rsidP="00CC077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DC47755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22D23E" w14:textId="45FDC105" w:rsidR="005645EF" w:rsidRPr="002810CA" w:rsidRDefault="00117E9B" w:rsidP="00D46710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6701F" w:rsidRPr="0035030C" w14:paraId="657DD782" w14:textId="77777777" w:rsidTr="0008489F">
        <w:tc>
          <w:tcPr>
            <w:tcW w:w="2070" w:type="dxa"/>
            <w:vAlign w:val="bottom"/>
          </w:tcPr>
          <w:p w14:paraId="2B0914F7" w14:textId="3AE6F19F" w:rsidR="00B6701F" w:rsidRPr="0008489F" w:rsidRDefault="0008489F" w:rsidP="0008489F">
            <w:pPr>
              <w:spacing w:line="380" w:lineRule="exact"/>
              <w:ind w:left="160" w:right="-115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89F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8489F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079" w:type="dxa"/>
            <w:vAlign w:val="bottom"/>
          </w:tcPr>
          <w:p w14:paraId="16761B6E" w14:textId="5DF759D6" w:rsidR="00B6701F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C06FA51" w14:textId="77777777" w:rsidR="00B6701F" w:rsidRPr="0035030C" w:rsidRDefault="00B6701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2BDC779" w14:textId="65092686" w:rsidR="00B6701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</w:tcPr>
          <w:p w14:paraId="059A42D4" w14:textId="77777777" w:rsidR="00B6701F" w:rsidRPr="0035030C" w:rsidRDefault="00B6701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A0278A4" w14:textId="4A379A03" w:rsidR="00B6701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8" w:type="dxa"/>
            <w:vAlign w:val="bottom"/>
          </w:tcPr>
          <w:p w14:paraId="1BDAD2D8" w14:textId="77777777" w:rsidR="00B6701F" w:rsidRPr="0035030C" w:rsidRDefault="00B6701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4D762D7" w14:textId="70008BEB" w:rsidR="00B6701F" w:rsidRPr="005150AA" w:rsidRDefault="00B6701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F798B0" w14:textId="77777777" w:rsidR="00B6701F" w:rsidRPr="0035030C" w:rsidRDefault="00B6701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A975D3" w14:textId="6004A56A" w:rsidR="00B6701F" w:rsidRPr="00D16B65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19E9FB" w14:textId="77777777" w:rsidR="00B6701F" w:rsidRPr="0035030C" w:rsidRDefault="00B6701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3322337" w14:textId="2D4AB4D7" w:rsidR="00B6701F" w:rsidRDefault="00B6701F" w:rsidP="00B6701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5EF" w:rsidRPr="0035030C" w14:paraId="2989B2F8" w14:textId="77777777" w:rsidTr="0008489F">
        <w:tc>
          <w:tcPr>
            <w:tcW w:w="2070" w:type="dxa"/>
            <w:vAlign w:val="bottom"/>
          </w:tcPr>
          <w:p w14:paraId="1D1E4775" w14:textId="194A75FB" w:rsidR="005645EF" w:rsidRPr="0035030C" w:rsidRDefault="005645EF" w:rsidP="005645EF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2DA80350" w14:textId="2D03337E" w:rsidR="005645EF" w:rsidRPr="005150AA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2193DA33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0268A9A" w14:textId="4C93AED9" w:rsidR="005645E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36" w:type="dxa"/>
          </w:tcPr>
          <w:p w14:paraId="21A01901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5EBF3CA" w14:textId="309E1EF6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B670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671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bottom"/>
          </w:tcPr>
          <w:p w14:paraId="17F4373F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F81B78" w14:textId="1315441C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F428B2E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E25395" w14:textId="6CC8B561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03AD35E0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F89570" w14:textId="2C4147A9" w:rsidR="005645EF" w:rsidRPr="00D16B65" w:rsidRDefault="00117E9B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5645EF" w:rsidRPr="0035030C" w14:paraId="6DADD84F" w14:textId="77777777" w:rsidTr="0008489F">
        <w:tc>
          <w:tcPr>
            <w:tcW w:w="2070" w:type="dxa"/>
            <w:vAlign w:val="bottom"/>
          </w:tcPr>
          <w:p w14:paraId="01212FD5" w14:textId="77777777" w:rsidR="005645EF" w:rsidRPr="0035030C" w:rsidRDefault="005645EF" w:rsidP="005645E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79" w:type="dxa"/>
            <w:vAlign w:val="bottom"/>
          </w:tcPr>
          <w:p w14:paraId="7134B23B" w14:textId="6EDB23AA" w:rsidR="005645EF" w:rsidRPr="005150AA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DA66696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BA312E" w14:textId="071293A2" w:rsidR="005645E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58FD7D63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FC02A57" w14:textId="63763F91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8" w:type="dxa"/>
            <w:vAlign w:val="bottom"/>
          </w:tcPr>
          <w:p w14:paraId="5A250A3F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06E708" w14:textId="762D700F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5D9F712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5E84D39" w14:textId="553C063D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6" w:type="dxa"/>
          </w:tcPr>
          <w:p w14:paraId="5BE75BD2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BA7881" w14:textId="701861F5" w:rsidR="005645EF" w:rsidRPr="00D16B65" w:rsidRDefault="00117E9B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5645EF" w:rsidRPr="0035030C" w14:paraId="0C905942" w14:textId="77777777" w:rsidTr="0008489F">
        <w:tc>
          <w:tcPr>
            <w:tcW w:w="2070" w:type="dxa"/>
            <w:vAlign w:val="bottom"/>
          </w:tcPr>
          <w:p w14:paraId="389C2094" w14:textId="114E27FF" w:rsidR="005645EF" w:rsidRPr="0035030C" w:rsidRDefault="005645EF" w:rsidP="005645EF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79" w:type="dxa"/>
          </w:tcPr>
          <w:p w14:paraId="589AA3B5" w14:textId="7F741211" w:rsidR="005645EF" w:rsidRPr="0035030C" w:rsidRDefault="005645EF" w:rsidP="005645EF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873DB5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571242" w14:textId="77777777" w:rsidR="005645EF" w:rsidRPr="00D16B65" w:rsidRDefault="005645EF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644F16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203AC20E" w14:textId="77777777" w:rsidR="005645EF" w:rsidRPr="0035030C" w:rsidRDefault="005645EF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335C5F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26B4E5B" w14:textId="77777777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9A21F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BBD476B" w14:textId="77777777" w:rsidR="005645EF" w:rsidRPr="0035030C" w:rsidRDefault="005645EF" w:rsidP="005645EF">
            <w:pPr>
              <w:tabs>
                <w:tab w:val="decimal" w:pos="438"/>
                <w:tab w:val="decimal" w:pos="772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9AAA3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BC41617" w14:textId="77777777" w:rsidR="005645EF" w:rsidRPr="00D16B65" w:rsidRDefault="005645EF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1761" w:rsidRPr="0035030C" w14:paraId="30620507" w14:textId="77777777" w:rsidTr="0008489F">
        <w:tc>
          <w:tcPr>
            <w:tcW w:w="2070" w:type="dxa"/>
            <w:vAlign w:val="bottom"/>
          </w:tcPr>
          <w:p w14:paraId="5ED9901E" w14:textId="0DA6B506" w:rsidR="00C41761" w:rsidRPr="0008489F" w:rsidRDefault="00C41761" w:rsidP="005645EF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89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08489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79" w:type="dxa"/>
            <w:vAlign w:val="bottom"/>
          </w:tcPr>
          <w:p w14:paraId="5B7AA584" w14:textId="77A119D8" w:rsidR="00C41761" w:rsidRPr="00C41761" w:rsidRDefault="00C41761" w:rsidP="0008489F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0B2C91E6" w14:textId="77777777" w:rsidR="00C41761" w:rsidRPr="0035030C" w:rsidRDefault="00C41761" w:rsidP="0008489F">
            <w:pPr>
              <w:tabs>
                <w:tab w:val="decimal" w:pos="438"/>
              </w:tabs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7E5C8F8" w14:textId="18B04719" w:rsidR="00C41761" w:rsidRPr="00D16B65" w:rsidRDefault="00117E9B" w:rsidP="0008489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  <w:vAlign w:val="bottom"/>
          </w:tcPr>
          <w:p w14:paraId="555BB692" w14:textId="77777777" w:rsidR="00C41761" w:rsidRPr="0035030C" w:rsidRDefault="00C41761" w:rsidP="0008489F">
            <w:pPr>
              <w:tabs>
                <w:tab w:val="decimal" w:pos="438"/>
              </w:tabs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A77EF22" w14:textId="600E51CD" w:rsidR="00C41761" w:rsidRPr="0035030C" w:rsidRDefault="00117E9B" w:rsidP="0008489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8" w:type="dxa"/>
            <w:vAlign w:val="bottom"/>
          </w:tcPr>
          <w:p w14:paraId="261DBB01" w14:textId="77777777" w:rsidR="00C41761" w:rsidRPr="0035030C" w:rsidRDefault="00C41761" w:rsidP="0008489F">
            <w:pPr>
              <w:tabs>
                <w:tab w:val="decimal" w:pos="438"/>
              </w:tabs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D9BCC0F" w14:textId="28FE790C" w:rsidR="00C41761" w:rsidRPr="0035030C" w:rsidRDefault="002A3298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F04C38" w14:textId="77777777" w:rsidR="00C41761" w:rsidRPr="0035030C" w:rsidRDefault="00C41761" w:rsidP="0008489F">
            <w:pPr>
              <w:tabs>
                <w:tab w:val="decimal" w:pos="438"/>
              </w:tabs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9A8C1FB" w14:textId="0931241F" w:rsidR="00C41761" w:rsidRPr="0035030C" w:rsidRDefault="00C41761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269886" w14:textId="77777777" w:rsidR="00C41761" w:rsidRPr="0035030C" w:rsidRDefault="00C41761" w:rsidP="0008489F">
            <w:pPr>
              <w:tabs>
                <w:tab w:val="decimal" w:pos="438"/>
              </w:tabs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5B5F419" w14:textId="3D4362C6" w:rsidR="00C41761" w:rsidRPr="00D16B65" w:rsidRDefault="00C41761" w:rsidP="0008489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45EF" w:rsidRPr="0035030C" w14:paraId="03D310B1" w14:textId="77777777" w:rsidTr="0008489F">
        <w:tc>
          <w:tcPr>
            <w:tcW w:w="2070" w:type="dxa"/>
            <w:vAlign w:val="bottom"/>
          </w:tcPr>
          <w:p w14:paraId="683D5241" w14:textId="3CE322FF" w:rsidR="005645EF" w:rsidRPr="0035030C" w:rsidRDefault="005645EF" w:rsidP="005645EF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138963C7" w14:textId="1CB3EE60" w:rsidR="005645EF" w:rsidRPr="005150AA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8C58CCE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B7878F" w14:textId="764A5124" w:rsidR="005645E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36" w:type="dxa"/>
          </w:tcPr>
          <w:p w14:paraId="34D87927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6FAC9EEA" w14:textId="69F13650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38" w:type="dxa"/>
            <w:vAlign w:val="bottom"/>
          </w:tcPr>
          <w:p w14:paraId="4C59575D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797B68" w14:textId="1BC8881C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17FF87B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56C6D42" w14:textId="358476AE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236" w:type="dxa"/>
          </w:tcPr>
          <w:p w14:paraId="0BA8705F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7EB957F" w14:textId="16018B9E" w:rsidR="005645EF" w:rsidRPr="00D16B65" w:rsidRDefault="00117E9B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5645EF" w:rsidRPr="0035030C" w14:paraId="475702F4" w14:textId="77777777" w:rsidTr="0008489F">
        <w:tc>
          <w:tcPr>
            <w:tcW w:w="2070" w:type="dxa"/>
            <w:vAlign w:val="bottom"/>
          </w:tcPr>
          <w:p w14:paraId="4DF927DB" w14:textId="77777777" w:rsidR="005645EF" w:rsidRPr="0035030C" w:rsidRDefault="005645EF" w:rsidP="005645E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9" w:type="dxa"/>
          </w:tcPr>
          <w:p w14:paraId="6A7ADF89" w14:textId="3DCCACCC" w:rsidR="005645EF" w:rsidRPr="005150AA" w:rsidRDefault="00B6701F" w:rsidP="005645EF">
            <w:pPr>
              <w:spacing w:line="380" w:lineRule="exact"/>
              <w:ind w:left="-115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6DE88F4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238A79F" w14:textId="7FC1EBCA" w:rsidR="005645E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72835454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34704FD" w14:textId="35E53423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C417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46973C18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2E94AEC" w14:textId="19496F0B" w:rsidR="005645EF" w:rsidRPr="0035030C" w:rsidRDefault="005645EF" w:rsidP="005645E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0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AEC1048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397E1D" w14:textId="1351B453" w:rsidR="005645EF" w:rsidRPr="0035030C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5645EF" w:rsidRPr="00D16B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71A7DDD9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F6BA54" w14:textId="3A684BE3" w:rsidR="005645EF" w:rsidRPr="00D16B65" w:rsidRDefault="00117E9B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5645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645EF" w:rsidRPr="0035030C" w14:paraId="4B42690F" w14:textId="77777777" w:rsidTr="0008489F">
        <w:tc>
          <w:tcPr>
            <w:tcW w:w="2070" w:type="dxa"/>
            <w:vAlign w:val="bottom"/>
          </w:tcPr>
          <w:p w14:paraId="6C617B2C" w14:textId="77777777" w:rsidR="005645EF" w:rsidRPr="0035030C" w:rsidRDefault="005645EF" w:rsidP="005645EF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2BF26BD" w14:textId="3DC0BA45" w:rsidR="005645EF" w:rsidRPr="0035030C" w:rsidRDefault="00BB52E5" w:rsidP="00BB52E5">
            <w:pPr>
              <w:tabs>
                <w:tab w:val="decimal" w:pos="88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698,764</w:t>
            </w:r>
          </w:p>
        </w:tc>
        <w:tc>
          <w:tcPr>
            <w:tcW w:w="238" w:type="dxa"/>
          </w:tcPr>
          <w:p w14:paraId="2A3E2642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4E86B9" w14:textId="687A555E" w:rsidR="005645EF" w:rsidRPr="00D16B65" w:rsidRDefault="00BB52E5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54,378,993</w:t>
            </w:r>
          </w:p>
        </w:tc>
        <w:tc>
          <w:tcPr>
            <w:tcW w:w="236" w:type="dxa"/>
          </w:tcPr>
          <w:p w14:paraId="38932B64" w14:textId="77777777" w:rsidR="005645EF" w:rsidRPr="00D16B65" w:rsidRDefault="005645EF" w:rsidP="005645E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0F48069" w14:textId="116F57CF" w:rsidR="005645EF" w:rsidRPr="00D16B65" w:rsidRDefault="00117E9B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C417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  <w:r w:rsidR="00C417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38" w:type="dxa"/>
            <w:vAlign w:val="bottom"/>
          </w:tcPr>
          <w:p w14:paraId="3EEEF0E5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9C563C" w14:textId="4D64E181" w:rsidR="005645EF" w:rsidRPr="0035030C" w:rsidRDefault="00BB52E5" w:rsidP="00BB52E5">
            <w:pPr>
              <w:tabs>
                <w:tab w:val="decimal" w:pos="8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1,535,923</w:t>
            </w:r>
          </w:p>
        </w:tc>
        <w:tc>
          <w:tcPr>
            <w:tcW w:w="236" w:type="dxa"/>
          </w:tcPr>
          <w:p w14:paraId="5BA52751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9E24170" w14:textId="4B1779CF" w:rsidR="005645EF" w:rsidRPr="0035030C" w:rsidRDefault="00BB52E5" w:rsidP="005645EF">
            <w:pPr>
              <w:tabs>
                <w:tab w:val="decimal" w:pos="77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54,634,203</w:t>
            </w:r>
          </w:p>
        </w:tc>
        <w:tc>
          <w:tcPr>
            <w:tcW w:w="236" w:type="dxa"/>
          </w:tcPr>
          <w:p w14:paraId="27F55EEC" w14:textId="77777777" w:rsidR="005645EF" w:rsidRPr="0035030C" w:rsidRDefault="005645EF" w:rsidP="005645E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475988" w14:textId="0FC9522F" w:rsidR="005645EF" w:rsidRPr="00D16B65" w:rsidRDefault="00117E9B" w:rsidP="005645EF">
            <w:pPr>
              <w:tabs>
                <w:tab w:val="decimal" w:pos="862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564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5645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20D13BB0" w14:textId="2289D866" w:rsidR="00CB2FA5" w:rsidRPr="0035030C" w:rsidRDefault="00CB2FA5" w:rsidP="004C480B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1D3F7595" w14:textId="77777777" w:rsidR="00CB2FA5" w:rsidRPr="0035030C" w:rsidRDefault="00CB2FA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3BACBAA5" w14:textId="0140C6D1" w:rsidR="0008489F" w:rsidRPr="0008489F" w:rsidRDefault="0008489F" w:rsidP="00CA6D7D">
      <w:pPr>
        <w:pStyle w:val="Bo-C1Content"/>
        <w:jc w:val="left"/>
        <w:rPr>
          <w:rFonts w:asciiTheme="majorBidi" w:hAnsiTheme="majorBidi"/>
          <w:b/>
          <w:bCs/>
          <w:i/>
          <w:iCs/>
          <w:spacing w:val="6"/>
        </w:rPr>
      </w:pPr>
      <w:r w:rsidRPr="0008489F">
        <w:rPr>
          <w:rFonts w:asciiTheme="majorBidi" w:hAnsiTheme="majorBidi" w:hint="cs"/>
          <w:b/>
          <w:bCs/>
          <w:i/>
          <w:iCs/>
          <w:spacing w:val="6"/>
          <w:cs/>
        </w:rPr>
        <w:lastRenderedPageBreak/>
        <w:t>เงินกู้ยืมระยะสั้นจากสถาบันการเงิน</w:t>
      </w:r>
    </w:p>
    <w:p w14:paraId="07CB0BA9" w14:textId="77777777" w:rsidR="0008489F" w:rsidRDefault="0008489F" w:rsidP="00CA6D7D">
      <w:pPr>
        <w:pStyle w:val="Bo-C1Content"/>
        <w:jc w:val="left"/>
        <w:rPr>
          <w:rFonts w:asciiTheme="majorBidi" w:hAnsiTheme="majorBidi"/>
          <w:spacing w:val="6"/>
        </w:rPr>
      </w:pPr>
    </w:p>
    <w:p w14:paraId="40DD6B75" w14:textId="71F9E2CA" w:rsidR="0008489F" w:rsidRPr="00E34D9A" w:rsidRDefault="0008489F" w:rsidP="007740A5">
      <w:pPr>
        <w:pStyle w:val="Bo-C1Content"/>
        <w:rPr>
          <w:rFonts w:asciiTheme="majorBidi" w:hAnsiTheme="majorBidi" w:cstheme="majorBidi"/>
          <w:spacing w:val="6"/>
        </w:rPr>
      </w:pPr>
      <w:r w:rsidRPr="00E34D9A">
        <w:rPr>
          <w:rFonts w:asciiTheme="majorBidi" w:hAnsiTheme="majorBidi" w:cstheme="majorBidi"/>
          <w:spacing w:val="6"/>
          <w:cs/>
        </w:rPr>
        <w:t>เงินกู้ยืมระยะสั้นจากสถาบันการเงิน ได้แก่ ตั๋ว</w:t>
      </w:r>
      <w:r w:rsidR="00910AE3" w:rsidRPr="00E34D9A">
        <w:rPr>
          <w:rFonts w:asciiTheme="majorBidi" w:hAnsiTheme="majorBidi" w:cstheme="majorBidi"/>
          <w:spacing w:val="6"/>
          <w:cs/>
        </w:rPr>
        <w:t>แลกเงิน (</w:t>
      </w:r>
      <w:r w:rsidR="00910AE3" w:rsidRPr="00E34D9A">
        <w:rPr>
          <w:rFonts w:asciiTheme="majorBidi" w:hAnsiTheme="majorBidi" w:cstheme="majorBidi"/>
          <w:spacing w:val="6"/>
          <w:lang w:val="en-US"/>
        </w:rPr>
        <w:t>B/E)</w:t>
      </w:r>
      <w:r w:rsidRPr="00E34D9A">
        <w:rPr>
          <w:rFonts w:asciiTheme="majorBidi" w:hAnsiTheme="majorBidi" w:cstheme="majorBidi"/>
          <w:spacing w:val="6"/>
          <w:cs/>
        </w:rPr>
        <w:t xml:space="preserve"> และ</w:t>
      </w:r>
      <w:r w:rsidR="00910AE3" w:rsidRPr="00E34D9A">
        <w:rPr>
          <w:rFonts w:asciiTheme="majorBidi" w:hAnsiTheme="majorBidi" w:cstheme="majorBidi"/>
          <w:spacing w:val="6"/>
          <w:cs/>
        </w:rPr>
        <w:t>ทรัสต์รีซีท (</w:t>
      </w:r>
      <w:r w:rsidR="00910AE3" w:rsidRPr="00E34D9A">
        <w:rPr>
          <w:rFonts w:asciiTheme="majorBidi" w:hAnsiTheme="majorBidi" w:cstheme="majorBidi"/>
          <w:spacing w:val="6"/>
          <w:lang w:val="en-US"/>
        </w:rPr>
        <w:t>T/R)</w:t>
      </w:r>
      <w:r w:rsidRPr="00E34D9A">
        <w:rPr>
          <w:rFonts w:asciiTheme="majorBidi" w:hAnsiTheme="majorBidi" w:cstheme="majorBidi"/>
          <w:spacing w:val="6"/>
          <w:cs/>
        </w:rPr>
        <w:t xml:space="preserve"> โดยครบกำหนดภายในระยะเวลา </w:t>
      </w:r>
      <w:r w:rsidR="00117E9B" w:rsidRPr="00E34D9A">
        <w:rPr>
          <w:rFonts w:asciiTheme="majorBidi" w:hAnsiTheme="majorBidi" w:cstheme="majorBidi"/>
          <w:spacing w:val="6"/>
        </w:rPr>
        <w:t>1</w:t>
      </w:r>
      <w:r w:rsidRPr="00E34D9A">
        <w:rPr>
          <w:rFonts w:asciiTheme="majorBidi" w:hAnsiTheme="majorBidi" w:cstheme="majorBidi"/>
          <w:spacing w:val="6"/>
          <w:cs/>
        </w:rPr>
        <w:t xml:space="preserve"> เดือน ถึง </w:t>
      </w:r>
      <w:r w:rsidR="00E34D9A" w:rsidRPr="00E34D9A">
        <w:rPr>
          <w:rFonts w:asciiTheme="majorBidi" w:hAnsiTheme="majorBidi" w:cstheme="majorBidi"/>
          <w:spacing w:val="6"/>
        </w:rPr>
        <w:t>9</w:t>
      </w:r>
      <w:r w:rsidRPr="00E34D9A">
        <w:rPr>
          <w:rFonts w:asciiTheme="majorBidi" w:hAnsiTheme="majorBidi" w:cstheme="majorBidi"/>
          <w:spacing w:val="6"/>
          <w:cs/>
        </w:rPr>
        <w:t xml:space="preserve"> เดือน </w:t>
      </w:r>
      <w:r w:rsidRPr="007740A5">
        <w:rPr>
          <w:rFonts w:asciiTheme="majorBidi" w:hAnsiTheme="majorBidi" w:cstheme="majorBidi"/>
          <w:i/>
          <w:iCs/>
          <w:spacing w:val="6"/>
          <w:cs/>
        </w:rPr>
        <w:t>(</w:t>
      </w:r>
      <w:r w:rsidR="00117E9B" w:rsidRPr="007740A5">
        <w:rPr>
          <w:rFonts w:asciiTheme="majorBidi" w:hAnsiTheme="majorBidi" w:cstheme="majorBidi"/>
          <w:i/>
          <w:iCs/>
          <w:spacing w:val="6"/>
        </w:rPr>
        <w:t>2567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: ระยะเวลา </w:t>
      </w:r>
      <w:r w:rsidR="00E34D9A" w:rsidRPr="007740A5">
        <w:rPr>
          <w:rFonts w:asciiTheme="majorBidi" w:hAnsiTheme="majorBidi" w:cstheme="majorBidi"/>
          <w:i/>
          <w:iCs/>
          <w:spacing w:val="6"/>
        </w:rPr>
        <w:t>1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 เดือน ถึง </w:t>
      </w:r>
      <w:r w:rsidR="007740A5">
        <w:rPr>
          <w:rFonts w:asciiTheme="majorBidi" w:hAnsiTheme="majorBidi" w:cstheme="majorBidi"/>
          <w:i/>
          <w:iCs/>
          <w:spacing w:val="6"/>
        </w:rPr>
        <w:t>7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 เดือน)</w:t>
      </w:r>
      <w:r w:rsidRPr="00E34D9A">
        <w:rPr>
          <w:rFonts w:asciiTheme="majorBidi" w:hAnsiTheme="majorBidi" w:cstheme="majorBidi"/>
          <w:spacing w:val="6"/>
          <w:cs/>
        </w:rPr>
        <w:t xml:space="preserve"> และมีอัตราดอกเบี้ยร้อยละ </w:t>
      </w:r>
      <w:r w:rsidR="00117E9B" w:rsidRPr="00E34D9A">
        <w:rPr>
          <w:rFonts w:asciiTheme="majorBidi" w:hAnsiTheme="majorBidi" w:cstheme="majorBidi"/>
          <w:spacing w:val="6"/>
        </w:rPr>
        <w:t>1</w:t>
      </w:r>
      <w:r w:rsidR="00910AE3" w:rsidRPr="00E34D9A">
        <w:rPr>
          <w:rFonts w:asciiTheme="majorBidi" w:hAnsiTheme="majorBidi" w:cstheme="majorBidi"/>
          <w:spacing w:val="6"/>
        </w:rPr>
        <w:t>.</w:t>
      </w:r>
      <w:r w:rsidR="00117E9B" w:rsidRPr="00E34D9A">
        <w:rPr>
          <w:rFonts w:asciiTheme="majorBidi" w:hAnsiTheme="majorBidi" w:cstheme="majorBidi"/>
          <w:spacing w:val="6"/>
        </w:rPr>
        <w:t>72</w:t>
      </w:r>
      <w:r w:rsidRPr="00E34D9A">
        <w:rPr>
          <w:rFonts w:asciiTheme="majorBidi" w:hAnsiTheme="majorBidi" w:cstheme="majorBidi"/>
          <w:spacing w:val="6"/>
          <w:cs/>
        </w:rPr>
        <w:t xml:space="preserve"> </w:t>
      </w:r>
      <w:r w:rsidR="00E34D9A" w:rsidRPr="00E34D9A">
        <w:rPr>
          <w:rFonts w:asciiTheme="majorBidi" w:hAnsiTheme="majorBidi" w:cstheme="majorBidi"/>
          <w:spacing w:val="6"/>
        </w:rPr>
        <w:t>-</w:t>
      </w:r>
      <w:r w:rsidRPr="00E34D9A">
        <w:rPr>
          <w:rFonts w:asciiTheme="majorBidi" w:hAnsiTheme="majorBidi" w:cstheme="majorBidi"/>
          <w:spacing w:val="6"/>
          <w:cs/>
        </w:rPr>
        <w:t xml:space="preserve"> </w:t>
      </w:r>
      <w:r w:rsidR="00117E9B" w:rsidRPr="00E34D9A">
        <w:rPr>
          <w:rFonts w:asciiTheme="majorBidi" w:hAnsiTheme="majorBidi" w:cstheme="majorBidi"/>
          <w:spacing w:val="6"/>
        </w:rPr>
        <w:t>2</w:t>
      </w:r>
      <w:r w:rsidR="00910AE3" w:rsidRPr="00E34D9A">
        <w:rPr>
          <w:rFonts w:asciiTheme="majorBidi" w:hAnsiTheme="majorBidi" w:cstheme="majorBidi"/>
          <w:spacing w:val="6"/>
        </w:rPr>
        <w:t>.</w:t>
      </w:r>
      <w:r w:rsidR="00E34D9A" w:rsidRPr="00E34D9A">
        <w:rPr>
          <w:rFonts w:asciiTheme="majorBidi" w:hAnsiTheme="majorBidi" w:cstheme="majorBidi"/>
          <w:spacing w:val="6"/>
        </w:rPr>
        <w:t>09</w:t>
      </w:r>
      <w:r w:rsidRPr="00E34D9A">
        <w:rPr>
          <w:rFonts w:asciiTheme="majorBidi" w:hAnsiTheme="majorBidi" w:cstheme="majorBidi"/>
          <w:spacing w:val="6"/>
          <w:cs/>
        </w:rPr>
        <w:t xml:space="preserve"> ต่อปี </w:t>
      </w:r>
      <w:r w:rsidRPr="007740A5">
        <w:rPr>
          <w:rFonts w:asciiTheme="majorBidi" w:hAnsiTheme="majorBidi" w:cstheme="majorBidi"/>
          <w:i/>
          <w:iCs/>
          <w:spacing w:val="6"/>
          <w:cs/>
        </w:rPr>
        <w:t>(</w:t>
      </w:r>
      <w:r w:rsidR="00117E9B" w:rsidRPr="007740A5">
        <w:rPr>
          <w:rFonts w:asciiTheme="majorBidi" w:hAnsiTheme="majorBidi" w:cstheme="majorBidi"/>
          <w:i/>
          <w:iCs/>
          <w:spacing w:val="6"/>
        </w:rPr>
        <w:t>2567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: ร้อยละ </w:t>
      </w:r>
      <w:r w:rsidR="00E34D9A" w:rsidRPr="007740A5">
        <w:rPr>
          <w:rFonts w:asciiTheme="majorBidi" w:hAnsiTheme="majorBidi" w:cstheme="majorBidi"/>
          <w:i/>
          <w:iCs/>
          <w:spacing w:val="6"/>
        </w:rPr>
        <w:t>2.</w:t>
      </w:r>
      <w:r w:rsidR="007740A5">
        <w:rPr>
          <w:rFonts w:asciiTheme="majorBidi" w:hAnsiTheme="majorBidi" w:cstheme="majorBidi"/>
          <w:i/>
          <w:iCs/>
          <w:spacing w:val="6"/>
        </w:rPr>
        <w:t>41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 </w:t>
      </w:r>
      <w:r w:rsidR="00E34D9A" w:rsidRPr="007740A5">
        <w:rPr>
          <w:rFonts w:asciiTheme="majorBidi" w:hAnsiTheme="majorBidi" w:cstheme="majorBidi"/>
          <w:i/>
          <w:iCs/>
          <w:spacing w:val="6"/>
        </w:rPr>
        <w:t>-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 </w:t>
      </w:r>
      <w:r w:rsidR="00E34D9A" w:rsidRPr="007740A5">
        <w:rPr>
          <w:rFonts w:asciiTheme="majorBidi" w:hAnsiTheme="majorBidi" w:cstheme="majorBidi"/>
          <w:i/>
          <w:iCs/>
          <w:spacing w:val="6"/>
        </w:rPr>
        <w:t>3.40</w:t>
      </w:r>
      <w:r w:rsidRPr="007740A5">
        <w:rPr>
          <w:rFonts w:asciiTheme="majorBidi" w:hAnsiTheme="majorBidi" w:cstheme="majorBidi"/>
          <w:i/>
          <w:iCs/>
          <w:spacing w:val="6"/>
          <w:cs/>
        </w:rPr>
        <w:t xml:space="preserve"> ต่อปี)</w:t>
      </w:r>
    </w:p>
    <w:p w14:paraId="77CACF64" w14:textId="77777777" w:rsidR="0008489F" w:rsidRPr="00E34D9A" w:rsidRDefault="0008489F" w:rsidP="00CA6D7D">
      <w:pPr>
        <w:pStyle w:val="Bo-C1Content"/>
        <w:jc w:val="left"/>
        <w:rPr>
          <w:rFonts w:asciiTheme="majorBidi" w:hAnsiTheme="majorBidi"/>
          <w:spacing w:val="6"/>
        </w:rPr>
      </w:pPr>
    </w:p>
    <w:p w14:paraId="53AC9E35" w14:textId="65F1C0D8" w:rsidR="0008489F" w:rsidRPr="00E34D9A" w:rsidRDefault="0008489F" w:rsidP="00CA6D7D">
      <w:pPr>
        <w:pStyle w:val="Bo-C1Content"/>
        <w:jc w:val="left"/>
        <w:rPr>
          <w:rFonts w:asciiTheme="majorBidi" w:hAnsiTheme="majorBidi"/>
          <w:b/>
          <w:bCs/>
          <w:i/>
          <w:iCs/>
          <w:spacing w:val="6"/>
        </w:rPr>
      </w:pPr>
      <w:r w:rsidRPr="00E34D9A">
        <w:rPr>
          <w:rFonts w:asciiTheme="majorBidi" w:hAnsiTheme="majorBidi"/>
          <w:b/>
          <w:bCs/>
          <w:i/>
          <w:iCs/>
          <w:spacing w:val="6"/>
          <w:cs/>
        </w:rPr>
        <w:t>เงินกู้ยืมระยะยาวจากสถาบันการเงิน</w:t>
      </w:r>
    </w:p>
    <w:p w14:paraId="5A4C35EB" w14:textId="77777777" w:rsidR="0008489F" w:rsidRPr="00E34D9A" w:rsidRDefault="0008489F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</w:p>
    <w:p w14:paraId="50A6758B" w14:textId="35A46762" w:rsidR="0008489F" w:rsidRPr="00E34D9A" w:rsidRDefault="0008489F" w:rsidP="007740A5">
      <w:pPr>
        <w:pStyle w:val="Bo-C1Content"/>
        <w:rPr>
          <w:rFonts w:asciiTheme="majorBidi" w:hAnsiTheme="majorBidi" w:cstheme="majorBidi"/>
          <w:spacing w:val="6"/>
          <w:lang w:val="en-US"/>
        </w:rPr>
      </w:pPr>
      <w:r w:rsidRPr="00E34D9A">
        <w:rPr>
          <w:rFonts w:asciiTheme="majorBidi" w:hAnsiTheme="majorBidi"/>
          <w:spacing w:val="6"/>
          <w:cs/>
        </w:rPr>
        <w:t xml:space="preserve">เมื่อวันที่ </w:t>
      </w:r>
      <w:r w:rsidR="00117E9B" w:rsidRPr="00E34D9A">
        <w:rPr>
          <w:rFonts w:asciiTheme="majorBidi" w:hAnsiTheme="majorBidi"/>
          <w:spacing w:val="6"/>
        </w:rPr>
        <w:t>2</w:t>
      </w:r>
      <w:r w:rsidR="00E34D9A" w:rsidRPr="00E34D9A">
        <w:rPr>
          <w:rFonts w:asciiTheme="majorBidi" w:hAnsiTheme="majorBidi"/>
          <w:spacing w:val="6"/>
        </w:rPr>
        <w:t>2</w:t>
      </w:r>
      <w:r w:rsidRPr="00E34D9A">
        <w:rPr>
          <w:rFonts w:asciiTheme="majorBidi" w:hAnsiTheme="majorBidi"/>
          <w:spacing w:val="6"/>
          <w:cs/>
        </w:rPr>
        <w:t xml:space="preserve"> ธันวาคม </w:t>
      </w:r>
      <w:r w:rsidR="00117E9B" w:rsidRPr="00E34D9A">
        <w:rPr>
          <w:rFonts w:asciiTheme="majorBidi" w:hAnsiTheme="majorBidi"/>
          <w:spacing w:val="6"/>
        </w:rPr>
        <w:t>2568</w:t>
      </w:r>
      <w:r w:rsidRPr="00E34D9A">
        <w:rPr>
          <w:rFonts w:asciiTheme="majorBidi" w:hAnsiTheme="majorBidi"/>
          <w:spacing w:val="6"/>
          <w:cs/>
        </w:rPr>
        <w:t xml:space="preserve"> บริษัทท</w:t>
      </w:r>
      <w:r w:rsidRPr="00E34D9A">
        <w:rPr>
          <w:rFonts w:asciiTheme="majorBidi" w:hAnsiTheme="majorBidi" w:hint="cs"/>
          <w:spacing w:val="6"/>
          <w:cs/>
        </w:rPr>
        <w:t>ำ</w:t>
      </w:r>
      <w:r w:rsidRPr="00E34D9A">
        <w:rPr>
          <w:rFonts w:asciiTheme="majorBidi" w:hAnsiTheme="majorBidi"/>
          <w:spacing w:val="6"/>
          <w:cs/>
        </w:rPr>
        <w:t>สัญญากู้ยืมเงินจากสถาบันการเงินในประเทศแห่งหนึ่งด้วยวงเงินจ</w:t>
      </w:r>
      <w:r w:rsidRPr="00E34D9A">
        <w:rPr>
          <w:rFonts w:asciiTheme="majorBidi" w:hAnsiTheme="majorBidi" w:hint="cs"/>
          <w:spacing w:val="6"/>
          <w:cs/>
        </w:rPr>
        <w:t>ำ</w:t>
      </w:r>
      <w:r w:rsidRPr="00E34D9A">
        <w:rPr>
          <w:rFonts w:asciiTheme="majorBidi" w:hAnsiTheme="majorBidi"/>
          <w:spacing w:val="6"/>
          <w:cs/>
        </w:rPr>
        <w:t xml:space="preserve">นวน </w:t>
      </w:r>
      <w:r w:rsidR="00117E9B" w:rsidRPr="00E34D9A">
        <w:rPr>
          <w:rFonts w:asciiTheme="majorBidi" w:hAnsiTheme="majorBidi"/>
          <w:spacing w:val="6"/>
        </w:rPr>
        <w:t>1</w:t>
      </w:r>
      <w:r w:rsidRPr="00E34D9A">
        <w:rPr>
          <w:rFonts w:asciiTheme="majorBidi" w:hAnsiTheme="majorBidi"/>
          <w:spacing w:val="6"/>
          <w:lang w:val="en-US"/>
        </w:rPr>
        <w:t>,</w:t>
      </w:r>
      <w:r w:rsidR="00117E9B" w:rsidRPr="00E34D9A">
        <w:rPr>
          <w:rFonts w:asciiTheme="majorBidi" w:hAnsiTheme="majorBidi"/>
          <w:spacing w:val="6"/>
        </w:rPr>
        <w:t>000</w:t>
      </w:r>
      <w:r w:rsidRPr="00E34D9A">
        <w:rPr>
          <w:rFonts w:asciiTheme="majorBidi" w:hAnsiTheme="majorBidi"/>
          <w:spacing w:val="6"/>
          <w:cs/>
        </w:rPr>
        <w:t xml:space="preserve"> ล้านบาท เงินกู้ยืมมีอัตราดอกเบี้ยร้อยละ </w:t>
      </w:r>
      <w:r w:rsidR="00E34D9A" w:rsidRPr="00E34D9A">
        <w:rPr>
          <w:rFonts w:asciiTheme="majorBidi" w:hAnsiTheme="majorBidi" w:cstheme="majorBidi"/>
          <w:spacing w:val="6"/>
        </w:rPr>
        <w:t xml:space="preserve">4.20 </w:t>
      </w:r>
      <w:r w:rsidR="00E34D9A" w:rsidRPr="00E34D9A">
        <w:rPr>
          <w:rFonts w:asciiTheme="majorBidi" w:hAnsiTheme="majorBidi" w:cstheme="majorBidi" w:hint="cs"/>
          <w:spacing w:val="6"/>
          <w:cs/>
        </w:rPr>
        <w:t>ต่อปี</w:t>
      </w:r>
      <w:r w:rsidRPr="00E34D9A">
        <w:rPr>
          <w:rFonts w:asciiTheme="majorBidi" w:hAnsiTheme="majorBidi"/>
          <w:spacing w:val="6"/>
          <w:cs/>
        </w:rPr>
        <w:t xml:space="preserve"> และมีระยะเวลาการช</w:t>
      </w:r>
      <w:r w:rsidR="00E34D9A" w:rsidRPr="00E34D9A">
        <w:rPr>
          <w:rFonts w:asciiTheme="majorBidi" w:hAnsiTheme="majorBidi" w:hint="cs"/>
          <w:spacing w:val="6"/>
          <w:cs/>
        </w:rPr>
        <w:t>ำ</w:t>
      </w:r>
      <w:r w:rsidRPr="00E34D9A">
        <w:rPr>
          <w:rFonts w:asciiTheme="majorBidi" w:hAnsiTheme="majorBidi"/>
          <w:spacing w:val="6"/>
          <w:cs/>
        </w:rPr>
        <w:t xml:space="preserve">ระคืนภายใน </w:t>
      </w:r>
      <w:r w:rsidR="00E34D9A" w:rsidRPr="00E34D9A">
        <w:rPr>
          <w:rFonts w:asciiTheme="majorBidi" w:hAnsiTheme="majorBidi"/>
          <w:spacing w:val="6"/>
          <w:lang w:val="en-US"/>
        </w:rPr>
        <w:t xml:space="preserve">3 </w:t>
      </w:r>
      <w:r w:rsidR="00E34D9A" w:rsidRPr="00E34D9A">
        <w:rPr>
          <w:rFonts w:asciiTheme="majorBidi" w:hAnsiTheme="majorBidi" w:hint="cs"/>
          <w:spacing w:val="6"/>
          <w:cs/>
          <w:lang w:val="en-US"/>
        </w:rPr>
        <w:t>ปี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 </w:t>
      </w:r>
      <w:r w:rsidR="00E34D9A">
        <w:rPr>
          <w:rFonts w:asciiTheme="majorBidi" w:hAnsiTheme="majorBidi"/>
          <w:spacing w:val="6"/>
          <w:lang w:val="en-US"/>
        </w:rPr>
        <w:t xml:space="preserve">6 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เดือน นับจากวันที่เบิกใช้เงินกู้งวดแรกวันที่ </w:t>
      </w:r>
      <w:r w:rsidR="00E34D9A">
        <w:rPr>
          <w:rFonts w:asciiTheme="majorBidi" w:hAnsiTheme="majorBidi"/>
          <w:spacing w:val="6"/>
          <w:lang w:val="en-US"/>
        </w:rPr>
        <w:t xml:space="preserve">25 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ธันวาคม </w:t>
      </w:r>
      <w:r w:rsidR="00E34D9A">
        <w:rPr>
          <w:rFonts w:asciiTheme="majorBidi" w:hAnsiTheme="majorBidi"/>
          <w:spacing w:val="6"/>
          <w:lang w:val="en-US"/>
        </w:rPr>
        <w:t xml:space="preserve">2568 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โดยกำหนดให้มีการชำระคืนเป็นราย </w:t>
      </w:r>
      <w:r w:rsidR="00E34D9A">
        <w:rPr>
          <w:rFonts w:asciiTheme="majorBidi" w:hAnsiTheme="majorBidi"/>
          <w:spacing w:val="6"/>
          <w:lang w:val="en-US"/>
        </w:rPr>
        <w:t xml:space="preserve">6 </w:t>
      </w:r>
      <w:r w:rsidR="00E34D9A">
        <w:rPr>
          <w:rFonts w:asciiTheme="majorBidi" w:hAnsiTheme="majorBidi" w:hint="cs"/>
          <w:spacing w:val="6"/>
          <w:cs/>
          <w:lang w:val="en-US"/>
        </w:rPr>
        <w:t>เดือน และเริ่มจ่ายงวดแรก</w:t>
      </w:r>
      <w:r w:rsidR="00DD0F44">
        <w:rPr>
          <w:rFonts w:asciiTheme="majorBidi" w:hAnsiTheme="majorBidi" w:hint="cs"/>
          <w:spacing w:val="6"/>
          <w:cs/>
          <w:lang w:val="en-US"/>
        </w:rPr>
        <w:t>วันที่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 </w:t>
      </w:r>
      <w:r w:rsidR="00E34D9A">
        <w:rPr>
          <w:rFonts w:asciiTheme="majorBidi" w:hAnsiTheme="majorBidi"/>
          <w:spacing w:val="6"/>
          <w:lang w:val="en-US"/>
        </w:rPr>
        <w:t xml:space="preserve">30 </w:t>
      </w:r>
      <w:r w:rsidR="00E34D9A">
        <w:rPr>
          <w:rFonts w:asciiTheme="majorBidi" w:hAnsiTheme="majorBidi" w:hint="cs"/>
          <w:spacing w:val="6"/>
          <w:cs/>
          <w:lang w:val="en-US"/>
        </w:rPr>
        <w:t xml:space="preserve">มิถุนายน </w:t>
      </w:r>
      <w:r w:rsidR="00E34D9A">
        <w:rPr>
          <w:rFonts w:asciiTheme="majorBidi" w:hAnsiTheme="majorBidi"/>
          <w:spacing w:val="6"/>
          <w:lang w:val="en-US"/>
        </w:rPr>
        <w:t>256</w:t>
      </w:r>
      <w:r w:rsidR="002C17AE">
        <w:rPr>
          <w:rFonts w:asciiTheme="majorBidi" w:hAnsiTheme="majorBidi"/>
          <w:spacing w:val="6"/>
          <w:lang w:val="en-US"/>
        </w:rPr>
        <w:t>9</w:t>
      </w:r>
    </w:p>
    <w:p w14:paraId="7AF188BE" w14:textId="77777777" w:rsidR="0008489F" w:rsidRDefault="0008489F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</w:p>
    <w:p w14:paraId="701855A1" w14:textId="50FB25E5" w:rsidR="00CD283E" w:rsidRPr="0035030C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35030C">
        <w:rPr>
          <w:rFonts w:asciiTheme="majorBidi" w:hAnsiTheme="majorBidi" w:cstheme="majorBidi"/>
          <w:spacing w:val="6"/>
          <w:cs/>
        </w:rPr>
        <w:t>หนี้สินที่มีภาระดอกเบี้ย แสดงตามระยะเวลาครบกำหนดการจ่ายชำระ</w:t>
      </w:r>
      <w:r w:rsidR="007548C4" w:rsidRPr="0035030C">
        <w:rPr>
          <w:rFonts w:asciiTheme="majorBidi" w:hAnsiTheme="majorBidi" w:cstheme="majorBidi"/>
          <w:spacing w:val="6"/>
          <w:cs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117E9B" w:rsidRPr="00117E9B">
        <w:rPr>
          <w:rFonts w:asciiTheme="majorBidi" w:hAnsiTheme="majorBidi" w:cstheme="majorBidi"/>
          <w:spacing w:val="6"/>
        </w:rPr>
        <w:t>31</w:t>
      </w:r>
      <w:r w:rsidR="004E53C6" w:rsidRPr="0035030C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35030C" w:rsidRDefault="00CD283E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54196C" w:rsidRPr="0035030C" w14:paraId="22C044BD" w14:textId="77777777" w:rsidTr="00442709">
        <w:tc>
          <w:tcPr>
            <w:tcW w:w="3398" w:type="dxa"/>
          </w:tcPr>
          <w:p w14:paraId="5AF88665" w14:textId="77777777" w:rsidR="00BF7384" w:rsidRPr="0035030C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35030C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35030C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96C" w:rsidRPr="0035030C" w14:paraId="0FF94DD0" w14:textId="77777777" w:rsidTr="00442709">
        <w:tc>
          <w:tcPr>
            <w:tcW w:w="3398" w:type="dxa"/>
          </w:tcPr>
          <w:p w14:paraId="4519C154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58125F57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149049C1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6D96B9B2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4" w:type="dxa"/>
          </w:tcPr>
          <w:p w14:paraId="4802126D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64E91C83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47E3D7A3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301B0C4D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5A56" w:rsidRPr="0035030C" w14:paraId="438AB884" w14:textId="77777777" w:rsidTr="00442709">
        <w:tc>
          <w:tcPr>
            <w:tcW w:w="3398" w:type="dxa"/>
          </w:tcPr>
          <w:p w14:paraId="6A2AEB84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715A56" w:rsidRPr="0035030C" w:rsidRDefault="00715A56" w:rsidP="00715A5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196C" w:rsidRPr="0035030C" w14:paraId="1D9C7BC0" w14:textId="77777777" w:rsidTr="00D249FA">
        <w:tc>
          <w:tcPr>
            <w:tcW w:w="3398" w:type="dxa"/>
            <w:vAlign w:val="bottom"/>
          </w:tcPr>
          <w:p w14:paraId="3BD570CD" w14:textId="3D5F9A29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065541F1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FCF6962" w14:textId="749BC562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41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541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4" w:type="dxa"/>
            <w:vAlign w:val="bottom"/>
          </w:tcPr>
          <w:p w14:paraId="230A9C3C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9187626" w14:textId="1A7FCA2C" w:rsidR="005645EF" w:rsidRPr="0035030C" w:rsidRDefault="00117E9B" w:rsidP="00CC077F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64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915</w:t>
            </w:r>
            <w:r w:rsidR="00564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4" w:type="dxa"/>
            <w:vAlign w:val="bottom"/>
          </w:tcPr>
          <w:p w14:paraId="6A796D2A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F5DCA89" w14:textId="0431D25B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34" w:type="dxa"/>
            <w:vAlign w:val="bottom"/>
          </w:tcPr>
          <w:p w14:paraId="5C2FC149" w14:textId="77777777" w:rsidR="005645EF" w:rsidRPr="0035030C" w:rsidRDefault="005645EF" w:rsidP="005645EF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3F93A59C" w:rsidR="005645EF" w:rsidRPr="0035030C" w:rsidRDefault="00117E9B" w:rsidP="00CC077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54196C" w:rsidRPr="0035030C" w14:paraId="1DB5C11B" w14:textId="77777777" w:rsidTr="00D249FA">
        <w:tc>
          <w:tcPr>
            <w:tcW w:w="3398" w:type="dxa"/>
            <w:vAlign w:val="bottom"/>
          </w:tcPr>
          <w:p w14:paraId="1744375D" w14:textId="266B0904" w:rsidR="005645EF" w:rsidRPr="0035030C" w:rsidRDefault="00117E9B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45EF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45EF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645EF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F0CB09F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4E08254" w14:textId="1EB82CC5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34" w:type="dxa"/>
            <w:vAlign w:val="bottom"/>
          </w:tcPr>
          <w:p w14:paraId="03F49DB2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A526C96" w14:textId="2EE4C98F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34" w:type="dxa"/>
            <w:vAlign w:val="bottom"/>
          </w:tcPr>
          <w:p w14:paraId="271C95CE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EABB51D" w14:textId="3EF60A22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4" w:type="dxa"/>
            <w:vAlign w:val="bottom"/>
          </w:tcPr>
          <w:p w14:paraId="6C4FD2A1" w14:textId="77777777" w:rsidR="005645EF" w:rsidRPr="0035030C" w:rsidRDefault="005645EF" w:rsidP="005645E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26574C6E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54196C" w:rsidRPr="0035030C" w14:paraId="6267D46D" w14:textId="77777777" w:rsidTr="00D249FA">
        <w:tc>
          <w:tcPr>
            <w:tcW w:w="3398" w:type="dxa"/>
            <w:vAlign w:val="bottom"/>
          </w:tcPr>
          <w:p w14:paraId="60BDF3BC" w14:textId="69816033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23C65B6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16DEF9" w14:textId="4C42433E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4" w:type="dxa"/>
            <w:vAlign w:val="bottom"/>
          </w:tcPr>
          <w:p w14:paraId="1274A0A5" w14:textId="77777777" w:rsidR="005645EF" w:rsidRPr="0035030C" w:rsidRDefault="005645EF" w:rsidP="005645EF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F439789" w14:textId="0DE7BBE0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4" w:type="dxa"/>
            <w:vAlign w:val="bottom"/>
          </w:tcPr>
          <w:p w14:paraId="7F192215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023D6C21" w14:textId="60F4E2C2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34" w:type="dxa"/>
            <w:vAlign w:val="bottom"/>
          </w:tcPr>
          <w:p w14:paraId="0969E211" w14:textId="77777777" w:rsidR="005645EF" w:rsidRPr="0035030C" w:rsidRDefault="005645EF" w:rsidP="005645EF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58C1F5DF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54196C" w:rsidRPr="0035030C" w14:paraId="34951500" w14:textId="77777777" w:rsidTr="00D249FA">
        <w:tc>
          <w:tcPr>
            <w:tcW w:w="3398" w:type="dxa"/>
            <w:vAlign w:val="bottom"/>
          </w:tcPr>
          <w:p w14:paraId="444D38D5" w14:textId="77777777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9C967F1" w14:textId="2865E017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234" w:type="dxa"/>
            <w:vAlign w:val="bottom"/>
          </w:tcPr>
          <w:p w14:paraId="0EA54B64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649EFB3" w14:textId="2EC3F0D2" w:rsidR="005645EF" w:rsidRPr="0035030C" w:rsidRDefault="00117E9B" w:rsidP="005645E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34" w:type="dxa"/>
            <w:vAlign w:val="bottom"/>
          </w:tcPr>
          <w:p w14:paraId="0D7DA4F6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82E1975" w14:textId="07503211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34" w:type="dxa"/>
            <w:vAlign w:val="bottom"/>
          </w:tcPr>
          <w:p w14:paraId="0B9357CD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749D3552" w:rsidR="005645EF" w:rsidRPr="0035030C" w:rsidRDefault="00117E9B" w:rsidP="005645EF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6536AF4" w14:textId="461EA8B3" w:rsidR="00816D90" w:rsidRDefault="00816D90" w:rsidP="004C480B">
      <w:pPr>
        <w:pStyle w:val="Bo-Blankline"/>
        <w:rPr>
          <w:rFonts w:asciiTheme="majorBidi" w:hAnsiTheme="majorBidi" w:cstheme="majorBidi"/>
          <w:highlight w:val="yellow"/>
        </w:rPr>
      </w:pPr>
    </w:p>
    <w:p w14:paraId="213AB2C5" w14:textId="77777777" w:rsidR="00816D90" w:rsidRDefault="00816D90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highlight w:val="yellow"/>
        </w:rPr>
        <w:br w:type="page"/>
      </w:r>
    </w:p>
    <w:p w14:paraId="593AF731" w14:textId="2E4871ED" w:rsidR="001B0684" w:rsidRPr="0035030C" w:rsidRDefault="001B0684" w:rsidP="00673EF2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Pr="0035030C" w:rsidRDefault="001B0684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270"/>
        <w:gridCol w:w="1620"/>
        <w:gridCol w:w="270"/>
        <w:gridCol w:w="1620"/>
      </w:tblGrid>
      <w:tr w:rsidR="00E024E4" w:rsidRPr="0035030C" w14:paraId="42C2057C" w14:textId="77777777" w:rsidTr="008959CB">
        <w:tc>
          <w:tcPr>
            <w:tcW w:w="4590" w:type="dxa"/>
          </w:tcPr>
          <w:p w14:paraId="61ADE887" w14:textId="04145926" w:rsidR="00E024E4" w:rsidRPr="0035030C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7BE65DF" w14:textId="77777777" w:rsidR="00E024E4" w:rsidRPr="0035030C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35030C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35030C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15A56" w:rsidRPr="0035030C" w14:paraId="2A997296" w14:textId="77777777" w:rsidTr="008959CB">
        <w:tc>
          <w:tcPr>
            <w:tcW w:w="4590" w:type="dxa"/>
          </w:tcPr>
          <w:p w14:paraId="28594701" w14:textId="49ECD5B9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405CCDB" w14:textId="076D295A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5F87137D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96F3EC" w14:textId="77777777" w:rsidR="00715A56" w:rsidRPr="0035030C" w:rsidRDefault="00715A56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5AEB3082" w:rsidR="00715A56" w:rsidRPr="0035030C" w:rsidRDefault="00117E9B" w:rsidP="00715A5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5A56" w:rsidRPr="0035030C" w14:paraId="7550FEFB" w14:textId="77777777" w:rsidTr="008959CB">
        <w:tc>
          <w:tcPr>
            <w:tcW w:w="4590" w:type="dxa"/>
          </w:tcPr>
          <w:p w14:paraId="5BCDBFAE" w14:textId="77777777" w:rsidR="00715A56" w:rsidRPr="0035030C" w:rsidRDefault="00715A56" w:rsidP="00715A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F5238" w14:textId="77777777" w:rsidR="00715A56" w:rsidRPr="0035030C" w:rsidRDefault="00715A56" w:rsidP="00715A5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715A56" w:rsidRPr="0035030C" w:rsidRDefault="00715A56" w:rsidP="00715A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45EF" w:rsidRPr="0035030C" w14:paraId="7241BB60" w14:textId="77777777" w:rsidTr="00D249FA">
        <w:tc>
          <w:tcPr>
            <w:tcW w:w="4590" w:type="dxa"/>
          </w:tcPr>
          <w:p w14:paraId="3F52E99B" w14:textId="3471CC8C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810" w:type="dxa"/>
            <w:vAlign w:val="bottom"/>
          </w:tcPr>
          <w:p w14:paraId="6AD8B40D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5645EF" w:rsidRPr="0035030C" w:rsidRDefault="005645EF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3A1FF4" w14:textId="7C610716" w:rsidR="005645EF" w:rsidRPr="0035030C" w:rsidRDefault="00117E9B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vAlign w:val="bottom"/>
          </w:tcPr>
          <w:p w14:paraId="05E8A132" w14:textId="77777777" w:rsidR="005645EF" w:rsidRPr="0035030C" w:rsidRDefault="005645EF" w:rsidP="005645EF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5EF1E74A" w:rsidR="005645EF" w:rsidRPr="0035030C" w:rsidRDefault="00117E9B" w:rsidP="00CC077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5645EF" w:rsidRPr="0035030C" w14:paraId="211CAEB8" w14:textId="77777777" w:rsidTr="00D249FA">
        <w:tc>
          <w:tcPr>
            <w:tcW w:w="4590" w:type="dxa"/>
          </w:tcPr>
          <w:p w14:paraId="5EBE55BF" w14:textId="5FF03F6E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vAlign w:val="bottom"/>
          </w:tcPr>
          <w:p w14:paraId="46EC749A" w14:textId="77777777" w:rsidR="005645EF" w:rsidRPr="0035030C" w:rsidRDefault="005645EF" w:rsidP="005645EF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BC7DA9" w14:textId="21DFF468" w:rsidR="005645EF" w:rsidRPr="0035030C" w:rsidRDefault="00117E9B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541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70" w:type="dxa"/>
            <w:vAlign w:val="bottom"/>
          </w:tcPr>
          <w:p w14:paraId="7A2D7E7A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0DCAE907" w:rsidR="005645EF" w:rsidRPr="0035030C" w:rsidRDefault="00117E9B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564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5645EF" w:rsidRPr="0035030C" w14:paraId="56BD03B5" w14:textId="77777777" w:rsidTr="00D249FA">
        <w:tc>
          <w:tcPr>
            <w:tcW w:w="4590" w:type="dxa"/>
            <w:vAlign w:val="bottom"/>
          </w:tcPr>
          <w:p w14:paraId="2AF3B2AD" w14:textId="77777777" w:rsidR="005645EF" w:rsidRPr="0035030C" w:rsidRDefault="005645EF" w:rsidP="005645EF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21A4E5E" w14:textId="4CA7458D" w:rsidR="005645EF" w:rsidRPr="0035030C" w:rsidRDefault="00117E9B" w:rsidP="005645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D7FCF62" w14:textId="339A177E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3D4CA" w14:textId="6F5D1A94" w:rsidR="005645EF" w:rsidRPr="0035030C" w:rsidRDefault="00117E9B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54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  <w:vAlign w:val="bottom"/>
          </w:tcPr>
          <w:p w14:paraId="544742B1" w14:textId="77777777" w:rsidR="005645EF" w:rsidRPr="0035030C" w:rsidRDefault="005645EF" w:rsidP="005645E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65D10" w14:textId="2386EAA4" w:rsidR="005645EF" w:rsidRPr="0035030C" w:rsidRDefault="00117E9B" w:rsidP="005645EF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564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</w:tr>
    </w:tbl>
    <w:p w14:paraId="7BA44756" w14:textId="77777777" w:rsidR="00C049C6" w:rsidRDefault="00C049C6" w:rsidP="00C863C6">
      <w:pPr>
        <w:pStyle w:val="Bo-C1Content"/>
        <w:rPr>
          <w:rFonts w:asciiTheme="majorBidi" w:hAnsiTheme="majorBidi" w:cstheme="majorBidi"/>
        </w:rPr>
      </w:pPr>
    </w:p>
    <w:p w14:paraId="7E09EB9F" w14:textId="5D28D343" w:rsidR="004937B4" w:rsidRPr="0035030C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A4A24">
        <w:rPr>
          <w:rFonts w:asciiTheme="majorBidi" w:hAnsiTheme="majorBidi" w:cstheme="majorBidi"/>
          <w:cs/>
        </w:rPr>
        <w:t xml:space="preserve">ณ วันที่ </w:t>
      </w:r>
      <w:r w:rsidR="00117E9B" w:rsidRPr="003A4A24">
        <w:rPr>
          <w:rFonts w:asciiTheme="majorBidi" w:hAnsiTheme="majorBidi" w:cstheme="majorBidi"/>
        </w:rPr>
        <w:t>31</w:t>
      </w:r>
      <w:r w:rsidRPr="003A4A24">
        <w:rPr>
          <w:rFonts w:asciiTheme="majorBidi" w:hAnsiTheme="majorBidi" w:cstheme="majorBidi"/>
          <w:cs/>
        </w:rPr>
        <w:t xml:space="preserve"> ธันวาคม </w:t>
      </w:r>
      <w:r w:rsidR="00117E9B" w:rsidRPr="003A4A24">
        <w:rPr>
          <w:rFonts w:asciiTheme="majorBidi" w:hAnsiTheme="majorBidi" w:cstheme="majorBidi"/>
        </w:rPr>
        <w:t>2568</w:t>
      </w:r>
      <w:r w:rsidR="00AD786F" w:rsidRPr="003A4A24">
        <w:rPr>
          <w:rFonts w:asciiTheme="majorBidi" w:hAnsiTheme="majorBidi" w:cstheme="majorBidi"/>
          <w:cs/>
        </w:rPr>
        <w:t xml:space="preserve"> </w:t>
      </w:r>
      <w:r w:rsidRPr="003A4A24">
        <w:rPr>
          <w:rFonts w:asciiTheme="majorBidi" w:hAnsiTheme="majorBidi" w:cstheme="majorBidi"/>
          <w:cs/>
        </w:rPr>
        <w:t>กลุ่มบริษัท</w:t>
      </w:r>
      <w:r w:rsidR="0053066A" w:rsidRPr="003A4A24">
        <w:rPr>
          <w:rFonts w:asciiTheme="majorBidi" w:hAnsiTheme="majorBidi" w:cstheme="majorBidi"/>
          <w:cs/>
        </w:rPr>
        <w:t>และบริษัท</w:t>
      </w:r>
      <w:r w:rsidRPr="003A4A24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6F690D" w:rsidRPr="003A4A24">
        <w:rPr>
          <w:rFonts w:asciiTheme="majorBidi" w:hAnsiTheme="majorBidi" w:cstheme="majorBidi"/>
        </w:rPr>
        <w:t xml:space="preserve"> </w:t>
      </w:r>
      <w:r w:rsidR="003A4A24" w:rsidRPr="003A4A24">
        <w:rPr>
          <w:rFonts w:asciiTheme="majorBidi" w:hAnsiTheme="majorBidi" w:cstheme="majorBidi"/>
        </w:rPr>
        <w:t>2,01</w:t>
      </w:r>
      <w:r w:rsidR="007711F0">
        <w:rPr>
          <w:rFonts w:asciiTheme="majorBidi" w:hAnsiTheme="majorBidi" w:cstheme="majorBidi"/>
        </w:rPr>
        <w:t>4</w:t>
      </w:r>
      <w:r w:rsidR="006F690D" w:rsidRPr="003A4A24">
        <w:rPr>
          <w:rFonts w:asciiTheme="majorBidi" w:hAnsiTheme="majorBidi" w:cstheme="majorBidi"/>
        </w:rPr>
        <w:t xml:space="preserve"> </w:t>
      </w:r>
      <w:r w:rsidR="00F078C2" w:rsidRPr="003A4A24">
        <w:rPr>
          <w:rFonts w:asciiTheme="majorBidi" w:hAnsiTheme="majorBidi" w:cstheme="majorBidi"/>
          <w:cs/>
        </w:rPr>
        <w:t>ล้านบาทและ</w:t>
      </w:r>
      <w:r w:rsidR="00F078C2" w:rsidRPr="003A4A24">
        <w:rPr>
          <w:rFonts w:asciiTheme="majorBidi" w:hAnsiTheme="majorBidi" w:cstheme="majorBidi"/>
        </w:rPr>
        <w:t xml:space="preserve"> </w:t>
      </w:r>
      <w:r w:rsidR="003A4A24" w:rsidRPr="003A4A24">
        <w:rPr>
          <w:rFonts w:asciiTheme="majorBidi" w:hAnsiTheme="majorBidi" w:cstheme="majorBidi"/>
        </w:rPr>
        <w:t>8</w:t>
      </w:r>
      <w:r w:rsidR="007711F0">
        <w:rPr>
          <w:rFonts w:asciiTheme="majorBidi" w:hAnsiTheme="majorBidi" w:cstheme="majorBidi"/>
        </w:rPr>
        <w:t>33</w:t>
      </w:r>
      <w:r w:rsidR="00F078C2" w:rsidRPr="003A4A24">
        <w:rPr>
          <w:rFonts w:asciiTheme="majorBidi" w:hAnsiTheme="majorBidi" w:cstheme="majorBidi"/>
        </w:rPr>
        <w:t xml:space="preserve"> </w:t>
      </w:r>
      <w:r w:rsidR="002E0337" w:rsidRPr="003A4A24">
        <w:rPr>
          <w:rFonts w:asciiTheme="majorBidi" w:hAnsiTheme="majorBidi" w:cstheme="majorBidi"/>
          <w:cs/>
        </w:rPr>
        <w:t>ล้านบาท</w:t>
      </w:r>
      <w:r w:rsidR="00B70C93" w:rsidRPr="003A4A24">
        <w:rPr>
          <w:rFonts w:asciiTheme="majorBidi" w:hAnsiTheme="majorBidi" w:cstheme="majorBidi"/>
          <w:cs/>
        </w:rPr>
        <w:t xml:space="preserve"> </w:t>
      </w:r>
      <w:r w:rsidR="002E0337" w:rsidRPr="003A4A24">
        <w:rPr>
          <w:rFonts w:asciiTheme="majorBidi" w:hAnsiTheme="majorBidi" w:cstheme="majorBidi"/>
          <w:cs/>
        </w:rPr>
        <w:t xml:space="preserve">ตามลำดับ </w:t>
      </w:r>
      <w:r w:rsidRPr="003A4A24">
        <w:rPr>
          <w:rFonts w:asciiTheme="majorBidi" w:hAnsiTheme="majorBidi" w:cstheme="majorBidi"/>
          <w:i/>
          <w:iCs/>
          <w:cs/>
        </w:rPr>
        <w:t>(</w:t>
      </w:r>
      <w:r w:rsidR="00117E9B" w:rsidRPr="003A4A24">
        <w:rPr>
          <w:rFonts w:asciiTheme="majorBidi" w:hAnsiTheme="majorBidi" w:cstheme="majorBidi"/>
          <w:i/>
          <w:iCs/>
        </w:rPr>
        <w:t>2567</w:t>
      </w:r>
      <w:r w:rsidRPr="003A4A24">
        <w:rPr>
          <w:rFonts w:asciiTheme="majorBidi" w:hAnsiTheme="majorBidi" w:cstheme="majorBidi"/>
          <w:i/>
          <w:iCs/>
          <w:lang w:val="en-US"/>
        </w:rPr>
        <w:t xml:space="preserve">: </w:t>
      </w:r>
      <w:r w:rsidR="003A4A24" w:rsidRPr="003A4A24">
        <w:rPr>
          <w:rFonts w:asciiTheme="majorBidi" w:hAnsiTheme="majorBidi" w:cstheme="majorBidi"/>
          <w:i/>
          <w:iCs/>
        </w:rPr>
        <w:t>1,392</w:t>
      </w:r>
      <w:r w:rsidR="00AD786F" w:rsidRPr="003A4A24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3A4A24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3A4A24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3A4A24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3A4A24" w:rsidRPr="003A4A24">
        <w:rPr>
          <w:rFonts w:asciiTheme="majorBidi" w:hAnsiTheme="majorBidi" w:cstheme="majorBidi"/>
          <w:i/>
          <w:iCs/>
        </w:rPr>
        <w:t>614</w:t>
      </w:r>
      <w:r w:rsidR="002E0337" w:rsidRPr="003A4A24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 w:rsidRPr="003A4A24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3A4A24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A4A24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35BB2576" w14:textId="0A648B1E" w:rsidR="004E74CF" w:rsidRPr="0035030C" w:rsidRDefault="00C049C6" w:rsidP="007533D7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798FCDA" w14:textId="77777777" w:rsidR="00CD1F05" w:rsidRPr="0035030C" w:rsidRDefault="00CD1F05" w:rsidP="00190EE8">
      <w:pPr>
        <w:pStyle w:val="Bo-C1Content"/>
        <w:rPr>
          <w:rFonts w:asciiTheme="majorBidi" w:hAnsiTheme="majorBidi" w:cstheme="majorBidi"/>
          <w:b/>
          <w:bCs/>
          <w:highlight w:val="yellow"/>
          <w:cs/>
        </w:rPr>
        <w:sectPr w:rsidR="00CD1F05" w:rsidRPr="0035030C" w:rsidSect="006C26E5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32920FE" w14:textId="77777777" w:rsidR="00000AE0" w:rsidRPr="0035030C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35030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35030C" w:rsidRDefault="00000AE0" w:rsidP="00283CAF">
      <w:pPr>
        <w:pStyle w:val="Bo-Blankline"/>
        <w:rPr>
          <w:rFonts w:asciiTheme="majorBidi" w:hAnsiTheme="majorBidi" w:cstheme="majorBidi"/>
        </w:rPr>
      </w:pPr>
    </w:p>
    <w:p w14:paraId="35F3ACBA" w14:textId="2F7BF270" w:rsidR="00CD1F05" w:rsidRPr="0035030C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117E9B" w:rsidRPr="00117E9B">
        <w:rPr>
          <w:rFonts w:asciiTheme="majorBidi" w:hAnsiTheme="majorBidi" w:cstheme="majorBidi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17E9B" w:rsidRPr="00117E9B">
        <w:rPr>
          <w:rFonts w:asciiTheme="majorBidi" w:hAnsiTheme="majorBidi" w:cstheme="majorBidi"/>
        </w:rPr>
        <w:t>2568</w:t>
      </w:r>
      <w:r w:rsidRPr="0035030C">
        <w:rPr>
          <w:rFonts w:asciiTheme="majorBidi" w:hAnsiTheme="majorBidi" w:cstheme="majorBidi"/>
          <w:cs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กลุ่ม</w:t>
      </w:r>
      <w:r w:rsidRPr="0035030C">
        <w:rPr>
          <w:rFonts w:asciiTheme="majorBidi" w:hAnsiTheme="majorBidi" w:cstheme="majorBidi"/>
          <w:cs/>
        </w:rPr>
        <w:t>บริษัท</w:t>
      </w:r>
      <w:r w:rsidR="007C64FB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  <w:cs/>
        </w:rPr>
        <w:t xml:space="preserve"> เดือน มูลค่ารวม</w:t>
      </w:r>
      <w:r w:rsidR="00B9169E">
        <w:rPr>
          <w:rFonts w:asciiTheme="majorBidi" w:hAnsiTheme="majorBidi" w:cstheme="majorBidi" w:hint="cs"/>
          <w:cs/>
        </w:rPr>
        <w:t xml:space="preserve"> </w:t>
      </w:r>
      <w:r w:rsidR="00117E9B" w:rsidRPr="00117E9B">
        <w:rPr>
          <w:rFonts w:asciiTheme="majorBidi" w:hAnsiTheme="majorBidi" w:cstheme="majorBidi"/>
        </w:rPr>
        <w:t>79</w:t>
      </w:r>
      <w:r w:rsidR="00A54CEF">
        <w:rPr>
          <w:rFonts w:asciiTheme="majorBidi" w:hAnsiTheme="majorBidi" w:cstheme="majorBidi"/>
          <w:lang w:val="en-US"/>
        </w:rPr>
        <w:t>,</w:t>
      </w:r>
      <w:r w:rsidR="00117E9B" w:rsidRPr="00117E9B">
        <w:rPr>
          <w:rFonts w:asciiTheme="majorBidi" w:hAnsiTheme="majorBidi" w:cstheme="majorBidi"/>
        </w:rPr>
        <w:t>891</w:t>
      </w:r>
      <w:r w:rsidR="00715A56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 </w:t>
      </w:r>
      <w:r w:rsidR="007C64FB" w:rsidRPr="00897505">
        <w:rPr>
          <w:rFonts w:asciiTheme="majorBidi" w:hAnsiTheme="majorBidi" w:cstheme="majorBidi"/>
          <w:cs/>
        </w:rPr>
        <w:t>และ</w:t>
      </w:r>
      <w:r w:rsidR="00B9169E" w:rsidRPr="00897505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52</w:t>
      </w:r>
      <w:r w:rsidR="00A54CEF">
        <w:rPr>
          <w:rFonts w:asciiTheme="majorBidi" w:hAnsiTheme="majorBidi" w:cstheme="majorBidi"/>
          <w:lang w:val="en-US"/>
        </w:rPr>
        <w:t>,</w:t>
      </w:r>
      <w:r w:rsidR="00117E9B" w:rsidRPr="00117E9B">
        <w:rPr>
          <w:rFonts w:asciiTheme="majorBidi" w:hAnsiTheme="majorBidi" w:cstheme="majorBidi"/>
        </w:rPr>
        <w:t>423</w:t>
      </w:r>
      <w:r w:rsidR="003E1CDA" w:rsidRPr="00897505">
        <w:rPr>
          <w:rFonts w:asciiTheme="majorBidi" w:hAnsiTheme="majorBidi" w:cstheme="majorBidi"/>
        </w:rPr>
        <w:t xml:space="preserve"> </w:t>
      </w:r>
      <w:r w:rsidR="007C64FB" w:rsidRPr="00897505">
        <w:rPr>
          <w:rFonts w:asciiTheme="majorBidi" w:hAnsiTheme="majorBidi" w:cstheme="majorBidi"/>
          <w:cs/>
        </w:rPr>
        <w:t>ล้านบาท</w:t>
      </w:r>
      <w:r w:rsidR="007C64FB" w:rsidRPr="00897505">
        <w:rPr>
          <w:rFonts w:asciiTheme="majorBidi" w:hAnsiTheme="majorBidi" w:cstheme="majorBidi"/>
        </w:rPr>
        <w:t xml:space="preserve"> </w:t>
      </w:r>
      <w:r w:rsidR="007C64FB" w:rsidRPr="00897505">
        <w:rPr>
          <w:rFonts w:asciiTheme="majorBidi" w:hAnsiTheme="majorBidi" w:cstheme="majorBidi"/>
          <w:cs/>
        </w:rPr>
        <w:t>ตามลำดับ</w:t>
      </w:r>
      <w:r w:rsidR="00A74C27" w:rsidRPr="00897505">
        <w:rPr>
          <w:rFonts w:asciiTheme="majorBidi" w:hAnsiTheme="majorBidi" w:cstheme="majorBidi"/>
        </w:rPr>
        <w:t xml:space="preserve"> </w:t>
      </w:r>
      <w:r w:rsidRPr="00897505">
        <w:rPr>
          <w:rFonts w:asciiTheme="majorBidi" w:hAnsiTheme="majorBidi" w:cstheme="majorBidi"/>
          <w:i/>
          <w:iCs/>
          <w:cs/>
        </w:rPr>
        <w:t>(</w:t>
      </w:r>
      <w:r w:rsidR="00117E9B" w:rsidRPr="00117E9B">
        <w:rPr>
          <w:rFonts w:asciiTheme="majorBidi" w:hAnsiTheme="majorBidi" w:cstheme="majorBidi"/>
          <w:i/>
          <w:iCs/>
        </w:rPr>
        <w:t>2567</w:t>
      </w:r>
      <w:r w:rsidRPr="00897505">
        <w:rPr>
          <w:rFonts w:asciiTheme="majorBidi" w:hAnsiTheme="majorBidi" w:cstheme="majorBidi"/>
          <w:i/>
          <w:iCs/>
          <w:lang w:val="en-US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</w:rPr>
        <w:t>75</w:t>
      </w:r>
      <w:r w:rsidR="00715A56" w:rsidRPr="00897505">
        <w:rPr>
          <w:rFonts w:asciiTheme="majorBidi" w:hAnsiTheme="majorBidi" w:cstheme="majorBidi"/>
          <w:i/>
          <w:iCs/>
          <w:lang w:val="en-US"/>
        </w:rPr>
        <w:t>,</w:t>
      </w:r>
      <w:r w:rsidR="00117E9B" w:rsidRPr="00117E9B">
        <w:rPr>
          <w:rFonts w:asciiTheme="majorBidi" w:hAnsiTheme="majorBidi" w:cstheme="majorBidi"/>
          <w:i/>
          <w:iCs/>
        </w:rPr>
        <w:t>790</w:t>
      </w:r>
      <w:r w:rsidR="00715A56" w:rsidRPr="0089750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9750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897505">
        <w:rPr>
          <w:rFonts w:asciiTheme="majorBidi" w:hAnsiTheme="majorBidi" w:cstheme="majorBidi"/>
          <w:i/>
          <w:iCs/>
          <w:cs/>
          <w:lang w:val="en-US"/>
        </w:rPr>
        <w:t xml:space="preserve"> และ</w:t>
      </w:r>
      <w:r w:rsidR="007C64FB" w:rsidRPr="00897505">
        <w:rPr>
          <w:rFonts w:asciiTheme="majorBidi" w:hAnsiTheme="majorBidi" w:cstheme="majorBidi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i/>
          <w:iCs/>
        </w:rPr>
        <w:t>50</w:t>
      </w:r>
      <w:r w:rsidR="00715A56" w:rsidRPr="00897505">
        <w:rPr>
          <w:rFonts w:asciiTheme="majorBidi" w:hAnsiTheme="majorBidi" w:cstheme="majorBidi"/>
          <w:i/>
          <w:iCs/>
          <w:lang w:val="en-US"/>
        </w:rPr>
        <w:t>,</w:t>
      </w:r>
      <w:r w:rsidR="00117E9B" w:rsidRPr="00117E9B">
        <w:rPr>
          <w:rFonts w:asciiTheme="majorBidi" w:hAnsiTheme="majorBidi" w:cstheme="majorBidi"/>
          <w:i/>
          <w:iCs/>
        </w:rPr>
        <w:t>322</w:t>
      </w:r>
      <w:r w:rsidR="00715A56" w:rsidRPr="00897505">
        <w:rPr>
          <w:rFonts w:asciiTheme="majorBidi" w:hAnsiTheme="majorBidi" w:cstheme="majorBidi"/>
          <w:i/>
          <w:iCs/>
          <w:lang w:val="en-US"/>
        </w:rPr>
        <w:t xml:space="preserve"> </w:t>
      </w:r>
      <w:r w:rsidR="007C64FB" w:rsidRPr="00897505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897505">
        <w:rPr>
          <w:rFonts w:asciiTheme="majorBidi" w:hAnsiTheme="majorBidi" w:cstheme="majorBidi"/>
          <w:i/>
          <w:iCs/>
          <w:cs/>
          <w:lang w:val="en-US"/>
        </w:rPr>
        <w:t>)</w:t>
      </w:r>
      <w:r w:rsidRPr="0089750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97505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0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9"/>
        <w:gridCol w:w="236"/>
        <w:gridCol w:w="1171"/>
        <w:gridCol w:w="236"/>
        <w:gridCol w:w="1120"/>
        <w:gridCol w:w="236"/>
        <w:gridCol w:w="1205"/>
        <w:gridCol w:w="253"/>
        <w:gridCol w:w="1187"/>
        <w:gridCol w:w="236"/>
        <w:gridCol w:w="1111"/>
        <w:gridCol w:w="239"/>
        <w:gridCol w:w="1114"/>
        <w:gridCol w:w="236"/>
        <w:gridCol w:w="1024"/>
        <w:gridCol w:w="236"/>
        <w:gridCol w:w="1294"/>
        <w:gridCol w:w="1350"/>
      </w:tblGrid>
      <w:tr w:rsidR="00130F74" w:rsidRPr="0035030C" w14:paraId="3D3EBA65" w14:textId="341E80C0" w:rsidTr="0037281D">
        <w:trPr>
          <w:tblHeader/>
        </w:trPr>
        <w:tc>
          <w:tcPr>
            <w:tcW w:w="1529" w:type="dxa"/>
          </w:tcPr>
          <w:p w14:paraId="603633D6" w14:textId="77777777" w:rsidR="00130F74" w:rsidRPr="0035030C" w:rsidRDefault="00130F74" w:rsidP="00283CA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F7189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8" w:type="dxa"/>
            <w:gridSpan w:val="15"/>
          </w:tcPr>
          <w:p w14:paraId="4063519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113E1973" w14:textId="77777777" w:rsidR="00130F74" w:rsidRPr="0035030C" w:rsidRDefault="00130F74" w:rsidP="00130F74">
            <w:pPr>
              <w:tabs>
                <w:tab w:val="left" w:pos="1878"/>
                <w:tab w:val="left" w:pos="2328"/>
              </w:tabs>
              <w:spacing w:line="240" w:lineRule="atLeast"/>
              <w:ind w:left="-115" w:right="97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30F74" w:rsidRPr="0035030C" w14:paraId="308F7F6F" w14:textId="16630023" w:rsidTr="0037281D">
        <w:trPr>
          <w:tblHeader/>
        </w:trPr>
        <w:tc>
          <w:tcPr>
            <w:tcW w:w="1529" w:type="dxa"/>
          </w:tcPr>
          <w:p w14:paraId="2A817DAC" w14:textId="77777777" w:rsidR="00130F74" w:rsidRPr="0035030C" w:rsidRDefault="00130F74" w:rsidP="00283CA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3"/>
          </w:tcPr>
          <w:p w14:paraId="6F5CCC4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130F74" w:rsidRPr="0035030C" w:rsidRDefault="00130F74" w:rsidP="00283C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761519C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</w:tcPr>
          <w:p w14:paraId="43F9FAD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897DA9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74A9D96C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3070D2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</w:tcPr>
          <w:p w14:paraId="6F08EA65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715A56" w:rsidRPr="0035030C" w14:paraId="3D94EBF5" w14:textId="441520EC" w:rsidTr="00055356">
        <w:trPr>
          <w:tblHeader/>
        </w:trPr>
        <w:tc>
          <w:tcPr>
            <w:tcW w:w="1529" w:type="dxa"/>
          </w:tcPr>
          <w:p w14:paraId="0C189401" w14:textId="27D94106" w:rsidR="00715A56" w:rsidRPr="0035030C" w:rsidRDefault="00715A56" w:rsidP="00715A5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25F29333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605E524" w14:textId="15A861D1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B347936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71ACC01" w14:textId="7DAB2180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A1135D4" w14:textId="77777777" w:rsidR="00715A56" w:rsidRPr="0035030C" w:rsidRDefault="00715A56" w:rsidP="00055356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14ADC68" w14:textId="359A5935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3" w:type="dxa"/>
          </w:tcPr>
          <w:p w14:paraId="0FF66C2F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BA0F7D9" w14:textId="5CBCFD47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951498C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E7F7AAA" w14:textId="77BF14BC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2B91C0CC" w14:textId="77777777" w:rsidR="00715A56" w:rsidRPr="0035030C" w:rsidRDefault="00715A56" w:rsidP="00715A5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9E2176" w14:textId="09CBC200" w:rsidR="00715A56" w:rsidRPr="0035030C" w:rsidRDefault="00117E9B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15A5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A766D0D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2C428CFA" w14:textId="77777777" w:rsidR="00715A56" w:rsidRPr="00897505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750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715A56" w:rsidRPr="00897505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20D4C" w14:textId="77777777" w:rsidR="00715A56" w:rsidRPr="00897505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750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799CDDDD" w14:textId="34E2BF13" w:rsidR="00715A56" w:rsidRPr="00897505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7505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715A56" w:rsidRPr="0035030C" w14:paraId="20D81F0E" w14:textId="11F86937" w:rsidTr="0037281D">
        <w:trPr>
          <w:trHeight w:val="324"/>
          <w:tblHeader/>
        </w:trPr>
        <w:tc>
          <w:tcPr>
            <w:tcW w:w="1529" w:type="dxa"/>
          </w:tcPr>
          <w:p w14:paraId="152CFD8F" w14:textId="77777777" w:rsidR="00715A56" w:rsidRPr="0035030C" w:rsidRDefault="00715A56" w:rsidP="00715A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A080B79" w14:textId="77777777" w:rsidR="00715A56" w:rsidRPr="0035030C" w:rsidRDefault="00715A56" w:rsidP="00715A5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8" w:type="dxa"/>
            <w:gridSpan w:val="11"/>
          </w:tcPr>
          <w:p w14:paraId="21AD0776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715A56" w:rsidRPr="0035030C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27DFA91" w14:textId="77777777" w:rsidR="00715A56" w:rsidRPr="00897505" w:rsidRDefault="00715A56" w:rsidP="00715A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975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715A56" w:rsidRPr="00897505" w:rsidRDefault="00715A56" w:rsidP="00715A5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723509A" w14:textId="77777777" w:rsidR="00715A56" w:rsidRPr="00897505" w:rsidRDefault="00715A56" w:rsidP="00715A56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01E91543" w14:textId="529D879F" w:rsidR="00715A56" w:rsidRPr="00897505" w:rsidRDefault="00715A56" w:rsidP="00715A56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208CF" w:rsidRPr="0035030C" w14:paraId="7386DB75" w14:textId="7F36793F" w:rsidTr="00055356">
        <w:tc>
          <w:tcPr>
            <w:tcW w:w="1529" w:type="dxa"/>
          </w:tcPr>
          <w:p w14:paraId="28C0A7A0" w14:textId="3A570D8A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1EB6604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EB56678" w14:textId="11578299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28DA3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A4871E8" w14:textId="694EDAE9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0553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1208CF" w:rsidRPr="000553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846A9C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9EBD843" w14:textId="1CB37144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7D4592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86E278F" w14:textId="2A8D4362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4F0575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3547064" w14:textId="085EDFFF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9686B7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5F09F56" w14:textId="2A866413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B1D6290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15AEA41" w14:textId="30D820A4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27D9A571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3ACB41E" w14:textId="33A1E18E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67D67572" w14:textId="7762E994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11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1208CF" w:rsidRPr="0035030C" w14:paraId="2D9BA455" w14:textId="3A306B9E" w:rsidTr="00055356">
        <w:tc>
          <w:tcPr>
            <w:tcW w:w="1529" w:type="dxa"/>
          </w:tcPr>
          <w:p w14:paraId="79D38EC0" w14:textId="347E7543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4184ACB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2FA2F13" w14:textId="39332EC8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5E2BCDD" w14:textId="2FD3C3DD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7674458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9D05D7" w14:textId="3688AA5B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3F5FE3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F268083" w14:textId="6B261BD7" w:rsidR="001208CF" w:rsidRPr="0035030C" w:rsidRDefault="001208CF" w:rsidP="001208CF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31CF71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293FC423" w14:textId="3007092F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E542E9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8BE8FD" w14:textId="2B7A16B5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68760A19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36E5945" w14:textId="0E9A33B5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B636D08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5A91E5" w14:textId="3F81051F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E9D5F1E" w14:textId="46FF6C47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1208CF" w:rsidRPr="0035030C" w14:paraId="3942CE31" w14:textId="2656F01F" w:rsidTr="00055356">
        <w:tc>
          <w:tcPr>
            <w:tcW w:w="1529" w:type="dxa"/>
          </w:tcPr>
          <w:p w14:paraId="632E3287" w14:textId="5717AE9A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E555EA6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2C1CFEF1" w14:textId="7135ACB2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F6D281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9A89BBA" w14:textId="45E4687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46B1B9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C0E54B5" w14:textId="36B432D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CD4905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1B1A1A3" w14:textId="7222EB1F" w:rsidR="001208CF" w:rsidRPr="0035030C" w:rsidRDefault="001208CF" w:rsidP="001208CF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692A9C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23872C27" w14:textId="40A304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3B5A23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A1E08B4" w14:textId="2D2D1CD6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D40B59D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68401CF" w14:textId="2C67F40C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31461766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8FC7C8B" w14:textId="11C2390D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7046903A" w14:textId="574F0D52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1208CF" w:rsidRPr="0035030C" w14:paraId="6DDA60F4" w14:textId="5E17FF66" w:rsidTr="00055356">
        <w:tc>
          <w:tcPr>
            <w:tcW w:w="1529" w:type="dxa"/>
          </w:tcPr>
          <w:p w14:paraId="7A2C0521" w14:textId="6F8230FF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5CDBF99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413C06C1" w14:textId="4C846E41" w:rsidR="001208CF" w:rsidRPr="0035030C" w:rsidRDefault="00117E9B" w:rsidP="001208CF">
            <w:pPr>
              <w:tabs>
                <w:tab w:val="decimal" w:pos="9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36DC007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10AB3B7" w14:textId="3E94C00B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9D4F3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7F3F13A" w14:textId="6B9842AE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147A238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CB1BA46" w14:textId="36A2DBB0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3943ED2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7DEE4703" w14:textId="4DA4978C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9" w:type="dxa"/>
          </w:tcPr>
          <w:p w14:paraId="3927275D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E1DFC91" w14:textId="1FB60B28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4F6F2216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57B96E8" w14:textId="67A05128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36" w:type="dxa"/>
          </w:tcPr>
          <w:p w14:paraId="21593838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6CE9295" w14:textId="0DDE6109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59ADCF7C" w14:textId="4E687CB9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1208CF" w:rsidRPr="0035030C" w14:paraId="69D53BE0" w14:textId="7BFDA34E" w:rsidTr="00055356">
        <w:tc>
          <w:tcPr>
            <w:tcW w:w="1529" w:type="dxa"/>
          </w:tcPr>
          <w:p w14:paraId="4A8F9D6B" w14:textId="6BC33F2B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96DCBB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09E90A7" w14:textId="39E68C0E" w:rsidR="001208CF" w:rsidRPr="0035030C" w:rsidRDefault="00117E9B" w:rsidP="001208CF">
            <w:pPr>
              <w:tabs>
                <w:tab w:val="decimal" w:pos="9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E2042A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6A9749C" w14:textId="1309561A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26E8BA5" w14:textId="6838DA71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5EFFC60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2B1DAFE" w14:textId="446C087B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C2B469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3402D08" w14:textId="0BF6E138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200C506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374E6EB" w14:textId="1B4A4CEE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6CB9001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A60268B" w14:textId="161A3B02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6" w:type="dxa"/>
          </w:tcPr>
          <w:p w14:paraId="65B37477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087EE7F" w14:textId="25BFF553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4C6EF0AE" w14:textId="39BFB82A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1208CF" w:rsidRPr="0035030C" w14:paraId="175B1CE4" w14:textId="57141B1A" w:rsidTr="00055356">
        <w:tc>
          <w:tcPr>
            <w:tcW w:w="1529" w:type="dxa"/>
          </w:tcPr>
          <w:p w14:paraId="3466F3FE" w14:textId="034ADF75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6CAB1529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A57C771" w14:textId="31757CAD" w:rsidR="001208CF" w:rsidRPr="0035030C" w:rsidRDefault="00117E9B" w:rsidP="001208CF">
            <w:pPr>
              <w:tabs>
                <w:tab w:val="decimal" w:pos="9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6" w:type="dxa"/>
          </w:tcPr>
          <w:p w14:paraId="148B3C8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C9CDD7B" w14:textId="693B5195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E98F7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332F6D7" w14:textId="23B5C11C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3534920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CD34DBE" w14:textId="4C8B9CB7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6" w:type="dxa"/>
          </w:tcPr>
          <w:p w14:paraId="115A502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50C10796" w14:textId="05B6BC23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9" w:type="dxa"/>
          </w:tcPr>
          <w:p w14:paraId="184CDA2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75A3A79" w14:textId="43325654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6" w:type="dxa"/>
          </w:tcPr>
          <w:p w14:paraId="3B821D28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9A56246" w14:textId="01AF48F8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36" w:type="dxa"/>
          </w:tcPr>
          <w:p w14:paraId="28B7C9A2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DBF1A27" w14:textId="2C601F91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96090C2" w14:textId="7321B6E8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12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1208CF" w:rsidRPr="0035030C" w14:paraId="5295958C" w14:textId="489E33EC" w:rsidTr="00055356">
        <w:tc>
          <w:tcPr>
            <w:tcW w:w="1529" w:type="dxa"/>
          </w:tcPr>
          <w:p w14:paraId="1D701EB0" w14:textId="5F928A32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15600D4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0B6ABC61" w14:textId="6C90A31B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C9965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899CE9E" w14:textId="18AEB5B4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9847A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001E414" w14:textId="195C966B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4397AA4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C6B7B65" w14:textId="6ACD6CDE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269AE3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B4DCD6D" w14:textId="6E373E40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12CE86B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8131C8F" w14:textId="60A65FAD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03B5A04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FF90A8A" w14:textId="318944B7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40164E16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2BE88DF" w14:textId="540810F0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783ACF94" w14:textId="54E2AE63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1208CF" w:rsidRPr="0035030C" w14:paraId="4DC886EC" w14:textId="780CCA5E" w:rsidTr="00055356">
        <w:tc>
          <w:tcPr>
            <w:tcW w:w="1529" w:type="dxa"/>
          </w:tcPr>
          <w:p w14:paraId="302EFFA0" w14:textId="293FE9B5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6116B6E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5530752" w14:textId="589E83ED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D4C9CA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F224734" w14:textId="041251F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112408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4423C15" w14:textId="233F99A0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1C07BE9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0272282" w14:textId="359DAAD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863C0E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5EC1225" w14:textId="128DAB57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1C80E01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720E916" w14:textId="03FA5768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49A9C99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A768ED9" w14:textId="0504D805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5152D892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24B4CA7" w14:textId="10972665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1DBC8371" w14:textId="65FA9B19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11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1208CF" w:rsidRPr="0035030C" w14:paraId="79E9E7B1" w14:textId="640B534D" w:rsidTr="00055356">
        <w:tc>
          <w:tcPr>
            <w:tcW w:w="1529" w:type="dxa"/>
          </w:tcPr>
          <w:p w14:paraId="6623D801" w14:textId="4BD5B850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822979A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21E9E60" w14:textId="2CB56522" w:rsidR="001208CF" w:rsidRPr="0035030C" w:rsidRDefault="00117E9B" w:rsidP="001208CF">
            <w:pPr>
              <w:tabs>
                <w:tab w:val="decimal" w:pos="9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5BAEA1E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5857993" w14:textId="76EA5C91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C95DCC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C42EEF2" w14:textId="17EE20BD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ED5861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086FC52" w14:textId="7A37CF58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058AC450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3799E18B" w14:textId="6D92AC63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9" w:type="dxa"/>
          </w:tcPr>
          <w:p w14:paraId="256E58F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558539A" w14:textId="3886CB0F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788BFA2F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D09C29B" w14:textId="370A8336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6A7B6C94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C01536B" w14:textId="434C108B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2187953B" w14:textId="0297C2AB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1208CF" w:rsidRPr="0035030C" w14:paraId="2378C29C" w14:textId="6974AD41" w:rsidTr="00055356">
        <w:tc>
          <w:tcPr>
            <w:tcW w:w="1529" w:type="dxa"/>
          </w:tcPr>
          <w:p w14:paraId="3642A1E8" w14:textId="0A2B5D44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54A1294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5B794AC" w14:textId="4E062318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ECF93A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C61442B" w14:textId="485428C2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A80E3C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DB07343" w14:textId="66C642FD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53" w:type="dxa"/>
          </w:tcPr>
          <w:p w14:paraId="15429CD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788CE16" w14:textId="5499D8C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1656E8E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F30ACC6" w14:textId="0D596C51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9" w:type="dxa"/>
          </w:tcPr>
          <w:p w14:paraId="2960E1C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4C24B77" w14:textId="382A0B3C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2CD5C23D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F8965DE" w14:textId="087ED89F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36" w:type="dxa"/>
          </w:tcPr>
          <w:p w14:paraId="7515C8F7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FCBAB55" w14:textId="5F011B79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C2798FD" w14:textId="2275B4D9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1208CF" w:rsidRPr="0035030C" w14:paraId="7F4DB1EB" w14:textId="5624FDD9" w:rsidTr="00055356">
        <w:tc>
          <w:tcPr>
            <w:tcW w:w="1529" w:type="dxa"/>
          </w:tcPr>
          <w:p w14:paraId="2B5F0EE7" w14:textId="3DD72E04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8CB8A75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38BA2D7" w14:textId="1DF21A85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EF2E12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6B48736" w14:textId="73E3A809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6B3E7A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EC9CA20" w14:textId="0F5B535B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7E5C282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07C7984" w14:textId="4D0556D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24E9CC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0CE1B113" w14:textId="3E1B5A13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4952E88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CAED5CA" w14:textId="7B59455F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A4C64F3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FC98B74" w14:textId="5B2FC87A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1F7BE6E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8513AE9" w14:textId="2ECD93B6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642B42CD" w14:textId="73439BED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1208CF" w:rsidRPr="0035030C" w14:paraId="40179A3E" w14:textId="6AAE8B8F" w:rsidTr="00055356">
        <w:tc>
          <w:tcPr>
            <w:tcW w:w="1529" w:type="dxa"/>
          </w:tcPr>
          <w:p w14:paraId="236BF2F7" w14:textId="083E9576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F54BB5A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0A472CA" w14:textId="3C33A943" w:rsidR="001208CF" w:rsidRPr="0035030C" w:rsidRDefault="00117E9B" w:rsidP="001208CF">
            <w:pPr>
              <w:tabs>
                <w:tab w:val="decimal" w:pos="9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1208CF" w:rsidRPr="00A804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FD49C6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A810059" w14:textId="5E83EAB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1F7239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11CEF63" w14:textId="05D062B3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1E185DC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7D2EA66" w14:textId="5515F7F6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17700A0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2D5FF575" w14:textId="30185CB0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5558629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ACB39EF" w14:textId="2D76BA45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17A6210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F10CA4A" w14:textId="0D410631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722D67D9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2F5F07C" w14:textId="4D35D6C6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52CEC07" w14:textId="7FC8182B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18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1208CF" w:rsidRPr="0035030C" w14:paraId="52D2FC07" w14:textId="6767A4C7" w:rsidTr="00055356">
        <w:tc>
          <w:tcPr>
            <w:tcW w:w="1529" w:type="dxa"/>
          </w:tcPr>
          <w:p w14:paraId="6431C308" w14:textId="3096B88B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4140802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6F842976" w14:textId="1819D826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C3793E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B32888C" w14:textId="53EBABD0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CAD251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974F970" w14:textId="687D6FF9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579210D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99D933A" w14:textId="6A54E0B8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4D25E09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41264731" w14:textId="43CD2E9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7485F51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2179E50" w14:textId="55192BD4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F2136C1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83E8631" w14:textId="4F7017D2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41AEFE36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15B337B" w14:textId="04B476F3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0E295723" w14:textId="16CB700A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18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1208CF" w:rsidRPr="0035030C" w14:paraId="51F53DDA" w14:textId="6300A252" w:rsidTr="00055356">
        <w:tc>
          <w:tcPr>
            <w:tcW w:w="1529" w:type="dxa"/>
          </w:tcPr>
          <w:p w14:paraId="58408455" w14:textId="60FF0267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E219B81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2A57698C" w14:textId="4C831F5C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78F6D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9A2DE9E" w14:textId="6D4781EB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430993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ED30C64" w14:textId="5C98F16A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618F36D0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4E36A546" w14:textId="29518084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16F54D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47173B03" w14:textId="6AA2B7D4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613FB9A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4C32F03" w14:textId="0287C0A0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EEF6806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176712B" w14:textId="4C1CDB38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27E040EF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127E125" w14:textId="5D4F8C11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2A5FFE01" w14:textId="640FE73D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1208CF" w:rsidRPr="0035030C" w14:paraId="74211743" w14:textId="3FA03A84" w:rsidTr="00055356">
        <w:tc>
          <w:tcPr>
            <w:tcW w:w="1529" w:type="dxa"/>
          </w:tcPr>
          <w:p w14:paraId="26399A6D" w14:textId="08761B31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AE619B9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87584AE" w14:textId="706EB789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6FE314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2671DE7" w14:textId="7AA71C7A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F3042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DF23E53" w14:textId="6F08BCD9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514DFC4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7D3E8AA" w14:textId="205C1F43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791966D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0744B72E" w14:textId="5FC5374F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7234228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51E2F99" w14:textId="762D4AF1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214D93A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4DE34F9" w14:textId="5C17C6AE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0BA3296D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D78F379" w14:textId="117851AB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00F19EBE" w14:textId="5F40BA17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13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1208CF" w:rsidRPr="0035030C" w14:paraId="6A1D4A37" w14:textId="506388C2" w:rsidTr="00055356">
        <w:tc>
          <w:tcPr>
            <w:tcW w:w="1529" w:type="dxa"/>
          </w:tcPr>
          <w:p w14:paraId="7B911116" w14:textId="2BB549AE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3" w:name="_Hlk126273140"/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7497F58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29A6FA4F" w14:textId="0ADE1E69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5DD6A0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A39C419" w14:textId="14DA56CA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524AAF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AC025FD" w14:textId="357DD515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53" w:type="dxa"/>
          </w:tcPr>
          <w:p w14:paraId="187E4DB4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4077B05B" w14:textId="1EA8065B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4AB5753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2E5E96DF" w14:textId="7994169B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9" w:type="dxa"/>
          </w:tcPr>
          <w:p w14:paraId="7DCEC55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074D29B" w14:textId="0832B054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1CC02282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1F8906D" w14:textId="078226D2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07C9513F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13E9D17" w14:textId="5F179764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15825AFD" w14:textId="35D9056A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bookmarkEnd w:id="3"/>
      <w:tr w:rsidR="001208CF" w:rsidRPr="0035030C" w14:paraId="7893C649" w14:textId="44E9590D" w:rsidTr="00055356">
        <w:tc>
          <w:tcPr>
            <w:tcW w:w="1529" w:type="dxa"/>
          </w:tcPr>
          <w:p w14:paraId="3BB5ECC7" w14:textId="6DEDDD01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D495CBE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277C5AF" w14:textId="46618D89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7E78A3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28AD3572" w14:textId="66833705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7E8205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F2E9AB4" w14:textId="22C05E18" w:rsidR="001208CF" w:rsidRPr="0035030C" w:rsidRDefault="00117E9B" w:rsidP="001208CF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1208CF"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53" w:type="dxa"/>
          </w:tcPr>
          <w:p w14:paraId="79F1BC1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49C989E2" w14:textId="4BD7586A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1208CF" w:rsidRPr="00752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53BB808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5B3EF503" w14:textId="6761F8CE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9" w:type="dxa"/>
          </w:tcPr>
          <w:p w14:paraId="194A6DD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764FE0A" w14:textId="02F14545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5872A82A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1AA27A1" w14:textId="55D93322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37BF1332" w14:textId="77777777" w:rsidR="001208CF" w:rsidRPr="00897505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850387C" w14:textId="2E9EC046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 w:rsidRPr="007B235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70A29F4" w14:textId="3DD91E2E" w:rsidR="001208CF" w:rsidRPr="00897505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1208CF" w:rsidRPr="007B235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1208CF" w:rsidRPr="0035030C" w14:paraId="2CE5C5E1" w14:textId="6BF8547F" w:rsidTr="00055356">
        <w:tc>
          <w:tcPr>
            <w:tcW w:w="1529" w:type="dxa"/>
          </w:tcPr>
          <w:p w14:paraId="17567189" w14:textId="1B76EE87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A4E488B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5841EA0A" w14:textId="69880323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3BC70E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F441DA5" w14:textId="276ADC8A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332009C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04E26F5" w14:textId="0DD5CFC1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51394704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D663F45" w14:textId="4FBF6ED1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696019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73C91C81" w14:textId="0F90860C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055788DD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A2A2D7A" w14:textId="7B28429E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F1F54B9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00207E9" w14:textId="134F4720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28F65328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0CE0F363" w14:textId="46C167AA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0CE8AB1" w14:textId="4B621E64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5</w:t>
            </w:r>
            <w:r w:rsidR="001208CF" w:rsidRPr="00853EE3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2572</w:t>
            </w:r>
          </w:p>
        </w:tc>
      </w:tr>
      <w:tr w:rsidR="001208CF" w:rsidRPr="0035030C" w14:paraId="74F4BD83" w14:textId="7EAB7A32" w:rsidTr="00055356">
        <w:tc>
          <w:tcPr>
            <w:tcW w:w="1529" w:type="dxa"/>
          </w:tcPr>
          <w:p w14:paraId="5D43B982" w14:textId="186B6C10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0A30A2CC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06E2152D" w14:textId="18102A74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A530124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D5F98D8" w14:textId="19FC4ADE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7777D5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E1081DE" w14:textId="01386506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0A5306E1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E3BA880" w14:textId="68232F80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41BC0A45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65E2D5C0" w14:textId="0B0527CF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4A2F1B0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C2D24E1" w14:textId="03E1C486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AEC81D6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E3DCE21" w14:textId="4C377E75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4419843B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21F2A6C6" w14:textId="7FCD52EF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137BBE76" w14:textId="3E1B5582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26</w:t>
            </w:r>
            <w:r w:rsidR="001208CF" w:rsidRPr="00853EE3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2572</w:t>
            </w:r>
          </w:p>
        </w:tc>
      </w:tr>
      <w:tr w:rsidR="001208CF" w:rsidRPr="0035030C" w14:paraId="1F26C8D3" w14:textId="0D4676BC" w:rsidTr="00055356">
        <w:tc>
          <w:tcPr>
            <w:tcW w:w="1529" w:type="dxa"/>
          </w:tcPr>
          <w:p w14:paraId="453E7ABE" w14:textId="20972559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8F79A27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DE17674" w14:textId="25CA5FB4" w:rsidR="001208CF" w:rsidRPr="0035030C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D8A0107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62564EEB" w14:textId="536BCF32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41E846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1CB61DA" w14:textId="1AA91537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53" w:type="dxa"/>
          </w:tcPr>
          <w:p w14:paraId="3275C5A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6B2B9EBB" w14:textId="7F8DF876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037565B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49CB1795" w14:textId="7FE7647E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9" w:type="dxa"/>
          </w:tcPr>
          <w:p w14:paraId="0F5498A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B7028BD" w14:textId="0D7537BE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58D7A2BD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38B22D2" w14:textId="5F567E0E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6" w:type="dxa"/>
          </w:tcPr>
          <w:p w14:paraId="6BC3BD49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4F41820B" w14:textId="710EE284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6345B0CF" w14:textId="64A09268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1208CF" w:rsidRPr="00853EE3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2572</w:t>
            </w:r>
          </w:p>
        </w:tc>
      </w:tr>
      <w:tr w:rsidR="001208CF" w:rsidRPr="0035030C" w14:paraId="06A8F136" w14:textId="039CDCFB" w:rsidTr="00055356">
        <w:tc>
          <w:tcPr>
            <w:tcW w:w="1529" w:type="dxa"/>
          </w:tcPr>
          <w:p w14:paraId="17385D9D" w14:textId="259C0797" w:rsidR="001208CF" w:rsidRPr="0035030C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86BFDD0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1F51418" w14:textId="780A0857" w:rsidR="001208CF" w:rsidRPr="00752306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10960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5158D5BF" w14:textId="70FBC127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0CF19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39DA366" w14:textId="6727482F" w:rsidR="001208CF" w:rsidRPr="00752306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53" w:type="dxa"/>
          </w:tcPr>
          <w:p w14:paraId="51923C9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22B8A6D" w14:textId="70FDB8D0" w:rsidR="001208CF" w:rsidRPr="0035030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0B6A776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0E7465F2" w14:textId="7516316C" w:rsidR="001208CF" w:rsidRPr="00130F74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9" w:type="dxa"/>
          </w:tcPr>
          <w:p w14:paraId="2277A41F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2DFFD5F" w14:textId="767174E7" w:rsidR="001208CF" w:rsidRPr="0035030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4608039F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C7FC9FF" w14:textId="2FD69114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0D75104F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5EFF63EA" w14:textId="1DA521A1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853E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3D62C40" w14:textId="2CBACD4D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1208CF" w:rsidRPr="00853EE3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1208CF" w:rsidRPr="00853EE3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2572</w:t>
            </w:r>
          </w:p>
        </w:tc>
      </w:tr>
      <w:tr w:rsidR="001208CF" w:rsidRPr="0035030C" w14:paraId="5C80D132" w14:textId="77777777" w:rsidTr="00055356">
        <w:tc>
          <w:tcPr>
            <w:tcW w:w="1529" w:type="dxa"/>
          </w:tcPr>
          <w:p w14:paraId="42D5AFE1" w14:textId="09DE0A58" w:rsidR="001208CF" w:rsidRPr="002810CA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AC9215C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1117900" w14:textId="33FCCCF2" w:rsidR="001208CF" w:rsidRPr="00752306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65BBFC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8D919C7" w14:textId="6F224A60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BBE8AA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7DA450C" w14:textId="5289B856" w:rsidR="001208CF" w:rsidRPr="00752306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7B97940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117CDDB" w14:textId="64BB8AFD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9410C4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F80985F" w14:textId="09097173" w:rsidR="001208CF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236249A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CB0FC74" w14:textId="0CFF0FFB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CD1A95E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25B7EB0" w14:textId="6E155371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B17E7A6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3F1EB09C" w14:textId="47F927C2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176A1A54" w14:textId="54B5C3E0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</w:tr>
      <w:tr w:rsidR="001208CF" w:rsidRPr="0035030C" w14:paraId="7CABDF89" w14:textId="77777777" w:rsidTr="00055356">
        <w:tc>
          <w:tcPr>
            <w:tcW w:w="1529" w:type="dxa"/>
          </w:tcPr>
          <w:p w14:paraId="07D00360" w14:textId="70BDD7C0" w:rsidR="001208CF" w:rsidRPr="002810CA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21E3332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6B9EDD47" w14:textId="247B013A" w:rsidR="001208CF" w:rsidRPr="00752306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9BDE0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EA0DE40" w14:textId="557F98F6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C7B09D4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734D5EB" w14:textId="7BC12378" w:rsidR="001208CF" w:rsidRPr="00752306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00FF724A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62D03328" w14:textId="79214327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47812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A330253" w14:textId="6D272E0F" w:rsidR="001208CF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31ECEA5E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8E7E52C" w14:textId="448E43A6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34FBEB3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5539A37" w14:textId="57FC089D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33500ADF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20BDCD27" w14:textId="0F43CD00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2C74173A" w14:textId="6AF271B2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</w:tr>
      <w:tr w:rsidR="001208CF" w:rsidRPr="0035030C" w14:paraId="627EB208" w14:textId="77777777" w:rsidTr="00055356">
        <w:tc>
          <w:tcPr>
            <w:tcW w:w="1529" w:type="dxa"/>
          </w:tcPr>
          <w:p w14:paraId="2FB28AE7" w14:textId="43283998" w:rsidR="001208CF" w:rsidRPr="002810CA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F878C6B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3E22D02B" w14:textId="5C14A695" w:rsidR="001208CF" w:rsidRPr="00752306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98DFA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7BC9084B" w14:textId="1925D452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50246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F914056" w14:textId="22A69D51" w:rsidR="001208CF" w:rsidRPr="00752306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225DF092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8E2D5E7" w14:textId="0E137A84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134AFA0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5D424326" w14:textId="7D518B79" w:rsidR="001208CF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5216E13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2CB1389" w14:textId="1ED64161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3B941B7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51AE63F" w14:textId="628C2E35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73FFAD6A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32ACB3FE" w14:textId="4F77F1B7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2681F41D" w14:textId="1E12EBFD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1208CF" w:rsidRPr="006F740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1208CF" w:rsidRPr="006F740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1208CF" w:rsidRPr="0035030C" w14:paraId="4060A6CF" w14:textId="77777777" w:rsidTr="00D249FA">
        <w:tc>
          <w:tcPr>
            <w:tcW w:w="1529" w:type="dxa"/>
          </w:tcPr>
          <w:p w14:paraId="0C21C726" w14:textId="33C9F80C" w:rsidR="001208CF" w:rsidRPr="002810CA" w:rsidRDefault="00117E9B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8CF" w:rsidRPr="007037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6E1BF45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D7371F7" w14:textId="756B69BF" w:rsidR="001208CF" w:rsidRPr="00752306" w:rsidRDefault="001208CF" w:rsidP="001208CF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E7D78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9449590" w14:textId="7AB3F23D" w:rsidR="001208CF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72A7348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2954CF3" w14:textId="6E0250B4" w:rsidR="001208CF" w:rsidRPr="00752306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FE26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 w:rsidRPr="00FE26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53" w:type="dxa"/>
          </w:tcPr>
          <w:p w14:paraId="54B5DE2B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6018F3EE" w14:textId="153227F9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852E946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5FCBE6EA" w14:textId="54695DD3" w:rsidR="001208CF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 w:rsidRPr="00FE26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08CF" w:rsidRPr="00FE26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2C667999" w14:textId="77777777" w:rsidR="001208CF" w:rsidRPr="0035030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253AD35" w14:textId="555DAFA6" w:rsidR="001208CF" w:rsidRPr="002810CA" w:rsidRDefault="001208CF" w:rsidP="00A54C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28C72A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A6D41F1" w14:textId="3B8EFBCF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8CF" w:rsidRPr="00CA0B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3C87906B" w14:textId="77777777" w:rsidR="001208CF" w:rsidRPr="000052D4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</w:tcPr>
          <w:p w14:paraId="37BC38DB" w14:textId="1597AF6E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4ADDF72F" w14:textId="6A8AA399" w:rsidR="001208CF" w:rsidRPr="000052D4" w:rsidRDefault="00117E9B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208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1208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</w:tr>
      <w:tr w:rsidR="001208CF" w:rsidRPr="0035030C" w14:paraId="7E0847E7" w14:textId="77777777" w:rsidTr="00055356">
        <w:tc>
          <w:tcPr>
            <w:tcW w:w="1529" w:type="dxa"/>
          </w:tcPr>
          <w:p w14:paraId="7588E9CF" w14:textId="1EBB6F57" w:rsidR="001208CF" w:rsidRPr="009A49A7" w:rsidRDefault="001208CF" w:rsidP="001208C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07E8EE8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23D128E" w14:textId="4A67B90E" w:rsidR="001208CF" w:rsidRPr="00BA3B3C" w:rsidRDefault="00117E9B" w:rsidP="001208CF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36" w:type="dxa"/>
          </w:tcPr>
          <w:p w14:paraId="6BFD94DF" w14:textId="77777777" w:rsidR="001208CF" w:rsidRPr="00BA3B3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A450D31" w14:textId="00ED5752" w:rsidR="001208CF" w:rsidRPr="00BA3B3C" w:rsidRDefault="00117E9B" w:rsidP="001208CF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1208CF" w:rsidRPr="000052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</w:t>
            </w:r>
            <w:r w:rsidR="001208CF" w:rsidRPr="000052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46181D71" w14:textId="77777777" w:rsidR="001208CF" w:rsidRPr="00BA3B3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262E4FA5" w14:textId="44723C3C" w:rsidR="001208CF" w:rsidRPr="00BA3B3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343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3" w:type="dxa"/>
          </w:tcPr>
          <w:p w14:paraId="59B22D61" w14:textId="77777777" w:rsidR="001208CF" w:rsidRPr="00BA3B3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383C42C" w14:textId="056FB8D4" w:rsidR="001208CF" w:rsidRPr="00BA3B3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491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11098EF9" w14:textId="77777777" w:rsidR="001208CF" w:rsidRPr="00BA3B3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6BEA8C5" w14:textId="759F15F5" w:rsidR="001208CF" w:rsidRPr="00BA3B3C" w:rsidRDefault="00117E9B" w:rsidP="001208CF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891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9" w:type="dxa"/>
          </w:tcPr>
          <w:p w14:paraId="4B5D5DE4" w14:textId="77777777" w:rsidR="001208CF" w:rsidRPr="00BA3B3C" w:rsidRDefault="001208CF" w:rsidP="001208CF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E7C2E0" w14:textId="212C51FD" w:rsidR="001208CF" w:rsidRPr="00BA3B3C" w:rsidRDefault="00117E9B" w:rsidP="001208CF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789</w:t>
            </w:r>
            <w:r w:rsidR="001208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6" w:type="dxa"/>
          </w:tcPr>
          <w:p w14:paraId="712BFD6A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FA5B6E1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365BAD1" w14:textId="77777777" w:rsidR="001208CF" w:rsidRPr="0035030C" w:rsidRDefault="001208CF" w:rsidP="001208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BCBF0B" w14:textId="77777777" w:rsidR="001208CF" w:rsidRPr="0035030C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3F9B7AD" w14:textId="77777777" w:rsidR="001208CF" w:rsidRPr="009C6189" w:rsidRDefault="001208CF" w:rsidP="001208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79495B3" w14:textId="09CA2F3A" w:rsidR="0024322A" w:rsidRDefault="0024322A">
      <w:pPr>
        <w:rPr>
          <w:rFonts w:asciiTheme="majorBidi" w:hAnsiTheme="majorBidi" w:cstheme="majorBidi"/>
          <w:highlight w:val="yellow"/>
          <w:cs/>
        </w:rPr>
      </w:pPr>
    </w:p>
    <w:p w14:paraId="2DC56BED" w14:textId="14B48A8D" w:rsidR="009E5305" w:rsidRPr="00CF5D48" w:rsidRDefault="0024322A" w:rsidP="00CF5D48">
      <w:pPr>
        <w:spacing w:line="240" w:lineRule="auto"/>
        <w:rPr>
          <w:rFonts w:asciiTheme="majorBidi" w:hAnsiTheme="majorBidi" w:cstheme="majorBidi"/>
          <w:highlight w:val="yellow"/>
          <w:lang w:val="en-US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4"/>
        <w:gridCol w:w="236"/>
        <w:gridCol w:w="1096"/>
        <w:gridCol w:w="236"/>
        <w:gridCol w:w="1115"/>
        <w:gridCol w:w="241"/>
        <w:gridCol w:w="1204"/>
        <w:gridCol w:w="265"/>
        <w:gridCol w:w="1175"/>
        <w:gridCol w:w="239"/>
        <w:gridCol w:w="1111"/>
        <w:gridCol w:w="236"/>
        <w:gridCol w:w="1114"/>
        <w:gridCol w:w="236"/>
        <w:gridCol w:w="1024"/>
        <w:gridCol w:w="236"/>
        <w:gridCol w:w="1281"/>
        <w:gridCol w:w="13"/>
        <w:gridCol w:w="1348"/>
      </w:tblGrid>
      <w:tr w:rsidR="00107446" w:rsidRPr="0035030C" w14:paraId="4B62291A" w14:textId="5BB9D48B" w:rsidTr="000052D4">
        <w:tc>
          <w:tcPr>
            <w:tcW w:w="1544" w:type="dxa"/>
          </w:tcPr>
          <w:p w14:paraId="617ADDE2" w14:textId="77777777" w:rsidR="00107446" w:rsidRPr="0035030C" w:rsidRDefault="00107446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9F0A88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9" w:type="dxa"/>
            <w:gridSpan w:val="15"/>
          </w:tcPr>
          <w:p w14:paraId="0D63DEAC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61" w:type="dxa"/>
            <w:gridSpan w:val="2"/>
          </w:tcPr>
          <w:p w14:paraId="031BB9C2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07446" w:rsidRPr="0035030C" w14:paraId="401A699D" w14:textId="59B2007F" w:rsidTr="000052D4">
        <w:tc>
          <w:tcPr>
            <w:tcW w:w="1544" w:type="dxa"/>
          </w:tcPr>
          <w:p w14:paraId="0FCFA244" w14:textId="77777777" w:rsidR="00107446" w:rsidRPr="0035030C" w:rsidRDefault="00107446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7" w:type="dxa"/>
            <w:gridSpan w:val="3"/>
          </w:tcPr>
          <w:p w14:paraId="6A304424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41" w:type="dxa"/>
          </w:tcPr>
          <w:p w14:paraId="58B3038D" w14:textId="77777777" w:rsidR="00107446" w:rsidRPr="0035030C" w:rsidRDefault="00107446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69C1655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</w:tcPr>
          <w:p w14:paraId="0D119A1E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1" w:type="dxa"/>
            <w:gridSpan w:val="3"/>
          </w:tcPr>
          <w:p w14:paraId="77521F33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4D371DD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6EC4335A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2"/>
          </w:tcPr>
          <w:p w14:paraId="77F2FE80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48" w:type="dxa"/>
          </w:tcPr>
          <w:p w14:paraId="1CC9EAB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37281D" w:rsidRPr="0035030C" w14:paraId="003C6937" w14:textId="093F6D5E" w:rsidTr="000052D4">
        <w:tc>
          <w:tcPr>
            <w:tcW w:w="1544" w:type="dxa"/>
          </w:tcPr>
          <w:p w14:paraId="50528247" w14:textId="6A6FF731" w:rsidR="0037281D" w:rsidRPr="0035030C" w:rsidRDefault="0037281D" w:rsidP="0037281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085CBA4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8622EFF" w14:textId="5675D21E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9B1CF3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56858DC" w14:textId="344D8AAF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1F25D9D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A2413B6" w14:textId="13E9121B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65" w:type="dxa"/>
          </w:tcPr>
          <w:p w14:paraId="2514DC79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5AE001" w14:textId="0A14FE7F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35505C3B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6EF236A" w14:textId="10404224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F2E8D7E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F721DF" w14:textId="15D68813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728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7281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EDB2EA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599A3AF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2"/>
          </w:tcPr>
          <w:p w14:paraId="6E45A0F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48" w:type="dxa"/>
          </w:tcPr>
          <w:p w14:paraId="615369AA" w14:textId="0A5AF672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37281D" w:rsidRPr="0035030C" w14:paraId="095BF082" w14:textId="580999A4" w:rsidTr="000052D4">
        <w:tc>
          <w:tcPr>
            <w:tcW w:w="1544" w:type="dxa"/>
          </w:tcPr>
          <w:p w14:paraId="289D1BDA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424EDE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2" w:type="dxa"/>
            <w:gridSpan w:val="11"/>
          </w:tcPr>
          <w:p w14:paraId="40D8664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FC8B4C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37281D" w:rsidRPr="0035030C" w:rsidRDefault="0037281D" w:rsidP="0037281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42A9DBA4" w14:textId="77777777" w:rsidR="0037281D" w:rsidRPr="0035030C" w:rsidRDefault="0037281D" w:rsidP="0037281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8" w:type="dxa"/>
          </w:tcPr>
          <w:p w14:paraId="0357FE3A" w14:textId="77777777" w:rsidR="0037281D" w:rsidRPr="0035030C" w:rsidRDefault="0037281D" w:rsidP="0037281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26ABD" w:rsidRPr="0035030C" w14:paraId="2A61269B" w14:textId="10F82361" w:rsidTr="000052D4">
        <w:tc>
          <w:tcPr>
            <w:tcW w:w="1544" w:type="dxa"/>
          </w:tcPr>
          <w:p w14:paraId="71ACA47C" w14:textId="5ABCEF8A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72F2D99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37F5067F" w14:textId="0BD61CE6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E070DA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7FA39F7F" w14:textId="7A9C4674" w:rsidR="00E26ABD" w:rsidRPr="0035030C" w:rsidRDefault="00117E9B" w:rsidP="0047713A">
            <w:pPr>
              <w:tabs>
                <w:tab w:val="decimal" w:pos="9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1" w:type="dxa"/>
          </w:tcPr>
          <w:p w14:paraId="432AD78D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D9C2558" w14:textId="34B92983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4A519B1A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37B81122" w14:textId="738AFEE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B76134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6BCE6108" w14:textId="3661E0E6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76D72B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CD74F77" w14:textId="690665CB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B1078C6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1F6172C" w14:textId="36141F3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D94D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38E3EB9F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1AD2F72D" w14:textId="7F9BCCF1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D94D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 w:rsidRPr="00D94D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D94D0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1A720BEB" w14:textId="708A2055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11</w:t>
            </w:r>
            <w:r w:rsidR="00E26ABD" w:rsidRPr="00D94D0D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E26ABD" w:rsidRPr="00D94D0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E26ABD" w:rsidRPr="0035030C" w14:paraId="7C661CBF" w14:textId="7DEC27AA" w:rsidTr="000052D4">
        <w:tc>
          <w:tcPr>
            <w:tcW w:w="1544" w:type="dxa"/>
          </w:tcPr>
          <w:p w14:paraId="057F918A" w14:textId="7A2C3A2C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9FF05C5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178D179B" w14:textId="5FA3C030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ACF624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20F96CB9" w14:textId="3FC66EE0" w:rsidR="00E26ABD" w:rsidRPr="0035030C" w:rsidRDefault="00117E9B" w:rsidP="0047713A">
            <w:pPr>
              <w:tabs>
                <w:tab w:val="decimal" w:pos="9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41" w:type="dxa"/>
          </w:tcPr>
          <w:p w14:paraId="1BCCBA85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81C3478" w14:textId="33F28CC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0D15A342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1224CF48" w14:textId="0D4DD12C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930A86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4AB8D6C0" w14:textId="7D5E2F2A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0135619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0DAC875" w14:textId="00EDA2A4" w:rsidR="00E26ABD" w:rsidRPr="0035030C" w:rsidRDefault="00117E9B" w:rsidP="007F2D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1449265E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551B359" w14:textId="14335A6F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3A5A36F2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31FAC50C" w14:textId="3D8DDA1E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67BAA449" w14:textId="7A880C03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5</w:t>
            </w:r>
            <w:r w:rsidR="00E26ABD" w:rsidRPr="005F383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E26ABD" w:rsidRPr="0035030C" w14:paraId="7C929A1D" w14:textId="7E3D6459" w:rsidTr="000052D4">
        <w:tc>
          <w:tcPr>
            <w:tcW w:w="1544" w:type="dxa"/>
          </w:tcPr>
          <w:p w14:paraId="4718336C" w14:textId="012E9C50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06798536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7EF82D53" w14:textId="4B33940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EFB8A6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348B7692" w14:textId="2DCDC283" w:rsidR="00E26ABD" w:rsidRPr="0035030C" w:rsidRDefault="00117E9B" w:rsidP="0047713A">
            <w:pPr>
              <w:tabs>
                <w:tab w:val="decimal" w:pos="9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1" w:type="dxa"/>
          </w:tcPr>
          <w:p w14:paraId="655096B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B26529" w14:textId="3F3E740A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59DFB3B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75FDEA1D" w14:textId="5EF66B1D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90B3FB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2F97252B" w14:textId="2E781220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479C17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E0063DF" w14:textId="601F463E" w:rsidR="00E26ABD" w:rsidRPr="0035030C" w:rsidRDefault="00117E9B" w:rsidP="007F2D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0045A32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205177D" w14:textId="1F6E9F11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286302C2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796D98FA" w14:textId="7CCA9211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F383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143FB6C0" w14:textId="06CE8C9A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4</w:t>
            </w:r>
            <w:r w:rsidR="00E26ABD" w:rsidRPr="005F3833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E26ABD" w:rsidRPr="005F383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</w:tr>
      <w:tr w:rsidR="00E26ABD" w:rsidRPr="0035030C" w14:paraId="3A8BF67D" w14:textId="6B52A682" w:rsidTr="000052D4">
        <w:tc>
          <w:tcPr>
            <w:tcW w:w="1544" w:type="dxa"/>
          </w:tcPr>
          <w:p w14:paraId="1F2F4EF0" w14:textId="7F541124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4F3FF29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4F90CE04" w14:textId="6C9953A0" w:rsidR="00E26ABD" w:rsidRPr="0035030C" w:rsidRDefault="00117E9B" w:rsidP="00E26AB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13C4EB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1A38A9C" w14:textId="356ECBE1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7A093FE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E4DC2A" w14:textId="7690420A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19DF09C2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1C860A6E" w14:textId="5476517E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5D4AE53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D486538" w14:textId="4498C6C9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D5FE0F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62458851" w14:textId="3AF1F523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08B748D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10318FF" w14:textId="635EE200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36" w:type="dxa"/>
          </w:tcPr>
          <w:p w14:paraId="0EE2A4F7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27DF3F4B" w14:textId="6310B463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5CCAC35C" w14:textId="09448A0B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E26ABD" w:rsidRPr="0035030C" w14:paraId="35B61840" w14:textId="69B57D41" w:rsidTr="000052D4">
        <w:tc>
          <w:tcPr>
            <w:tcW w:w="1544" w:type="dxa"/>
          </w:tcPr>
          <w:p w14:paraId="267BF5E0" w14:textId="7A9DD381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C944B64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601D444C" w14:textId="77DD2731" w:rsidR="00E26ABD" w:rsidRPr="0035030C" w:rsidRDefault="00117E9B" w:rsidP="00E26AB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DD1F2F2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5A6217DD" w14:textId="01A3638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003A4CFC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A80EE7" w14:textId="742DE990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655085F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5D3038FC" w14:textId="70A21E1C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1E06F6BD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0C346650" w14:textId="7D1984EE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5145C0A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BFC022E" w14:textId="42A63965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DEC9E2B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97C8A0C" w14:textId="0AC1D735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6" w:type="dxa"/>
          </w:tcPr>
          <w:p w14:paraId="49C8D190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381C6E09" w14:textId="30CF8E9F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729328D6" w14:textId="6A3FFFF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E26ABD" w:rsidRPr="0035030C" w14:paraId="46943999" w14:textId="12928E1C" w:rsidTr="000052D4">
        <w:tc>
          <w:tcPr>
            <w:tcW w:w="1544" w:type="dxa"/>
          </w:tcPr>
          <w:p w14:paraId="25CD25F2" w14:textId="21B8ACA1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A356E75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7EDB6B85" w14:textId="58798818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2B8D889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4857C621" w14:textId="0943187B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6A58A8F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5708C9" w14:textId="7C03B70A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33F8E6E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6EBFFF1E" w14:textId="39233A04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56AB06C0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7A2EE078" w14:textId="0F03A866" w:rsidR="00E26ABD" w:rsidRPr="0035030C" w:rsidRDefault="00117E9B" w:rsidP="0047713A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3664AE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655B008" w14:textId="741E5E99" w:rsidR="00E26ABD" w:rsidRPr="0035030C" w:rsidRDefault="00117E9B" w:rsidP="007F2D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04EEA77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E859C9D" w14:textId="4F308250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26D61485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7DDDF1DA" w14:textId="706BEACB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1B627F19" w14:textId="01FDA1E0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E26ABD" w:rsidRPr="0035030C" w14:paraId="3F6905F1" w14:textId="2CB29B07" w:rsidTr="000052D4">
        <w:tc>
          <w:tcPr>
            <w:tcW w:w="1544" w:type="dxa"/>
          </w:tcPr>
          <w:p w14:paraId="3F7270BC" w14:textId="1718834A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45BA115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6A3F72BA" w14:textId="56DDB004" w:rsidR="00E26ABD" w:rsidRPr="0035030C" w:rsidRDefault="00117E9B" w:rsidP="0047713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1F212A15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5658194E" w14:textId="6EC725A0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0CCFAF96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68FD6B3" w14:textId="68FB69AE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272C564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6AF61BE2" w14:textId="20C37B1D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9" w:type="dxa"/>
          </w:tcPr>
          <w:p w14:paraId="7E989B3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3F889A53" w14:textId="4ACC772E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76954548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78FC0E8" w14:textId="58537778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40E877E5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14C7072" w14:textId="7482A8B1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5C82A09A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1A580FF6" w14:textId="7296E47F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5AF2372E" w14:textId="5675234E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</w:tr>
      <w:tr w:rsidR="00E26ABD" w:rsidRPr="0035030C" w14:paraId="5D91C423" w14:textId="193BBF2C" w:rsidTr="000052D4">
        <w:tc>
          <w:tcPr>
            <w:tcW w:w="1544" w:type="dxa"/>
          </w:tcPr>
          <w:p w14:paraId="5F7BC24E" w14:textId="306D62F9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9DA17CF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2ED02223" w14:textId="7608910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1BA6C90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67E38D9A" w14:textId="23B5BFA5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1FBC3D1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3816F29" w14:textId="3077D5D7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65" w:type="dxa"/>
          </w:tcPr>
          <w:p w14:paraId="6792216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6C185E62" w14:textId="17D5D47C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9" w:type="dxa"/>
          </w:tcPr>
          <w:p w14:paraId="7DE9BA0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0A91A17E" w14:textId="5A2575C3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0FED0C42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3FBFD45" w14:textId="73600E53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453009DF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EF786A1" w14:textId="2AD63889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36" w:type="dxa"/>
          </w:tcPr>
          <w:p w14:paraId="58F4A76D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3CC7F1BD" w14:textId="77B3BB33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2421BE32" w14:textId="4998A869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E26ABD" w:rsidRPr="0035030C" w14:paraId="31B086DA" w14:textId="3D8A5B62" w:rsidTr="000052D4">
        <w:tc>
          <w:tcPr>
            <w:tcW w:w="1544" w:type="dxa"/>
          </w:tcPr>
          <w:p w14:paraId="366AC89F" w14:textId="5142A661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99F39F4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2C7F1657" w14:textId="1497476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288D32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76189CC9" w14:textId="62D0893B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2943B84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600DC40" w14:textId="542DACB9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0A0E4B09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61614C31" w14:textId="024AF79D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6CB4EF48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744C842E" w14:textId="06E1D90B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677CFA0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D64EACB" w14:textId="6677A7F6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3903408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E28D8EC" w14:textId="7BF2706C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20168A30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1BC00C9C" w14:textId="2426A69E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7FE0828F" w14:textId="0815188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E26ABD" w:rsidRPr="0035030C" w14:paraId="55B679B1" w14:textId="62FD9E7C" w:rsidTr="000052D4">
        <w:tc>
          <w:tcPr>
            <w:tcW w:w="1544" w:type="dxa"/>
          </w:tcPr>
          <w:p w14:paraId="1B0404A6" w14:textId="533F019E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4331340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3676218B" w14:textId="5AFF45D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CF19A2D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BB49188" w14:textId="7F827BB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293FD88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61E5B8" w14:textId="5DA1255B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73B68C4C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3D313240" w14:textId="7894A7A8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</w:tcPr>
          <w:p w14:paraId="236197C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720918B7" w14:textId="24C468A7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20619B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F167234" w14:textId="0C3D6AA1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B28091C" w14:textId="714C6DA1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9F2574F" w14:textId="44A48DB9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310C26E6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3A3D1E0C" w14:textId="78927412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36B5E2AC" w14:textId="33F405F2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E26ABD" w:rsidRPr="0035030C" w14:paraId="6A0D5B8C" w14:textId="7AC5C256" w:rsidTr="000052D4">
        <w:tc>
          <w:tcPr>
            <w:tcW w:w="1544" w:type="dxa"/>
          </w:tcPr>
          <w:p w14:paraId="50CC3A8F" w14:textId="635AE426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5EF59F0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0A5A2BCD" w14:textId="29E90B9D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04F0242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32166CF4" w14:textId="02D89E70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215E915A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3FAF2D3" w14:textId="4C4F0D1B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65" w:type="dxa"/>
          </w:tcPr>
          <w:p w14:paraId="0D426D49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48673AD2" w14:textId="6BCBB9A8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9" w:type="dxa"/>
          </w:tcPr>
          <w:p w14:paraId="3B48780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6632B542" w14:textId="30A1F235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42608EB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0D4F4E2F" w14:textId="53916267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36771CCB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29868AC" w14:textId="63C6B11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7BF4488D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659040A8" w14:textId="78A717C1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0FBD65FD" w14:textId="73744566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2570</w:t>
            </w:r>
          </w:p>
        </w:tc>
      </w:tr>
      <w:tr w:rsidR="00E26ABD" w:rsidRPr="0035030C" w14:paraId="616F1336" w14:textId="6FFE616A" w:rsidTr="000052D4">
        <w:tc>
          <w:tcPr>
            <w:tcW w:w="1544" w:type="dxa"/>
          </w:tcPr>
          <w:p w14:paraId="127F683C" w14:textId="7311310E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CCE905A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5B849C45" w14:textId="5CFBC2D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96BD92A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976C86C" w14:textId="4B73F822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2CF39880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82E21FF" w14:textId="11A4E8A6" w:rsidR="00E26ABD" w:rsidRPr="0035030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65" w:type="dxa"/>
          </w:tcPr>
          <w:p w14:paraId="3CDAEFA8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3628C677" w14:textId="3E2310CB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9" w:type="dxa"/>
          </w:tcPr>
          <w:p w14:paraId="5552932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5BE51E48" w14:textId="01DB73E5" w:rsidR="00E26ABD" w:rsidRPr="0035030C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7FC7906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5FD0230" w14:textId="39948CFD" w:rsidR="00E26ABD" w:rsidRPr="0035030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7649BBAF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5B21706" w14:textId="5D06408F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1C29EAC4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0F2033C7" w14:textId="471BA970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0CEC1CCB" w14:textId="53462C42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15</w:t>
            </w:r>
            <w:r w:rsidR="00E26ABD" w:rsidRPr="00526FB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E26ABD" w:rsidRPr="0035030C" w14:paraId="35A69456" w14:textId="59193FD5" w:rsidTr="000052D4">
        <w:tc>
          <w:tcPr>
            <w:tcW w:w="1544" w:type="dxa"/>
          </w:tcPr>
          <w:p w14:paraId="6A34EE46" w14:textId="567EBF31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BA5ED57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778EEA62" w14:textId="1CF698AD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0C2B24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83D3CCF" w14:textId="678B9BC3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305298D5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BBDEFBA" w14:textId="70F72A57" w:rsidR="00E26ABD" w:rsidRPr="008452E1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65" w:type="dxa"/>
          </w:tcPr>
          <w:p w14:paraId="70A2B64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2D3841AD" w14:textId="4F182344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9" w:type="dxa"/>
          </w:tcPr>
          <w:p w14:paraId="623C490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3DC9D6A6" w14:textId="65037778" w:rsidR="00E26ABD" w:rsidRPr="00BF7B87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033C80FD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32D25DA" w14:textId="356D4B5A" w:rsidR="00E26ABD" w:rsidRPr="0035030C" w:rsidRDefault="00117E9B" w:rsidP="00E26AB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36120207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BE48B40" w14:textId="374E912D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6" w:type="dxa"/>
          </w:tcPr>
          <w:p w14:paraId="39BF05BE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704C2EA6" w14:textId="2A63AAE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8" w:type="dxa"/>
          </w:tcPr>
          <w:p w14:paraId="38B2AF0A" w14:textId="750C44CA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8</w:t>
            </w:r>
            <w:r w:rsidR="00E26ABD" w:rsidRPr="00526FB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2572</w:t>
            </w:r>
          </w:p>
        </w:tc>
      </w:tr>
      <w:tr w:rsidR="00E26ABD" w:rsidRPr="0035030C" w14:paraId="5BFC1D9F" w14:textId="39F1D23F" w:rsidTr="000052D4">
        <w:tc>
          <w:tcPr>
            <w:tcW w:w="1544" w:type="dxa"/>
          </w:tcPr>
          <w:p w14:paraId="0E938535" w14:textId="3E1428DD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C69F25C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17837E6E" w14:textId="68273296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A95EE9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54F00721" w14:textId="3B6D6529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174E4DC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0A0456" w14:textId="71FCF279" w:rsidR="00E26ABD" w:rsidRPr="008452E1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65" w:type="dxa"/>
          </w:tcPr>
          <w:p w14:paraId="4555308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7034A534" w14:textId="2BEDC6CC" w:rsidR="00E26ABD" w:rsidRPr="0035030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9" w:type="dxa"/>
          </w:tcPr>
          <w:p w14:paraId="2EB2B221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86867BE" w14:textId="2392A0AF" w:rsidR="00E26ABD" w:rsidRPr="00BF7B87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7860AFFF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04CD0E2" w14:textId="39CD5250" w:rsidR="00E26ABD" w:rsidRPr="0035030C" w:rsidRDefault="00117E9B" w:rsidP="00E26AB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0DF642B3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B698347" w14:textId="3A811164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9DE01C0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34F5FD1D" w14:textId="287B1600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48" w:type="dxa"/>
          </w:tcPr>
          <w:p w14:paraId="0D1B9CE5" w14:textId="160BAB62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26ABD" w:rsidRPr="00526F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526F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</w:tr>
      <w:tr w:rsidR="00E26ABD" w:rsidRPr="0035030C" w14:paraId="2169AB61" w14:textId="775EC725" w:rsidTr="000052D4">
        <w:tc>
          <w:tcPr>
            <w:tcW w:w="1544" w:type="dxa"/>
          </w:tcPr>
          <w:p w14:paraId="741BC071" w14:textId="08DA6B63" w:rsidR="00E26ABD" w:rsidRPr="0035030C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7B2A390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4B39B689" w14:textId="6998D531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01C7CD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5FEDFA21" w14:textId="1EAD3974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47A19C68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DFA1089" w14:textId="2EA971DA" w:rsidR="00E26ABD" w:rsidRPr="008452E1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1D59079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7B8467E4" w14:textId="4C90FC1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1929FB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10551E6" w14:textId="46E8F3A6" w:rsidR="00E26ABD" w:rsidRPr="00BF7B87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4239D0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54CD3EA" w14:textId="357F3AE9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6A89D4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5367158" w14:textId="7B36B88D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64A702F3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76291724" w14:textId="06323FCF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0A0ABB00" w14:textId="6A634B1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</w:tr>
      <w:tr w:rsidR="00E26ABD" w:rsidRPr="0035030C" w14:paraId="480075F9" w14:textId="77777777" w:rsidTr="000052D4">
        <w:tc>
          <w:tcPr>
            <w:tcW w:w="1544" w:type="dxa"/>
          </w:tcPr>
          <w:p w14:paraId="062D6D58" w14:textId="12A9D778" w:rsidR="00E26ABD" w:rsidRPr="002810CA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7C88BF5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03ADF852" w14:textId="75493900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41C0BC0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2FB93CE" w14:textId="0786130E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0861EB27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F86FC2E" w14:textId="73EF9411" w:rsidR="00E26ABD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68854658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</w:tcPr>
          <w:p w14:paraId="5BE88029" w14:textId="4B19FAAC" w:rsidR="00E26ABD" w:rsidRPr="002810CA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189937E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</w:tcPr>
          <w:p w14:paraId="15EC0026" w14:textId="0DDD998C" w:rsidR="00E26ABD" w:rsidRPr="00BF7B87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9CE6E3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F6668F1" w14:textId="744522AA" w:rsidR="00E26ABD" w:rsidRPr="002810CA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D4AF8B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85F3C5B" w14:textId="5A92FA08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189B2A8E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13BC459B" w14:textId="70E3E786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38C711BE" w14:textId="3183B46D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</w:tr>
      <w:tr w:rsidR="00E26ABD" w:rsidRPr="0035030C" w14:paraId="33FB870F" w14:textId="77777777" w:rsidTr="000052D4">
        <w:tc>
          <w:tcPr>
            <w:tcW w:w="1544" w:type="dxa"/>
          </w:tcPr>
          <w:p w14:paraId="10269236" w14:textId="789CD6B0" w:rsidR="00E26ABD" w:rsidRPr="002810CA" w:rsidRDefault="00117E9B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2C3CFED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0C7451" w14:textId="38F1071D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1D70A44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1B18714" w14:textId="5CF0CBE7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</w:tcPr>
          <w:p w14:paraId="0297E2D6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7E5EAAF" w14:textId="19333664" w:rsidR="00E26ABD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5" w:type="dxa"/>
          </w:tcPr>
          <w:p w14:paraId="6A69053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9FA881E" w14:textId="3B2D281D" w:rsidR="00E26ABD" w:rsidRPr="002810CA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7B44BF03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60C74F" w14:textId="763E5BDA" w:rsidR="00E26ABD" w:rsidRPr="00BF7B87" w:rsidRDefault="00117E9B" w:rsidP="00E26ABD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E26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6CAE6DB" w14:textId="77777777" w:rsidR="00E26ABD" w:rsidRPr="0035030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107527F" w14:textId="01965BD2" w:rsidR="00E26ABD" w:rsidRPr="002810CA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F4C48D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9253D12" w14:textId="079E485B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24A4D274" w14:textId="77777777" w:rsidR="00E26ABD" w:rsidRPr="00CB6917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622A69CE" w14:textId="1076713B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26ABD" w:rsidRPr="006F7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26ABD" w:rsidRPr="006F7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8" w:type="dxa"/>
          </w:tcPr>
          <w:p w14:paraId="1029F07C" w14:textId="3276BBEE" w:rsidR="00E26ABD" w:rsidRPr="00CB6917" w:rsidRDefault="00117E9B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  <w:r w:rsidRPr="00117E9B">
              <w:rPr>
                <w:rFonts w:asciiTheme="majorBidi" w:hAnsiTheme="majorBidi"/>
                <w:sz w:val="24"/>
                <w:szCs w:val="24"/>
              </w:rPr>
              <w:t>30</w:t>
            </w:r>
            <w:r w:rsidR="00E26ABD" w:rsidRPr="006F740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E26ABD" w:rsidRPr="006F740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17E9B">
              <w:rPr>
                <w:rFonts w:asciiTheme="majorBidi" w:hAnsiTheme="majorBidi"/>
                <w:sz w:val="24"/>
                <w:szCs w:val="24"/>
              </w:rPr>
              <w:t>2571</w:t>
            </w:r>
          </w:p>
        </w:tc>
      </w:tr>
      <w:tr w:rsidR="00E26ABD" w:rsidRPr="0035030C" w14:paraId="3D245111" w14:textId="58B4997C" w:rsidTr="000052D4">
        <w:tc>
          <w:tcPr>
            <w:tcW w:w="1544" w:type="dxa"/>
          </w:tcPr>
          <w:p w14:paraId="6E1F7501" w14:textId="6EBD0F85" w:rsidR="00E26ABD" w:rsidRDefault="00E26ABD" w:rsidP="00E26AB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7D8A1CC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CC3E174" w14:textId="7851D65B" w:rsidR="00E26ABD" w:rsidRPr="00BA3B3C" w:rsidRDefault="00117E9B" w:rsidP="00E26AB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532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61AD10E1" w14:textId="77777777" w:rsidR="00E26ABD" w:rsidRPr="00BA3B3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76D7D9A" w14:textId="2ED84AF6" w:rsidR="00E26ABD" w:rsidRPr="00BA3B3C" w:rsidRDefault="00117E9B" w:rsidP="0047713A">
            <w:pPr>
              <w:tabs>
                <w:tab w:val="decimal" w:pos="9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41" w:type="dxa"/>
          </w:tcPr>
          <w:p w14:paraId="4E784C12" w14:textId="77777777" w:rsidR="00E26ABD" w:rsidRPr="00BA3B3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80B212F" w14:textId="0610A27A" w:rsidR="00E26ABD" w:rsidRPr="00BA3B3C" w:rsidRDefault="00117E9B" w:rsidP="0047713A">
            <w:pPr>
              <w:tabs>
                <w:tab w:val="decimal" w:pos="10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65" w:type="dxa"/>
          </w:tcPr>
          <w:p w14:paraId="5E04EF53" w14:textId="77777777" w:rsidR="00E26ABD" w:rsidRPr="00BA3B3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E5E28AD" w14:textId="0BE3F644" w:rsidR="00E26ABD" w:rsidRPr="00BA3B3C" w:rsidRDefault="00117E9B" w:rsidP="0047713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39" w:type="dxa"/>
          </w:tcPr>
          <w:p w14:paraId="7D4B79C4" w14:textId="77777777" w:rsidR="00E26ABD" w:rsidRPr="00BA3B3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38B5D65" w14:textId="6979BFD1" w:rsidR="00E26ABD" w:rsidRPr="00BA3B3C" w:rsidRDefault="00117E9B" w:rsidP="00122A9C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423</w:t>
            </w:r>
            <w:r w:rsidR="008846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248ADC03" w14:textId="77777777" w:rsidR="00E26ABD" w:rsidRPr="00BA3B3C" w:rsidRDefault="00E26ABD" w:rsidP="00E26AB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271D47" w14:textId="3EA46AAF" w:rsidR="00E26ABD" w:rsidRPr="00BA3B3C" w:rsidRDefault="00117E9B" w:rsidP="00E26ABD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  <w:r w:rsidR="00E26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3D9B23DB" w14:textId="77777777" w:rsidR="00E26ABD" w:rsidRPr="0035030C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3BB542A" w14:textId="1756C70D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988D4C" w14:textId="77777777" w:rsidR="00E26ABD" w:rsidRPr="0035030C" w:rsidRDefault="00E26ABD" w:rsidP="00E26AB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gridSpan w:val="2"/>
          </w:tcPr>
          <w:p w14:paraId="2B7185BC" w14:textId="771EEB6D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8" w:type="dxa"/>
          </w:tcPr>
          <w:p w14:paraId="23710383" w14:textId="77777777" w:rsidR="00E26ABD" w:rsidRDefault="00E26ABD" w:rsidP="00E26A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60F5021" w14:textId="77777777" w:rsidR="007C64FB" w:rsidRPr="0035030C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481F8E6" w14:textId="77777777" w:rsidR="00CD1F05" w:rsidRPr="0035030C" w:rsidRDefault="00CD1F05" w:rsidP="00C23539">
      <w:pPr>
        <w:pStyle w:val="Caption"/>
        <w:ind w:hanging="900"/>
        <w:rPr>
          <w:rFonts w:asciiTheme="majorBidi" w:hAnsiTheme="majorBidi" w:cstheme="majorBidi"/>
          <w:highlight w:val="yellow"/>
          <w:cs/>
        </w:rPr>
        <w:sectPr w:rsidR="00CD1F05" w:rsidRPr="0035030C" w:rsidSect="00412DB6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575C456" w14:textId="77777777" w:rsidR="00B94B8F" w:rsidRPr="0035030C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ประมาณการหนี้สิน</w:t>
      </w:r>
      <w:r w:rsidR="00FE0E45" w:rsidRPr="0035030C">
        <w:rPr>
          <w:rFonts w:asciiTheme="majorBidi" w:hAnsiTheme="majorBidi" w:cstheme="majorBidi"/>
          <w:cs/>
        </w:rPr>
        <w:t>ไม่หมุนเวียน</w:t>
      </w:r>
      <w:r w:rsidRPr="0035030C">
        <w:rPr>
          <w:rFonts w:asciiTheme="majorBidi" w:hAnsiTheme="majorBidi" w:cstheme="majorBidi"/>
          <w:cs/>
        </w:rPr>
        <w:t>สำหรับ</w:t>
      </w:r>
      <w:r w:rsidR="009C3B63" w:rsidRPr="0035030C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35030C" w14:paraId="45721B0A" w14:textId="77777777" w:rsidTr="009D665E">
        <w:tc>
          <w:tcPr>
            <w:tcW w:w="3931" w:type="dxa"/>
          </w:tcPr>
          <w:p w14:paraId="38F68E97" w14:textId="77777777" w:rsidR="0061303D" w:rsidRPr="0035030C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35030C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71A6F414" w14:textId="77777777" w:rsidTr="009D665E">
        <w:tc>
          <w:tcPr>
            <w:tcW w:w="3931" w:type="dxa"/>
          </w:tcPr>
          <w:p w14:paraId="458430CA" w14:textId="54B21FAF" w:rsidR="0037281D" w:rsidRPr="00832D0E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32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4" w:type="dxa"/>
          </w:tcPr>
          <w:p w14:paraId="7B508D45" w14:textId="3BC002EA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C4892BD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513AADD6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DF6A7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3E510FC0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7799D35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53859E41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12D1CDB6" w14:textId="77777777" w:rsidTr="009D665E">
        <w:tc>
          <w:tcPr>
            <w:tcW w:w="3931" w:type="dxa"/>
          </w:tcPr>
          <w:p w14:paraId="2CEE98AE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281D" w:rsidRPr="0035030C" w14:paraId="2DE756E3" w14:textId="77777777" w:rsidTr="00606DF9">
        <w:tc>
          <w:tcPr>
            <w:tcW w:w="3931" w:type="dxa"/>
          </w:tcPr>
          <w:p w14:paraId="15CD79A4" w14:textId="19451EF1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06C036B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1D" w:rsidRPr="0035030C" w14:paraId="1E5EEFF6" w14:textId="77777777" w:rsidTr="00D249FA">
        <w:tc>
          <w:tcPr>
            <w:tcW w:w="3931" w:type="dxa"/>
            <w:vAlign w:val="bottom"/>
          </w:tcPr>
          <w:p w14:paraId="1EFD077A" w14:textId="4B3BDE8B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</w:t>
            </w:r>
            <w:r w:rsidRPr="00832D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C1491F5" w14:textId="6002A8D8" w:rsidR="0037281D" w:rsidRPr="0047667A" w:rsidRDefault="00117E9B" w:rsidP="0037281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6" w:type="dxa"/>
          </w:tcPr>
          <w:p w14:paraId="6C305E82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6A6A0D5" w14:textId="1601421F" w:rsidR="0037281D" w:rsidRPr="0035030C" w:rsidRDefault="00117E9B" w:rsidP="0037281D">
            <w:pPr>
              <w:spacing w:line="240" w:lineRule="atLeast"/>
              <w:ind w:left="-115" w:right="-2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6917" w:rsidRP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="00CB6917" w:rsidRP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1174CBBF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8B912FC" w14:textId="309A0A05" w:rsidR="0037281D" w:rsidRPr="0047667A" w:rsidRDefault="00117E9B" w:rsidP="0037281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36" w:type="dxa"/>
          </w:tcPr>
          <w:p w14:paraId="7F1A3B03" w14:textId="77777777" w:rsidR="0037281D" w:rsidRPr="0035030C" w:rsidRDefault="0037281D" w:rsidP="0037281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C56F0C1" w14:textId="49BF091F" w:rsidR="0037281D" w:rsidRPr="0035030C" w:rsidRDefault="00117E9B" w:rsidP="0037281D">
            <w:pPr>
              <w:spacing w:line="240" w:lineRule="atLeast"/>
              <w:ind w:left="-115"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6917" w:rsidRP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  <w:r w:rsidR="00CB6917" w:rsidRP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29E0F76D" w14:textId="77777777" w:rsidR="00AD786F" w:rsidRPr="0035030C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680D23C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  <w:highlight w:val="yellow"/>
        </w:rPr>
      </w:pPr>
    </w:p>
    <w:p w14:paraId="44D9B421" w14:textId="77777777" w:rsidR="00540611" w:rsidRPr="00AC4FA8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A834B6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F707F4" w14:textId="0320E93E" w:rsidR="00D96043" w:rsidRPr="00AC4FA8" w:rsidRDefault="00540611" w:rsidP="00EE26CB">
      <w:pPr>
        <w:pStyle w:val="Bo-C1Content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t>กลุ่มบริษัท</w:t>
      </w:r>
      <w:r w:rsidR="0061303D" w:rsidRPr="00AC4FA8">
        <w:rPr>
          <w:rFonts w:asciiTheme="majorBidi" w:hAnsiTheme="majorBidi" w:cstheme="majorBidi"/>
          <w:cs/>
        </w:rPr>
        <w:t>และบริษัท</w:t>
      </w:r>
      <w:r w:rsidRPr="00AC4FA8">
        <w:rPr>
          <w:rFonts w:asciiTheme="majorBidi" w:hAnsiTheme="majorBidi" w:cstheme="majorBidi"/>
          <w:cs/>
        </w:rPr>
        <w:t>จัดการ</w:t>
      </w:r>
      <w:r w:rsidR="007576A6" w:rsidRPr="00AC4FA8">
        <w:rPr>
          <w:rFonts w:asciiTheme="majorBidi" w:hAnsiTheme="majorBidi" w:cstheme="majorBidi"/>
          <w:cs/>
        </w:rPr>
        <w:t>โครงการ</w:t>
      </w:r>
      <w:r w:rsidR="003C575D" w:rsidRPr="00AC4FA8">
        <w:rPr>
          <w:rFonts w:asciiTheme="majorBidi" w:hAnsiTheme="majorBidi" w:cstheme="majorBidi"/>
          <w:cs/>
        </w:rPr>
        <w:t>ผลประโยชน์ที่กำหนดไว้</w:t>
      </w:r>
      <w:r w:rsidRPr="00AC4FA8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117E9B" w:rsidRPr="00117E9B">
        <w:rPr>
          <w:rFonts w:asciiTheme="majorBidi" w:hAnsiTheme="majorBidi" w:cstheme="majorBidi"/>
        </w:rPr>
        <w:t>2541</w:t>
      </w:r>
      <w:r w:rsidRPr="00AC4FA8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 w:rsidRPr="00AC4FA8">
        <w:rPr>
          <w:rFonts w:asciiTheme="majorBidi" w:hAnsiTheme="majorBidi" w:cstheme="majorBidi"/>
        </w:rPr>
        <w:t xml:space="preserve"> </w:t>
      </w:r>
      <w:r w:rsidR="00D96043" w:rsidRPr="00AC4FA8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44"/>
        <w:gridCol w:w="1450"/>
        <w:gridCol w:w="231"/>
        <w:gridCol w:w="1312"/>
        <w:gridCol w:w="231"/>
        <w:gridCol w:w="1367"/>
        <w:gridCol w:w="231"/>
        <w:gridCol w:w="1312"/>
      </w:tblGrid>
      <w:tr w:rsidR="00E320E0" w:rsidRPr="0035030C" w14:paraId="57A18016" w14:textId="77777777" w:rsidTr="0037281D">
        <w:tc>
          <w:tcPr>
            <w:tcW w:w="3044" w:type="dxa"/>
          </w:tcPr>
          <w:p w14:paraId="7DE67B4A" w14:textId="77777777" w:rsidR="00E320E0" w:rsidRPr="0035030C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993" w:type="dxa"/>
            <w:gridSpan w:val="3"/>
          </w:tcPr>
          <w:p w14:paraId="0E14CA96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4EAC83FB" w14:textId="77777777" w:rsidR="00E320E0" w:rsidRPr="0035030C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4B500375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4AB18EF3" w14:textId="77777777" w:rsidTr="0037281D">
        <w:tc>
          <w:tcPr>
            <w:tcW w:w="3044" w:type="dxa"/>
          </w:tcPr>
          <w:p w14:paraId="69BBAB00" w14:textId="77777777" w:rsidR="0037281D" w:rsidRPr="0035030C" w:rsidRDefault="0037281D" w:rsidP="0037281D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450" w:type="dxa"/>
          </w:tcPr>
          <w:p w14:paraId="5F9C0520" w14:textId="7A983C26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1" w:type="dxa"/>
          </w:tcPr>
          <w:p w14:paraId="7F7D8C90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E867EC1" w14:textId="2F8A3AE5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1" w:type="dxa"/>
          </w:tcPr>
          <w:p w14:paraId="58B97120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D35CF9C" w14:textId="22DD100B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1" w:type="dxa"/>
          </w:tcPr>
          <w:p w14:paraId="746A7E97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4876EC7" w14:textId="2276275F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0005C25C" w14:textId="77777777" w:rsidTr="0037281D">
        <w:tc>
          <w:tcPr>
            <w:tcW w:w="3044" w:type="dxa"/>
          </w:tcPr>
          <w:p w14:paraId="18C5E522" w14:textId="77777777" w:rsidR="0037281D" w:rsidRPr="0035030C" w:rsidRDefault="0037281D" w:rsidP="0037281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4" w:type="dxa"/>
            <w:gridSpan w:val="7"/>
          </w:tcPr>
          <w:p w14:paraId="7AF40F8E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6917" w:rsidRPr="0035030C" w14:paraId="42CBC20E" w14:textId="77777777" w:rsidTr="00D249FA">
        <w:tc>
          <w:tcPr>
            <w:tcW w:w="3044" w:type="dxa"/>
          </w:tcPr>
          <w:p w14:paraId="77FDFBFD" w14:textId="0B26B7CD" w:rsidR="00CB6917" w:rsidRPr="0035030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50" w:type="dxa"/>
            <w:vAlign w:val="bottom"/>
          </w:tcPr>
          <w:p w14:paraId="65B91E6F" w14:textId="331C3772" w:rsidR="00CB6917" w:rsidRPr="0035030C" w:rsidRDefault="00117E9B" w:rsidP="008048F5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 w:rsidRP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CB6917" w:rsidRP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31" w:type="dxa"/>
            <w:vAlign w:val="bottom"/>
          </w:tcPr>
          <w:p w14:paraId="09D163F7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40F4B3D3" w14:textId="793D8EEC" w:rsidR="00CB6917" w:rsidRPr="0035030C" w:rsidRDefault="00117E9B" w:rsidP="00EB16FC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31" w:type="dxa"/>
            <w:vAlign w:val="bottom"/>
          </w:tcPr>
          <w:p w14:paraId="06A38F3B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BBA7B49" w14:textId="1BDCE0EC" w:rsidR="00CB6917" w:rsidRPr="0035030C" w:rsidRDefault="00117E9B" w:rsidP="008048F5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 w:rsidRP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="00CB6917" w:rsidRP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31" w:type="dxa"/>
            <w:vAlign w:val="bottom"/>
          </w:tcPr>
          <w:p w14:paraId="4C1889D8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46CF3A4" w14:textId="17EBB1D6" w:rsidR="00CB6917" w:rsidRPr="0035030C" w:rsidRDefault="00117E9B" w:rsidP="00EB16FC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CB6917" w:rsidRPr="0035030C" w14:paraId="20D15373" w14:textId="77777777" w:rsidTr="00D249FA">
        <w:tc>
          <w:tcPr>
            <w:tcW w:w="3044" w:type="dxa"/>
          </w:tcPr>
          <w:p w14:paraId="1DE06702" w14:textId="5537FCFC" w:rsidR="00CB6917" w:rsidRPr="009A032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03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50" w:type="dxa"/>
            <w:vAlign w:val="bottom"/>
          </w:tcPr>
          <w:p w14:paraId="44DC7BFC" w14:textId="77777777" w:rsidR="00CB6917" w:rsidRPr="0035030C" w:rsidRDefault="00CB6917" w:rsidP="00CB6917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598D5E98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1F72C436" w14:textId="77777777" w:rsidR="00CB6917" w:rsidRPr="0035030C" w:rsidRDefault="00CB6917" w:rsidP="00CB6917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10DE210A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34A632CF" w14:textId="77777777" w:rsidR="00CB6917" w:rsidRPr="0035030C" w:rsidRDefault="00CB6917" w:rsidP="00CB6917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66F7EF30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09FE2EC" w14:textId="77777777" w:rsidR="00CB6917" w:rsidRPr="0035030C" w:rsidRDefault="00CB6917" w:rsidP="00CB6917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6917" w:rsidRPr="0035030C" w14:paraId="67CD4935" w14:textId="77777777" w:rsidTr="00D249FA">
        <w:tc>
          <w:tcPr>
            <w:tcW w:w="3044" w:type="dxa"/>
          </w:tcPr>
          <w:p w14:paraId="197B22D8" w14:textId="77777777" w:rsidR="00CB6917" w:rsidRPr="0035030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50" w:type="dxa"/>
            <w:vAlign w:val="bottom"/>
          </w:tcPr>
          <w:p w14:paraId="23F4778F" w14:textId="7AEF81E1" w:rsidR="00CB6917" w:rsidRPr="0035030C" w:rsidRDefault="00117E9B" w:rsidP="00CB6917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804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1" w:type="dxa"/>
            <w:vAlign w:val="bottom"/>
          </w:tcPr>
          <w:p w14:paraId="749B808A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0C9F14F0" w14:textId="01605618" w:rsidR="00CB6917" w:rsidRPr="0035030C" w:rsidRDefault="00117E9B" w:rsidP="00CB6917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31" w:type="dxa"/>
            <w:vAlign w:val="bottom"/>
          </w:tcPr>
          <w:p w14:paraId="4DF2F6C1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7CF13376" w14:textId="3727ABD5" w:rsidR="00CB6917" w:rsidRPr="0035030C" w:rsidRDefault="00117E9B" w:rsidP="008048F5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04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31" w:type="dxa"/>
            <w:vAlign w:val="bottom"/>
          </w:tcPr>
          <w:p w14:paraId="4C501E8B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8B08AE5" w14:textId="0810BA60" w:rsidR="00CB6917" w:rsidRPr="0037281D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48F5" w:rsidRPr="0035030C" w14:paraId="078E28EE" w14:textId="77777777" w:rsidTr="00D249FA">
        <w:tc>
          <w:tcPr>
            <w:tcW w:w="3044" w:type="dxa"/>
          </w:tcPr>
          <w:p w14:paraId="2CB17121" w14:textId="63F9231D" w:rsidR="008048F5" w:rsidRPr="008048F5" w:rsidRDefault="008048F5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4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50" w:type="dxa"/>
            <w:vAlign w:val="bottom"/>
          </w:tcPr>
          <w:p w14:paraId="2E4DBEC1" w14:textId="77777777" w:rsidR="008048F5" w:rsidRDefault="008048F5" w:rsidP="00CB6917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779BBBB1" w14:textId="77777777" w:rsidR="008048F5" w:rsidRPr="0035030C" w:rsidRDefault="008048F5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C7C5D61" w14:textId="77777777" w:rsidR="008048F5" w:rsidRDefault="008048F5" w:rsidP="00CB6917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3A171141" w14:textId="77777777" w:rsidR="008048F5" w:rsidRPr="0035030C" w:rsidRDefault="008048F5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1FDBB3D" w14:textId="77777777" w:rsidR="008048F5" w:rsidRDefault="008048F5" w:rsidP="008048F5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1E04D7B9" w14:textId="77777777" w:rsidR="008048F5" w:rsidRPr="0035030C" w:rsidRDefault="008048F5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AD48F67" w14:textId="77777777" w:rsidR="008048F5" w:rsidRDefault="008048F5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6917" w:rsidRPr="0035030C" w14:paraId="46792579" w14:textId="77777777" w:rsidTr="00D249FA">
        <w:tc>
          <w:tcPr>
            <w:tcW w:w="3044" w:type="dxa"/>
          </w:tcPr>
          <w:p w14:paraId="7CF77787" w14:textId="7B6DBE77" w:rsidR="00CB6917" w:rsidRPr="0035030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804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50" w:type="dxa"/>
            <w:vAlign w:val="bottom"/>
          </w:tcPr>
          <w:p w14:paraId="3CB16191" w14:textId="4B48D209" w:rsidR="00CB6917" w:rsidRDefault="00117E9B" w:rsidP="008048F5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04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1" w:type="dxa"/>
            <w:vAlign w:val="bottom"/>
          </w:tcPr>
          <w:p w14:paraId="7BF8C453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1909D64" w14:textId="284FFB0D" w:rsidR="00CB6917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1" w:type="dxa"/>
            <w:vAlign w:val="bottom"/>
          </w:tcPr>
          <w:p w14:paraId="73F2B4E8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1130F3C" w14:textId="289FFCBD" w:rsidR="00CB6917" w:rsidRDefault="00117E9B" w:rsidP="008048F5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04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31" w:type="dxa"/>
            <w:vAlign w:val="bottom"/>
          </w:tcPr>
          <w:p w14:paraId="133C3A74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089B3CD3" w14:textId="6EFC871B" w:rsidR="00CB6917" w:rsidRPr="0037281D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6917" w:rsidRPr="0035030C" w14:paraId="1EEE6249" w14:textId="77777777" w:rsidTr="00D249FA">
        <w:tc>
          <w:tcPr>
            <w:tcW w:w="3044" w:type="dxa"/>
          </w:tcPr>
          <w:p w14:paraId="3C3A667E" w14:textId="77777777" w:rsidR="00CB6917" w:rsidRPr="0035030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450" w:type="dxa"/>
            <w:vAlign w:val="bottom"/>
          </w:tcPr>
          <w:p w14:paraId="277AC8A4" w14:textId="0B23E370" w:rsidR="00CB6917" w:rsidRPr="0035030C" w:rsidRDefault="00CB6917" w:rsidP="00CB6917">
            <w:pPr>
              <w:tabs>
                <w:tab w:val="decimal" w:pos="11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2C6FFF64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vAlign w:val="bottom"/>
          </w:tcPr>
          <w:p w14:paraId="5FA56190" w14:textId="77777777" w:rsidR="00CB6917" w:rsidRPr="0035030C" w:rsidRDefault="00CB6917" w:rsidP="00CB6917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669CC107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6A62314" w14:textId="77777777" w:rsidR="00CB6917" w:rsidRPr="0035030C" w:rsidRDefault="00CB6917" w:rsidP="00CB6917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vAlign w:val="bottom"/>
          </w:tcPr>
          <w:p w14:paraId="4E9C8191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5238691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6917" w:rsidRPr="0035030C" w14:paraId="46A9D8B4" w14:textId="77777777" w:rsidTr="00D249FA">
        <w:tc>
          <w:tcPr>
            <w:tcW w:w="3044" w:type="dxa"/>
          </w:tcPr>
          <w:p w14:paraId="3A3D5CCB" w14:textId="77777777" w:rsidR="00CB6917" w:rsidRPr="0035030C" w:rsidRDefault="00CB6917" w:rsidP="00CB691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50" w:type="dxa"/>
            <w:vAlign w:val="bottom"/>
          </w:tcPr>
          <w:p w14:paraId="5F1D9C27" w14:textId="12AA5468" w:rsidR="00CB6917" w:rsidRPr="0035030C" w:rsidRDefault="008048F5" w:rsidP="00CB6917">
            <w:pPr>
              <w:tabs>
                <w:tab w:val="decimal" w:pos="116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0DFC7E28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A806CEB" w14:textId="1975A056" w:rsidR="00CB6917" w:rsidRPr="0035030C" w:rsidRDefault="00CB6917" w:rsidP="00EB16FC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1BDF498B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601508A0" w14:textId="15C618C7" w:rsidR="00CB6917" w:rsidRPr="0035030C" w:rsidRDefault="008048F5" w:rsidP="00CB6917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21F8C5A2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FC293B8" w14:textId="06094C5C" w:rsidR="00CB6917" w:rsidRPr="0035030C" w:rsidRDefault="00CB6917" w:rsidP="00CB691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B6917" w:rsidRPr="0035030C" w14:paraId="4747CBB7" w14:textId="77777777" w:rsidTr="00D249FA">
        <w:tc>
          <w:tcPr>
            <w:tcW w:w="3044" w:type="dxa"/>
            <w:vAlign w:val="bottom"/>
          </w:tcPr>
          <w:p w14:paraId="7CEB4994" w14:textId="0585685C" w:rsidR="00CB6917" w:rsidRPr="0035030C" w:rsidRDefault="00CB6917" w:rsidP="00CB691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2AAF3" w14:textId="7C5DFED2" w:rsidR="00CB6917" w:rsidRPr="0035030C" w:rsidRDefault="00117E9B" w:rsidP="00CB6917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1" w:type="dxa"/>
            <w:vAlign w:val="bottom"/>
          </w:tcPr>
          <w:p w14:paraId="6F15139A" w14:textId="77777777" w:rsidR="00CB6917" w:rsidRPr="0035030C" w:rsidRDefault="00CB6917" w:rsidP="00CB691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1382B0D5" w:rsidR="00CB6917" w:rsidRPr="00EB16FC" w:rsidRDefault="00117E9B" w:rsidP="00CB6917">
            <w:pPr>
              <w:tabs>
                <w:tab w:val="decimal" w:pos="10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6917" w:rsidRPr="00EB1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="00CB6917" w:rsidRPr="00EB1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1" w:type="dxa"/>
            <w:vAlign w:val="bottom"/>
          </w:tcPr>
          <w:p w14:paraId="42BEF4E6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5EE6D" w14:textId="749E1321" w:rsidR="00CB6917" w:rsidRPr="0035030C" w:rsidRDefault="00117E9B" w:rsidP="00CB6917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  <w:r w:rsidR="00804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31" w:type="dxa"/>
            <w:vAlign w:val="bottom"/>
          </w:tcPr>
          <w:p w14:paraId="6E58A163" w14:textId="77777777" w:rsidR="00CB6917" w:rsidRPr="0035030C" w:rsidRDefault="00CB6917" w:rsidP="00CB691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087B8313" w:rsidR="00CB6917" w:rsidRPr="0035030C" w:rsidRDefault="00117E9B" w:rsidP="00CB691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</w:tbl>
    <w:p w14:paraId="285F0BD7" w14:textId="716C8DD0" w:rsidR="00035F1F" w:rsidRDefault="00035F1F" w:rsidP="003029B8">
      <w:pPr>
        <w:pStyle w:val="Bo-Blankline"/>
        <w:rPr>
          <w:rFonts w:asciiTheme="majorBidi" w:hAnsiTheme="majorBidi" w:cstheme="majorBidi"/>
        </w:rPr>
      </w:pPr>
    </w:p>
    <w:p w14:paraId="6C894A17" w14:textId="77777777" w:rsidR="00035F1F" w:rsidRDefault="00035F1F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16"/>
        <w:gridCol w:w="236"/>
        <w:gridCol w:w="1238"/>
        <w:gridCol w:w="270"/>
        <w:gridCol w:w="1170"/>
        <w:gridCol w:w="270"/>
        <w:gridCol w:w="1260"/>
      </w:tblGrid>
      <w:tr w:rsidR="003029B8" w:rsidRPr="0035030C" w14:paraId="36CC8F01" w14:textId="77777777" w:rsidTr="00FA0EC0">
        <w:tc>
          <w:tcPr>
            <w:tcW w:w="3420" w:type="dxa"/>
          </w:tcPr>
          <w:p w14:paraId="41147AB1" w14:textId="77777777" w:rsidR="003029B8" w:rsidRPr="0035030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3"/>
          </w:tcPr>
          <w:p w14:paraId="49B3AF71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35030C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651B13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1D" w:rsidRPr="0035030C" w14:paraId="57A4DE99" w14:textId="77777777" w:rsidTr="00FA0EC0">
        <w:tc>
          <w:tcPr>
            <w:tcW w:w="3420" w:type="dxa"/>
          </w:tcPr>
          <w:p w14:paraId="6096F0CE" w14:textId="77777777" w:rsidR="0037281D" w:rsidRPr="0035030C" w:rsidRDefault="0037281D" w:rsidP="0037281D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</w:tcPr>
          <w:p w14:paraId="19A0E7B4" w14:textId="368BA2EE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CE5A833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1729521" w14:textId="5678F80B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CFDC58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EF24" w14:textId="77CE9EAB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970362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98F21" w14:textId="55435D0C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709B6BC9" w14:textId="77777777" w:rsidTr="00FA0EC0">
        <w:tc>
          <w:tcPr>
            <w:tcW w:w="3420" w:type="dxa"/>
          </w:tcPr>
          <w:p w14:paraId="6AFC65DA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FDC46F7" w14:textId="77777777" w:rsidR="0037281D" w:rsidRPr="0035030C" w:rsidRDefault="0037281D" w:rsidP="0037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CB6917" w:rsidRPr="0035030C" w14:paraId="72D8A96D" w14:textId="77777777" w:rsidTr="00D249FA">
        <w:tc>
          <w:tcPr>
            <w:tcW w:w="3420" w:type="dxa"/>
          </w:tcPr>
          <w:p w14:paraId="1582FA2E" w14:textId="77777777" w:rsidR="00CB6917" w:rsidRPr="0035030C" w:rsidRDefault="00CB6917" w:rsidP="00CB69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6" w:type="dxa"/>
            <w:vAlign w:val="bottom"/>
          </w:tcPr>
          <w:p w14:paraId="5CC46970" w14:textId="2EFB6FC5" w:rsidR="00CB6917" w:rsidRPr="0035030C" w:rsidRDefault="00117E9B" w:rsidP="00F26C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vAlign w:val="bottom"/>
          </w:tcPr>
          <w:p w14:paraId="760DC666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98139A9" w14:textId="1637D124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vAlign w:val="bottom"/>
          </w:tcPr>
          <w:p w14:paraId="3D8DAC96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2C610" w14:textId="6B898753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bottom"/>
          </w:tcPr>
          <w:p w14:paraId="74155044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535AA" w14:textId="382B15D3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CB6917" w:rsidRPr="0035030C" w14:paraId="092417F3" w14:textId="77777777" w:rsidTr="00D249FA">
        <w:tc>
          <w:tcPr>
            <w:tcW w:w="3420" w:type="dxa"/>
          </w:tcPr>
          <w:p w14:paraId="7CE89F5F" w14:textId="77777777" w:rsidR="00CB6917" w:rsidRPr="0035030C" w:rsidRDefault="00CB6917" w:rsidP="00CB69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6" w:type="dxa"/>
            <w:vAlign w:val="bottom"/>
          </w:tcPr>
          <w:p w14:paraId="03370B8F" w14:textId="662BD704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vAlign w:val="bottom"/>
          </w:tcPr>
          <w:p w14:paraId="71C30CCB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2CEA927" w14:textId="3A1655AE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2D3C332E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448C5" w14:textId="6E295E80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32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2E89E55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F0AF5" w14:textId="40A251CE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48B76892" w14:textId="77777777" w:rsidR="00F14C8F" w:rsidRPr="00AC4FA8" w:rsidRDefault="00F14C8F" w:rsidP="00D540FE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F3371B8" w14:textId="77777777" w:rsidR="00F14C8F" w:rsidRPr="00AC4FA8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AC4FA8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AC4FA8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AC4FA8" w:rsidRDefault="00A1236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A7E72D" w14:textId="2782C76A" w:rsidR="006F7A71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341D"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21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5B2A02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17E9B" w:rsidRPr="00117E9B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C34B41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A7ED18E" w14:textId="77777777" w:rsidR="00F43F73" w:rsidRPr="0035030C" w:rsidRDefault="00F43F73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</w:p>
    <w:p w14:paraId="069D81BC" w14:textId="2D4D17E8" w:rsidR="00F14C8F" w:rsidRPr="00AC4FA8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C4FA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19ADC94" w14:textId="77777777" w:rsidR="00754711" w:rsidRPr="00AC4FA8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386BCD8" w14:textId="65B3A17A" w:rsidR="00F14C8F" w:rsidRPr="00AC4FA8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AC4FA8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AC4FA8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AC4FA8">
        <w:rPr>
          <w:rFonts w:asciiTheme="majorBidi" w:hAnsiTheme="majorBidi" w:cstheme="majorBidi"/>
          <w:spacing w:val="-2"/>
        </w:rPr>
        <w:t xml:space="preserve"> </w:t>
      </w:r>
      <w:r w:rsidRPr="00AC4FA8">
        <w:rPr>
          <w:rFonts w:asciiTheme="majorBidi" w:hAnsiTheme="majorBidi" w:cstheme="majorBidi"/>
          <w:spacing w:val="-2"/>
          <w:cs/>
        </w:rPr>
        <w:t xml:space="preserve">ๆ คงที่ </w:t>
      </w:r>
    </w:p>
    <w:p w14:paraId="4307A979" w14:textId="77777777" w:rsidR="00F14C8F" w:rsidRPr="00AC4FA8" w:rsidRDefault="00F14C8F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12"/>
        <w:gridCol w:w="1274"/>
        <w:gridCol w:w="233"/>
        <w:gridCol w:w="1274"/>
        <w:gridCol w:w="233"/>
        <w:gridCol w:w="1245"/>
        <w:gridCol w:w="233"/>
        <w:gridCol w:w="1274"/>
      </w:tblGrid>
      <w:tr w:rsidR="006F4058" w:rsidRPr="0035030C" w14:paraId="334F17BD" w14:textId="77777777" w:rsidTr="0037281D">
        <w:tc>
          <w:tcPr>
            <w:tcW w:w="3412" w:type="dxa"/>
          </w:tcPr>
          <w:p w14:paraId="17FD5C3A" w14:textId="77777777" w:rsidR="006F4058" w:rsidRPr="0035030C" w:rsidRDefault="006F4058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6" w:type="dxa"/>
            <w:gridSpan w:val="7"/>
          </w:tcPr>
          <w:p w14:paraId="50B46337" w14:textId="138BF2A3" w:rsidR="006F4058" w:rsidRPr="0035030C" w:rsidRDefault="006F4058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4058" w:rsidRPr="0035030C" w14:paraId="189335C5" w14:textId="77777777" w:rsidTr="0037281D">
        <w:tc>
          <w:tcPr>
            <w:tcW w:w="3412" w:type="dxa"/>
            <w:vAlign w:val="bottom"/>
          </w:tcPr>
          <w:p w14:paraId="5ADA030D" w14:textId="32A15E22" w:rsidR="006F4058" w:rsidRPr="0035030C" w:rsidRDefault="00EF1806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81" w:type="dxa"/>
            <w:gridSpan w:val="3"/>
            <w:vAlign w:val="bottom"/>
          </w:tcPr>
          <w:p w14:paraId="6448947B" w14:textId="730DD194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  <w:vAlign w:val="bottom"/>
          </w:tcPr>
          <w:p w14:paraId="4F751870" w14:textId="7777777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2" w:type="dxa"/>
            <w:gridSpan w:val="3"/>
            <w:vAlign w:val="bottom"/>
          </w:tcPr>
          <w:p w14:paraId="7C16FA74" w14:textId="2471F470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7281D" w:rsidRPr="0035030C" w14:paraId="227C87BE" w14:textId="77777777" w:rsidTr="00D249FA">
        <w:tc>
          <w:tcPr>
            <w:tcW w:w="3412" w:type="dxa"/>
            <w:vAlign w:val="bottom"/>
          </w:tcPr>
          <w:p w14:paraId="1A2D2810" w14:textId="0B090A2B" w:rsidR="0037281D" w:rsidRPr="0035030C" w:rsidRDefault="0037281D" w:rsidP="0037281D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4" w:type="dxa"/>
          </w:tcPr>
          <w:p w14:paraId="51669AEB" w14:textId="3F09ACAF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6852108C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F51A945" w14:textId="537D1BFC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  <w:vAlign w:val="bottom"/>
          </w:tcPr>
          <w:p w14:paraId="6AD790CF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ADB3FBF" w14:textId="3B1F2DE8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7829679D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778DB28" w14:textId="0DB3F220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26CCD18D" w14:textId="77777777" w:rsidTr="0037281D">
        <w:tc>
          <w:tcPr>
            <w:tcW w:w="3412" w:type="dxa"/>
            <w:vAlign w:val="bottom"/>
          </w:tcPr>
          <w:p w14:paraId="0B411606" w14:textId="77777777" w:rsidR="0037281D" w:rsidRPr="0035030C" w:rsidRDefault="0037281D" w:rsidP="0037281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6" w:type="dxa"/>
            <w:gridSpan w:val="7"/>
            <w:vAlign w:val="bottom"/>
          </w:tcPr>
          <w:p w14:paraId="0637D401" w14:textId="122AC99F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B6917" w:rsidRPr="0035030C" w14:paraId="08E51C47" w14:textId="77777777" w:rsidTr="0037281D">
        <w:tc>
          <w:tcPr>
            <w:tcW w:w="3412" w:type="dxa"/>
          </w:tcPr>
          <w:p w14:paraId="62828355" w14:textId="6564E9AC" w:rsidR="00CB6917" w:rsidRPr="0035030C" w:rsidRDefault="00CB6917" w:rsidP="00CB69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4" w:type="dxa"/>
          </w:tcPr>
          <w:p w14:paraId="43F539A2" w14:textId="16BF28A7" w:rsidR="00CB6917" w:rsidRPr="0035030C" w:rsidRDefault="00AD0D46" w:rsidP="00CB6917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77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</w:tcPr>
          <w:p w14:paraId="31B0C8F4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14:paraId="661A0EF5" w14:textId="66E74CC4" w:rsidR="00CB6917" w:rsidRPr="0035030C" w:rsidRDefault="00CB6917" w:rsidP="00EB16FC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</w:tcPr>
          <w:p w14:paraId="10BCB070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31C96D97" w14:textId="0D184DDF" w:rsidR="00CB6917" w:rsidRPr="0035030C" w:rsidRDefault="00117E9B" w:rsidP="00F26CC8">
            <w:pPr>
              <w:tabs>
                <w:tab w:val="decimal" w:pos="98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E77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3" w:type="dxa"/>
          </w:tcPr>
          <w:p w14:paraId="177DF67A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14:paraId="566557C6" w14:textId="005B9B6A" w:rsidR="00CB6917" w:rsidRPr="0035030C" w:rsidRDefault="00117E9B" w:rsidP="00EB16FC">
            <w:pPr>
              <w:tabs>
                <w:tab w:val="decimal" w:pos="98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CB6917" w:rsidRPr="0035030C" w14:paraId="0D1487EB" w14:textId="77777777" w:rsidTr="0037281D">
        <w:tc>
          <w:tcPr>
            <w:tcW w:w="3412" w:type="dxa"/>
          </w:tcPr>
          <w:p w14:paraId="587A7EFF" w14:textId="6B6568C3" w:rsidR="00CB6917" w:rsidRPr="0035030C" w:rsidRDefault="00CB6917" w:rsidP="00CB6917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4" w:type="dxa"/>
            <w:vAlign w:val="bottom"/>
          </w:tcPr>
          <w:p w14:paraId="6E66E71B" w14:textId="33FF282A" w:rsidR="00CB6917" w:rsidRPr="0035030C" w:rsidRDefault="00117E9B" w:rsidP="00CB6917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E77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33" w:type="dxa"/>
            <w:vAlign w:val="bottom"/>
          </w:tcPr>
          <w:p w14:paraId="7CBCFB47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900D863" w14:textId="1490D20D" w:rsidR="00CB6917" w:rsidRPr="0035030C" w:rsidRDefault="00117E9B" w:rsidP="00CB6917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33" w:type="dxa"/>
            <w:vAlign w:val="bottom"/>
          </w:tcPr>
          <w:p w14:paraId="307A4913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5E522229" w14:textId="782E9D01" w:rsidR="00CB6917" w:rsidRPr="0035030C" w:rsidRDefault="00AD0D46" w:rsidP="00AD0D46">
            <w:pPr>
              <w:tabs>
                <w:tab w:val="decimal" w:pos="992"/>
              </w:tabs>
              <w:spacing w:line="240" w:lineRule="atLeast"/>
              <w:ind w:left="-115" w:right="-26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E77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bottom"/>
          </w:tcPr>
          <w:p w14:paraId="0FF56AF2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5514768B" w14:textId="02D67E8C" w:rsidR="00CB6917" w:rsidRPr="0035030C" w:rsidRDefault="00CB6917" w:rsidP="00CB6917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B932966" w14:textId="17BCD74B" w:rsidR="000D7482" w:rsidRPr="0035030C" w:rsidRDefault="000D7482" w:rsidP="00283CAF">
      <w:pPr>
        <w:pStyle w:val="Bo-Blankline"/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383"/>
        <w:gridCol w:w="1274"/>
        <w:gridCol w:w="233"/>
        <w:gridCol w:w="1274"/>
        <w:gridCol w:w="233"/>
        <w:gridCol w:w="1274"/>
        <w:gridCol w:w="233"/>
        <w:gridCol w:w="1274"/>
      </w:tblGrid>
      <w:tr w:rsidR="00EF1806" w:rsidRPr="0035030C" w14:paraId="744EDB44" w14:textId="77777777" w:rsidTr="0037281D">
        <w:tc>
          <w:tcPr>
            <w:tcW w:w="3383" w:type="dxa"/>
          </w:tcPr>
          <w:p w14:paraId="7DAB2863" w14:textId="77777777" w:rsidR="00EF1806" w:rsidRPr="0035030C" w:rsidRDefault="00EF1806" w:rsidP="00AA009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5" w:type="dxa"/>
            <w:gridSpan w:val="7"/>
          </w:tcPr>
          <w:p w14:paraId="2A3953C1" w14:textId="6A1F70FB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06" w:rsidRPr="0035030C" w14:paraId="4A9B7575" w14:textId="77777777" w:rsidTr="0037281D">
        <w:tc>
          <w:tcPr>
            <w:tcW w:w="3383" w:type="dxa"/>
            <w:vAlign w:val="bottom"/>
          </w:tcPr>
          <w:p w14:paraId="103EBCD6" w14:textId="77777777" w:rsidR="00EF1806" w:rsidRPr="0035030C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81" w:type="dxa"/>
            <w:gridSpan w:val="3"/>
            <w:vAlign w:val="bottom"/>
          </w:tcPr>
          <w:p w14:paraId="51DF1E68" w14:textId="31C2A215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  <w:vAlign w:val="bottom"/>
          </w:tcPr>
          <w:p w14:paraId="779E4C40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0EE0369A" w14:textId="6FA4143D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7281D" w:rsidRPr="0035030C" w14:paraId="40DE520A" w14:textId="77777777" w:rsidTr="00D249FA">
        <w:tc>
          <w:tcPr>
            <w:tcW w:w="3383" w:type="dxa"/>
            <w:vAlign w:val="bottom"/>
          </w:tcPr>
          <w:p w14:paraId="48F5D63B" w14:textId="294409E8" w:rsidR="0037281D" w:rsidRPr="0035030C" w:rsidRDefault="0037281D" w:rsidP="0037281D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4" w:type="dxa"/>
          </w:tcPr>
          <w:p w14:paraId="1A286F46" w14:textId="4B1E070E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1C41A21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CF498D6" w14:textId="5E9AFA3A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  <w:vAlign w:val="bottom"/>
          </w:tcPr>
          <w:p w14:paraId="6E9817F7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BDC50D8" w14:textId="06C17957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2E1660E3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8FA5F4" w14:textId="5F6B4989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5CCEA374" w14:textId="77777777" w:rsidTr="0037281D">
        <w:tc>
          <w:tcPr>
            <w:tcW w:w="3383" w:type="dxa"/>
            <w:vAlign w:val="bottom"/>
          </w:tcPr>
          <w:p w14:paraId="2BFE1FA7" w14:textId="77777777" w:rsidR="0037281D" w:rsidRPr="0035030C" w:rsidRDefault="0037281D" w:rsidP="0037281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5" w:type="dxa"/>
            <w:gridSpan w:val="7"/>
            <w:vAlign w:val="bottom"/>
          </w:tcPr>
          <w:p w14:paraId="4F111139" w14:textId="7EA8F704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B6917" w:rsidRPr="0035030C" w14:paraId="7E04AEA3" w14:textId="77777777" w:rsidTr="0037281D">
        <w:tc>
          <w:tcPr>
            <w:tcW w:w="3383" w:type="dxa"/>
          </w:tcPr>
          <w:p w14:paraId="7E617A9E" w14:textId="77777777" w:rsidR="00CB6917" w:rsidRPr="0035030C" w:rsidRDefault="00CB6917" w:rsidP="00CB69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4" w:type="dxa"/>
          </w:tcPr>
          <w:p w14:paraId="7CAA0BA9" w14:textId="43BF28B1" w:rsidR="00CB6917" w:rsidRPr="0035030C" w:rsidRDefault="00F26CC8" w:rsidP="00CB6917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</w:tcPr>
          <w:p w14:paraId="228E53CC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14:paraId="49318742" w14:textId="0438A46A" w:rsidR="00CB6917" w:rsidRPr="0035030C" w:rsidRDefault="00CB6917" w:rsidP="00EB16FC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</w:tcPr>
          <w:p w14:paraId="0C1EDA21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14:paraId="16A2CDBA" w14:textId="6E148F7C" w:rsidR="00CB6917" w:rsidRPr="0035030C" w:rsidRDefault="00117E9B" w:rsidP="00F26CC8">
            <w:pPr>
              <w:tabs>
                <w:tab w:val="decimal" w:pos="98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3" w:type="dxa"/>
          </w:tcPr>
          <w:p w14:paraId="7EBB12B6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14:paraId="69C9CE85" w14:textId="7E79E8BD" w:rsidR="00CB6917" w:rsidRPr="0035030C" w:rsidRDefault="00117E9B" w:rsidP="00CB6917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CB6917" w:rsidRPr="0035030C" w14:paraId="33A33803" w14:textId="77777777" w:rsidTr="0037281D">
        <w:tc>
          <w:tcPr>
            <w:tcW w:w="3383" w:type="dxa"/>
          </w:tcPr>
          <w:p w14:paraId="14AC99C1" w14:textId="77777777" w:rsidR="00CB6917" w:rsidRPr="0035030C" w:rsidRDefault="00CB6917" w:rsidP="00CB6917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4" w:type="dxa"/>
            <w:vAlign w:val="bottom"/>
          </w:tcPr>
          <w:p w14:paraId="3C934260" w14:textId="2F034872" w:rsidR="00CB6917" w:rsidRPr="0035030C" w:rsidRDefault="00117E9B" w:rsidP="00CB6917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F26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33" w:type="dxa"/>
            <w:vAlign w:val="bottom"/>
          </w:tcPr>
          <w:p w14:paraId="78663EBA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5816E51" w14:textId="6DFE03B1" w:rsidR="00CB6917" w:rsidRPr="0035030C" w:rsidRDefault="00117E9B" w:rsidP="00CB6917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CB69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33" w:type="dxa"/>
            <w:vAlign w:val="bottom"/>
          </w:tcPr>
          <w:p w14:paraId="5171DFEF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18A8AABE" w14:textId="0F4245C8" w:rsidR="00CB6917" w:rsidRPr="0035030C" w:rsidRDefault="00F26CC8" w:rsidP="00CB6917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bottom"/>
          </w:tcPr>
          <w:p w14:paraId="19AB097A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5197479D" w14:textId="304D6775" w:rsidR="00CB6917" w:rsidRPr="0035030C" w:rsidRDefault="00CB6917" w:rsidP="00CB6917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429C03A1" w14:textId="2059EE21" w:rsidR="008059F8" w:rsidRDefault="008059F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5112368" w14:textId="77777777" w:rsidR="008059F8" w:rsidRDefault="008059F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70445BE7" w14:textId="77777777" w:rsidR="00BB7A6E" w:rsidRPr="00AC4FA8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09868F9A" w14:textId="77777777" w:rsidR="00BB7A6E" w:rsidRPr="00AC4FA8" w:rsidRDefault="00BB7A6E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9" w:type="dxa"/>
        <w:tblInd w:w="450" w:type="dxa"/>
        <w:tblLook w:val="04A0" w:firstRow="1" w:lastRow="0" w:firstColumn="1" w:lastColumn="0" w:noHBand="0" w:noVBand="1"/>
      </w:tblPr>
      <w:tblGrid>
        <w:gridCol w:w="2070"/>
        <w:gridCol w:w="831"/>
        <w:gridCol w:w="1377"/>
        <w:gridCol w:w="263"/>
        <w:gridCol w:w="1366"/>
        <w:gridCol w:w="263"/>
        <w:gridCol w:w="1337"/>
        <w:gridCol w:w="260"/>
        <w:gridCol w:w="1452"/>
      </w:tblGrid>
      <w:tr w:rsidR="002159C7" w:rsidRPr="0035030C" w14:paraId="0634A654" w14:textId="77777777" w:rsidTr="00E178E3">
        <w:trPr>
          <w:tblHeader/>
        </w:trPr>
        <w:tc>
          <w:tcPr>
            <w:tcW w:w="2070" w:type="dxa"/>
          </w:tcPr>
          <w:p w14:paraId="0A3FC2F7" w14:textId="77777777" w:rsidR="002159C7" w:rsidRPr="0035030C" w:rsidRDefault="002159C7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B27442A" w14:textId="534F332D" w:rsidR="002159C7" w:rsidRPr="0035030C" w:rsidRDefault="002159C7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8" w:type="dxa"/>
            <w:gridSpan w:val="7"/>
          </w:tcPr>
          <w:p w14:paraId="397CDCF0" w14:textId="60A47049" w:rsidR="002159C7" w:rsidRPr="0035030C" w:rsidRDefault="002159C7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7281D" w:rsidRPr="0035030C" w14:paraId="6D91337E" w14:textId="77777777" w:rsidTr="00E178E3">
        <w:trPr>
          <w:tblHeader/>
        </w:trPr>
        <w:tc>
          <w:tcPr>
            <w:tcW w:w="2070" w:type="dxa"/>
          </w:tcPr>
          <w:p w14:paraId="19F6E0B2" w14:textId="77777777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2F16D68B" w14:textId="06175825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14:paraId="1A317016" w14:textId="73E27F67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5A5AA72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9" w:type="dxa"/>
            <w:gridSpan w:val="3"/>
            <w:tcBorders>
              <w:bottom w:val="single" w:sz="4" w:space="0" w:color="auto"/>
            </w:tcBorders>
          </w:tcPr>
          <w:p w14:paraId="6F88C8EE" w14:textId="691723AA" w:rsidR="0037281D" w:rsidRPr="0035030C" w:rsidRDefault="00117E9B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81D" w:rsidRPr="0035030C" w14:paraId="4FAA54CC" w14:textId="77777777" w:rsidTr="0081069D">
        <w:trPr>
          <w:tblHeader/>
        </w:trPr>
        <w:tc>
          <w:tcPr>
            <w:tcW w:w="2070" w:type="dxa"/>
          </w:tcPr>
          <w:p w14:paraId="2CDDA568" w14:textId="77777777" w:rsidR="0037281D" w:rsidRPr="0035030C" w:rsidRDefault="0037281D" w:rsidP="0037281D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E1F45C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0C573BC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1F5B7D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A9B2E1D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0E44FB69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76D9BB4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2FAF07B" w14:textId="77777777" w:rsidR="0037281D" w:rsidRPr="0035030C" w:rsidRDefault="0037281D" w:rsidP="0037281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FE858F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7281D" w:rsidRPr="0035030C" w14:paraId="20FDE973" w14:textId="77777777" w:rsidTr="00E178E3">
        <w:trPr>
          <w:tblHeader/>
        </w:trPr>
        <w:tc>
          <w:tcPr>
            <w:tcW w:w="2070" w:type="dxa"/>
          </w:tcPr>
          <w:p w14:paraId="5483F81D" w14:textId="77777777" w:rsidR="0037281D" w:rsidRPr="0035030C" w:rsidRDefault="0037281D" w:rsidP="0037281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5D260DA" w14:textId="77777777" w:rsidR="0037281D" w:rsidRPr="0035030C" w:rsidRDefault="0037281D" w:rsidP="003728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18" w:type="dxa"/>
            <w:gridSpan w:val="7"/>
          </w:tcPr>
          <w:p w14:paraId="52DA6FC0" w14:textId="77777777" w:rsidR="0037281D" w:rsidRPr="0035030C" w:rsidRDefault="0037281D" w:rsidP="0037281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0EE" w:rsidRPr="0035030C" w14:paraId="3809882B" w14:textId="77777777" w:rsidTr="0081069D">
        <w:tc>
          <w:tcPr>
            <w:tcW w:w="2070" w:type="dxa"/>
          </w:tcPr>
          <w:p w14:paraId="5A0BC7B0" w14:textId="46FC5C4A" w:rsidR="00B350EE" w:rsidRPr="001E2133" w:rsidRDefault="001E2133" w:rsidP="00B350E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1" w:type="dxa"/>
            <w:vAlign w:val="bottom"/>
          </w:tcPr>
          <w:p w14:paraId="10F89CFB" w14:textId="77777777" w:rsidR="00B350EE" w:rsidRPr="0035030C" w:rsidRDefault="00B350EE" w:rsidP="00B350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CAB0E32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394C52CE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40117CFB" w14:textId="77777777" w:rsidR="00B350EE" w:rsidRPr="0035030C" w:rsidRDefault="00B350EE" w:rsidP="00B350E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79F48258" w14:textId="77777777" w:rsidR="00B350EE" w:rsidRPr="0035030C" w:rsidRDefault="00B350EE" w:rsidP="00B350E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397004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A8B21A5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69688C3" w14:textId="77777777" w:rsidR="00B350EE" w:rsidRPr="0035030C" w:rsidRDefault="00B350EE" w:rsidP="00B350E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917" w:rsidRPr="0035030C" w14:paraId="69CA9E37" w14:textId="77777777" w:rsidTr="00E178E3">
        <w:tc>
          <w:tcPr>
            <w:tcW w:w="2070" w:type="dxa"/>
          </w:tcPr>
          <w:p w14:paraId="60B99F9A" w14:textId="63EBBD6B" w:rsidR="00CB6917" w:rsidRPr="001E2133" w:rsidRDefault="00CB6917" w:rsidP="00CB69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E2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E21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831" w:type="dxa"/>
            <w:vAlign w:val="center"/>
          </w:tcPr>
          <w:p w14:paraId="4C2CC9CF" w14:textId="13EFD880" w:rsidR="00CB6917" w:rsidRPr="0035030C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D46F57E" w14:textId="2D1681E3" w:rsidR="00CB6917" w:rsidRPr="0035030C" w:rsidRDefault="00117E9B" w:rsidP="00CB6917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3" w:type="dxa"/>
            <w:vAlign w:val="bottom"/>
          </w:tcPr>
          <w:p w14:paraId="5644E72C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vAlign w:val="bottom"/>
          </w:tcPr>
          <w:p w14:paraId="2C655B54" w14:textId="2EAE828A" w:rsidR="00CB6917" w:rsidRPr="0035030C" w:rsidRDefault="00117E9B" w:rsidP="00F22F60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3" w:type="dxa"/>
            <w:vAlign w:val="bottom"/>
          </w:tcPr>
          <w:p w14:paraId="476D5EE9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9DEEFBA" w14:textId="6C28D676" w:rsidR="00CB6917" w:rsidRPr="0035030C" w:rsidRDefault="00117E9B" w:rsidP="00CB6917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0" w:type="dxa"/>
            <w:vAlign w:val="bottom"/>
          </w:tcPr>
          <w:p w14:paraId="089F9FAB" w14:textId="77777777" w:rsidR="00CB6917" w:rsidRPr="0035030C" w:rsidRDefault="00CB6917" w:rsidP="00CB6917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6EBD2894" w14:textId="3E0C6AFF" w:rsidR="00CB6917" w:rsidRPr="0035030C" w:rsidRDefault="00117E9B" w:rsidP="00CB6917">
            <w:pPr>
              <w:tabs>
                <w:tab w:val="decimal" w:pos="11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</w:tr>
      <w:tr w:rsidR="00CB6917" w:rsidRPr="0035030C" w14:paraId="3BE4B78F" w14:textId="77777777" w:rsidTr="00C3719E">
        <w:tc>
          <w:tcPr>
            <w:tcW w:w="2070" w:type="dxa"/>
          </w:tcPr>
          <w:p w14:paraId="1D2485EA" w14:textId="77777777" w:rsidR="00CB6917" w:rsidRPr="00615944" w:rsidRDefault="00CB6917" w:rsidP="00CB691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1D3224FF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7C20CF3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vAlign w:val="bottom"/>
          </w:tcPr>
          <w:p w14:paraId="5A779699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38D960FF" w14:textId="77777777" w:rsidR="00CB6917" w:rsidRPr="0035030C" w:rsidRDefault="00CB6917" w:rsidP="00CB6917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3" w:type="dxa"/>
            <w:vAlign w:val="bottom"/>
          </w:tcPr>
          <w:p w14:paraId="066AE251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D79026F" w14:textId="77777777" w:rsidR="00CB6917" w:rsidRPr="0035030C" w:rsidRDefault="00CB6917" w:rsidP="00CB6917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365F4154" w14:textId="77777777" w:rsidR="00CB6917" w:rsidRPr="0035030C" w:rsidRDefault="00CB6917" w:rsidP="00CB6917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vAlign w:val="bottom"/>
          </w:tcPr>
          <w:p w14:paraId="7F5A07A8" w14:textId="77777777" w:rsidR="00CB6917" w:rsidRPr="0035030C" w:rsidRDefault="00CB6917" w:rsidP="00CB6917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B6917" w:rsidRPr="0035030C" w14:paraId="31F2077F" w14:textId="77777777" w:rsidTr="00C3719E">
        <w:tc>
          <w:tcPr>
            <w:tcW w:w="2070" w:type="dxa"/>
          </w:tcPr>
          <w:p w14:paraId="5062C8C8" w14:textId="68C865A9" w:rsidR="00CB6917" w:rsidRPr="0035030C" w:rsidRDefault="00CB6917" w:rsidP="00CB691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831" w:type="dxa"/>
            <w:vAlign w:val="center"/>
          </w:tcPr>
          <w:p w14:paraId="78BD86B5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9E5B6BB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C9FE9D8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DDAC901" w14:textId="77777777" w:rsidR="00CB6917" w:rsidRPr="0035030C" w:rsidRDefault="00CB6917" w:rsidP="00CB691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D5DF46C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8768A88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6AD5F32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429C832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917" w:rsidRPr="0035030C" w14:paraId="218DBF7B" w14:textId="77777777" w:rsidTr="00C3719E">
        <w:tc>
          <w:tcPr>
            <w:tcW w:w="2070" w:type="dxa"/>
          </w:tcPr>
          <w:p w14:paraId="54584258" w14:textId="253EC539" w:rsidR="00CB6917" w:rsidRPr="0035030C" w:rsidRDefault="00CB6917" w:rsidP="00CB691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31" w:type="dxa"/>
            <w:vAlign w:val="bottom"/>
          </w:tcPr>
          <w:p w14:paraId="58F61D35" w14:textId="77777777" w:rsidR="00CB6917" w:rsidRPr="0035030C" w:rsidRDefault="00CB6917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CB6207" w14:textId="77777777" w:rsidR="00CB6917" w:rsidRPr="0035030C" w:rsidRDefault="00CB6917" w:rsidP="00CB6917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397C9656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7BA03B61" w14:textId="77777777" w:rsidR="00CB6917" w:rsidRPr="0035030C" w:rsidRDefault="00CB6917" w:rsidP="00CB6917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D12E5C8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9061913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9FCCB90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21A2F19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917" w:rsidRPr="0035030C" w14:paraId="47AFFB20" w14:textId="77777777" w:rsidTr="00E178E3">
        <w:tc>
          <w:tcPr>
            <w:tcW w:w="2070" w:type="dxa"/>
          </w:tcPr>
          <w:p w14:paraId="55F78CA7" w14:textId="77777777" w:rsidR="00CB6917" w:rsidRPr="0035030C" w:rsidRDefault="00CB6917" w:rsidP="00CB691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14DBBAA3" w14:textId="40B2606F" w:rsidR="00CB6917" w:rsidRPr="00615944" w:rsidRDefault="00117E9B" w:rsidP="00CB69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4C93BC22" w14:textId="6246FD3A" w:rsidR="00CB6917" w:rsidRPr="0035030C" w:rsidRDefault="00117E9B" w:rsidP="00CB6917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3" w:type="dxa"/>
            <w:vAlign w:val="bottom"/>
          </w:tcPr>
          <w:p w14:paraId="5AA531AD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vAlign w:val="bottom"/>
          </w:tcPr>
          <w:p w14:paraId="0E6FA513" w14:textId="7ACDBA43" w:rsidR="00CB6917" w:rsidRPr="0035030C" w:rsidRDefault="00117E9B" w:rsidP="00CB6917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CB69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3" w:type="dxa"/>
            <w:vAlign w:val="bottom"/>
          </w:tcPr>
          <w:p w14:paraId="6C1C7A9A" w14:textId="77777777" w:rsidR="00CB6917" w:rsidRPr="0035030C" w:rsidRDefault="00CB6917" w:rsidP="00CB691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B9868B3" w14:textId="6EC7756B" w:rsidR="00CB6917" w:rsidRPr="0035030C" w:rsidRDefault="00117E9B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60" w:type="dxa"/>
            <w:vAlign w:val="bottom"/>
          </w:tcPr>
          <w:p w14:paraId="40F54D28" w14:textId="77777777" w:rsidR="00CB6917" w:rsidRPr="0035030C" w:rsidRDefault="00CB6917" w:rsidP="00CB6917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1D9DBEDE" w14:textId="476A1534" w:rsidR="00CB6917" w:rsidRPr="0035030C" w:rsidRDefault="00117E9B" w:rsidP="00CB6917">
            <w:pPr>
              <w:tabs>
                <w:tab w:val="decimal" w:pos="11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E108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</w:tr>
    </w:tbl>
    <w:p w14:paraId="18E4BB32" w14:textId="69DF6382" w:rsidR="008059F8" w:rsidRDefault="008059F8" w:rsidP="00B831F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CC0AEA2" w14:textId="0858815E" w:rsidR="0046250C" w:rsidRPr="00EC5E82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สำรอง</w:t>
      </w:r>
    </w:p>
    <w:p w14:paraId="396120D7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35BB89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>สำรองประกอบด้วย</w:t>
      </w:r>
    </w:p>
    <w:p w14:paraId="4E685208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31FDFE4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45E4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การจัดสรรกำไรและกำไรสะสม</w:t>
      </w:r>
    </w:p>
    <w:p w14:paraId="48DCDF48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C6EA280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sz w:val="30"/>
          <w:szCs w:val="30"/>
        </w:rPr>
      </w:pPr>
      <w:r w:rsidRPr="000045E4">
        <w:rPr>
          <w:rFonts w:asciiTheme="majorBidi" w:hAnsiTheme="majorBidi"/>
          <w:b/>
          <w:bCs/>
          <w:sz w:val="30"/>
          <w:szCs w:val="30"/>
          <w:cs/>
        </w:rPr>
        <w:t>สำรองตามกฎหมาย</w:t>
      </w:r>
    </w:p>
    <w:p w14:paraId="1B5CDE12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917EA6A" w14:textId="06838139" w:rsidR="000045E4" w:rsidRDefault="000045E4" w:rsidP="000045E4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Pr="000045E4">
        <w:rPr>
          <w:rFonts w:asciiTheme="majorBidi" w:hAnsiTheme="majorBidi"/>
          <w:sz w:val="30"/>
          <w:szCs w:val="30"/>
          <w:cs/>
        </w:rPr>
        <w:t xml:space="preserve">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116</w:t>
      </w:r>
      <w:r w:rsidRPr="000045E4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0045E4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10</w:t>
      </w:r>
      <w:r w:rsidRPr="000045E4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C3346EC" w14:textId="77777777" w:rsidR="003053E5" w:rsidRDefault="003053E5" w:rsidP="000045E4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C3BE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b/>
          <w:bCs/>
          <w:sz w:val="30"/>
          <w:szCs w:val="30"/>
        </w:rPr>
      </w:pPr>
      <w:r w:rsidRPr="000045E4">
        <w:rPr>
          <w:rFonts w:asciiTheme="majorBidi" w:hAnsiTheme="majorBidi"/>
          <w:b/>
          <w:bCs/>
          <w:sz w:val="30"/>
          <w:szCs w:val="30"/>
          <w:cs/>
        </w:rPr>
        <w:t>สำรองหุ้นทุนซื้อคืน</w:t>
      </w:r>
    </w:p>
    <w:p w14:paraId="7ACA24B0" w14:textId="77777777" w:rsidR="000045E4" w:rsidRPr="000045E4" w:rsidRDefault="000045E4" w:rsidP="000045E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5885BA" w14:textId="37EE7DE2" w:rsidR="000045E4" w:rsidRDefault="000045E4" w:rsidP="004D5FE4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0045E4">
        <w:rPr>
          <w:rFonts w:asciiTheme="majorBidi" w:hAnsi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95F9100" w14:textId="18B066A5" w:rsidR="00FE2BFF" w:rsidRDefault="003053E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lang w:eastAsia="x-none"/>
        </w:rPr>
        <w:br w:type="page"/>
      </w:r>
    </w:p>
    <w:p w14:paraId="29EDC3E6" w14:textId="77777777" w:rsidR="00FB5CD3" w:rsidRPr="00EC5E82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713B1" w:rsidRPr="00EC5E82">
        <w:rPr>
          <w:rFonts w:asciiTheme="majorBidi" w:hAnsiTheme="majorBidi" w:cstheme="majorBidi"/>
          <w:cs/>
        </w:rPr>
        <w:t>และการจำแนกรายได้</w:t>
      </w:r>
    </w:p>
    <w:p w14:paraId="2181185C" w14:textId="77777777" w:rsidR="00FB5CD3" w:rsidRPr="00EC5E82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905809" w14:textId="055847E0" w:rsidR="00FB5CD3" w:rsidRPr="0035030C" w:rsidRDefault="008530E1" w:rsidP="00FB5CD3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  <w:lang w:val="en-US"/>
        </w:rPr>
        <w:t>ผู้บริหารพิจารณาว่า</w:t>
      </w:r>
      <w:r w:rsidR="00FB5CD3" w:rsidRPr="00EC5E82">
        <w:rPr>
          <w:rFonts w:asciiTheme="majorBidi" w:hAnsiTheme="majorBidi" w:cstheme="majorBidi"/>
          <w:cs/>
        </w:rPr>
        <w:t xml:space="preserve">กลุ่มบริษัทมี </w:t>
      </w:r>
      <w:r w:rsidR="00117E9B" w:rsidRPr="00117E9B">
        <w:rPr>
          <w:rFonts w:asciiTheme="majorBidi" w:hAnsiTheme="majorBidi" w:cstheme="majorBidi"/>
        </w:rPr>
        <w:t>4</w:t>
      </w:r>
      <w:r w:rsidR="00FB5CD3" w:rsidRPr="00EC5E82">
        <w:rPr>
          <w:rFonts w:asciiTheme="majorBidi" w:hAnsiTheme="majorBidi" w:cstheme="majorBidi"/>
        </w:rPr>
        <w:t xml:space="preserve"> </w:t>
      </w:r>
      <w:r w:rsidR="00FB5CD3" w:rsidRPr="00EC5E82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 w:rsidRPr="00EC5E82">
        <w:rPr>
          <w:rFonts w:asciiTheme="majorBidi" w:hAnsiTheme="majorBidi" w:cstheme="majorBidi"/>
          <w:cs/>
        </w:rPr>
        <w:t>ที่มี</w:t>
      </w:r>
      <w:r w:rsidR="00FB5CD3" w:rsidRPr="00EC5E82">
        <w:rPr>
          <w:rFonts w:asciiTheme="majorBidi" w:hAnsiTheme="majorBidi" w:cstheme="majorBidi"/>
          <w:cs/>
        </w:rPr>
        <w:t>สินค้าและ</w:t>
      </w:r>
      <w:r w:rsidR="00FB5CD3" w:rsidRPr="0035030C">
        <w:rPr>
          <w:rFonts w:asciiTheme="majorBidi" w:hAnsiTheme="majorBidi" w:cstheme="majorBidi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8E1221" w:rsidRPr="0035030C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35030C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35030C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EC5E82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0DF1C5" w14:textId="6B1F4394" w:rsidR="00D43B86" w:rsidRPr="0035030C" w:rsidRDefault="00FB5CD3" w:rsidP="00D249FA">
      <w:pPr>
        <w:pStyle w:val="Bo-C1Content"/>
        <w:jc w:val="left"/>
        <w:rPr>
          <w:rFonts w:asciiTheme="majorBidi" w:hAnsiTheme="majorBidi" w:cstheme="majorBidi"/>
          <w:cs/>
        </w:rPr>
        <w:sectPr w:rsidR="00D43B86" w:rsidRPr="0035030C" w:rsidSect="00412DB6">
          <w:headerReference w:type="default" r:id="rId29"/>
          <w:footerReference w:type="default" r:id="rId30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35030C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35030C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F0116AA" w14:textId="77777777" w:rsidR="0040333E" w:rsidRPr="0035030C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35030C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46"/>
        <w:gridCol w:w="242"/>
        <w:gridCol w:w="1152"/>
        <w:gridCol w:w="236"/>
        <w:gridCol w:w="1152"/>
        <w:gridCol w:w="236"/>
        <w:gridCol w:w="1152"/>
        <w:gridCol w:w="236"/>
        <w:gridCol w:w="1153"/>
        <w:gridCol w:w="236"/>
        <w:gridCol w:w="1302"/>
        <w:gridCol w:w="236"/>
        <w:gridCol w:w="1384"/>
      </w:tblGrid>
      <w:tr w:rsidR="00D5366D" w:rsidRPr="0035030C" w14:paraId="6460F1F6" w14:textId="77777777" w:rsidTr="00973AEB">
        <w:tc>
          <w:tcPr>
            <w:tcW w:w="2790" w:type="dxa"/>
          </w:tcPr>
          <w:p w14:paraId="799CE3A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1" w:type="dxa"/>
            <w:gridSpan w:val="15"/>
            <w:vAlign w:val="bottom"/>
          </w:tcPr>
          <w:p w14:paraId="12D73034" w14:textId="6B138685" w:rsidR="00D5366D" w:rsidRPr="0035030C" w:rsidRDefault="00396EC9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35030C" w14:paraId="65CF9F8C" w14:textId="77777777" w:rsidTr="00973AEB">
        <w:tc>
          <w:tcPr>
            <w:tcW w:w="2790" w:type="dxa"/>
          </w:tcPr>
          <w:p w14:paraId="762F579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1140F56F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42" w:type="dxa"/>
            <w:vAlign w:val="bottom"/>
          </w:tcPr>
          <w:p w14:paraId="04145D3F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1C49FD06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5D7C9F6D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14:paraId="10FD070C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14:paraId="560400CB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vAlign w:val="bottom"/>
          </w:tcPr>
          <w:p w14:paraId="729F56BE" w14:textId="7A597322" w:rsidR="00D5366D" w:rsidRPr="0035030C" w:rsidRDefault="00D5366D" w:rsidP="002A2AE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37281D" w:rsidRPr="0035030C" w14:paraId="0B3CFE28" w14:textId="77777777" w:rsidTr="00973AEB">
        <w:tc>
          <w:tcPr>
            <w:tcW w:w="2790" w:type="dxa"/>
            <w:vAlign w:val="bottom"/>
          </w:tcPr>
          <w:p w14:paraId="3058060F" w14:textId="4E0A1687" w:rsidR="0037281D" w:rsidRPr="0035030C" w:rsidRDefault="0037281D" w:rsidP="0037281D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BED48A3" w14:textId="233E2189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908713B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73EC9A01" w14:textId="631A7F6D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2" w:type="dxa"/>
            <w:vAlign w:val="bottom"/>
          </w:tcPr>
          <w:p w14:paraId="56DD13B2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A496CE7" w14:textId="0DDEBCC3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6DE3C091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55F752F" w14:textId="6C0B6FCB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4A1F6550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17E94B7" w14:textId="49F83962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601C047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bottom"/>
          </w:tcPr>
          <w:p w14:paraId="2DE4878D" w14:textId="023F2808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3330EDC9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771F0F62" w14:textId="688AD9EB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7D9E1ADC" w14:textId="77777777" w:rsidR="0037281D" w:rsidRPr="0035030C" w:rsidRDefault="0037281D" w:rsidP="0037281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579584B" w14:textId="3BA114D2" w:rsidR="0037281D" w:rsidRPr="0035030C" w:rsidRDefault="00117E9B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7281D" w:rsidRPr="0035030C" w14:paraId="4FEAE934" w14:textId="77777777" w:rsidTr="00973AEB">
        <w:trPr>
          <w:trHeight w:val="252"/>
        </w:trPr>
        <w:tc>
          <w:tcPr>
            <w:tcW w:w="2790" w:type="dxa"/>
          </w:tcPr>
          <w:p w14:paraId="3DEEEDE4" w14:textId="77777777" w:rsidR="0037281D" w:rsidRPr="0035030C" w:rsidRDefault="0037281D" w:rsidP="0037281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1" w:type="dxa"/>
            <w:gridSpan w:val="15"/>
            <w:vAlign w:val="bottom"/>
          </w:tcPr>
          <w:p w14:paraId="122927DC" w14:textId="77777777" w:rsidR="0037281D" w:rsidRPr="0035030C" w:rsidRDefault="0037281D" w:rsidP="0037281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73AEB" w:rsidRPr="0035030C" w14:paraId="2198FF05" w14:textId="77777777" w:rsidTr="00973AEB">
        <w:tc>
          <w:tcPr>
            <w:tcW w:w="2790" w:type="dxa"/>
            <w:vAlign w:val="center"/>
          </w:tcPr>
          <w:p w14:paraId="02015845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vAlign w:val="center"/>
          </w:tcPr>
          <w:p w14:paraId="08A40385" w14:textId="1A244347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236" w:type="dxa"/>
            <w:vAlign w:val="center"/>
          </w:tcPr>
          <w:p w14:paraId="1727BE7E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6AC3A295" w14:textId="7CE1EDD1" w:rsidR="00973AEB" w:rsidRPr="0035030C" w:rsidRDefault="00117E9B" w:rsidP="00C8047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242" w:type="dxa"/>
          </w:tcPr>
          <w:p w14:paraId="6E410F4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50F3CA31" w14:textId="3BCC4334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236" w:type="dxa"/>
          </w:tcPr>
          <w:p w14:paraId="33A0AB0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5CDA3E7" w14:textId="392CB453" w:rsidR="00973AEB" w:rsidRPr="0035030C" w:rsidRDefault="00117E9B" w:rsidP="00C8047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236" w:type="dxa"/>
          </w:tcPr>
          <w:p w14:paraId="2D159A8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0D5FD11" w14:textId="36C6AC90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36" w:type="dxa"/>
          </w:tcPr>
          <w:p w14:paraId="1C5A4EB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4F8A9EA4" w14:textId="3F708B43" w:rsidR="00973AEB" w:rsidRPr="0035030C" w:rsidRDefault="00117E9B" w:rsidP="00C8047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236" w:type="dxa"/>
          </w:tcPr>
          <w:p w14:paraId="13F4E37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34C6A5DE" w14:textId="7780BE15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236" w:type="dxa"/>
          </w:tcPr>
          <w:p w14:paraId="43D60F7D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61D0016" w14:textId="768D4B70" w:rsidR="00973AEB" w:rsidRPr="0035030C" w:rsidRDefault="00117E9B" w:rsidP="00C8047F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973AEB" w:rsidRPr="0035030C" w14:paraId="69970211" w14:textId="77777777" w:rsidTr="00973AEB">
        <w:tc>
          <w:tcPr>
            <w:tcW w:w="2790" w:type="dxa"/>
            <w:vAlign w:val="center"/>
          </w:tcPr>
          <w:p w14:paraId="057C310C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vAlign w:val="center"/>
          </w:tcPr>
          <w:p w14:paraId="08723EC1" w14:textId="09F65F19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36" w:type="dxa"/>
            <w:vAlign w:val="center"/>
          </w:tcPr>
          <w:p w14:paraId="21DE17BB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60411B73" w14:textId="76707994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242" w:type="dxa"/>
          </w:tcPr>
          <w:p w14:paraId="3CC705A9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A30FA0A" w14:textId="09C68454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36" w:type="dxa"/>
          </w:tcPr>
          <w:p w14:paraId="03F51CB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D5B4C1B" w14:textId="180FDD9A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36" w:type="dxa"/>
          </w:tcPr>
          <w:p w14:paraId="6283876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AEEE504" w14:textId="44F8E8C2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36" w:type="dxa"/>
          </w:tcPr>
          <w:p w14:paraId="69D4BFC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21CE939B" w14:textId="6EDD102C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236" w:type="dxa"/>
          </w:tcPr>
          <w:p w14:paraId="0D01786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0C73D744" w14:textId="39AF36C8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36" w:type="dxa"/>
          </w:tcPr>
          <w:p w14:paraId="5315FDC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DB4BBD8" w14:textId="4862BD5F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973AEB" w:rsidRPr="0035030C" w14:paraId="4722742C" w14:textId="77777777" w:rsidTr="00973AEB">
        <w:tc>
          <w:tcPr>
            <w:tcW w:w="2790" w:type="dxa"/>
            <w:vAlign w:val="center"/>
          </w:tcPr>
          <w:p w14:paraId="613733A5" w14:textId="77777777" w:rsidR="00973AEB" w:rsidRPr="0035030C" w:rsidRDefault="00973AEB" w:rsidP="00973AEB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vAlign w:val="center"/>
          </w:tcPr>
          <w:p w14:paraId="1DC5293E" w14:textId="3656AA7C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236" w:type="dxa"/>
            <w:vAlign w:val="center"/>
          </w:tcPr>
          <w:p w14:paraId="2FCC035F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40AA10CE" w14:textId="14AFCDC5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42" w:type="dxa"/>
          </w:tcPr>
          <w:p w14:paraId="575378A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8480232" w14:textId="3F26E6FA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236" w:type="dxa"/>
          </w:tcPr>
          <w:p w14:paraId="3D89111B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4E620396" w14:textId="5402CB83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236" w:type="dxa"/>
          </w:tcPr>
          <w:p w14:paraId="213075F9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5B2A9B2F" w14:textId="06774CB4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236" w:type="dxa"/>
          </w:tcPr>
          <w:p w14:paraId="0C90501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175D390E" w14:textId="30EBD017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236" w:type="dxa"/>
          </w:tcPr>
          <w:p w14:paraId="6E62987D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5780DB69" w14:textId="3550F08E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36" w:type="dxa"/>
          </w:tcPr>
          <w:p w14:paraId="056E297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E3A2175" w14:textId="35EBEB59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</w:tr>
      <w:tr w:rsidR="00973AEB" w:rsidRPr="0035030C" w14:paraId="2BD34980" w14:textId="77777777" w:rsidTr="00973AEB">
        <w:tc>
          <w:tcPr>
            <w:tcW w:w="2790" w:type="dxa"/>
            <w:vAlign w:val="center"/>
          </w:tcPr>
          <w:p w14:paraId="0FCFA0C4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vAlign w:val="center"/>
          </w:tcPr>
          <w:p w14:paraId="2B573E72" w14:textId="3AA30F7F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  <w:vAlign w:val="center"/>
          </w:tcPr>
          <w:p w14:paraId="4D035A9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14B6BE54" w14:textId="2A8C8166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242" w:type="dxa"/>
          </w:tcPr>
          <w:p w14:paraId="41B058D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254CC5B0" w14:textId="4C752171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236" w:type="dxa"/>
          </w:tcPr>
          <w:p w14:paraId="0D48B06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8A4337D" w14:textId="2C047898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36" w:type="dxa"/>
          </w:tcPr>
          <w:p w14:paraId="0E58149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41B621C" w14:textId="7DA9C910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236" w:type="dxa"/>
          </w:tcPr>
          <w:p w14:paraId="098FCA4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6C4FD42A" w14:textId="2625E19C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36" w:type="dxa"/>
          </w:tcPr>
          <w:p w14:paraId="4D8B4F4F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746E73DF" w14:textId="3875AB12" w:rsidR="00973AEB" w:rsidRPr="0035030C" w:rsidRDefault="00B7119C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4C601A9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DE9C264" w14:textId="210556AC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</w:tr>
      <w:tr w:rsidR="00973AEB" w:rsidRPr="0035030C" w14:paraId="0AD72CFC" w14:textId="77777777" w:rsidTr="00973AEB">
        <w:tc>
          <w:tcPr>
            <w:tcW w:w="2790" w:type="dxa"/>
            <w:vAlign w:val="center"/>
          </w:tcPr>
          <w:p w14:paraId="63B77ECD" w14:textId="77777777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6D5F" w14:textId="2474505E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</w:p>
        </w:tc>
        <w:tc>
          <w:tcPr>
            <w:tcW w:w="236" w:type="dxa"/>
            <w:vAlign w:val="center"/>
          </w:tcPr>
          <w:p w14:paraId="39D8826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2EF6" w14:textId="205ABBAA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  <w:tc>
          <w:tcPr>
            <w:tcW w:w="242" w:type="dxa"/>
          </w:tcPr>
          <w:p w14:paraId="5B897E23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B8FEB3" w14:textId="19BB0CBE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088</w:t>
            </w:r>
          </w:p>
        </w:tc>
        <w:tc>
          <w:tcPr>
            <w:tcW w:w="236" w:type="dxa"/>
          </w:tcPr>
          <w:p w14:paraId="080FE7C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3B9375" w14:textId="590498B4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727</w:t>
            </w:r>
          </w:p>
        </w:tc>
        <w:tc>
          <w:tcPr>
            <w:tcW w:w="236" w:type="dxa"/>
          </w:tcPr>
          <w:p w14:paraId="3994EB5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160BEE" w14:textId="56553CA9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6" w:type="dxa"/>
          </w:tcPr>
          <w:p w14:paraId="65D4655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0402661" w14:textId="1F4FC826" w:rsidR="00973AEB" w:rsidRPr="0035030C" w:rsidRDefault="00117E9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876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236" w:type="dxa"/>
          </w:tcPr>
          <w:p w14:paraId="580D091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721A300" w14:textId="1F6098A1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236" w:type="dxa"/>
          </w:tcPr>
          <w:p w14:paraId="3076F7F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F1384B6" w14:textId="49C5D679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421</w:t>
            </w:r>
          </w:p>
        </w:tc>
      </w:tr>
      <w:tr w:rsidR="00973AEB" w:rsidRPr="00EC5E82" w14:paraId="102B6C01" w14:textId="77777777" w:rsidTr="00973AEB">
        <w:trPr>
          <w:trHeight w:val="170"/>
        </w:trPr>
        <w:tc>
          <w:tcPr>
            <w:tcW w:w="2790" w:type="dxa"/>
            <w:vAlign w:val="center"/>
          </w:tcPr>
          <w:p w14:paraId="7BE5847A" w14:textId="77777777" w:rsidR="00973AEB" w:rsidRPr="00EC5E82" w:rsidRDefault="00973AEB" w:rsidP="00973AE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F1840B8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77AB2F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9EF09D6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42" w:type="dxa"/>
          </w:tcPr>
          <w:p w14:paraId="02590F78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B30EF7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4951DF31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EC33E3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548F8A8B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C2D2BC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4A1B40C6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1290DAE7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5A2A83C4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C0DEAB8" w14:textId="77777777" w:rsidR="00973AEB" w:rsidRPr="00EC5E82" w:rsidRDefault="00973AEB" w:rsidP="00973AEB">
            <w:pPr>
              <w:tabs>
                <w:tab w:val="decimal" w:pos="108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2CF259A1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8654596" w14:textId="77777777" w:rsidR="00973AEB" w:rsidRPr="00EC5E82" w:rsidRDefault="00973AEB" w:rsidP="00973AEB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973AEB" w:rsidRPr="0035030C" w14:paraId="3E40850C" w14:textId="77777777" w:rsidTr="00973AEB">
        <w:tc>
          <w:tcPr>
            <w:tcW w:w="2790" w:type="dxa"/>
            <w:vAlign w:val="center"/>
          </w:tcPr>
          <w:p w14:paraId="6CDB140A" w14:textId="55A06235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กำไรอื่น</w:t>
            </w:r>
          </w:p>
        </w:tc>
        <w:tc>
          <w:tcPr>
            <w:tcW w:w="1152" w:type="dxa"/>
            <w:vAlign w:val="center"/>
          </w:tcPr>
          <w:p w14:paraId="2B9CADE2" w14:textId="0C4C31B6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4C7807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14:paraId="6497DBAC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30D3472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45D6BB3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EF9854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457AA0B3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C73DDF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541694D5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1589C4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3F6F1A2B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44BB213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6FB48AA" w14:textId="508A3E2B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236" w:type="dxa"/>
          </w:tcPr>
          <w:p w14:paraId="711F595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AB3C95B" w14:textId="2F3FB0F0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</w:tr>
      <w:tr w:rsidR="00973AEB" w:rsidRPr="0035030C" w14:paraId="157EC28B" w14:textId="77777777" w:rsidTr="00973AEB">
        <w:tc>
          <w:tcPr>
            <w:tcW w:w="2790" w:type="dxa"/>
            <w:vAlign w:val="center"/>
          </w:tcPr>
          <w:p w14:paraId="4C3CE0CB" w14:textId="77777777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688B7DE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6029D9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3D653AF8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  <w:vAlign w:val="center"/>
          </w:tcPr>
          <w:p w14:paraId="6F94190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F901E32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6E32E1E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46D1975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7647F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CB48E61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C6CE1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46DC502C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FC745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4C07E49A" w14:textId="71FB0CAC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236" w:type="dxa"/>
            <w:vAlign w:val="center"/>
          </w:tcPr>
          <w:p w14:paraId="65D9CE3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6FC93838" w14:textId="73239316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</w:tr>
      <w:tr w:rsidR="00973AEB" w:rsidRPr="00EC5E82" w14:paraId="6B01359B" w14:textId="77777777" w:rsidTr="00973AEB">
        <w:tc>
          <w:tcPr>
            <w:tcW w:w="2790" w:type="dxa"/>
            <w:vAlign w:val="center"/>
          </w:tcPr>
          <w:p w14:paraId="3AFA0E43" w14:textId="77777777" w:rsidR="00973AEB" w:rsidRPr="00EC5E82" w:rsidRDefault="00973AEB" w:rsidP="00973AEB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601E9EC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277C473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37B82EB8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42" w:type="dxa"/>
            <w:vAlign w:val="center"/>
          </w:tcPr>
          <w:p w14:paraId="2FE51280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203812F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7FA2E4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A98F539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0467DE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9119985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33B7668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7B3A4D9E" w14:textId="77777777" w:rsidR="00973AEB" w:rsidRPr="00EC5E82" w:rsidRDefault="00973AEB" w:rsidP="00973AEB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C09E70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268AE1DE" w14:textId="21F30EE1" w:rsidR="00973AEB" w:rsidRPr="00EC5E82" w:rsidRDefault="00973AEB" w:rsidP="00973AEB">
            <w:pPr>
              <w:tabs>
                <w:tab w:val="decimal" w:pos="1080"/>
              </w:tabs>
              <w:spacing w:line="240" w:lineRule="auto"/>
              <w:ind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07B773" w14:textId="77777777" w:rsidR="00973AEB" w:rsidRPr="00EC5E82" w:rsidRDefault="00973AEB" w:rsidP="00973A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78157A49" w14:textId="77777777" w:rsidR="00973AEB" w:rsidRPr="00EC5E82" w:rsidRDefault="00973AEB" w:rsidP="00973AEB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973AEB" w:rsidRPr="0035030C" w14:paraId="47A12FF0" w14:textId="77777777" w:rsidTr="00973AEB">
        <w:tc>
          <w:tcPr>
            <w:tcW w:w="2790" w:type="dxa"/>
            <w:vAlign w:val="center"/>
          </w:tcPr>
          <w:p w14:paraId="28727B83" w14:textId="77777777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vAlign w:val="center"/>
          </w:tcPr>
          <w:p w14:paraId="4AF92256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A71D99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7027670C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center"/>
          </w:tcPr>
          <w:p w14:paraId="32A929D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EB758A7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AD0CAF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7067C4F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EDBA6D0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B9B3150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BBF82EF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6D0EDF7E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A0C85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29330DF9" w14:textId="55F35623" w:rsidR="00973AEB" w:rsidRPr="0035030C" w:rsidRDefault="00B7119C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6ABC4E1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6ACA0CA" w14:textId="6E6928E1" w:rsidR="00973AEB" w:rsidRPr="0035030C" w:rsidRDefault="00897505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3AEB" w:rsidRPr="0035030C" w14:paraId="33D909F1" w14:textId="77777777" w:rsidTr="00973AEB">
        <w:tc>
          <w:tcPr>
            <w:tcW w:w="2790" w:type="dxa"/>
            <w:vAlign w:val="center"/>
          </w:tcPr>
          <w:p w14:paraId="0DB8D9C4" w14:textId="77777777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vAlign w:val="center"/>
          </w:tcPr>
          <w:p w14:paraId="0786E3F0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E31659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Align w:val="center"/>
          </w:tcPr>
          <w:p w14:paraId="0EDD3BF6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center"/>
          </w:tcPr>
          <w:p w14:paraId="585207DC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E04654D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AF27C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F958083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701A8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8B6671C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9E949B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26B7ECAE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8FF980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078A6C1" w14:textId="13946783" w:rsidR="00973AEB" w:rsidRPr="0035030C" w:rsidRDefault="00B7119C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FA1FBF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44C72B2" w14:textId="09C2CBF3" w:rsidR="00973AEB" w:rsidRPr="0035030C" w:rsidRDefault="00897505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3AEB" w:rsidRPr="0035030C" w14:paraId="3485445E" w14:textId="6A2868E0" w:rsidTr="00973AEB">
        <w:trPr>
          <w:trHeight w:val="308"/>
        </w:trPr>
        <w:tc>
          <w:tcPr>
            <w:tcW w:w="5324" w:type="dxa"/>
            <w:gridSpan w:val="4"/>
            <w:vAlign w:val="center"/>
          </w:tcPr>
          <w:p w14:paraId="1C8358DF" w14:textId="2351C54A" w:rsidR="00973AEB" w:rsidRPr="0035030C" w:rsidRDefault="00973AEB" w:rsidP="00973AE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ส่วนแบ่งกำไรของบริษัทร่วม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และการร่วมค้า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42" w:type="dxa"/>
            <w:vAlign w:val="center"/>
          </w:tcPr>
          <w:p w14:paraId="75F52C9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9BC84EE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04483D7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F829FBA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368D7E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4DEFC56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9830F62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33F21FE2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ABDEF8D" w14:textId="59E5FC4D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139BD4E2" w14:textId="33621DD5" w:rsidR="00973AEB" w:rsidRPr="0035030C" w:rsidRDefault="00117E9B" w:rsidP="00973AEB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7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236" w:type="dxa"/>
            <w:vAlign w:val="center"/>
          </w:tcPr>
          <w:p w14:paraId="5C42A1B7" w14:textId="54BAC95E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342CB7E" w14:textId="54DF145E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97505"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</w:tr>
      <w:tr w:rsidR="00973AEB" w:rsidRPr="0035030C" w14:paraId="5311AAFC" w14:textId="4E486D35" w:rsidTr="00973AEB">
        <w:tc>
          <w:tcPr>
            <w:tcW w:w="5324" w:type="dxa"/>
            <w:gridSpan w:val="4"/>
            <w:vAlign w:val="center"/>
          </w:tcPr>
          <w:p w14:paraId="285F3ABE" w14:textId="29EB1ACD" w:rsidR="00973AEB" w:rsidRPr="0035030C" w:rsidRDefault="00973AEB" w:rsidP="00973AEB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42" w:type="dxa"/>
            <w:vAlign w:val="center"/>
          </w:tcPr>
          <w:p w14:paraId="685D5CD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0BFB1CB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514A518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40E5638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0E8DA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A5CAA9C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0A214D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2FAC5FEA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2E85ECA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27892980" w14:textId="07AC0226" w:rsidR="00973AEB" w:rsidRPr="0035030C" w:rsidRDefault="00B7119C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409DD3B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19790717" w14:textId="2FE78D2F" w:rsidR="00973AEB" w:rsidRPr="0035030C" w:rsidRDefault="00897505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Pr="00897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73AEB" w:rsidRPr="0035030C" w14:paraId="1EE06A8F" w14:textId="722B2431" w:rsidTr="00973AEB">
        <w:tc>
          <w:tcPr>
            <w:tcW w:w="5324" w:type="dxa"/>
            <w:gridSpan w:val="4"/>
            <w:vAlign w:val="center"/>
          </w:tcPr>
          <w:p w14:paraId="67D97723" w14:textId="50E345B1" w:rsidR="00973AEB" w:rsidRPr="0035030C" w:rsidRDefault="00973AEB" w:rsidP="00973AEB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42" w:type="dxa"/>
            <w:vAlign w:val="center"/>
          </w:tcPr>
          <w:p w14:paraId="1CBC61A5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1FAA7F3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809C0D0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936B37E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290E7FE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C20D650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2CA8924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4EFBE7E5" w14:textId="77777777" w:rsidR="00973AEB" w:rsidRPr="0035030C" w:rsidRDefault="00973AEB" w:rsidP="00973AE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0FC1069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E6C47" w14:textId="07962CA8" w:rsidR="00973AEB" w:rsidRPr="005E4F92" w:rsidRDefault="00117E9B" w:rsidP="00973AEB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B7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236" w:type="dxa"/>
            <w:vAlign w:val="center"/>
          </w:tcPr>
          <w:p w14:paraId="315CBB5B" w14:textId="77777777" w:rsidR="00973AEB" w:rsidRPr="0035030C" w:rsidRDefault="00973AEB" w:rsidP="00973AE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C6A8C" w14:textId="6950E939" w:rsidR="00973AEB" w:rsidRPr="0035030C" w:rsidRDefault="00117E9B" w:rsidP="00973AEB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97505" w:rsidRPr="008975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910</w:t>
            </w:r>
            <w:r w:rsidR="00897505" w:rsidRPr="008975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</w:p>
        </w:tc>
      </w:tr>
    </w:tbl>
    <w:p w14:paraId="6CEA2366" w14:textId="77777777" w:rsidR="00A077BB" w:rsidRPr="0035030C" w:rsidRDefault="00A077BB" w:rsidP="00A077BB">
      <w:pPr>
        <w:pStyle w:val="Bo-Blankline"/>
        <w:rPr>
          <w:rFonts w:asciiTheme="majorBidi" w:hAnsiTheme="majorBidi" w:cstheme="majorBidi"/>
          <w:sz w:val="4"/>
          <w:szCs w:val="4"/>
        </w:rPr>
      </w:pPr>
    </w:p>
    <w:p w14:paraId="6D5CF983" w14:textId="49C81E59" w:rsidR="00B37FE8" w:rsidRPr="0035030C" w:rsidRDefault="00A077BB" w:rsidP="00EC5E82">
      <w:pPr>
        <w:spacing w:before="120"/>
        <w:ind w:left="547" w:right="749"/>
        <w:jc w:val="thaiDistribute"/>
        <w:rPr>
          <w:rFonts w:asciiTheme="majorBidi" w:hAnsiTheme="majorBidi" w:cstheme="majorBidi"/>
          <w:lang w:eastAsia="x-none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35030C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C85429" w:rsidRPr="0035030C">
        <w:rPr>
          <w:rFonts w:asciiTheme="majorBidi" w:hAnsiTheme="majorBidi" w:cstheme="majorBidi"/>
          <w:sz w:val="30"/>
          <w:szCs w:val="30"/>
          <w:cs/>
        </w:rPr>
        <w:t>ตามส่วนงานที่รายงาน</w:t>
      </w:r>
      <w:r w:rsidRPr="0035030C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p w14:paraId="22DD015D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highlight w:val="yellow"/>
          <w:lang w:eastAsia="x-none"/>
        </w:rPr>
      </w:pPr>
    </w:p>
    <w:p w14:paraId="138A207C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sz w:val="4"/>
          <w:szCs w:val="4"/>
          <w:highlight w:val="yellow"/>
          <w:lang w:val="en-US" w:eastAsia="x-none"/>
        </w:rPr>
        <w:sectPr w:rsidR="00B37FE8" w:rsidRPr="0035030C" w:rsidSect="00412DB6">
          <w:footerReference w:type="default" r:id="rId3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0"/>
        <w:gridCol w:w="806"/>
        <w:gridCol w:w="268"/>
        <w:gridCol w:w="1498"/>
        <w:gridCol w:w="268"/>
        <w:gridCol w:w="1502"/>
      </w:tblGrid>
      <w:tr w:rsidR="00265B2A" w:rsidRPr="0035030C" w14:paraId="0CA7FB91" w14:textId="77777777" w:rsidTr="00973AEB">
        <w:tc>
          <w:tcPr>
            <w:tcW w:w="4840" w:type="dxa"/>
          </w:tcPr>
          <w:p w14:paraId="6AE2194E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</w:tcPr>
          <w:p w14:paraId="7EF1BD98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1B035E97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8" w:type="dxa"/>
            <w:gridSpan w:val="3"/>
          </w:tcPr>
          <w:p w14:paraId="6B508FC2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35030C" w14:paraId="556BB6B8" w14:textId="77777777" w:rsidTr="00973AEB">
        <w:tc>
          <w:tcPr>
            <w:tcW w:w="4840" w:type="dxa"/>
          </w:tcPr>
          <w:p w14:paraId="236AA758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</w:tcPr>
          <w:p w14:paraId="4DA2A140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7310FC9F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8" w:type="dxa"/>
            <w:gridSpan w:val="3"/>
          </w:tcPr>
          <w:p w14:paraId="6DB860F0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D1234" w:rsidRPr="0035030C" w14:paraId="7DA5D228" w14:textId="77777777" w:rsidTr="00973AEB">
        <w:tc>
          <w:tcPr>
            <w:tcW w:w="4840" w:type="dxa"/>
          </w:tcPr>
          <w:p w14:paraId="204DA177" w14:textId="3EE0E8D4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06" w:type="dxa"/>
          </w:tcPr>
          <w:p w14:paraId="5D3805E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948620A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78E5E6A8" w14:textId="2DD5D89F" w:rsidR="00DD1234" w:rsidRPr="0035030C" w:rsidRDefault="00117E9B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26CEB0BF" w14:textId="77777777" w:rsidR="00DD1234" w:rsidRPr="0035030C" w:rsidRDefault="00DD1234" w:rsidP="00DD123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25F50A6" w14:textId="40C61F09" w:rsidR="00DD1234" w:rsidRPr="0035030C" w:rsidRDefault="00117E9B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007B8C74" w14:textId="77777777" w:rsidTr="00973AEB">
        <w:tc>
          <w:tcPr>
            <w:tcW w:w="4840" w:type="dxa"/>
          </w:tcPr>
          <w:p w14:paraId="5D7C5146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0546D74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9BE7BE5" w14:textId="77777777" w:rsidR="00DD1234" w:rsidRPr="0035030C" w:rsidRDefault="00DD1234" w:rsidP="00DD12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8" w:type="dxa"/>
            <w:gridSpan w:val="3"/>
          </w:tcPr>
          <w:p w14:paraId="6BA3A847" w14:textId="77777777" w:rsidR="00DD1234" w:rsidRPr="0035030C" w:rsidRDefault="00DD1234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3AEB" w:rsidRPr="0035030C" w14:paraId="286EB574" w14:textId="77777777" w:rsidTr="00973AEB">
        <w:tc>
          <w:tcPr>
            <w:tcW w:w="4840" w:type="dxa"/>
          </w:tcPr>
          <w:p w14:paraId="1EC7FDE8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</w:tcPr>
          <w:p w14:paraId="796476DC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E30C980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50AF0133" w14:textId="5047AD9A" w:rsidR="00973AEB" w:rsidRPr="0035030C" w:rsidRDefault="00117E9B" w:rsidP="00973AE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268" w:type="dxa"/>
          </w:tcPr>
          <w:p w14:paraId="64CDE93A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4A793EE5" w14:textId="04A26279" w:rsidR="00973AEB" w:rsidRPr="0035030C" w:rsidRDefault="00973AEB" w:rsidP="00B105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3AEB" w:rsidRPr="0035030C" w14:paraId="6F8F55BA" w14:textId="77777777" w:rsidTr="00973AEB">
        <w:tc>
          <w:tcPr>
            <w:tcW w:w="4840" w:type="dxa"/>
          </w:tcPr>
          <w:p w14:paraId="3A33E9F3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</w:tcPr>
          <w:p w14:paraId="74A2DBB4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6D36CB9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7FEB114" w14:textId="666A0211" w:rsidR="00973AEB" w:rsidRPr="0035030C" w:rsidRDefault="00117E9B" w:rsidP="00973AE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68" w:type="dxa"/>
          </w:tcPr>
          <w:p w14:paraId="20DC04C4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3AF8508" w14:textId="2B2CF2BB" w:rsidR="00973AEB" w:rsidRPr="0035030C" w:rsidRDefault="00117E9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973A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973AEB" w:rsidRPr="0035030C" w14:paraId="1DF9CB36" w14:textId="77777777" w:rsidTr="00973AEB">
        <w:tc>
          <w:tcPr>
            <w:tcW w:w="4840" w:type="dxa"/>
          </w:tcPr>
          <w:p w14:paraId="68D8A7E5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</w:tcPr>
          <w:p w14:paraId="5AADE89D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CC1A281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0B84160B" w14:textId="38B24F62" w:rsidR="00973AEB" w:rsidRPr="0035030C" w:rsidRDefault="00117E9B" w:rsidP="00973AE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68" w:type="dxa"/>
          </w:tcPr>
          <w:p w14:paraId="654E5C0A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A2DE6BE" w14:textId="7BAC10AA" w:rsidR="00973AEB" w:rsidRPr="0035030C" w:rsidRDefault="00117E9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3A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973A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973AEB" w:rsidRPr="0035030C" w14:paraId="05EDEBF7" w14:textId="77777777" w:rsidTr="00973AEB">
        <w:tc>
          <w:tcPr>
            <w:tcW w:w="4840" w:type="dxa"/>
          </w:tcPr>
          <w:p w14:paraId="12F59556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</w:tcPr>
          <w:p w14:paraId="726EB8FD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CBBBD52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695AAC8E" w14:textId="41BC40A9" w:rsidR="00973AEB" w:rsidRPr="0035030C" w:rsidRDefault="00284F01" w:rsidP="00973AE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569AC583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A980B15" w14:textId="769E6FE2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3AEB" w:rsidRPr="0035030C" w14:paraId="691BC5BE" w14:textId="77777777" w:rsidTr="00973AEB">
        <w:tc>
          <w:tcPr>
            <w:tcW w:w="4840" w:type="dxa"/>
          </w:tcPr>
          <w:p w14:paraId="13821336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6" w:type="dxa"/>
          </w:tcPr>
          <w:p w14:paraId="0027C61A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E791DD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ED38A87" w14:textId="02577325" w:rsidR="00973AEB" w:rsidRPr="00E634A3" w:rsidRDefault="00117E9B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268" w:type="dxa"/>
          </w:tcPr>
          <w:p w14:paraId="34762A93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44C2B09" w14:textId="0F231B4E" w:rsidR="00973AEB" w:rsidRPr="0035030C" w:rsidRDefault="00117E9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</w:tr>
      <w:tr w:rsidR="00973AEB" w:rsidRPr="0035030C" w14:paraId="14816D2D" w14:textId="77777777" w:rsidTr="00973AEB">
        <w:tc>
          <w:tcPr>
            <w:tcW w:w="4840" w:type="dxa"/>
          </w:tcPr>
          <w:p w14:paraId="697E032E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06" w:type="dxa"/>
          </w:tcPr>
          <w:p w14:paraId="224CF0E7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CC284B0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4D694BAC" w14:textId="77777777" w:rsidR="00973AEB" w:rsidRPr="0035030C" w:rsidRDefault="00973AEB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5B88E983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</w:tcPr>
          <w:p w14:paraId="2E73333D" w14:textId="77777777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73AEB" w:rsidRPr="0035030C" w14:paraId="21E974C1" w14:textId="77777777" w:rsidTr="00973AEB">
        <w:tc>
          <w:tcPr>
            <w:tcW w:w="4840" w:type="dxa"/>
          </w:tcPr>
          <w:p w14:paraId="7804E3B0" w14:textId="2F5EB28A" w:rsidR="00973AEB" w:rsidRPr="0035030C" w:rsidRDefault="00217DBC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73AEB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="00973AEB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806" w:type="dxa"/>
          </w:tcPr>
          <w:p w14:paraId="6E9FC7C7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2C00C6A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CA9005F" w14:textId="61B231C4" w:rsidR="00973AEB" w:rsidRPr="0035030C" w:rsidRDefault="00117E9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68" w:type="dxa"/>
          </w:tcPr>
          <w:p w14:paraId="1A800965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</w:tcPr>
          <w:p w14:paraId="3CF519BE" w14:textId="3C969D0B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3AEB" w:rsidRPr="0035030C" w14:paraId="3168B2C0" w14:textId="77777777" w:rsidTr="00973AEB">
        <w:tc>
          <w:tcPr>
            <w:tcW w:w="4840" w:type="dxa"/>
          </w:tcPr>
          <w:p w14:paraId="44460BCC" w14:textId="3BA59DAF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06" w:type="dxa"/>
          </w:tcPr>
          <w:p w14:paraId="4E3F70A4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2D1341E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5EC95C5B" w14:textId="2F0977D2" w:rsidR="00973AEB" w:rsidRPr="0035030C" w:rsidRDefault="00973AEB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6DE8F9D4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DC53400" w14:textId="5B9F0688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3AEB" w:rsidRPr="0035030C" w14:paraId="2F8D206D" w14:textId="77777777" w:rsidTr="00973AEB">
        <w:tc>
          <w:tcPr>
            <w:tcW w:w="4840" w:type="dxa"/>
          </w:tcPr>
          <w:p w14:paraId="189E45EC" w14:textId="7ECA85F0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</w:tcPr>
          <w:p w14:paraId="0AED1DDE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59F8ACA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49C499E" w14:textId="778D0373" w:rsidR="00973AEB" w:rsidRPr="0035030C" w:rsidRDefault="00284F01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AC0EAE5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6002B61" w14:textId="24D33BE8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3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3AEB" w:rsidRPr="0035030C" w14:paraId="41F2170E" w14:textId="77777777" w:rsidTr="00973AEB">
        <w:tc>
          <w:tcPr>
            <w:tcW w:w="4840" w:type="dxa"/>
            <w:vAlign w:val="center"/>
          </w:tcPr>
          <w:p w14:paraId="5421B68F" w14:textId="4EEA0D75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806" w:type="dxa"/>
          </w:tcPr>
          <w:p w14:paraId="2C65784C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C4C81C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</w:tcPr>
          <w:p w14:paraId="573DC578" w14:textId="2754FBA0" w:rsidR="00973AEB" w:rsidRPr="0035030C" w:rsidRDefault="00284F01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CD6AA0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</w:tcPr>
          <w:p w14:paraId="1E807AC2" w14:textId="72340851" w:rsidR="00973AEB" w:rsidRPr="0035030C" w:rsidRDefault="00973AE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3AEB" w:rsidRPr="0035030C" w14:paraId="08152CDE" w14:textId="77777777" w:rsidTr="00973AEB">
        <w:tc>
          <w:tcPr>
            <w:tcW w:w="4840" w:type="dxa"/>
          </w:tcPr>
          <w:p w14:paraId="7F6B3EDC" w14:textId="4B4034A5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806" w:type="dxa"/>
          </w:tcPr>
          <w:p w14:paraId="505788C3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9269102" w14:textId="77777777" w:rsidR="00973AEB" w:rsidRPr="0035030C" w:rsidRDefault="00973AEB" w:rsidP="00973AE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6795D057" w14:textId="3BE489AE" w:rsidR="00973AEB" w:rsidRPr="005E4F92" w:rsidRDefault="00117E9B" w:rsidP="00973AE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268" w:type="dxa"/>
          </w:tcPr>
          <w:p w14:paraId="796698E8" w14:textId="77777777" w:rsidR="00973AEB" w:rsidRPr="0035030C" w:rsidRDefault="00973AEB" w:rsidP="00973AE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7004ED6C" w14:textId="594097EF" w:rsidR="00973AEB" w:rsidRPr="0035030C" w:rsidRDefault="00117E9B" w:rsidP="00973AE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</w:tbl>
    <w:p w14:paraId="6FC9547D" w14:textId="19BB26E4" w:rsidR="00265B2A" w:rsidRPr="0035030C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35030C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5030C" w:rsidRDefault="0040333E" w:rsidP="00761A88">
      <w:pPr>
        <w:pStyle w:val="Bo-Blankline"/>
        <w:rPr>
          <w:rFonts w:asciiTheme="majorBidi" w:hAnsiTheme="majorBidi" w:cstheme="majorBidi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B97393" w:rsidRPr="0035030C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35030C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7393" w:rsidRPr="0035030C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35030C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DD1234" w:rsidRPr="0035030C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06711A5B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40544C8F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36098D7D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73AEB" w:rsidRPr="0035030C" w14:paraId="5A1E0DF3" w14:textId="77777777" w:rsidTr="00F075B9">
        <w:tc>
          <w:tcPr>
            <w:tcW w:w="4818" w:type="dxa"/>
            <w:vAlign w:val="center"/>
          </w:tcPr>
          <w:p w14:paraId="5F6DFEB0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14:paraId="19D084B9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F807E6D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2F7F17E8" w14:textId="536A2AF0" w:rsidR="00973AEB" w:rsidRPr="0035030C" w:rsidRDefault="00117E9B" w:rsidP="00217DBC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4" w:type="dxa"/>
          </w:tcPr>
          <w:p w14:paraId="39C4DFF2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50D01763" w14:textId="52991952" w:rsidR="00973AEB" w:rsidRPr="0035030C" w:rsidRDefault="00117E9B" w:rsidP="00B10514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973AEB" w:rsidRPr="0035030C" w14:paraId="3FED6139" w14:textId="77777777" w:rsidTr="00F075B9">
        <w:tc>
          <w:tcPr>
            <w:tcW w:w="4818" w:type="dxa"/>
            <w:vAlign w:val="center"/>
          </w:tcPr>
          <w:p w14:paraId="4E0A0D13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14:paraId="72A47E05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B838A24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0575886" w14:textId="2C36F7E4" w:rsidR="00973AEB" w:rsidRPr="0035030C" w:rsidRDefault="00117E9B" w:rsidP="00973AE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4" w:type="dxa"/>
          </w:tcPr>
          <w:p w14:paraId="61EBF787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483D0C8" w14:textId="06060675" w:rsidR="00973AEB" w:rsidRPr="0035030C" w:rsidRDefault="00117E9B" w:rsidP="00973AE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</w:tr>
      <w:tr w:rsidR="00973AEB" w:rsidRPr="0035030C" w14:paraId="65D6B139" w14:textId="77777777" w:rsidTr="00F075B9">
        <w:tc>
          <w:tcPr>
            <w:tcW w:w="4818" w:type="dxa"/>
            <w:vAlign w:val="center"/>
          </w:tcPr>
          <w:p w14:paraId="10B79603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14:paraId="6E029D72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55F0CA1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A74842F" w14:textId="614FBA06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28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34" w:type="dxa"/>
          </w:tcPr>
          <w:p w14:paraId="42FFD71D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6BEC5DC8" w14:textId="5A349E3D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973A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="00973A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973AEB" w:rsidRPr="0035030C" w14:paraId="07DDC3AF" w14:textId="77777777" w:rsidTr="00F075B9">
        <w:tc>
          <w:tcPr>
            <w:tcW w:w="4818" w:type="dxa"/>
            <w:vAlign w:val="center"/>
          </w:tcPr>
          <w:p w14:paraId="7859C360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</w:tcPr>
          <w:p w14:paraId="26A93AC1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53FC1C6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39F9A398" w14:textId="463808B4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34" w:type="dxa"/>
          </w:tcPr>
          <w:p w14:paraId="3905CFD1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F025759" w14:textId="5F8885EF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973AEB" w:rsidRPr="0035030C" w14:paraId="2EFB4999" w14:textId="77777777" w:rsidTr="00F075B9">
        <w:tc>
          <w:tcPr>
            <w:tcW w:w="4818" w:type="dxa"/>
            <w:vAlign w:val="center"/>
          </w:tcPr>
          <w:p w14:paraId="61A8B596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</w:tcPr>
          <w:p w14:paraId="204B315B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FB13F2E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DD1C0B8" w14:textId="571AC3E7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34" w:type="dxa"/>
          </w:tcPr>
          <w:p w14:paraId="02DB3A2D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F536FF8" w14:textId="2946DF29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973AEB" w:rsidRPr="0035030C" w14:paraId="55ACC5A3" w14:textId="77777777" w:rsidTr="00695633">
        <w:tc>
          <w:tcPr>
            <w:tcW w:w="4818" w:type="dxa"/>
          </w:tcPr>
          <w:p w14:paraId="79434E84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6281949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B5EDEC2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1949F21" w14:textId="59585D05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34" w:type="dxa"/>
          </w:tcPr>
          <w:p w14:paraId="2DA98922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5BFEB684" w14:textId="3A3E140C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</w:p>
        </w:tc>
      </w:tr>
      <w:tr w:rsidR="00973AEB" w:rsidRPr="0035030C" w14:paraId="77923E0F" w14:textId="77777777" w:rsidTr="00695633">
        <w:tc>
          <w:tcPr>
            <w:tcW w:w="4818" w:type="dxa"/>
          </w:tcPr>
          <w:p w14:paraId="6026D654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14:paraId="4CF945BB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1F50262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7F692F35" w14:textId="3C45834F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284F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34" w:type="dxa"/>
          </w:tcPr>
          <w:p w14:paraId="0144FAA5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E503F1E" w14:textId="183EB02F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973A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973AEB" w:rsidRPr="0035030C" w14:paraId="23F7B4F9" w14:textId="77777777" w:rsidTr="00695633">
        <w:tc>
          <w:tcPr>
            <w:tcW w:w="4818" w:type="dxa"/>
          </w:tcPr>
          <w:p w14:paraId="4063BACA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</w:tcPr>
          <w:p w14:paraId="4D019C3E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1D3CD97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4582F63E" w14:textId="028D132C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4" w:type="dxa"/>
          </w:tcPr>
          <w:p w14:paraId="4C2D80F0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08B85DEB" w14:textId="031959FE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</w:tr>
      <w:tr w:rsidR="00973AEB" w:rsidRPr="0035030C" w14:paraId="512D070D" w14:textId="77777777" w:rsidTr="00F075B9">
        <w:tc>
          <w:tcPr>
            <w:tcW w:w="4818" w:type="dxa"/>
          </w:tcPr>
          <w:p w14:paraId="70E67B90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14:paraId="551F2B9D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7D8F9E2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9F71065" w14:textId="3ECFEF26" w:rsidR="00973AEB" w:rsidRPr="0035030C" w:rsidRDefault="00284F01" w:rsidP="00284F01">
            <w:pPr>
              <w:tabs>
                <w:tab w:val="decimal" w:pos="1140"/>
              </w:tabs>
              <w:spacing w:line="240" w:lineRule="atLeast"/>
              <w:ind w:right="-2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263CBC7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3182AC2" w14:textId="614C04CC" w:rsidR="00973AEB" w:rsidRPr="0035030C" w:rsidRDefault="00973AE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3AEB" w:rsidRPr="0035030C" w14:paraId="20891568" w14:textId="77777777" w:rsidTr="00F075B9">
        <w:tc>
          <w:tcPr>
            <w:tcW w:w="4818" w:type="dxa"/>
          </w:tcPr>
          <w:p w14:paraId="47746EDE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14:paraId="58CE0FC4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43FB93A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1DCE8" w14:textId="755A3466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  <w:r w:rsidR="00284F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34" w:type="dxa"/>
          </w:tcPr>
          <w:p w14:paraId="01748D6C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62133E" w14:textId="5887229C" w:rsidR="00973AEB" w:rsidRPr="0035030C" w:rsidRDefault="00117E9B" w:rsidP="00973AE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  <w:r w:rsidR="00973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</w:tr>
    </w:tbl>
    <w:p w14:paraId="28226F14" w14:textId="193BE6C2" w:rsidR="00AF034C" w:rsidRPr="0035030C" w:rsidRDefault="00AF034C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14CE1B33" w14:textId="77777777" w:rsidR="00EE7EB8" w:rsidRPr="0035030C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41F634A4" w14:textId="77777777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59"/>
        <w:gridCol w:w="990"/>
        <w:gridCol w:w="234"/>
        <w:gridCol w:w="1440"/>
        <w:gridCol w:w="234"/>
        <w:gridCol w:w="1406"/>
      </w:tblGrid>
      <w:tr w:rsidR="00EE7EB8" w:rsidRPr="0035030C" w14:paraId="6F445DFA" w14:textId="77777777" w:rsidTr="005B6C34">
        <w:tc>
          <w:tcPr>
            <w:tcW w:w="4859" w:type="dxa"/>
          </w:tcPr>
          <w:p w14:paraId="1D4E4B80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32F4AAAC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35030C" w14:paraId="181EC746" w14:textId="77777777" w:rsidTr="005B6C34">
        <w:tc>
          <w:tcPr>
            <w:tcW w:w="4859" w:type="dxa"/>
          </w:tcPr>
          <w:p w14:paraId="2CD62354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36272E0F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DD1234" w:rsidRPr="0035030C" w14:paraId="03264C51" w14:textId="77777777" w:rsidTr="005B6C34">
        <w:tc>
          <w:tcPr>
            <w:tcW w:w="4859" w:type="dxa"/>
          </w:tcPr>
          <w:p w14:paraId="6FCF896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05D1E825" w:rsidR="00DD1234" w:rsidRPr="00E13585" w:rsidRDefault="00117E9B" w:rsidP="00DD12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1A37114F" w14:textId="77777777" w:rsidR="00DD1234" w:rsidRPr="00E13585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D9FB66D" w14:textId="5BA5E8BF" w:rsidR="00DD1234" w:rsidRPr="00E13585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6989606B" w14:textId="77777777" w:rsidTr="005B6C34">
        <w:tc>
          <w:tcPr>
            <w:tcW w:w="4859" w:type="dxa"/>
          </w:tcPr>
          <w:p w14:paraId="6F4A754C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21CA50C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23585052" w14:textId="77777777" w:rsidTr="005B6C34">
        <w:tc>
          <w:tcPr>
            <w:tcW w:w="4859" w:type="dxa"/>
            <w:vAlign w:val="center"/>
          </w:tcPr>
          <w:p w14:paraId="5644D451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8B2D8CE" w14:textId="690F10FA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34" w:type="dxa"/>
          </w:tcPr>
          <w:p w14:paraId="10343300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center"/>
          </w:tcPr>
          <w:p w14:paraId="3D954A83" w14:textId="05DBA0EA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973AEB" w:rsidRPr="0035030C" w14:paraId="0A4D940A" w14:textId="77777777" w:rsidTr="005B6C34">
        <w:tc>
          <w:tcPr>
            <w:tcW w:w="4859" w:type="dxa"/>
            <w:vAlign w:val="center"/>
          </w:tcPr>
          <w:p w14:paraId="0E0E0D45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DC9DEE" w14:textId="334D18C1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4" w:type="dxa"/>
          </w:tcPr>
          <w:p w14:paraId="6BA37F36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7A542CF4" w14:textId="44AE2467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</w:tr>
      <w:tr w:rsidR="00973AEB" w:rsidRPr="0035030C" w14:paraId="47720A0F" w14:textId="77777777" w:rsidTr="005B6C34">
        <w:tc>
          <w:tcPr>
            <w:tcW w:w="4859" w:type="dxa"/>
          </w:tcPr>
          <w:p w14:paraId="5D34FFCC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EC46AC" w14:textId="7F848A07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34" w:type="dxa"/>
          </w:tcPr>
          <w:p w14:paraId="1A5FE75D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BA691" w14:textId="47CE1A89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</w:tr>
    </w:tbl>
    <w:p w14:paraId="7CF8B763" w14:textId="5B1C2BBC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05E0D6B" w14:textId="5A9AC34B" w:rsidR="00813235" w:rsidRPr="00EC5E82" w:rsidRDefault="00813235" w:rsidP="00813235">
      <w:pPr>
        <w:ind w:left="540" w:right="75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C5E82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EC5E82">
        <w:rPr>
          <w:rFonts w:asciiTheme="majorBidi" w:hAnsiTheme="majorBidi" w:cstheme="majorBidi"/>
          <w:sz w:val="30"/>
          <w:szCs w:val="30"/>
          <w:cs/>
        </w:rPr>
        <w:t>รายได้ของบริษัทเป็นแบบ ณ เวลาใดเวลาหนึ่ง</w:t>
      </w:r>
    </w:p>
    <w:p w14:paraId="68195EFD" w14:textId="77777777" w:rsidR="00813235" w:rsidRPr="00EC5E82" w:rsidRDefault="00813235" w:rsidP="00EE7E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6CA05E47" w14:textId="77777777" w:rsidR="00FD36D7" w:rsidRPr="00EC5E82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EC5E82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Pr="00EC5E82" w:rsidRDefault="00300404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3619DA8" w14:textId="59C9D9C8" w:rsidR="00EB1969" w:rsidRPr="00EC5E82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EC5E82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EC5E82" w:rsidRDefault="0026251A" w:rsidP="00BF0A60">
      <w:pPr>
        <w:pStyle w:val="Bo-C1Content"/>
        <w:rPr>
          <w:rFonts w:asciiTheme="majorBidi" w:hAnsiTheme="majorBidi" w:cstheme="majorBidi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117FE9" w:rsidRPr="0035030C" w14:paraId="08A5BEB0" w14:textId="77777777" w:rsidTr="00504789">
        <w:tc>
          <w:tcPr>
            <w:tcW w:w="3078" w:type="dxa"/>
          </w:tcPr>
          <w:p w14:paraId="42EA13B1" w14:textId="77777777" w:rsidR="00956FA3" w:rsidRPr="0035030C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ข้อมูลรายได้ส่วนงานภูมิศาสตร์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35030C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35030C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6DBA4A0A" w14:textId="77777777" w:rsidTr="00504789">
        <w:tc>
          <w:tcPr>
            <w:tcW w:w="3078" w:type="dxa"/>
          </w:tcPr>
          <w:p w14:paraId="59910CE6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5A0B00B7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57338CF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1EFEA2AB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CB0AEC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45656217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1752AF2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5A78D1C9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6892B1C4" w14:textId="77777777" w:rsidTr="00504789">
        <w:tc>
          <w:tcPr>
            <w:tcW w:w="3078" w:type="dxa"/>
          </w:tcPr>
          <w:p w14:paraId="1EB7455D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AEB" w:rsidRPr="0035030C" w14:paraId="2829BC5C" w14:textId="77777777" w:rsidTr="00C71C1F">
        <w:tc>
          <w:tcPr>
            <w:tcW w:w="3078" w:type="dxa"/>
          </w:tcPr>
          <w:p w14:paraId="5EBAA822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991EC4" w14:textId="084F51BB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414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36" w:type="dxa"/>
            <w:vAlign w:val="center"/>
          </w:tcPr>
          <w:p w14:paraId="443DFE13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48F393" w14:textId="70C80C1E" w:rsidR="00973AEB" w:rsidRPr="00A84E5B" w:rsidRDefault="00117E9B" w:rsidP="00B1051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36" w:type="dxa"/>
            <w:vAlign w:val="center"/>
          </w:tcPr>
          <w:p w14:paraId="1EB50B9F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8B959A" w14:textId="3A952D3B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6" w:type="dxa"/>
            <w:vAlign w:val="center"/>
          </w:tcPr>
          <w:p w14:paraId="5FF6E952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61C75B" w14:textId="5DFF97F4" w:rsidR="00973AEB" w:rsidRPr="00A84E5B" w:rsidRDefault="00117E9B" w:rsidP="00B1051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973AEB" w:rsidRPr="0035030C" w14:paraId="077E5F6F" w14:textId="77777777" w:rsidTr="00C71C1F">
        <w:tc>
          <w:tcPr>
            <w:tcW w:w="3078" w:type="dxa"/>
          </w:tcPr>
          <w:p w14:paraId="642BE824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D393DE" w14:textId="7EE28438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  <w:vAlign w:val="center"/>
          </w:tcPr>
          <w:p w14:paraId="3CDC7CA5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A6AD57" w14:textId="06128EBD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  <w:vAlign w:val="center"/>
          </w:tcPr>
          <w:p w14:paraId="2254D5EC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9F8731" w14:textId="0398608C" w:rsidR="00973AEB" w:rsidRPr="00A84E5B" w:rsidRDefault="00D50312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2122F14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A4E8A9" w14:textId="7273FA4C" w:rsidR="00973AEB" w:rsidRPr="00A84E5B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4C38D2CF" w14:textId="77777777" w:rsidTr="00C71C1F">
        <w:tc>
          <w:tcPr>
            <w:tcW w:w="3078" w:type="dxa"/>
          </w:tcPr>
          <w:p w14:paraId="161FD61B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7F13AC4" w14:textId="7C301AC2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36" w:type="dxa"/>
            <w:vAlign w:val="center"/>
          </w:tcPr>
          <w:p w14:paraId="7C68584D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107FC7" w14:textId="6C7F4B55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6" w:type="dxa"/>
            <w:vAlign w:val="center"/>
          </w:tcPr>
          <w:p w14:paraId="7602CE3B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AE9E93" w14:textId="07BC7A1C" w:rsidR="00973AEB" w:rsidRPr="00A84E5B" w:rsidRDefault="00D50312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A065209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85D492" w14:textId="118F7E97" w:rsidR="00973AEB" w:rsidRPr="005E24AE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5610E888" w14:textId="77777777" w:rsidTr="00C71C1F">
        <w:tc>
          <w:tcPr>
            <w:tcW w:w="3078" w:type="dxa"/>
          </w:tcPr>
          <w:p w14:paraId="7556C38F" w14:textId="6BA622B8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850" w:type="dxa"/>
            <w:vAlign w:val="center"/>
          </w:tcPr>
          <w:p w14:paraId="1C992A41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AF6C945" w14:textId="23681514" w:rsidR="00973AEB" w:rsidRPr="002810C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36" w:type="dxa"/>
            <w:vAlign w:val="center"/>
          </w:tcPr>
          <w:p w14:paraId="289424C0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529491" w14:textId="263AD48C" w:rsidR="00973AEB" w:rsidRPr="002810C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36" w:type="dxa"/>
            <w:vAlign w:val="center"/>
          </w:tcPr>
          <w:p w14:paraId="391A6F12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23CAB3" w14:textId="64A52DD5" w:rsidR="00973AEB" w:rsidRPr="002810CA" w:rsidRDefault="00D50312" w:rsidP="00D5031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624019A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5E6337" w14:textId="03BD2087" w:rsidR="00973AEB" w:rsidRPr="002810C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973AEB" w:rsidRPr="0035030C" w14:paraId="51C99CD1" w14:textId="77777777" w:rsidTr="00C71C1F">
        <w:tc>
          <w:tcPr>
            <w:tcW w:w="3078" w:type="dxa"/>
          </w:tcPr>
          <w:p w14:paraId="18278FC9" w14:textId="0E3F53B0" w:rsidR="00973AEB" w:rsidRPr="00A84E5B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850" w:type="dxa"/>
            <w:vAlign w:val="center"/>
          </w:tcPr>
          <w:p w14:paraId="40C3D5F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3F4CE5C" w14:textId="1A8683B0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36" w:type="dxa"/>
            <w:vAlign w:val="center"/>
          </w:tcPr>
          <w:p w14:paraId="519D6089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8D3BB1" w14:textId="732A05EA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36" w:type="dxa"/>
            <w:vAlign w:val="center"/>
          </w:tcPr>
          <w:p w14:paraId="4E37B98F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D68EFF" w14:textId="2FDC1DEB" w:rsidR="00973AEB" w:rsidRPr="00A84E5B" w:rsidRDefault="00D50312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438A3A1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EA2CE8" w14:textId="6FDB2199" w:rsidR="00973AEB" w:rsidRPr="005E24AE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04ACB91D" w14:textId="77777777" w:rsidTr="00C71C1F">
        <w:tc>
          <w:tcPr>
            <w:tcW w:w="3078" w:type="dxa"/>
          </w:tcPr>
          <w:p w14:paraId="1E7DC89A" w14:textId="3D175605" w:rsidR="00973AEB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850" w:type="dxa"/>
            <w:vAlign w:val="center"/>
          </w:tcPr>
          <w:p w14:paraId="5A85732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CA00D71" w14:textId="4D0D5453" w:rsidR="00973AE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36" w:type="dxa"/>
            <w:vAlign w:val="center"/>
          </w:tcPr>
          <w:p w14:paraId="33307334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C072D9" w14:textId="47AD162E" w:rsidR="00973AEB" w:rsidRPr="002810C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36" w:type="dxa"/>
            <w:vAlign w:val="center"/>
          </w:tcPr>
          <w:p w14:paraId="4602CA52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187D4F" w14:textId="2A749C89" w:rsidR="00973AEB" w:rsidRPr="00A84E5B" w:rsidRDefault="00D50312" w:rsidP="00D5031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A8C3183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546B7F" w14:textId="4994D578" w:rsidR="00973AEB" w:rsidRPr="002810C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973AEB" w:rsidRPr="0035030C" w14:paraId="113DDF20" w14:textId="77777777" w:rsidTr="00C71C1F">
        <w:tc>
          <w:tcPr>
            <w:tcW w:w="3078" w:type="dxa"/>
          </w:tcPr>
          <w:p w14:paraId="3AFC2D16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973AEB" w:rsidRPr="00DB039A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D7DD2" w14:textId="1E412D03" w:rsidR="00973AEB" w:rsidRPr="00DB039A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36" w:type="dxa"/>
            <w:vAlign w:val="center"/>
          </w:tcPr>
          <w:p w14:paraId="7A80C3D1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8E523A9" w14:textId="56799DC2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  <w:vAlign w:val="center"/>
          </w:tcPr>
          <w:p w14:paraId="4995D240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3AFC283" w14:textId="014DDEA9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6" w:type="dxa"/>
            <w:vAlign w:val="center"/>
          </w:tcPr>
          <w:p w14:paraId="58C5C639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652601C" w14:textId="3918E121" w:rsidR="00973AEB" w:rsidRPr="005E24AE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973AEB" w:rsidRPr="0035030C" w14:paraId="51EC1212" w14:textId="77777777" w:rsidTr="00C71C1F">
        <w:tc>
          <w:tcPr>
            <w:tcW w:w="3078" w:type="dxa"/>
          </w:tcPr>
          <w:p w14:paraId="0DA59702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F84CC8" w14:textId="58AA1585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73A67EAD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556B3F3" w14:textId="401CED82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7A4249EA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C1A91A3" w14:textId="44B59F6C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36" w:type="dxa"/>
          </w:tcPr>
          <w:p w14:paraId="02520F55" w14:textId="77777777" w:rsidR="00973AEB" w:rsidRPr="00A84E5B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122DFAF" w14:textId="2CB440D8" w:rsidR="00973AEB" w:rsidRPr="00A84E5B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</w:tr>
    </w:tbl>
    <w:p w14:paraId="69F45933" w14:textId="77777777" w:rsidR="00EC5E82" w:rsidRDefault="00EC5E82" w:rsidP="0076582B">
      <w:pPr>
        <w:pStyle w:val="Bo-C1Content"/>
        <w:rPr>
          <w:rFonts w:asciiTheme="majorBidi" w:eastAsia="Calibri" w:hAnsiTheme="majorBidi" w:cstheme="majorBidi"/>
        </w:rPr>
      </w:pPr>
    </w:p>
    <w:p w14:paraId="51D14C58" w14:textId="1795D40B" w:rsidR="0076582B" w:rsidRPr="0035030C" w:rsidRDefault="00590EFE" w:rsidP="0076582B">
      <w:pPr>
        <w:pStyle w:val="Bo-C1Content"/>
        <w:rPr>
          <w:rFonts w:asciiTheme="majorBidi" w:eastAsia="Calibri" w:hAnsiTheme="majorBidi" w:cstheme="majorBidi"/>
          <w:highlight w:val="yellow"/>
        </w:rPr>
      </w:pPr>
      <w:r w:rsidRPr="0035030C">
        <w:rPr>
          <w:rFonts w:asciiTheme="majorBidi" w:eastAsia="Calibri" w:hAnsiTheme="majorBidi" w:cstheme="majorBidi"/>
          <w:cs/>
        </w:rPr>
        <w:t>กลุ่มบริษัท</w:t>
      </w:r>
      <w:r w:rsidR="00A2354F" w:rsidRPr="0035030C">
        <w:rPr>
          <w:rFonts w:asciiTheme="majorBidi" w:eastAsia="Calibri" w:hAnsiTheme="majorBidi" w:cstheme="majorBidi"/>
          <w:cs/>
        </w:rPr>
        <w:t>ดำเนินธุรกิจเฉพาะในประเทศเท่านั้น</w:t>
      </w:r>
      <w:r w:rsidR="0076582B"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572F2CAD" w14:textId="77777777" w:rsidR="0020644A" w:rsidRPr="00EC5E82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</w:t>
      </w:r>
      <w:r w:rsidRPr="00EC5E82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59"/>
        <w:gridCol w:w="990"/>
        <w:gridCol w:w="234"/>
        <w:gridCol w:w="1440"/>
        <w:gridCol w:w="234"/>
        <w:gridCol w:w="1406"/>
      </w:tblGrid>
      <w:tr w:rsidR="0020644A" w:rsidRPr="0035030C" w14:paraId="6461D567" w14:textId="77777777" w:rsidTr="00E13585">
        <w:tc>
          <w:tcPr>
            <w:tcW w:w="4859" w:type="dxa"/>
          </w:tcPr>
          <w:p w14:paraId="05DA7C46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7AD8A5E9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35030C" w14:paraId="642C3676" w14:textId="77777777" w:rsidTr="00E13585">
        <w:tc>
          <w:tcPr>
            <w:tcW w:w="4859" w:type="dxa"/>
          </w:tcPr>
          <w:p w14:paraId="1844B0B4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7C911053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DD1234" w:rsidRPr="0035030C" w14:paraId="40ED202D" w14:textId="77777777" w:rsidTr="00E13585">
        <w:tc>
          <w:tcPr>
            <w:tcW w:w="4859" w:type="dxa"/>
          </w:tcPr>
          <w:p w14:paraId="0F3245E1" w14:textId="44EF1255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1BA25723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" w:type="dxa"/>
          </w:tcPr>
          <w:p w14:paraId="2456B4F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2D696FA7" w14:textId="2121254A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3814AE7F" w14:textId="77777777" w:rsidTr="00E13585">
        <w:tc>
          <w:tcPr>
            <w:tcW w:w="4859" w:type="dxa"/>
          </w:tcPr>
          <w:p w14:paraId="63F83543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DD1234" w:rsidRPr="0035030C" w:rsidRDefault="00DD1234" w:rsidP="00DD123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44DB9CA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66A25EEA" w14:textId="77777777" w:rsidTr="00E13585">
        <w:tc>
          <w:tcPr>
            <w:tcW w:w="4859" w:type="dxa"/>
            <w:vAlign w:val="center"/>
          </w:tcPr>
          <w:p w14:paraId="0C770818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F17987F" w14:textId="0F9B2976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21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34" w:type="dxa"/>
          </w:tcPr>
          <w:p w14:paraId="27421D9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center"/>
          </w:tcPr>
          <w:p w14:paraId="2E755749" w14:textId="5B915A9B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973AEB" w:rsidRPr="0035030C" w14:paraId="78738136" w14:textId="77777777" w:rsidTr="00E13585">
        <w:tc>
          <w:tcPr>
            <w:tcW w:w="4859" w:type="dxa"/>
            <w:vAlign w:val="center"/>
          </w:tcPr>
          <w:p w14:paraId="7E201736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12B98F3" w14:textId="6CF791B2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D50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4" w:type="dxa"/>
          </w:tcPr>
          <w:p w14:paraId="00974B44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center"/>
          </w:tcPr>
          <w:p w14:paraId="472F30E4" w14:textId="09573BEF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973AEB" w:rsidRPr="0035030C" w14:paraId="2ECD3E85" w14:textId="77777777" w:rsidTr="00E13585">
        <w:tc>
          <w:tcPr>
            <w:tcW w:w="4859" w:type="dxa"/>
            <w:vAlign w:val="center"/>
          </w:tcPr>
          <w:p w14:paraId="0230F92B" w14:textId="77777777" w:rsidR="00973AEB" w:rsidRPr="0035030C" w:rsidRDefault="00973AEB" w:rsidP="00973A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F0CC05A" w14:textId="45ACA667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21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34" w:type="dxa"/>
          </w:tcPr>
          <w:p w14:paraId="573C4032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center"/>
          </w:tcPr>
          <w:p w14:paraId="3D778F9D" w14:textId="2BA8D827" w:rsidR="00973AEB" w:rsidRPr="0035030C" w:rsidRDefault="00117E9B" w:rsidP="00B10514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973AEB" w:rsidRPr="0035030C" w14:paraId="4D398B91" w14:textId="77777777" w:rsidTr="00E13585">
        <w:tc>
          <w:tcPr>
            <w:tcW w:w="4859" w:type="dxa"/>
          </w:tcPr>
          <w:p w14:paraId="12E44EE8" w14:textId="17B96A4C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973AEB" w:rsidRPr="0035030C" w:rsidRDefault="00973AEB" w:rsidP="00973AE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973AEB" w:rsidRPr="0035030C" w:rsidRDefault="00973AEB" w:rsidP="00973A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52468" w14:textId="1F198A1C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D50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234" w:type="dxa"/>
          </w:tcPr>
          <w:p w14:paraId="43729F0B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4C4D2D" w14:textId="34C54C89" w:rsidR="00973AEB" w:rsidRPr="0035030C" w:rsidRDefault="00117E9B" w:rsidP="00973AEB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</w:tr>
    </w:tbl>
    <w:p w14:paraId="65443CB9" w14:textId="77777777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7D6AFB" w14:textId="77777777" w:rsidR="002453D3" w:rsidRPr="0035030C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ค่าใช้จ่ายผลประโยชน์ของพนักงาน</w:t>
      </w:r>
    </w:p>
    <w:p w14:paraId="007DFEB9" w14:textId="77777777" w:rsidR="002453D3" w:rsidRPr="00B31A65" w:rsidRDefault="002453D3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35030C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35030C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35030C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5AB760F4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5F62C54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30866256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EFB3FD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0F1ED18C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4D0DE06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32859B9D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7F68CC21" w14:textId="77777777" w:rsidTr="00AF7DD9">
        <w:tc>
          <w:tcPr>
            <w:tcW w:w="3780" w:type="dxa"/>
          </w:tcPr>
          <w:p w14:paraId="6FB6F08E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</w:tcPr>
          <w:p w14:paraId="58375D4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0C31C255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3AEB" w:rsidRPr="0035030C" w14:paraId="7A20B971" w14:textId="77777777" w:rsidTr="00D249FA">
        <w:tc>
          <w:tcPr>
            <w:tcW w:w="3780" w:type="dxa"/>
          </w:tcPr>
          <w:p w14:paraId="726C135C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vAlign w:val="bottom"/>
          </w:tcPr>
          <w:p w14:paraId="372F968D" w14:textId="4F62C86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4B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36" w:type="dxa"/>
            <w:vAlign w:val="bottom"/>
          </w:tcPr>
          <w:p w14:paraId="37AF68E1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48B12AAA" w:rsidR="00973AEB" w:rsidRPr="0035030C" w:rsidRDefault="00117E9B" w:rsidP="00B1051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36" w:type="dxa"/>
            <w:vAlign w:val="bottom"/>
          </w:tcPr>
          <w:p w14:paraId="3282120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2FB6D1E" w14:textId="65590C54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6" w:type="dxa"/>
            <w:vAlign w:val="bottom"/>
          </w:tcPr>
          <w:p w14:paraId="4295DD0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04CB825E" w:rsidR="00973AEB" w:rsidRPr="0035030C" w:rsidRDefault="00117E9B" w:rsidP="00B1051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973AEB" w:rsidRPr="0035030C" w14:paraId="74C2D158" w14:textId="77777777" w:rsidTr="00D249FA">
        <w:tc>
          <w:tcPr>
            <w:tcW w:w="3780" w:type="dxa"/>
          </w:tcPr>
          <w:p w14:paraId="54772454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vAlign w:val="bottom"/>
          </w:tcPr>
          <w:p w14:paraId="79B98327" w14:textId="363D33A8" w:rsidR="00973AEB" w:rsidRPr="0035030C" w:rsidRDefault="00283F82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6,131</w:t>
            </w:r>
          </w:p>
        </w:tc>
        <w:tc>
          <w:tcPr>
            <w:tcW w:w="236" w:type="dxa"/>
            <w:vAlign w:val="bottom"/>
          </w:tcPr>
          <w:p w14:paraId="5CE96AC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14520AFB" w:rsidR="00973AEB" w:rsidRPr="0035030C" w:rsidRDefault="00283F82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6,904</w:t>
            </w:r>
          </w:p>
        </w:tc>
        <w:tc>
          <w:tcPr>
            <w:tcW w:w="236" w:type="dxa"/>
            <w:vAlign w:val="bottom"/>
          </w:tcPr>
          <w:p w14:paraId="4C75A5E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86957DF" w14:textId="2BF2F7F2" w:rsidR="00973AEB" w:rsidRPr="0035030C" w:rsidRDefault="00283F82" w:rsidP="00283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5CDA28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7B7DF0B2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3AEB" w:rsidRPr="0035030C" w14:paraId="3DD4EA9F" w14:textId="77777777" w:rsidTr="00D249FA">
        <w:tc>
          <w:tcPr>
            <w:tcW w:w="3780" w:type="dxa"/>
          </w:tcPr>
          <w:p w14:paraId="70E61B85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BAB594" w14:textId="4E68BA4E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D50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330D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36" w:type="dxa"/>
            <w:vAlign w:val="bottom"/>
          </w:tcPr>
          <w:p w14:paraId="03D4B6C7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31BAA351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330D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36" w:type="dxa"/>
            <w:vAlign w:val="bottom"/>
          </w:tcPr>
          <w:p w14:paraId="1D2F0B99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0DCAE5F" w14:textId="22570D71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1D1A386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083BFA6F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973AEB" w:rsidRPr="0035030C" w14:paraId="65CE55DB" w14:textId="77777777" w:rsidTr="00D249FA">
        <w:tc>
          <w:tcPr>
            <w:tcW w:w="3780" w:type="dxa"/>
            <w:vAlign w:val="bottom"/>
          </w:tcPr>
          <w:p w14:paraId="2C39B36C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51206" w14:textId="6C32BC0A" w:rsidR="00973AEB" w:rsidRPr="0035030C" w:rsidRDefault="0072218F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</w:t>
            </w:r>
            <w:r w:rsidR="00C2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vAlign w:val="bottom"/>
          </w:tcPr>
          <w:p w14:paraId="23B13737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3336FE3E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C2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8,890</w:t>
            </w:r>
          </w:p>
        </w:tc>
        <w:tc>
          <w:tcPr>
            <w:tcW w:w="236" w:type="dxa"/>
            <w:vAlign w:val="bottom"/>
          </w:tcPr>
          <w:p w14:paraId="735E893E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3F2CF" w14:textId="04B3DCE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C2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36" w:type="dxa"/>
            <w:vAlign w:val="bottom"/>
          </w:tcPr>
          <w:p w14:paraId="5446963C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2A61B0EF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</w:tr>
      <w:tr w:rsidR="00973AEB" w:rsidRPr="0035030C" w14:paraId="427C8C94" w14:textId="77777777" w:rsidTr="00D249FA">
        <w:tc>
          <w:tcPr>
            <w:tcW w:w="3780" w:type="dxa"/>
          </w:tcPr>
          <w:p w14:paraId="37C08F52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4711A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CA108C9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3AEB" w:rsidRPr="0035030C" w14:paraId="79ED4FCF" w14:textId="77777777" w:rsidTr="00D249FA">
        <w:tc>
          <w:tcPr>
            <w:tcW w:w="3780" w:type="dxa"/>
          </w:tcPr>
          <w:p w14:paraId="3F29E93A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vAlign w:val="bottom"/>
          </w:tcPr>
          <w:p w14:paraId="45E51948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E9924FC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AEB" w:rsidRPr="0035030C" w14:paraId="152DB6B5" w14:textId="77777777" w:rsidTr="00D249FA">
        <w:tc>
          <w:tcPr>
            <w:tcW w:w="3780" w:type="dxa"/>
          </w:tcPr>
          <w:p w14:paraId="201BB242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vAlign w:val="bottom"/>
          </w:tcPr>
          <w:p w14:paraId="619263C5" w14:textId="2D270925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="004B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36" w:type="dxa"/>
            <w:vAlign w:val="bottom"/>
          </w:tcPr>
          <w:p w14:paraId="480A5595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2654B1BF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36" w:type="dxa"/>
            <w:vAlign w:val="bottom"/>
          </w:tcPr>
          <w:p w14:paraId="4A4E9FB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552B967" w14:textId="3FB657A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6" w:type="dxa"/>
            <w:vAlign w:val="bottom"/>
          </w:tcPr>
          <w:p w14:paraId="119F708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4F160C3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973AEB" w:rsidRPr="0035030C" w14:paraId="1D83F7D5" w14:textId="77777777" w:rsidTr="00D249FA">
        <w:tc>
          <w:tcPr>
            <w:tcW w:w="3780" w:type="dxa"/>
          </w:tcPr>
          <w:p w14:paraId="15C6EDC9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vAlign w:val="bottom"/>
          </w:tcPr>
          <w:p w14:paraId="0B9CFC0F" w14:textId="01CAC4D4" w:rsidR="00973AEB" w:rsidRPr="0035030C" w:rsidRDefault="0072218F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3F82">
              <w:rPr>
                <w:rFonts w:asciiTheme="majorBidi" w:hAnsiTheme="majorBidi" w:cstheme="majorBidi"/>
                <w:sz w:val="30"/>
                <w:szCs w:val="30"/>
              </w:rPr>
              <w:t>41,06</w:t>
            </w:r>
            <w:r w:rsidR="00445B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07E7C3B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749E9DE8" w:rsidR="00973AEB" w:rsidRPr="0035030C" w:rsidRDefault="00283F82" w:rsidP="00283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C749E5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6A96EF" w14:textId="397484F6" w:rsidR="00973AEB" w:rsidRPr="0035030C" w:rsidRDefault="00283F82" w:rsidP="0023258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69,002</w:t>
            </w:r>
          </w:p>
        </w:tc>
        <w:tc>
          <w:tcPr>
            <w:tcW w:w="236" w:type="dxa"/>
            <w:vAlign w:val="bottom"/>
          </w:tcPr>
          <w:p w14:paraId="2A2CFFE7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03BF799D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3AEB" w:rsidRPr="0035030C" w14:paraId="0E55E864" w14:textId="77777777" w:rsidTr="00D249FA">
        <w:tc>
          <w:tcPr>
            <w:tcW w:w="3780" w:type="dxa"/>
          </w:tcPr>
          <w:p w14:paraId="6AC7689D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053EC0" w14:textId="0EF3465C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283F82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C2330D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vAlign w:val="bottom"/>
          </w:tcPr>
          <w:p w14:paraId="0745455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6F74431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3F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2330D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236" w:type="dxa"/>
            <w:vAlign w:val="bottom"/>
          </w:tcPr>
          <w:p w14:paraId="3B2ACCF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4052F69" w14:textId="7985BE0A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23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36" w:type="dxa"/>
            <w:vAlign w:val="bottom"/>
          </w:tcPr>
          <w:p w14:paraId="05F8C4A3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02AEF85D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973AEB" w:rsidRPr="0035030C" w14:paraId="08FCA9D9" w14:textId="77777777" w:rsidTr="00D249FA">
        <w:tc>
          <w:tcPr>
            <w:tcW w:w="3780" w:type="dxa"/>
            <w:vAlign w:val="bottom"/>
          </w:tcPr>
          <w:p w14:paraId="10C10359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A1797" w14:textId="6A4457DA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</w:t>
            </w:r>
            <w:r w:rsidR="00C2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445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3357E6C7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0F4D9BD4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2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3,161</w:t>
            </w:r>
          </w:p>
        </w:tc>
        <w:tc>
          <w:tcPr>
            <w:tcW w:w="236" w:type="dxa"/>
            <w:vAlign w:val="bottom"/>
          </w:tcPr>
          <w:p w14:paraId="1F140EB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E64E" w14:textId="6A34362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2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32,876</w:t>
            </w:r>
          </w:p>
        </w:tc>
        <w:tc>
          <w:tcPr>
            <w:tcW w:w="236" w:type="dxa"/>
            <w:vAlign w:val="bottom"/>
          </w:tcPr>
          <w:p w14:paraId="08843327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32E6685D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</w:tr>
      <w:tr w:rsidR="00973AEB" w:rsidRPr="0035030C" w14:paraId="225A0A71" w14:textId="77777777" w:rsidTr="00D249FA">
        <w:tc>
          <w:tcPr>
            <w:tcW w:w="3780" w:type="dxa"/>
          </w:tcPr>
          <w:p w14:paraId="600CA579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350346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6CCB78FB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4ED2C3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29C7387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ACEF7D0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973AEB" w:rsidRPr="0035030C" w14:paraId="13D3641E" w14:textId="77777777" w:rsidTr="00D249FA">
        <w:tc>
          <w:tcPr>
            <w:tcW w:w="3780" w:type="dxa"/>
            <w:vAlign w:val="bottom"/>
          </w:tcPr>
          <w:p w14:paraId="734F5EF9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6FB7310" w14:textId="0C80252F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77,12</w:t>
            </w:r>
            <w:r w:rsidR="00445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77A095A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65C50D5A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62,051</w:t>
            </w:r>
          </w:p>
        </w:tc>
        <w:tc>
          <w:tcPr>
            <w:tcW w:w="236" w:type="dxa"/>
            <w:vAlign w:val="bottom"/>
          </w:tcPr>
          <w:p w14:paraId="370CF50F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7221C2A" w14:textId="51BBA1A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2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  <w:r w:rsidR="00283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,352</w:t>
            </w:r>
          </w:p>
        </w:tc>
        <w:tc>
          <w:tcPr>
            <w:tcW w:w="236" w:type="dxa"/>
            <w:vAlign w:val="bottom"/>
          </w:tcPr>
          <w:p w14:paraId="429F3752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5DE62A91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</w:tr>
    </w:tbl>
    <w:p w14:paraId="2FB4936A" w14:textId="4FF18572" w:rsidR="00035F1F" w:rsidRDefault="00035F1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4973EF" w14:textId="379F465D" w:rsidR="00C225AB" w:rsidRPr="00B31A65" w:rsidRDefault="00035F1F" w:rsidP="00117FE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42E73A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B31A65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lastRenderedPageBreak/>
        <w:t>โครงการสมทบเงินที่กำหนดไว้</w:t>
      </w:r>
    </w:p>
    <w:p w14:paraId="4CAD5EC2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2190547" w14:textId="3B902743" w:rsidR="00757C00" w:rsidRDefault="005A2CDC" w:rsidP="005A2CDC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117E9B" w:rsidRPr="00117E9B">
        <w:rPr>
          <w:rFonts w:asciiTheme="majorBidi" w:hAnsiTheme="majorBidi" w:cstheme="majorBidi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117E9B" w:rsidRPr="00117E9B">
        <w:rPr>
          <w:rFonts w:asciiTheme="majorBidi" w:hAnsiTheme="majorBidi" w:cstheme="majorBidi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81F987" w14:textId="77777777" w:rsidR="00035F1F" w:rsidRPr="0035030C" w:rsidRDefault="00035F1F" w:rsidP="005A2CDC">
      <w:pPr>
        <w:pStyle w:val="Bo-C1Content"/>
        <w:rPr>
          <w:rFonts w:asciiTheme="majorBidi" w:hAnsiTheme="majorBidi" w:cstheme="majorBidi"/>
        </w:rPr>
      </w:pPr>
    </w:p>
    <w:p w14:paraId="799CC27E" w14:textId="51B46612" w:rsidR="005A2CDC" w:rsidRPr="00B31A65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B31A65">
        <w:rPr>
          <w:rFonts w:asciiTheme="majorBidi" w:hAnsiTheme="majorBidi" w:cstheme="majorBidi"/>
          <w:cs/>
        </w:rPr>
        <w:t>ค่าใช้จ่ายตา</w:t>
      </w:r>
      <w:r w:rsidR="007F75C7">
        <w:rPr>
          <w:rFonts w:asciiTheme="majorBidi" w:hAnsiTheme="majorBidi" w:cstheme="majorBidi" w:hint="cs"/>
          <w:cs/>
        </w:rPr>
        <w:t>มธรรมชาติ</w:t>
      </w:r>
    </w:p>
    <w:p w14:paraId="0DDE5BE7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7877C6" w14:textId="77777777" w:rsidR="005A2CDC" w:rsidRPr="00B31A65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B31A65">
        <w:rPr>
          <w:rFonts w:asciiTheme="majorBidi" w:hAnsiTheme="majorBidi" w:cstheme="majorBidi"/>
          <w:spacing w:val="2"/>
          <w:cs/>
        </w:rPr>
        <w:t>งบ</w:t>
      </w:r>
      <w:r w:rsidR="00F557D1" w:rsidRPr="00B31A65">
        <w:rPr>
          <w:rFonts w:asciiTheme="majorBidi" w:hAnsiTheme="majorBidi" w:cstheme="majorBidi"/>
          <w:spacing w:val="2"/>
          <w:cs/>
        </w:rPr>
        <w:t>กำไรขาดทุนเบ็ดเสร็จ</w:t>
      </w:r>
      <w:r w:rsidRPr="00B31A65">
        <w:rPr>
          <w:rFonts w:asciiTheme="majorBidi" w:hAnsiTheme="majorBidi" w:cstheme="majorBidi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31A65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35030C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35030C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35030C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35030C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66E8AADF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02A1F1BD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0897D768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7E3B5F8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46934DB2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3F762EE2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6B706F43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AEB" w:rsidRPr="0035030C" w14:paraId="7C5CF0D1" w14:textId="77777777" w:rsidTr="00F20477">
        <w:tc>
          <w:tcPr>
            <w:tcW w:w="3434" w:type="dxa"/>
          </w:tcPr>
          <w:p w14:paraId="11A80FA4" w14:textId="77777777" w:rsidR="00973AEB" w:rsidRPr="0035030C" w:rsidRDefault="00973AEB" w:rsidP="00973AEB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418BB01" w14:textId="1F2EFDA9" w:rsidR="00973AEB" w:rsidRPr="0035030C" w:rsidRDefault="0023258B" w:rsidP="00973AEB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63CAED67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B0272AA" w14:textId="0550202D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27F5D354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CB902D4" w14:textId="1949AA9F" w:rsidR="00973AEB" w:rsidRPr="0035030C" w:rsidRDefault="0023258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00AE332B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5EDBC48" w14:textId="73E5DDC3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3AEB" w:rsidRPr="0035030C" w14:paraId="2D477AB3" w14:textId="77777777" w:rsidTr="00FB7C8E">
        <w:tc>
          <w:tcPr>
            <w:tcW w:w="3434" w:type="dxa"/>
          </w:tcPr>
          <w:p w14:paraId="148F855A" w14:textId="77777777" w:rsidR="00973AEB" w:rsidRPr="0035030C" w:rsidRDefault="00973AEB" w:rsidP="00973AEB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F0C9ED3" w14:textId="7A3892BD" w:rsidR="00973AEB" w:rsidRPr="00D47B26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E16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8E16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5" w:type="dxa"/>
            <w:vAlign w:val="bottom"/>
          </w:tcPr>
          <w:p w14:paraId="1235DAC0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7159FEA" w14:textId="41C570B9" w:rsidR="00973AEB" w:rsidRPr="0035030C" w:rsidRDefault="00117E9B" w:rsidP="00B1051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35" w:type="dxa"/>
            <w:vAlign w:val="bottom"/>
          </w:tcPr>
          <w:p w14:paraId="53A49545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BFF59EC" w14:textId="518B3FF1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5" w:type="dxa"/>
            <w:vAlign w:val="bottom"/>
          </w:tcPr>
          <w:p w14:paraId="3E29951E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C4A6668" w14:textId="1472AAFF" w:rsidR="00973AEB" w:rsidRPr="0035030C" w:rsidRDefault="00117E9B" w:rsidP="00B10514">
            <w:pPr>
              <w:tabs>
                <w:tab w:val="decimal" w:pos="92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615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973AEB" w:rsidRPr="0035030C" w14:paraId="503D0B31" w14:textId="77777777" w:rsidTr="00F20477">
        <w:tc>
          <w:tcPr>
            <w:tcW w:w="3434" w:type="dxa"/>
          </w:tcPr>
          <w:p w14:paraId="2A3AF37B" w14:textId="271DFA7C" w:rsidR="00973AEB" w:rsidRPr="0035030C" w:rsidRDefault="00973AEB" w:rsidP="00973AEB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ของสินค้า</w:t>
            </w:r>
          </w:p>
        </w:tc>
        <w:tc>
          <w:tcPr>
            <w:tcW w:w="236" w:type="dxa"/>
          </w:tcPr>
          <w:p w14:paraId="329B6FF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023AFCD" w14:textId="33DD22CF" w:rsidR="00973AEB" w:rsidRPr="0035030C" w:rsidRDefault="0023258B" w:rsidP="00973AEB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1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41C071E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249D3DB" w14:textId="542B5C8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35" w:type="dxa"/>
            <w:vAlign w:val="bottom"/>
          </w:tcPr>
          <w:p w14:paraId="655136BF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7AE3472" w14:textId="0EEF4CAF" w:rsidR="00973AEB" w:rsidRPr="0035030C" w:rsidRDefault="0023258B" w:rsidP="00973AEB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711F024E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DA86525" w14:textId="1725731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973AEB" w:rsidRPr="0035030C" w14:paraId="0197DE21" w14:textId="77777777" w:rsidTr="00E4666F">
        <w:tc>
          <w:tcPr>
            <w:tcW w:w="3434" w:type="dxa"/>
          </w:tcPr>
          <w:p w14:paraId="15E6FBFA" w14:textId="1CCB94D0" w:rsidR="008E16B3" w:rsidRDefault="00973AEB" w:rsidP="00973AEB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</w:t>
            </w:r>
            <w:r w:rsidR="008E1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="008E16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</w:p>
          <w:p w14:paraId="50E32CF8" w14:textId="4CFCB635" w:rsidR="00973AEB" w:rsidRPr="0035030C" w:rsidRDefault="008E16B3" w:rsidP="008E16B3">
            <w:pPr>
              <w:spacing w:line="240" w:lineRule="atLeast"/>
              <w:ind w:left="52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640FB96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008CFE" w14:textId="517BF8E9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35" w:type="dxa"/>
            <w:vAlign w:val="bottom"/>
          </w:tcPr>
          <w:p w14:paraId="0E2DF4DF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417C796" w14:textId="00C04FD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082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5" w:type="dxa"/>
            <w:vAlign w:val="bottom"/>
          </w:tcPr>
          <w:p w14:paraId="6F507E49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E09AA94" w14:textId="1B1E065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571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235" w:type="dxa"/>
            <w:vAlign w:val="bottom"/>
          </w:tcPr>
          <w:p w14:paraId="53E1FDE7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FD676CA" w14:textId="60A77A3E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1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="00571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973AEB" w:rsidRPr="0035030C" w14:paraId="325051E7" w14:textId="77777777" w:rsidTr="00D249FA">
        <w:tc>
          <w:tcPr>
            <w:tcW w:w="3434" w:type="dxa"/>
          </w:tcPr>
          <w:p w14:paraId="3A315B0D" w14:textId="77777777" w:rsidR="00973AEB" w:rsidRPr="0035030C" w:rsidRDefault="00973AEB" w:rsidP="00973AEB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253EBD08" w14:textId="27BBAAE6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35" w:type="dxa"/>
          </w:tcPr>
          <w:p w14:paraId="72E6A34F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1411E0" w14:textId="2EC4679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571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35" w:type="dxa"/>
          </w:tcPr>
          <w:p w14:paraId="3DFE81BC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7C3EE73" w14:textId="209490A3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571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5" w:type="dxa"/>
          </w:tcPr>
          <w:p w14:paraId="629F93DB" w14:textId="77777777" w:rsidR="00973AEB" w:rsidRPr="0035030C" w:rsidRDefault="00973AEB" w:rsidP="00973AE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4A7285D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571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</w:tbl>
    <w:p w14:paraId="693CCB53" w14:textId="77777777" w:rsidR="007034FB" w:rsidRPr="0035030C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  <w:br w:type="page"/>
      </w:r>
    </w:p>
    <w:p w14:paraId="5E25687F" w14:textId="77777777" w:rsidR="00C8429A" w:rsidRPr="0035030C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50F89FB5" w14:textId="77777777" w:rsidR="00C91FA7" w:rsidRPr="0035030C" w:rsidRDefault="00C91FA7" w:rsidP="009517CC">
      <w:pPr>
        <w:pStyle w:val="Bo-Blankline"/>
        <w:ind w:left="0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35030C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35030C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35030C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050829A1" w14:textId="77777777" w:rsidTr="00BC019C">
        <w:tc>
          <w:tcPr>
            <w:tcW w:w="3240" w:type="dxa"/>
          </w:tcPr>
          <w:p w14:paraId="6F782E7A" w14:textId="77777777" w:rsidR="00DD1234" w:rsidRPr="0035030C" w:rsidRDefault="00DD1234" w:rsidP="00DD123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31D3F45F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6762661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719A916C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864A20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208197D5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42D686B" w14:textId="77777777" w:rsidR="00DD1234" w:rsidRPr="0035030C" w:rsidRDefault="00DD1234" w:rsidP="00DD12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485F8355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0A2952CE" w14:textId="77777777" w:rsidTr="00D7593A">
        <w:tc>
          <w:tcPr>
            <w:tcW w:w="3240" w:type="dxa"/>
          </w:tcPr>
          <w:p w14:paraId="2531A81B" w14:textId="77777777" w:rsidR="00DD1234" w:rsidRPr="0035030C" w:rsidRDefault="00DD1234" w:rsidP="00DD123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</w:tcPr>
          <w:p w14:paraId="26D31069" w14:textId="77777777" w:rsidR="00DD1234" w:rsidRPr="0035030C" w:rsidRDefault="00DD1234" w:rsidP="00DD12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234" w:rsidRPr="0035030C" w14:paraId="4D6A19CB" w14:textId="77777777" w:rsidTr="00BC019C">
        <w:tc>
          <w:tcPr>
            <w:tcW w:w="3240" w:type="dxa"/>
            <w:vAlign w:val="bottom"/>
          </w:tcPr>
          <w:p w14:paraId="6E5A6753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3C175354" w:rsidR="00DD1234" w:rsidRPr="0035030C" w:rsidRDefault="00DD1234" w:rsidP="00DD1234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DD1234" w:rsidRPr="0035030C" w:rsidRDefault="00DD1234" w:rsidP="00DD12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58B" w:rsidRPr="0035030C" w14:paraId="7DBFBAB4" w14:textId="77777777" w:rsidTr="00D249FA">
        <w:tc>
          <w:tcPr>
            <w:tcW w:w="3240" w:type="dxa"/>
            <w:vAlign w:val="bottom"/>
          </w:tcPr>
          <w:p w14:paraId="7A6C55DD" w14:textId="77777777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545E5B9C" w14:textId="07A86BB9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  <w:vAlign w:val="center"/>
          </w:tcPr>
          <w:p w14:paraId="42ED53A0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AE06CE" w14:textId="5113F88B" w:rsidR="0023258B" w:rsidRPr="0035030C" w:rsidRDefault="00117E9B" w:rsidP="0023258B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6" w:type="dxa"/>
            <w:vAlign w:val="center"/>
          </w:tcPr>
          <w:p w14:paraId="2047D2F9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E754E87" w14:textId="0AA267AE" w:rsidR="0023258B" w:rsidRPr="0035030C" w:rsidRDefault="0023258B" w:rsidP="002325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2D5CD509" w:rsidR="0023258B" w:rsidRPr="00BC6D7E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3258B" w:rsidRPr="0035030C" w14:paraId="79B2D3AC" w14:textId="77777777" w:rsidTr="00D249FA">
        <w:tc>
          <w:tcPr>
            <w:tcW w:w="3240" w:type="dxa"/>
            <w:vAlign w:val="bottom"/>
          </w:tcPr>
          <w:p w14:paraId="3F6A8680" w14:textId="5D5CC03B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72" w:type="dxa"/>
            <w:vAlign w:val="bottom"/>
          </w:tcPr>
          <w:p w14:paraId="74B6A0C2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D421E87" w14:textId="7A3BDCBD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36" w:type="dxa"/>
            <w:vAlign w:val="center"/>
          </w:tcPr>
          <w:p w14:paraId="0C99D1D3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41348A6" w14:textId="28EE00AD" w:rsidR="0023258B" w:rsidRPr="0035030C" w:rsidRDefault="00117E9B" w:rsidP="0023258B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36" w:type="dxa"/>
            <w:vAlign w:val="center"/>
          </w:tcPr>
          <w:p w14:paraId="72D6B63C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21A02E6" w14:textId="13704386" w:rsidR="0023258B" w:rsidRPr="0035030C" w:rsidRDefault="0023258B" w:rsidP="002325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AEE08FF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1BC4D54C" w:rsidR="0023258B" w:rsidRPr="00BC6D7E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1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3258B" w:rsidRPr="0035030C" w14:paraId="614F9DCA" w14:textId="77777777" w:rsidTr="00D249FA">
        <w:tc>
          <w:tcPr>
            <w:tcW w:w="3240" w:type="dxa"/>
            <w:vAlign w:val="bottom"/>
          </w:tcPr>
          <w:p w14:paraId="5C6F5615" w14:textId="77777777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2F85081" w14:textId="6755D239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236" w:type="dxa"/>
            <w:vAlign w:val="center"/>
          </w:tcPr>
          <w:p w14:paraId="4B35302A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285AA27" w14:textId="7118D807" w:rsidR="0023258B" w:rsidRPr="0035030C" w:rsidRDefault="00117E9B" w:rsidP="0023258B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  <w:vAlign w:val="center"/>
          </w:tcPr>
          <w:p w14:paraId="6CDD6D69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5BB4DC8" w14:textId="54DB1FD4" w:rsidR="0023258B" w:rsidRPr="00F501D7" w:rsidRDefault="0023258B" w:rsidP="002325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A3B636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10F26B10" w:rsidR="0023258B" w:rsidRPr="00314E99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3258B" w:rsidRPr="0035030C" w14:paraId="580FE921" w14:textId="77777777" w:rsidTr="00D249FA">
        <w:tc>
          <w:tcPr>
            <w:tcW w:w="3240" w:type="dxa"/>
            <w:vAlign w:val="bottom"/>
          </w:tcPr>
          <w:p w14:paraId="4665333C" w14:textId="77777777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3BE9048E" w14:textId="6A2F7D8C" w:rsidR="0023258B" w:rsidRPr="0035030C" w:rsidRDefault="0023258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5609A84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14BF7A" w14:textId="77777777" w:rsidR="0023258B" w:rsidRPr="0035030C" w:rsidRDefault="0023258B" w:rsidP="002325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502792C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AEF5C42" w14:textId="77777777" w:rsidR="0023258B" w:rsidRPr="0035030C" w:rsidRDefault="0023258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23258B" w:rsidRPr="0035030C" w:rsidRDefault="0023258B" w:rsidP="0023258B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58B" w:rsidRPr="0035030C" w14:paraId="6F86EA20" w14:textId="77777777" w:rsidTr="00D249FA">
        <w:tc>
          <w:tcPr>
            <w:tcW w:w="3240" w:type="dxa"/>
            <w:vAlign w:val="bottom"/>
          </w:tcPr>
          <w:p w14:paraId="756F8701" w14:textId="77777777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437171D" w14:textId="4E5943EA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36" w:type="dxa"/>
            <w:vAlign w:val="center"/>
          </w:tcPr>
          <w:p w14:paraId="707E8B80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1BA90C8" w14:textId="7E59E4F6" w:rsidR="0023258B" w:rsidRPr="0035030C" w:rsidRDefault="00117E9B" w:rsidP="0023258B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  <w:vAlign w:val="center"/>
          </w:tcPr>
          <w:p w14:paraId="2D51160F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AC80947" w14:textId="14A7D913" w:rsidR="0023258B" w:rsidRPr="00D42AE9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36" w:type="dxa"/>
            <w:vAlign w:val="center"/>
          </w:tcPr>
          <w:p w14:paraId="0718BBBE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4C7B6A63" w:rsidR="0023258B" w:rsidRPr="0035030C" w:rsidRDefault="00117E9B" w:rsidP="0023258B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232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23258B" w:rsidRPr="0035030C" w14:paraId="518AEC69" w14:textId="77777777" w:rsidTr="00D249FA">
        <w:tc>
          <w:tcPr>
            <w:tcW w:w="3240" w:type="dxa"/>
            <w:vAlign w:val="bottom"/>
          </w:tcPr>
          <w:p w14:paraId="6AACEE44" w14:textId="3160A353" w:rsidR="0023258B" w:rsidRPr="0035030C" w:rsidRDefault="0023258B" w:rsidP="002325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23258B" w:rsidRPr="0035030C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24D2E8E" w14:textId="515F31DE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45FFF5FF" w14:textId="77777777" w:rsidR="0023258B" w:rsidRPr="0035030C" w:rsidRDefault="0023258B" w:rsidP="0023258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8D0D82" w14:textId="08D2515F" w:rsidR="0023258B" w:rsidRPr="0035030C" w:rsidRDefault="00117E9B" w:rsidP="0023258B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494BEDD9" w14:textId="77777777" w:rsidR="0023258B" w:rsidRPr="0035030C" w:rsidRDefault="0023258B" w:rsidP="0023258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0F06B76" w14:textId="5B3DDE4B" w:rsidR="0023258B" w:rsidRPr="0035030C" w:rsidRDefault="00117E9B" w:rsidP="0023258B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36" w:type="dxa"/>
          </w:tcPr>
          <w:p w14:paraId="2257483D" w14:textId="77777777" w:rsidR="0023258B" w:rsidRPr="0035030C" w:rsidRDefault="0023258B" w:rsidP="002325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7C06A061" w:rsidR="0023258B" w:rsidRPr="0035030C" w:rsidRDefault="00117E9B" w:rsidP="0023258B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23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</w:tbl>
    <w:p w14:paraId="13A611A5" w14:textId="5C009E16" w:rsidR="001312E5" w:rsidRPr="00145C57" w:rsidRDefault="001312E5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145"/>
        <w:gridCol w:w="935"/>
        <w:gridCol w:w="145"/>
        <w:gridCol w:w="1021"/>
        <w:gridCol w:w="145"/>
        <w:gridCol w:w="939"/>
        <w:gridCol w:w="145"/>
        <w:gridCol w:w="935"/>
        <w:gridCol w:w="145"/>
        <w:gridCol w:w="935"/>
      </w:tblGrid>
      <w:tr w:rsidR="00AA7A37" w:rsidRPr="0035030C" w14:paraId="10A87E45" w14:textId="77777777" w:rsidTr="00172639">
        <w:tc>
          <w:tcPr>
            <w:tcW w:w="2700" w:type="dxa"/>
            <w:vAlign w:val="bottom"/>
          </w:tcPr>
          <w:p w14:paraId="7BEAE63E" w14:textId="77777777" w:rsidR="00AA7A37" w:rsidRPr="00A27D3E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7D8FCC9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35030C" w14:paraId="0B7DD3AB" w14:textId="77777777" w:rsidTr="00172639">
        <w:tc>
          <w:tcPr>
            <w:tcW w:w="2700" w:type="dxa"/>
            <w:vAlign w:val="bottom"/>
          </w:tcPr>
          <w:p w14:paraId="2B00E693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6" w:type="dxa"/>
            <w:gridSpan w:val="5"/>
            <w:vAlign w:val="bottom"/>
          </w:tcPr>
          <w:p w14:paraId="5C9A5025" w14:textId="1569E754" w:rsidR="00AA7A37" w:rsidRPr="0035030C" w:rsidRDefault="00117E9B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9" w:type="dxa"/>
            <w:gridSpan w:val="5"/>
            <w:vAlign w:val="bottom"/>
          </w:tcPr>
          <w:p w14:paraId="005301EF" w14:textId="6DBBEC59" w:rsidR="00AA7A37" w:rsidRPr="0035030C" w:rsidRDefault="00117E9B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A7A37" w:rsidRPr="0035030C" w14:paraId="5D0B536C" w14:textId="77777777" w:rsidTr="00172639">
        <w:tc>
          <w:tcPr>
            <w:tcW w:w="2700" w:type="dxa"/>
            <w:vAlign w:val="bottom"/>
          </w:tcPr>
          <w:p w14:paraId="752DF02E" w14:textId="6AB9F228" w:rsidR="00AA7A37" w:rsidRPr="0035030C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7E64119B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08E862C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716557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5CFC9914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FD918E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54F07B1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35030C" w14:paraId="5644E7BB" w14:textId="77777777" w:rsidTr="00172639">
        <w:tc>
          <w:tcPr>
            <w:tcW w:w="2700" w:type="dxa"/>
            <w:vAlign w:val="bottom"/>
          </w:tcPr>
          <w:p w14:paraId="168C322D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1B6D96F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35030C" w14:paraId="74C6EE3A" w14:textId="77777777" w:rsidTr="00172639">
        <w:tc>
          <w:tcPr>
            <w:tcW w:w="9180" w:type="dxa"/>
            <w:gridSpan w:val="12"/>
            <w:vAlign w:val="bottom"/>
          </w:tcPr>
          <w:p w14:paraId="23B513D7" w14:textId="6FC52905" w:rsidR="00C50720" w:rsidRPr="0035030C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973AEB" w:rsidRPr="0035030C" w14:paraId="63958EE1" w14:textId="77777777" w:rsidTr="00172639">
        <w:tc>
          <w:tcPr>
            <w:tcW w:w="2700" w:type="dxa"/>
            <w:vAlign w:val="bottom"/>
          </w:tcPr>
          <w:p w14:paraId="78990326" w14:textId="092CBB86" w:rsidR="00973AEB" w:rsidRPr="0035030C" w:rsidRDefault="00973AE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11ABD78" w14:textId="6F90E165" w:rsidR="00973AEB" w:rsidRPr="0035030C" w:rsidRDefault="0023258B" w:rsidP="0065357E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9E37764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5" w:type="dxa"/>
            <w:vAlign w:val="bottom"/>
          </w:tcPr>
          <w:p w14:paraId="46680627" w14:textId="58B69F3A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FC0E34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5DCF8B5" w14:textId="52900DEF" w:rsidR="00973AEB" w:rsidRPr="0035030C" w:rsidRDefault="0023258B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93E1BA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6EB6F48F" w14:textId="1C2B5C0C" w:rsidR="00973AEB" w:rsidRPr="0035030C" w:rsidRDefault="00973AE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BD10290" w14:textId="77777777" w:rsidR="00973AEB" w:rsidRPr="0035030C" w:rsidRDefault="00973AEB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1C5C4ED1" w14:textId="0D265EFA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C486F2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1DE2DF3" w14:textId="5B1CE418" w:rsidR="00973AEB" w:rsidRPr="0035030C" w:rsidRDefault="00973AE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3258B" w:rsidRPr="0035030C" w14:paraId="286C22F1" w14:textId="77777777" w:rsidTr="00172639">
        <w:tc>
          <w:tcPr>
            <w:tcW w:w="2700" w:type="dxa"/>
            <w:vAlign w:val="bottom"/>
          </w:tcPr>
          <w:p w14:paraId="001746DF" w14:textId="42C004B2" w:rsidR="0023258B" w:rsidRPr="0035030C" w:rsidRDefault="0023258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90" w:type="dxa"/>
            <w:vAlign w:val="bottom"/>
          </w:tcPr>
          <w:p w14:paraId="18067C88" w14:textId="30E798DE" w:rsidR="0023258B" w:rsidRPr="0035030C" w:rsidRDefault="0023258B" w:rsidP="0065357E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145C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BE43BA0" w14:textId="77777777" w:rsidR="0023258B" w:rsidRPr="0035030C" w:rsidRDefault="0023258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DD04A46" w14:textId="7CA65D09" w:rsidR="0023258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45C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ABE12D6" w14:textId="77777777" w:rsidR="0023258B" w:rsidRPr="0035030C" w:rsidRDefault="0023258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8E54015" w14:textId="171647A9" w:rsidR="0023258B" w:rsidRPr="0035030C" w:rsidRDefault="0023258B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145C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D84324" w14:textId="77777777" w:rsidR="0023258B" w:rsidRPr="0035030C" w:rsidRDefault="0023258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7C9489ED" w14:textId="423AA933" w:rsidR="0023258B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97C3EBC" w14:textId="77777777" w:rsidR="0023258B" w:rsidRPr="0035030C" w:rsidRDefault="0023258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E7F9307" w14:textId="34C93359" w:rsidR="0023258B" w:rsidRPr="0023258B" w:rsidRDefault="0023258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F38607D" w14:textId="77777777" w:rsidR="0023258B" w:rsidRPr="0035030C" w:rsidRDefault="0023258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0DA794C" w14:textId="0AD152E7" w:rsidR="0023258B" w:rsidRDefault="0023258B" w:rsidP="002325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3AEB" w:rsidRPr="0035030C" w14:paraId="0593FDA2" w14:textId="77777777" w:rsidTr="00172639">
        <w:tc>
          <w:tcPr>
            <w:tcW w:w="2700" w:type="dxa"/>
            <w:vAlign w:val="bottom"/>
          </w:tcPr>
          <w:p w14:paraId="34D68CE7" w14:textId="0BEA75B2" w:rsidR="00973AEB" w:rsidRPr="0035030C" w:rsidRDefault="00973AE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17263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72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172639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25E85542" w14:textId="26713B15" w:rsidR="00973AEB" w:rsidRPr="0035030C" w:rsidRDefault="0023258B" w:rsidP="0065357E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D1B888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452D003" w14:textId="58EB8F3A" w:rsidR="00973AEB" w:rsidRPr="0035030C" w:rsidRDefault="0023258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802B271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A849177" w14:textId="1A86F70E" w:rsidR="00973AEB" w:rsidRPr="0035030C" w:rsidRDefault="0023258B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ACD31C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5CFCB926" w14:textId="658D34EB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57D6D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2D92555" w14:textId="702446CF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F7A0F0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8A0A2D8" w14:textId="69385D69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973AEB" w:rsidRPr="0035030C" w14:paraId="66B39285" w14:textId="77777777" w:rsidTr="00172639">
        <w:tc>
          <w:tcPr>
            <w:tcW w:w="2700" w:type="dxa"/>
            <w:vAlign w:val="bottom"/>
          </w:tcPr>
          <w:p w14:paraId="7A25982A" w14:textId="77777777" w:rsidR="00973AEB" w:rsidRPr="0035030C" w:rsidRDefault="00973AEB" w:rsidP="00973A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B6FAF" w14:textId="0E03C6FE" w:rsidR="00973AEB" w:rsidRPr="0035030C" w:rsidRDefault="0023258B" w:rsidP="0065357E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 w:rsidR="00145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C0839C1" w14:textId="6984DB58" w:rsidR="00973AEB" w:rsidRPr="0035030C" w:rsidRDefault="00973AEB" w:rsidP="00973AEB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C8F42" w14:textId="53B8CBE2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45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B30B145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D52D2" w14:textId="0971A745" w:rsidR="00973AEB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82F2951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0D8E6" w14:textId="6A56DCC4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C9DCC8B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CB3EE" w14:textId="61D43849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E4F9D96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D3B29" w14:textId="559B1186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</w:tr>
    </w:tbl>
    <w:p w14:paraId="09290E4B" w14:textId="4BDFAE58" w:rsidR="0023258B" w:rsidRDefault="0023258B">
      <w:pPr>
        <w:rPr>
          <w:rFonts w:asciiTheme="majorBidi" w:hAnsiTheme="majorBidi" w:cstheme="majorBidi"/>
          <w:highlight w:val="yellow"/>
        </w:rPr>
      </w:pPr>
    </w:p>
    <w:p w14:paraId="5F305396" w14:textId="77777777" w:rsidR="0023258B" w:rsidRDefault="0023258B">
      <w:pPr>
        <w:spacing w:line="240" w:lineRule="auto"/>
        <w:rPr>
          <w:rFonts w:asciiTheme="majorBidi" w:hAnsiTheme="majorBidi" w:cstheme="majorBidi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tbl>
      <w:tblPr>
        <w:tblW w:w="91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145"/>
        <w:gridCol w:w="935"/>
        <w:gridCol w:w="145"/>
        <w:gridCol w:w="1025"/>
        <w:gridCol w:w="145"/>
        <w:gridCol w:w="935"/>
        <w:gridCol w:w="145"/>
        <w:gridCol w:w="935"/>
        <w:gridCol w:w="235"/>
        <w:gridCol w:w="859"/>
      </w:tblGrid>
      <w:tr w:rsidR="00B5623F" w:rsidRPr="0035030C" w14:paraId="51BA290D" w14:textId="77777777" w:rsidTr="00172639">
        <w:trPr>
          <w:tblHeader/>
        </w:trPr>
        <w:tc>
          <w:tcPr>
            <w:tcW w:w="2700" w:type="dxa"/>
            <w:vAlign w:val="bottom"/>
          </w:tcPr>
          <w:p w14:paraId="6D84AB57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4" w:type="dxa"/>
            <w:gridSpan w:val="11"/>
            <w:vAlign w:val="bottom"/>
          </w:tcPr>
          <w:p w14:paraId="15AE1076" w14:textId="42276DD8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1234" w:rsidRPr="0035030C" w14:paraId="304331F7" w14:textId="77777777" w:rsidTr="00172639">
        <w:trPr>
          <w:tblHeader/>
        </w:trPr>
        <w:tc>
          <w:tcPr>
            <w:tcW w:w="2700" w:type="dxa"/>
            <w:vAlign w:val="bottom"/>
          </w:tcPr>
          <w:p w14:paraId="6DC5BBAD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55BDC186" w14:textId="0D26A0BD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9" w:type="dxa"/>
            <w:gridSpan w:val="5"/>
            <w:vAlign w:val="bottom"/>
          </w:tcPr>
          <w:p w14:paraId="44B35EA8" w14:textId="2D20B7C4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D1234" w:rsidRPr="0035030C" w14:paraId="3B5D9CF8" w14:textId="77777777" w:rsidTr="00172639">
        <w:tc>
          <w:tcPr>
            <w:tcW w:w="2700" w:type="dxa"/>
            <w:vAlign w:val="bottom"/>
          </w:tcPr>
          <w:p w14:paraId="1CE0AFE4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72C88B8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452DED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95A2EED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A9F8627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DD1234" w:rsidRPr="0035030C" w:rsidRDefault="00DD1234" w:rsidP="00DD1234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2EFCAB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029DB0C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DD1234" w:rsidRPr="0035030C" w14:paraId="3B9E6D06" w14:textId="77777777" w:rsidTr="00172639">
        <w:tc>
          <w:tcPr>
            <w:tcW w:w="2700" w:type="dxa"/>
            <w:vAlign w:val="bottom"/>
          </w:tcPr>
          <w:p w14:paraId="115BA8BE" w14:textId="77777777" w:rsidR="00DD1234" w:rsidRPr="0035030C" w:rsidRDefault="00DD1234" w:rsidP="00DD123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4" w:type="dxa"/>
            <w:gridSpan w:val="11"/>
            <w:vAlign w:val="bottom"/>
          </w:tcPr>
          <w:p w14:paraId="046541E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1234" w:rsidRPr="0035030C" w14:paraId="11075666" w14:textId="77777777" w:rsidTr="00172639">
        <w:tc>
          <w:tcPr>
            <w:tcW w:w="9194" w:type="dxa"/>
            <w:gridSpan w:val="12"/>
            <w:vAlign w:val="bottom"/>
          </w:tcPr>
          <w:p w14:paraId="47C94FCD" w14:textId="77777777" w:rsidR="00DD1234" w:rsidRPr="0035030C" w:rsidRDefault="00DD1234" w:rsidP="00DD1234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973AEB" w:rsidRPr="0035030C" w14:paraId="31892A49" w14:textId="77777777" w:rsidTr="00172639">
        <w:tc>
          <w:tcPr>
            <w:tcW w:w="2700" w:type="dxa"/>
            <w:vAlign w:val="bottom"/>
          </w:tcPr>
          <w:p w14:paraId="618A423F" w14:textId="47BAD191" w:rsidR="00973AEB" w:rsidRPr="0035030C" w:rsidRDefault="00973AE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01C57C3" w14:textId="3C36DDCA" w:rsidR="00973AEB" w:rsidRPr="0035030C" w:rsidRDefault="00145C57" w:rsidP="0065357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A5F8465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5" w:type="dxa"/>
            <w:vAlign w:val="bottom"/>
          </w:tcPr>
          <w:p w14:paraId="2D66E525" w14:textId="26595366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F7176BC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EE4F047" w14:textId="1ED7AB5C" w:rsidR="00973AEB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E28F6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1A585A4" w14:textId="478A5BCD" w:rsidR="00973AEB" w:rsidRPr="0035030C" w:rsidRDefault="00973AE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604C923" w14:textId="77777777" w:rsidR="00973AEB" w:rsidRPr="0035030C" w:rsidRDefault="00973AEB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0A4EE0E" w14:textId="41C3DD4C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524D344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76DA58AF" w14:textId="267D9657" w:rsidR="00973AEB" w:rsidRPr="0035030C" w:rsidRDefault="00973AEB" w:rsidP="0065357E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5C57" w:rsidRPr="0035030C" w14:paraId="649890E0" w14:textId="77777777" w:rsidTr="00172639">
        <w:tc>
          <w:tcPr>
            <w:tcW w:w="2700" w:type="dxa"/>
            <w:vAlign w:val="bottom"/>
          </w:tcPr>
          <w:p w14:paraId="1FDD5CFF" w14:textId="71FA8474" w:rsidR="00145C57" w:rsidRPr="0035030C" w:rsidRDefault="00145C57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90" w:type="dxa"/>
            <w:vAlign w:val="bottom"/>
          </w:tcPr>
          <w:p w14:paraId="0A456793" w14:textId="1F3BE658" w:rsidR="00145C57" w:rsidRPr="0035030C" w:rsidRDefault="00145C57" w:rsidP="0065357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3A33594" w14:textId="77777777" w:rsidR="00145C57" w:rsidRPr="0035030C" w:rsidRDefault="00145C57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74B2F51" w14:textId="243AF205" w:rsidR="00145C57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5C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A630FA1" w14:textId="77777777" w:rsidR="00145C57" w:rsidRPr="0035030C" w:rsidRDefault="00145C57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55B6383" w14:textId="191890FA" w:rsidR="00145C57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E057222" w14:textId="77777777" w:rsidR="00145C57" w:rsidRPr="0035030C" w:rsidRDefault="00145C57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1F83827" w14:textId="0B75CA27" w:rsidR="00145C57" w:rsidRDefault="00145C57" w:rsidP="00145C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A8EF3AE" w14:textId="5C4A0E50" w:rsidR="00145C57" w:rsidRPr="0035030C" w:rsidRDefault="00145C57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92726F1" w14:textId="2013EEA1" w:rsidR="00145C57" w:rsidRDefault="00145C57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7E0DB607" w14:textId="77777777" w:rsidR="00145C57" w:rsidRPr="0035030C" w:rsidRDefault="00145C57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F0D1982" w14:textId="37B6489E" w:rsidR="00145C57" w:rsidRDefault="00145C57" w:rsidP="00145C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3AEB" w:rsidRPr="0035030C" w14:paraId="26622994" w14:textId="77777777" w:rsidTr="00172639">
        <w:tc>
          <w:tcPr>
            <w:tcW w:w="2700" w:type="dxa"/>
            <w:vAlign w:val="bottom"/>
          </w:tcPr>
          <w:p w14:paraId="0E6CB5F3" w14:textId="6B9AA346" w:rsidR="00973AEB" w:rsidRPr="0035030C" w:rsidRDefault="00973AE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172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726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7263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 w:rsidR="001726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เบ็ดเสร็จอื่นของบริษัทย่อยตามวิธีส่วนได้เสีย</w:t>
            </w:r>
          </w:p>
        </w:tc>
        <w:tc>
          <w:tcPr>
            <w:tcW w:w="990" w:type="dxa"/>
            <w:vAlign w:val="bottom"/>
          </w:tcPr>
          <w:p w14:paraId="7B8CEC9D" w14:textId="37CFC8A2" w:rsidR="00973AEB" w:rsidRPr="0035030C" w:rsidRDefault="00145C57" w:rsidP="0065357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6535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85E2BD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FC57541" w14:textId="6CB27856" w:rsidR="00973AEB" w:rsidRPr="0035030C" w:rsidRDefault="00145C57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53032C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517DE92" w14:textId="687B3F23" w:rsidR="00973AEB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FC2535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D0320D2" w14:textId="3266020C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C0EDC66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12A1329" w14:textId="34E5444B" w:rsidR="00973AEB" w:rsidRPr="00DD1234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762E117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061E384" w14:textId="7C06B169" w:rsidR="00973AEB" w:rsidRPr="0035030C" w:rsidRDefault="00117E9B" w:rsidP="0065357E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973AEB" w:rsidRPr="0035030C" w14:paraId="346D9322" w14:textId="77777777" w:rsidTr="00172639">
        <w:tc>
          <w:tcPr>
            <w:tcW w:w="2700" w:type="dxa"/>
            <w:vAlign w:val="bottom"/>
          </w:tcPr>
          <w:p w14:paraId="1EE1D874" w14:textId="78C91206" w:rsidR="00973AEB" w:rsidRPr="0035030C" w:rsidRDefault="00973AEB" w:rsidP="00973AE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172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726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7263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 w:rsidR="001726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เบ็ดเสร็จอื่นของบริษัทร่วมตามวิธีส่วนได้เสีย</w:t>
            </w:r>
          </w:p>
        </w:tc>
        <w:tc>
          <w:tcPr>
            <w:tcW w:w="990" w:type="dxa"/>
            <w:vAlign w:val="bottom"/>
          </w:tcPr>
          <w:p w14:paraId="59398AC5" w14:textId="516FB546" w:rsidR="00973AEB" w:rsidRPr="0035030C" w:rsidRDefault="00145C57" w:rsidP="0065357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17E9B" w:rsidRPr="006535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F8D7CF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200AC15" w14:textId="15BF6B90" w:rsidR="00973AEB" w:rsidRPr="0035030C" w:rsidRDefault="00145C57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D687FB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72B86AA" w14:textId="5E6D19C1" w:rsidR="00973AEB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BDA29D5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B83B6CE" w14:textId="03CD87E7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708E249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ADE0879" w14:textId="32C18402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12F7F0C3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CDC2468" w14:textId="717F35D4" w:rsidR="00973AEB" w:rsidRPr="0035030C" w:rsidRDefault="00117E9B" w:rsidP="0065357E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973AEB" w:rsidRPr="0035030C" w14:paraId="69A5A509" w14:textId="77777777" w:rsidTr="00172639">
        <w:tc>
          <w:tcPr>
            <w:tcW w:w="2700" w:type="dxa"/>
            <w:vAlign w:val="bottom"/>
          </w:tcPr>
          <w:p w14:paraId="29686102" w14:textId="16CCDD93" w:rsidR="00973AEB" w:rsidRPr="0035030C" w:rsidRDefault="00973AEB" w:rsidP="00973A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E6345" w14:textId="2C96EE31" w:rsidR="00973AEB" w:rsidRPr="0035030C" w:rsidRDefault="00145C57" w:rsidP="0065357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1303D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81F28" w14:textId="308FEFFD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45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92034A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F919B" w14:textId="43F9438E" w:rsidR="00973AEB" w:rsidRPr="0035030C" w:rsidRDefault="00145C57" w:rsidP="00973AE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5D1929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290CA" w14:textId="230C200F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BA9639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F236D" w14:textId="5551ACE1" w:rsidR="00973AEB" w:rsidRPr="0035030C" w:rsidRDefault="00117E9B" w:rsidP="0065357E">
            <w:pPr>
              <w:tabs>
                <w:tab w:val="decimal" w:pos="7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5" w:type="dxa"/>
            <w:tcMar>
              <w:left w:w="0" w:type="dxa"/>
              <w:right w:w="0" w:type="dxa"/>
            </w:tcMar>
            <w:vAlign w:val="bottom"/>
          </w:tcPr>
          <w:p w14:paraId="28DED894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604A" w14:textId="157DBBDC" w:rsidR="00973AEB" w:rsidRPr="0035030C" w:rsidRDefault="00117E9B" w:rsidP="0065357E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</w:tr>
    </w:tbl>
    <w:p w14:paraId="7142F156" w14:textId="0956B1E0" w:rsidR="00B40B49" w:rsidRDefault="00B40B49">
      <w:pPr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35030C" w14:paraId="27D70E1D" w14:textId="77777777" w:rsidTr="00145C57">
        <w:tc>
          <w:tcPr>
            <w:tcW w:w="3841" w:type="dxa"/>
          </w:tcPr>
          <w:p w14:paraId="24BDC96B" w14:textId="1E305722" w:rsidR="00327186" w:rsidRPr="0035030C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35030C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27" w:rsidRPr="0035030C" w14:paraId="20FFFC86" w14:textId="77777777" w:rsidTr="00145C57">
        <w:tc>
          <w:tcPr>
            <w:tcW w:w="3841" w:type="dxa"/>
          </w:tcPr>
          <w:p w14:paraId="00454768" w14:textId="77777777" w:rsidR="00427327" w:rsidRPr="0035030C" w:rsidRDefault="00427327" w:rsidP="0042732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3B4FB1EE" w:rsidR="00427327" w:rsidRPr="0035030C" w:rsidRDefault="00117E9B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8B5DFAB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4F3CE26B" w:rsidR="00427327" w:rsidRPr="0035030C" w:rsidRDefault="00117E9B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27327" w:rsidRPr="0035030C" w14:paraId="47BF572F" w14:textId="77777777" w:rsidTr="00145C57">
        <w:tc>
          <w:tcPr>
            <w:tcW w:w="3841" w:type="dxa"/>
          </w:tcPr>
          <w:p w14:paraId="17875B0D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083E5828" w14:textId="77777777" w:rsidTr="00145C57">
        <w:tc>
          <w:tcPr>
            <w:tcW w:w="3841" w:type="dxa"/>
          </w:tcPr>
          <w:p w14:paraId="12807F5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AEB" w:rsidRPr="0035030C" w14:paraId="5C050858" w14:textId="77777777" w:rsidTr="00145C57">
        <w:tc>
          <w:tcPr>
            <w:tcW w:w="3841" w:type="dxa"/>
          </w:tcPr>
          <w:p w14:paraId="5AC89FE4" w14:textId="562848C2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</w:tcPr>
          <w:p w14:paraId="5DAAD1DB" w14:textId="40DD06BC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41AB34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B51D244" w14:textId="05750852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</w:tcPr>
          <w:p w14:paraId="6CFC5597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76C685C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EC577C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9E4DD27" w14:textId="033D7876" w:rsidR="00973AEB" w:rsidRPr="0035030C" w:rsidRDefault="00117E9B" w:rsidP="008E6B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973AEB" w:rsidRPr="0035030C" w14:paraId="18A9775B" w14:textId="77777777" w:rsidTr="00145C57">
        <w:tc>
          <w:tcPr>
            <w:tcW w:w="3841" w:type="dxa"/>
          </w:tcPr>
          <w:p w14:paraId="481DF674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</w:tcPr>
          <w:p w14:paraId="40849BDA" w14:textId="696FDD81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A5BE09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71C51936" w14:textId="2610A2D4" w:rsidR="00973AEB" w:rsidRPr="0064315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31652A9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11F09EB" w14:textId="04A34144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ECC3EE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2C962F83" w14:textId="6D28EC8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973AEB" w:rsidRPr="0035030C" w14:paraId="30422DF6" w14:textId="77777777" w:rsidTr="00145C57">
        <w:tc>
          <w:tcPr>
            <w:tcW w:w="3841" w:type="dxa"/>
          </w:tcPr>
          <w:p w14:paraId="38548B77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</w:tcPr>
          <w:p w14:paraId="1E7730E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C754C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64CBADA" w14:textId="4893B974" w:rsidR="00973AEB" w:rsidRPr="0064315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0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6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8A919A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A4A216A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F0C21D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753ADE0" w14:textId="627092D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53971255" w14:textId="77777777" w:rsidTr="00145C57">
        <w:tc>
          <w:tcPr>
            <w:tcW w:w="3841" w:type="dxa"/>
          </w:tcPr>
          <w:p w14:paraId="75EA0A0F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</w:tcPr>
          <w:p w14:paraId="2E90DD88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F7C75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9A64402" w14:textId="03C95079" w:rsidR="00973AEB" w:rsidRPr="0064315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A8BE0B7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33873BE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BD20C2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D9E790F" w14:textId="2F5340B4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150B17B9" w14:textId="77777777" w:rsidTr="00145C57">
        <w:tc>
          <w:tcPr>
            <w:tcW w:w="3841" w:type="dxa"/>
          </w:tcPr>
          <w:p w14:paraId="65A73792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</w:tcPr>
          <w:p w14:paraId="5B0BBD12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13DFE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9942D09" w14:textId="76D40961" w:rsidR="00973AEB" w:rsidRPr="0064315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36" w:type="dxa"/>
          </w:tcPr>
          <w:p w14:paraId="7490A48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C04F5AE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2133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8B7FA54" w14:textId="3F997A53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973AEB" w:rsidRPr="0035030C" w14:paraId="5F7A8AA8" w14:textId="77777777" w:rsidTr="00145C57">
        <w:tc>
          <w:tcPr>
            <w:tcW w:w="3841" w:type="dxa"/>
          </w:tcPr>
          <w:p w14:paraId="64A2AE10" w14:textId="43AF8204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</w:tcPr>
          <w:p w14:paraId="4FFC992B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8CDC0B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E2482B" w14:textId="71C69B0B" w:rsidR="00973AEB" w:rsidRPr="0064315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1540">
              <w:rPr>
                <w:rFonts w:asciiTheme="majorBidi" w:hAnsiTheme="majorBidi" w:cstheme="majorBidi"/>
                <w:sz w:val="30"/>
                <w:szCs w:val="30"/>
              </w:rPr>
              <w:t>93,3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09F77FFA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6F551F0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5664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340FEC5" w14:textId="16DCC42C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973AEB" w:rsidRPr="0035030C" w14:paraId="4DDBBBDB" w14:textId="77777777" w:rsidTr="00145C57">
        <w:tc>
          <w:tcPr>
            <w:tcW w:w="3841" w:type="dxa"/>
          </w:tcPr>
          <w:p w14:paraId="5163BE83" w14:textId="4D49EFF9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</w:tcPr>
          <w:p w14:paraId="7A907CEE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5B265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F6990F4" w14:textId="5C089336" w:rsidR="00973AEB" w:rsidRPr="00B40B49" w:rsidRDefault="004B5D30" w:rsidP="004B5D3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EAA65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57FB9525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581DC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7A3B176" w14:textId="2E75A95F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51A348C0" w14:textId="77777777" w:rsidTr="00145C57">
        <w:tc>
          <w:tcPr>
            <w:tcW w:w="3841" w:type="dxa"/>
          </w:tcPr>
          <w:p w14:paraId="6599D851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vAlign w:val="bottom"/>
          </w:tcPr>
          <w:p w14:paraId="5A0C7989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9F5C01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B996709" w14:textId="2D09908D" w:rsidR="00973AEB" w:rsidRPr="0064315C" w:rsidRDefault="00181540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53,598</w:t>
            </w:r>
          </w:p>
        </w:tc>
        <w:tc>
          <w:tcPr>
            <w:tcW w:w="236" w:type="dxa"/>
            <w:vAlign w:val="bottom"/>
          </w:tcPr>
          <w:p w14:paraId="6712817C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BFE5B3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FF5A9F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A4484B1" w14:textId="462AF2B6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973AEB" w:rsidRPr="0035030C" w14:paraId="5E702127" w14:textId="77777777" w:rsidTr="00145C57">
        <w:tc>
          <w:tcPr>
            <w:tcW w:w="3841" w:type="dxa"/>
          </w:tcPr>
          <w:p w14:paraId="002ACE69" w14:textId="1395D6C6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14" w:type="dxa"/>
            <w:vAlign w:val="bottom"/>
          </w:tcPr>
          <w:p w14:paraId="053D51C3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76617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486AA61" w14:textId="4A1992A5" w:rsidR="00973AEB" w:rsidRPr="0064315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36" w:type="dxa"/>
            <w:vAlign w:val="bottom"/>
          </w:tcPr>
          <w:p w14:paraId="3D42EDBE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BA7717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B7F548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949C750" w14:textId="0116EA1C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973AEB" w:rsidRPr="0035030C" w14:paraId="56F6AD95" w14:textId="77777777" w:rsidTr="00145C57">
        <w:tc>
          <w:tcPr>
            <w:tcW w:w="3841" w:type="dxa"/>
            <w:vAlign w:val="bottom"/>
          </w:tcPr>
          <w:p w14:paraId="0EB4ADE3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47F9357" w14:textId="33EE95CC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D443B1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B8398" w14:textId="07D55E46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02145EE0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2886634" w14:textId="65DFA125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25C5C6E4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D5D2" w14:textId="7E1A087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</w:tbl>
    <w:p w14:paraId="6035EF77" w14:textId="77777777" w:rsidR="0065357E" w:rsidRDefault="0065357E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33"/>
        <w:gridCol w:w="237"/>
        <w:gridCol w:w="1126"/>
        <w:gridCol w:w="237"/>
        <w:gridCol w:w="1215"/>
      </w:tblGrid>
      <w:tr w:rsidR="00594D6B" w:rsidRPr="0035030C" w14:paraId="3F2AAF7B" w14:textId="77777777" w:rsidTr="00145C57">
        <w:tc>
          <w:tcPr>
            <w:tcW w:w="3862" w:type="dxa"/>
          </w:tcPr>
          <w:p w14:paraId="0114543E" w14:textId="1885CDD4" w:rsidR="00594D6B" w:rsidRPr="0035030C" w:rsidRDefault="00E84123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="00A86F44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95" w:type="dxa"/>
            <w:gridSpan w:val="7"/>
          </w:tcPr>
          <w:p w14:paraId="03F09256" w14:textId="77777777" w:rsidR="00594D6B" w:rsidRPr="0035030C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23AA4AAA" w14:textId="77777777" w:rsidTr="00145C57">
        <w:tc>
          <w:tcPr>
            <w:tcW w:w="3862" w:type="dxa"/>
          </w:tcPr>
          <w:p w14:paraId="639AD689" w14:textId="77777777" w:rsidR="00DD1234" w:rsidRPr="0035030C" w:rsidRDefault="00DD1234" w:rsidP="00DD123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46251FFC" w14:textId="3CFC096A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948D4B3" w14:textId="77777777" w:rsidR="00DD1234" w:rsidRPr="0035030C" w:rsidRDefault="00DD1234" w:rsidP="00DD12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1A149BD0" w14:textId="66557ADA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2BD51762" w14:textId="77777777" w:rsidTr="00145C57">
        <w:tc>
          <w:tcPr>
            <w:tcW w:w="3862" w:type="dxa"/>
          </w:tcPr>
          <w:p w14:paraId="08BDB32B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08F310A" w14:textId="519008AA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D0CE476" w14:textId="6C762956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DF930E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D1234" w:rsidRPr="0035030C" w14:paraId="0BF8950E" w14:textId="77777777" w:rsidTr="00145C57">
        <w:tc>
          <w:tcPr>
            <w:tcW w:w="3862" w:type="dxa"/>
          </w:tcPr>
          <w:p w14:paraId="5E422EEF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C0F7A4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E657A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15E84DAD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AEB" w:rsidRPr="0035030C" w14:paraId="356AF31B" w14:textId="77777777" w:rsidTr="00145C57">
        <w:tc>
          <w:tcPr>
            <w:tcW w:w="3862" w:type="dxa"/>
          </w:tcPr>
          <w:p w14:paraId="5A7AFE32" w14:textId="3150F9CC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2" w:type="dxa"/>
          </w:tcPr>
          <w:p w14:paraId="3B76A246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C36AA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0E09EC6E" w14:textId="2989CD7A" w:rsidR="00973AEB" w:rsidRPr="0035030C" w:rsidRDefault="00117E9B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BFF52E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2DA88C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7DD99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4ED0F26" w14:textId="30728D6E" w:rsidR="00973AEB" w:rsidRPr="0035030C" w:rsidRDefault="00117E9B" w:rsidP="008E6BE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973AEB" w:rsidRPr="0035030C" w14:paraId="622CA207" w14:textId="77777777" w:rsidTr="00145C57">
        <w:tc>
          <w:tcPr>
            <w:tcW w:w="3862" w:type="dxa"/>
          </w:tcPr>
          <w:p w14:paraId="62FD2587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2" w:type="dxa"/>
          </w:tcPr>
          <w:p w14:paraId="24959A44" w14:textId="2A91ACAE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A4BDD99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6B810794" w14:textId="5FE831DA" w:rsidR="00973AEB" w:rsidRPr="0035030C" w:rsidRDefault="00117E9B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00CA02A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695E93" w14:textId="0B6AFD15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585DF5C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27AAE554" w14:textId="5EF34D37" w:rsidR="00973AEB" w:rsidRPr="0035030C" w:rsidRDefault="00117E9B" w:rsidP="00973AE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973AEB" w:rsidRPr="0035030C" w14:paraId="169A5664" w14:textId="77777777" w:rsidTr="00145C57">
        <w:tc>
          <w:tcPr>
            <w:tcW w:w="3862" w:type="dxa"/>
          </w:tcPr>
          <w:p w14:paraId="6550D091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2" w:type="dxa"/>
          </w:tcPr>
          <w:p w14:paraId="685E2556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B4C3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8373950" w14:textId="69DC9C6A" w:rsidR="00973AEB" w:rsidRPr="0035030C" w:rsidRDefault="00F50886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99E846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4A7B86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1932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D281AD6" w14:textId="5A21B9FD" w:rsidR="00973AEB" w:rsidRPr="0035030C" w:rsidRDefault="00973AEB" w:rsidP="00973AEB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3430355B" w14:textId="77777777" w:rsidTr="00145C57">
        <w:tc>
          <w:tcPr>
            <w:tcW w:w="3862" w:type="dxa"/>
          </w:tcPr>
          <w:p w14:paraId="7A917573" w14:textId="77777777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2" w:type="dxa"/>
          </w:tcPr>
          <w:p w14:paraId="3953C200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65257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6DD1B35D" w14:textId="1F91CDEC" w:rsidR="00973AEB" w:rsidRPr="0035030C" w:rsidRDefault="00117E9B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0DAD5D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64B92D3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4C4EB8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674A6CF" w14:textId="0DCC2194" w:rsidR="00973AEB" w:rsidRPr="0035030C" w:rsidRDefault="00117E9B" w:rsidP="00973AE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73AEB" w:rsidRPr="0035030C" w14:paraId="701C47B7" w14:textId="77777777" w:rsidTr="00145C57">
        <w:tc>
          <w:tcPr>
            <w:tcW w:w="3862" w:type="dxa"/>
          </w:tcPr>
          <w:p w14:paraId="58367BCB" w14:textId="04066BAA" w:rsidR="00973AEB" w:rsidRPr="0035030C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2" w:type="dxa"/>
          </w:tcPr>
          <w:p w14:paraId="3D380BF7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2FC7D1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0611628A" w14:textId="46A937DD" w:rsidR="00973AEB" w:rsidRPr="0035030C" w:rsidRDefault="00181540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193,318</w:t>
            </w:r>
          </w:p>
        </w:tc>
        <w:tc>
          <w:tcPr>
            <w:tcW w:w="236" w:type="dxa"/>
          </w:tcPr>
          <w:p w14:paraId="63FDF1CB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031D24A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D16A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83BFB16" w14:textId="20E42741" w:rsidR="00973AEB" w:rsidRPr="00FA5DFE" w:rsidRDefault="00117E9B" w:rsidP="00973AE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973AEB" w:rsidRPr="0035030C" w14:paraId="35E91F3F" w14:textId="77777777" w:rsidTr="00145C57">
        <w:tc>
          <w:tcPr>
            <w:tcW w:w="3862" w:type="dxa"/>
          </w:tcPr>
          <w:p w14:paraId="6960F2F2" w14:textId="0A37DA00" w:rsidR="00973AEB" w:rsidRDefault="00973AEB" w:rsidP="00973AEB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63B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2" w:type="dxa"/>
          </w:tcPr>
          <w:p w14:paraId="47551F21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82070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12212E4D" w14:textId="6D941961" w:rsidR="00973AEB" w:rsidRPr="00EC5A73" w:rsidRDefault="00AA59C4" w:rsidP="00AA59C4">
            <w:pPr>
              <w:tabs>
                <w:tab w:val="decimal" w:pos="51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vertAlign w:val="subscript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F9E9A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784C565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5697D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DFCCA4A" w14:textId="6521B20D" w:rsidR="00973AEB" w:rsidRDefault="00117E9B" w:rsidP="00FA14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973AEB" w:rsidRPr="0035030C" w14:paraId="4755595D" w14:textId="77777777" w:rsidTr="00145C57">
        <w:tc>
          <w:tcPr>
            <w:tcW w:w="3862" w:type="dxa"/>
            <w:vAlign w:val="bottom"/>
          </w:tcPr>
          <w:p w14:paraId="6436385D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0F1D28F8" w14:textId="40E4199B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CB97C1F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2DB9CC9" w14:textId="3C0EFC10" w:rsidR="00973AEB" w:rsidRPr="0035030C" w:rsidRDefault="00117E9B" w:rsidP="00973AEB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306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1A97AB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D39745B" w14:textId="2F96F44B" w:rsidR="00973AEB" w:rsidRPr="0035030C" w:rsidRDefault="00117E9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0319CDA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A5B3035" w14:textId="508862F7" w:rsidR="00973AEB" w:rsidRPr="0035030C" w:rsidRDefault="00117E9B" w:rsidP="00973AEB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</w:tbl>
    <w:p w14:paraId="6FE87A86" w14:textId="76013C06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682"/>
        <w:gridCol w:w="1200"/>
        <w:gridCol w:w="235"/>
        <w:gridCol w:w="1200"/>
        <w:gridCol w:w="235"/>
        <w:gridCol w:w="1200"/>
        <w:gridCol w:w="235"/>
        <w:gridCol w:w="1201"/>
      </w:tblGrid>
      <w:tr w:rsidR="00462A06" w:rsidRPr="0035030C" w14:paraId="4C84165E" w14:textId="77777777" w:rsidTr="00973AEB">
        <w:tc>
          <w:tcPr>
            <w:tcW w:w="3682" w:type="dxa"/>
          </w:tcPr>
          <w:p w14:paraId="5A67C68B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6" w:type="dxa"/>
            <w:gridSpan w:val="7"/>
          </w:tcPr>
          <w:p w14:paraId="5A38B4F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6C2E77A0" w14:textId="77777777" w:rsidTr="00973AEB">
        <w:tc>
          <w:tcPr>
            <w:tcW w:w="3682" w:type="dxa"/>
          </w:tcPr>
          <w:p w14:paraId="025AE06E" w14:textId="64DF3061" w:rsidR="00462A06" w:rsidRPr="0035030C" w:rsidRDefault="00053177" w:rsidP="00053177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1A73EBE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D1234" w:rsidRPr="0035030C" w14:paraId="3D4CEF08" w14:textId="77777777" w:rsidTr="00973AEB">
        <w:tc>
          <w:tcPr>
            <w:tcW w:w="3682" w:type="dxa"/>
          </w:tcPr>
          <w:p w14:paraId="4DB02C7C" w14:textId="0E0047AE" w:rsidR="00DD1234" w:rsidRPr="0035030C" w:rsidRDefault="00DD1234" w:rsidP="00DD1234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3B7A9804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05C7809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0DBBDBF6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1C4DAEF1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B3D042D" w14:textId="0872915B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1ED62E2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34130648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300CE210" w14:textId="77777777" w:rsidTr="00973AEB">
        <w:tc>
          <w:tcPr>
            <w:tcW w:w="3682" w:type="dxa"/>
          </w:tcPr>
          <w:p w14:paraId="4B7AE464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6" w:type="dxa"/>
            <w:gridSpan w:val="7"/>
          </w:tcPr>
          <w:p w14:paraId="4498AC0A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AEB" w:rsidRPr="0035030C" w14:paraId="7E6858C7" w14:textId="77777777" w:rsidTr="00D249FA">
        <w:tc>
          <w:tcPr>
            <w:tcW w:w="3682" w:type="dxa"/>
          </w:tcPr>
          <w:p w14:paraId="79493EE6" w14:textId="77777777" w:rsidR="00973AEB" w:rsidRPr="0035030C" w:rsidRDefault="00973AEB" w:rsidP="00973AEB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</w:tcPr>
          <w:p w14:paraId="09FEFB83" w14:textId="460148B3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214,539</w:t>
            </w:r>
          </w:p>
        </w:tc>
        <w:tc>
          <w:tcPr>
            <w:tcW w:w="235" w:type="dxa"/>
          </w:tcPr>
          <w:p w14:paraId="1603911B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E27B59" w14:textId="44E45482" w:rsidR="00973AEB" w:rsidRPr="0035030C" w:rsidRDefault="00117E9B" w:rsidP="008E6B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5" w:type="dxa"/>
          </w:tcPr>
          <w:p w14:paraId="08A2C433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74D9B36" w14:textId="4E61C6DF" w:rsidR="00973AEB" w:rsidRPr="0035030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190,143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274859C9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2C9B045F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15F7243D" w14:textId="77777777" w:rsidTr="00D249FA">
        <w:tc>
          <w:tcPr>
            <w:tcW w:w="3682" w:type="dxa"/>
          </w:tcPr>
          <w:p w14:paraId="0422CA6D" w14:textId="77777777" w:rsidR="00973AEB" w:rsidRPr="0035030C" w:rsidRDefault="00973AEB" w:rsidP="00973AEB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</w:tcPr>
          <w:p w14:paraId="45BC5C16" w14:textId="1FECBF16" w:rsidR="00973AEB" w:rsidRPr="0035030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1,023,184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625A370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CFBEBA9" w14:textId="304FAA61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778C826A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4741C69" w14:textId="32B0F6E0" w:rsidR="00973AEB" w:rsidRPr="0035030C" w:rsidRDefault="0065357E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1,023,184</w:t>
            </w:r>
          </w:p>
        </w:tc>
        <w:tc>
          <w:tcPr>
            <w:tcW w:w="235" w:type="dxa"/>
          </w:tcPr>
          <w:p w14:paraId="5572C461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060503B4" w:rsidR="00973AEB" w:rsidRPr="0035030C" w:rsidRDefault="00117E9B" w:rsidP="008E6B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973AEB" w:rsidRPr="0035030C" w14:paraId="064C4F12" w14:textId="77777777" w:rsidTr="00D249FA">
        <w:tc>
          <w:tcPr>
            <w:tcW w:w="3682" w:type="dxa"/>
            <w:vAlign w:val="bottom"/>
          </w:tcPr>
          <w:p w14:paraId="4535EC03" w14:textId="77777777" w:rsidR="00973AEB" w:rsidRPr="0035030C" w:rsidRDefault="00973AEB" w:rsidP="00973AEB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BFD3E" w14:textId="0703A4CA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35" w:type="dxa"/>
          </w:tcPr>
          <w:p w14:paraId="211EF84F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C789F" w14:textId="0FE39017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35" w:type="dxa"/>
          </w:tcPr>
          <w:p w14:paraId="7F1C1D70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23BEF" w14:textId="6338915A" w:rsidR="00973AEB" w:rsidRPr="0035030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EE24679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16FD7" w14:textId="3843558B" w:rsidR="00973AEB" w:rsidRPr="0035030C" w:rsidRDefault="00973AEB" w:rsidP="00973AEB">
            <w:pPr>
              <w:tabs>
                <w:tab w:val="decimal" w:pos="9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5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825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9FB7D59" w14:textId="1ECE1B4A" w:rsidR="00F5671D" w:rsidRDefault="00F5671D" w:rsidP="00B802C6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62A06" w:rsidRPr="0035030C" w14:paraId="69C189D7" w14:textId="77777777" w:rsidTr="00825A97">
        <w:trPr>
          <w:tblHeader/>
        </w:trPr>
        <w:tc>
          <w:tcPr>
            <w:tcW w:w="3690" w:type="dxa"/>
          </w:tcPr>
          <w:p w14:paraId="7093C7CD" w14:textId="77777777" w:rsidR="00462A06" w:rsidRPr="0035030C" w:rsidRDefault="00462A06" w:rsidP="00B802C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064E567" w14:textId="77777777" w:rsidR="00462A06" w:rsidRPr="0035030C" w:rsidRDefault="00462A06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35030C" w14:paraId="0FD5D005" w14:textId="77777777" w:rsidTr="00825A97">
        <w:trPr>
          <w:tblHeader/>
        </w:trPr>
        <w:tc>
          <w:tcPr>
            <w:tcW w:w="3690" w:type="dxa"/>
          </w:tcPr>
          <w:p w14:paraId="40D1ECD3" w14:textId="614FD82C" w:rsidR="008F6ABC" w:rsidRPr="0035030C" w:rsidRDefault="008F6ABC" w:rsidP="00B802C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0772DD2" w14:textId="77777777" w:rsidR="008F6ABC" w:rsidRPr="0035030C" w:rsidRDefault="008F6ABC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25C2F6" w14:textId="77777777" w:rsidR="008F6ABC" w:rsidRPr="0035030C" w:rsidRDefault="008F6ABC" w:rsidP="00B802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B4F989" w14:textId="77777777" w:rsidR="008F6ABC" w:rsidRPr="0035030C" w:rsidRDefault="008F6ABC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D1234" w:rsidRPr="0035030C" w14:paraId="771A7502" w14:textId="77777777" w:rsidTr="00825A97">
        <w:trPr>
          <w:tblHeader/>
        </w:trPr>
        <w:tc>
          <w:tcPr>
            <w:tcW w:w="3690" w:type="dxa"/>
          </w:tcPr>
          <w:p w14:paraId="1899FBBA" w14:textId="5842CD12" w:rsidR="00DD1234" w:rsidRPr="0035030C" w:rsidRDefault="00DD1234" w:rsidP="00B802C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</w:tcPr>
          <w:p w14:paraId="665AD2FA" w14:textId="3ECF51B5" w:rsidR="00DD1234" w:rsidRPr="0035030C" w:rsidRDefault="00117E9B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5CBACE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73F97" w14:textId="6D412BF8" w:rsidR="00DD1234" w:rsidRPr="0035030C" w:rsidRDefault="00117E9B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6CF33A9" w14:textId="5715177E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DAFE2" w14:textId="380451F1" w:rsidR="00DD1234" w:rsidRPr="0035030C" w:rsidRDefault="00117E9B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0517AF9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75E52" w14:textId="64A5E653" w:rsidR="00DD1234" w:rsidRPr="0035030C" w:rsidRDefault="00117E9B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41128CCC" w14:textId="77777777" w:rsidTr="00825A97">
        <w:trPr>
          <w:tblHeader/>
        </w:trPr>
        <w:tc>
          <w:tcPr>
            <w:tcW w:w="3690" w:type="dxa"/>
          </w:tcPr>
          <w:p w14:paraId="4D07CC6E" w14:textId="77777777" w:rsidR="00DD1234" w:rsidRPr="0035030C" w:rsidRDefault="00DD1234" w:rsidP="00B802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F3A77CB" w14:textId="77777777" w:rsidR="00DD1234" w:rsidRPr="0035030C" w:rsidRDefault="00DD1234" w:rsidP="00B802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AEB" w:rsidRPr="0035030C" w14:paraId="22655F6A" w14:textId="77777777" w:rsidTr="00D249FA">
        <w:tc>
          <w:tcPr>
            <w:tcW w:w="3690" w:type="dxa"/>
          </w:tcPr>
          <w:p w14:paraId="7FB05715" w14:textId="77777777" w:rsidR="00973AEB" w:rsidRPr="0035030C" w:rsidRDefault="00973AEB" w:rsidP="00973AEB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B09ACD4" w14:textId="17879A61" w:rsidR="00973AEB" w:rsidRPr="0035030C" w:rsidRDefault="0065357E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719,690</w:t>
            </w:r>
          </w:p>
        </w:tc>
        <w:tc>
          <w:tcPr>
            <w:tcW w:w="270" w:type="dxa"/>
          </w:tcPr>
          <w:p w14:paraId="2D37FF9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54C44E" w14:textId="34D53361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6FBC19F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FD012" w14:textId="1761C7B6" w:rsidR="00973AEB" w:rsidRPr="0035030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876,152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21E1E2E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7883CE" w14:textId="4B6B8988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73AEB" w:rsidRPr="0035030C" w14:paraId="3E2F86D3" w14:textId="77777777" w:rsidTr="00D249FA">
        <w:tc>
          <w:tcPr>
            <w:tcW w:w="3690" w:type="dxa"/>
          </w:tcPr>
          <w:p w14:paraId="260A2D5E" w14:textId="77777777" w:rsidR="00973AEB" w:rsidRPr="0035030C" w:rsidRDefault="00973AEB" w:rsidP="00973AEB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6F7B2A0A" w14:textId="7F70EDA8" w:rsidR="00973AEB" w:rsidRPr="0035030C" w:rsidRDefault="00F50886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719,690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308B8FE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ADCFBF" w14:textId="08D0F448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07CCAC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3A6BE" w14:textId="6B26BC1B" w:rsidR="00973AEB" w:rsidRPr="0035030C" w:rsidRDefault="0065357E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4321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2B60B312" w14:textId="77777777" w:rsidR="00973AEB" w:rsidRPr="0035030C" w:rsidRDefault="00973AEB" w:rsidP="00973AE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C29088" w14:textId="5F1C2FB5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973AEB" w:rsidRPr="0035030C" w14:paraId="3CBB9D09" w14:textId="77777777" w:rsidTr="00D249FA">
        <w:tc>
          <w:tcPr>
            <w:tcW w:w="3690" w:type="dxa"/>
            <w:vAlign w:val="bottom"/>
          </w:tcPr>
          <w:p w14:paraId="40542930" w14:textId="434D413D" w:rsidR="00973AEB" w:rsidRPr="0035030C" w:rsidRDefault="00973AEB" w:rsidP="00973AEB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CFCC9" w14:textId="2B160FF9" w:rsidR="00973AEB" w:rsidRPr="0035030C" w:rsidRDefault="00F50886" w:rsidP="00F508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3AAFDF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9B36F" w14:textId="0DEB4E1B" w:rsidR="00973AEB" w:rsidRPr="0035030C" w:rsidRDefault="00117E9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4DE596B8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3F22C" w14:textId="50B60746" w:rsidR="00973AEB" w:rsidRPr="0035030C" w:rsidRDefault="00F50886" w:rsidP="00F5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FE8051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4737B52E" w:rsidR="00973AEB" w:rsidRPr="004E04B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77C052FC" w:rsidR="00306237" w:rsidRDefault="00306237" w:rsidP="00A36354">
      <w:pPr>
        <w:pStyle w:val="Bo-Blankline"/>
        <w:ind w:left="0"/>
        <w:rPr>
          <w:rFonts w:asciiTheme="majorBidi" w:hAnsiTheme="majorBidi" w:cstheme="majorBidi"/>
        </w:rPr>
      </w:pPr>
    </w:p>
    <w:p w14:paraId="283C8702" w14:textId="77777777" w:rsidR="00306237" w:rsidRDefault="00306237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p w14:paraId="747AE184" w14:textId="2BCBC244" w:rsidR="00462A06" w:rsidRPr="0035030C" w:rsidRDefault="00462A06" w:rsidP="00462A06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0E1F46" w:rsidRDefault="00462A06" w:rsidP="00462A06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462A06" w:rsidRPr="0035030C" w14:paraId="1C900D9C" w14:textId="77777777" w:rsidTr="00AA2CB4">
        <w:trPr>
          <w:tblHeader/>
        </w:trPr>
        <w:tc>
          <w:tcPr>
            <w:tcW w:w="3870" w:type="dxa"/>
          </w:tcPr>
          <w:p w14:paraId="5E9F48B9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1FB5CD42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3EC811BC" w14:textId="77777777" w:rsidTr="00AA2CB4">
        <w:trPr>
          <w:tblHeader/>
        </w:trPr>
        <w:tc>
          <w:tcPr>
            <w:tcW w:w="3870" w:type="dxa"/>
          </w:tcPr>
          <w:p w14:paraId="5D66C8BA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B2F641B" w14:textId="4655F240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01A6B898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462A06" w:rsidRPr="0035030C" w14:paraId="1186DBDD" w14:textId="77777777" w:rsidTr="00AA2CB4">
        <w:trPr>
          <w:tblHeader/>
        </w:trPr>
        <w:tc>
          <w:tcPr>
            <w:tcW w:w="3870" w:type="dxa"/>
          </w:tcPr>
          <w:p w14:paraId="1C5D3144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E37BA9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35030C" w14:paraId="09477EC1" w14:textId="77777777" w:rsidTr="00AA2CB4">
        <w:trPr>
          <w:tblHeader/>
        </w:trPr>
        <w:tc>
          <w:tcPr>
            <w:tcW w:w="3870" w:type="dxa"/>
          </w:tcPr>
          <w:p w14:paraId="7DAD5FC9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7F408C30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35030C" w14:paraId="50E56D27" w14:textId="77777777" w:rsidTr="00AA2CB4">
        <w:trPr>
          <w:tblHeader/>
        </w:trPr>
        <w:tc>
          <w:tcPr>
            <w:tcW w:w="3870" w:type="dxa"/>
          </w:tcPr>
          <w:p w14:paraId="16D666CA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A322175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F532CB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18AA75E2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E79144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35030C" w14:paraId="6A7F5C40" w14:textId="77777777" w:rsidTr="00AA2CB4">
        <w:trPr>
          <w:tblHeader/>
        </w:trPr>
        <w:tc>
          <w:tcPr>
            <w:tcW w:w="3870" w:type="dxa"/>
          </w:tcPr>
          <w:p w14:paraId="0C995F04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2DEDAD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35030C" w14:paraId="6C012038" w14:textId="77777777" w:rsidTr="00AA2CB4">
        <w:tc>
          <w:tcPr>
            <w:tcW w:w="3870" w:type="dxa"/>
          </w:tcPr>
          <w:p w14:paraId="3302E8C7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1A8F8DB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342A4931" w:rsidR="00462A06" w:rsidRPr="0035030C" w:rsidRDefault="00462A06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3BDB171D" w:rsidR="00462A06" w:rsidRPr="0035030C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30328B60" w14:textId="77777777" w:rsidTr="00D249FA">
        <w:tc>
          <w:tcPr>
            <w:tcW w:w="3870" w:type="dxa"/>
          </w:tcPr>
          <w:p w14:paraId="180BC6CF" w14:textId="55405579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6D6B776" w14:textId="7724D5D9" w:rsidR="003A33A1" w:rsidRPr="0035030C" w:rsidRDefault="00117E9B" w:rsidP="008E6B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2" w:type="dxa"/>
          </w:tcPr>
          <w:p w14:paraId="4648EF8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771ACB36" w14:textId="434E5E69" w:rsidR="003A33A1" w:rsidRPr="0035030C" w:rsidRDefault="00F50886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11,39</w:t>
            </w:r>
            <w:r w:rsidR="006103F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9F2D266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37E6F97" w14:textId="07D76541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8BDA35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43F01BC" w14:textId="70DF07D9" w:rsidR="003A33A1" w:rsidRPr="0035030C" w:rsidRDefault="0065357E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356,095</w:t>
            </w:r>
          </w:p>
        </w:tc>
      </w:tr>
      <w:tr w:rsidR="003A33A1" w:rsidRPr="0035030C" w14:paraId="05C4F3BA" w14:textId="77777777" w:rsidTr="008E40F4">
        <w:tc>
          <w:tcPr>
            <w:tcW w:w="3870" w:type="dxa"/>
          </w:tcPr>
          <w:p w14:paraId="023DF4F7" w14:textId="01F4E02C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1DEB5B82" w14:textId="65B26B4E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42" w:type="dxa"/>
          </w:tcPr>
          <w:p w14:paraId="69225169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49A090D" w14:textId="4F495003" w:rsidR="003A33A1" w:rsidRPr="0035030C" w:rsidRDefault="00F50886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45A24B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114071E1" w14:textId="6D54193F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5D8AF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FA84752" w14:textId="0BAFEBE2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3A33A1" w:rsidRPr="0035030C" w14:paraId="011881C7" w14:textId="77777777" w:rsidTr="008E40F4">
        <w:tc>
          <w:tcPr>
            <w:tcW w:w="3870" w:type="dxa"/>
          </w:tcPr>
          <w:p w14:paraId="6FC6DF5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</w:tcPr>
          <w:p w14:paraId="3B73E6DA" w14:textId="030F612A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42" w:type="dxa"/>
          </w:tcPr>
          <w:p w14:paraId="686BFA9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179FC1B" w14:textId="62F212CA" w:rsidR="003A33A1" w:rsidRPr="0035030C" w:rsidRDefault="00117E9B" w:rsidP="00F5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36" w:type="dxa"/>
            <w:vAlign w:val="bottom"/>
          </w:tcPr>
          <w:p w14:paraId="0FC94B9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386580AD" w14:textId="4E596D4A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0635C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6E48FCD6" w14:textId="38206E26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3A33A1" w:rsidRPr="0035030C" w14:paraId="1CE452F4" w14:textId="77777777" w:rsidTr="008E40F4">
        <w:tc>
          <w:tcPr>
            <w:tcW w:w="3870" w:type="dxa"/>
          </w:tcPr>
          <w:p w14:paraId="24374F4A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78E992DC" w14:textId="62A38254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2" w:type="dxa"/>
          </w:tcPr>
          <w:p w14:paraId="33B40A7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D02D8FE" w14:textId="5ECE55D3" w:rsidR="003A33A1" w:rsidRPr="0035030C" w:rsidRDefault="00F50886" w:rsidP="00F5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4B469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FE0D3AC" w14:textId="57C27CD5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2530C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10CCD3C1" w14:textId="489BD19C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3A33A1" w:rsidRPr="0035030C" w14:paraId="7F0FBF28" w14:textId="77777777" w:rsidTr="008E40F4">
        <w:tc>
          <w:tcPr>
            <w:tcW w:w="3870" w:type="dxa"/>
          </w:tcPr>
          <w:p w14:paraId="7E4F2B2F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</w:tcPr>
          <w:p w14:paraId="3E38B464" w14:textId="44A97A34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42" w:type="dxa"/>
          </w:tcPr>
          <w:p w14:paraId="206D462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B29409A" w14:textId="55134108" w:rsidR="003A33A1" w:rsidRPr="0035030C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36" w:type="dxa"/>
            <w:vAlign w:val="bottom"/>
          </w:tcPr>
          <w:p w14:paraId="18A0262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2E416E2" w14:textId="5B3BE61F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4EB3D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4D5633D8" w14:textId="66667C46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</w:tr>
      <w:tr w:rsidR="003A33A1" w:rsidRPr="0035030C" w14:paraId="1BF3E4AC" w14:textId="77777777" w:rsidTr="008E40F4">
        <w:tc>
          <w:tcPr>
            <w:tcW w:w="3870" w:type="dxa"/>
          </w:tcPr>
          <w:p w14:paraId="1A254BA2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23D3411F" w14:textId="32DF8E1A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2" w:type="dxa"/>
          </w:tcPr>
          <w:p w14:paraId="7A760FB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E469875" w14:textId="0B3D26FD" w:rsidR="003A33A1" w:rsidRPr="0035030C" w:rsidRDefault="00F50886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538F6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1B14686" w14:textId="7FFD4306" w:rsidR="003A33A1" w:rsidRPr="0035030C" w:rsidRDefault="00117E9B" w:rsidP="00F5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  <w:vAlign w:val="bottom"/>
          </w:tcPr>
          <w:p w14:paraId="48EB4FE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066641B8" w14:textId="756BA109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3A33A1" w:rsidRPr="0035030C" w14:paraId="27BC246E" w14:textId="77777777" w:rsidTr="008E40F4">
        <w:tc>
          <w:tcPr>
            <w:tcW w:w="3870" w:type="dxa"/>
          </w:tcPr>
          <w:p w14:paraId="76985021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</w:tcPr>
          <w:p w14:paraId="4C47044A" w14:textId="5136CE23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42" w:type="dxa"/>
          </w:tcPr>
          <w:p w14:paraId="5B7C5FE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D78E728" w14:textId="0DD31040" w:rsidR="003A33A1" w:rsidRPr="0035030C" w:rsidRDefault="00F50886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248BE2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BB2AE3D" w14:textId="00C79157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D3211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3EAA5643" w14:textId="53AAF727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</w:tr>
      <w:tr w:rsidR="003A33A1" w:rsidRPr="0035030C" w14:paraId="6507A29D" w14:textId="77777777" w:rsidTr="008E40F4">
        <w:tc>
          <w:tcPr>
            <w:tcW w:w="3870" w:type="dxa"/>
          </w:tcPr>
          <w:p w14:paraId="77CE57F7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14:paraId="42118DED" w14:textId="6C223D25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42" w:type="dxa"/>
          </w:tcPr>
          <w:p w14:paraId="367E85D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EE1E459" w14:textId="5F719B7B" w:rsidR="003A33A1" w:rsidRPr="0035030C" w:rsidRDefault="00F50886" w:rsidP="00F5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01F03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6A4010" w14:textId="086B4DF1" w:rsidR="003A33A1" w:rsidRPr="0035030C" w:rsidRDefault="00117E9B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B28488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53725A86" w14:textId="11F49D25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3A33A1" w:rsidRPr="0035030C" w14:paraId="57BCCB15" w14:textId="77777777" w:rsidTr="008E40F4">
        <w:tc>
          <w:tcPr>
            <w:tcW w:w="3870" w:type="dxa"/>
            <w:vAlign w:val="bottom"/>
          </w:tcPr>
          <w:p w14:paraId="70F65C5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25B3D" w14:textId="5DBA85CD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42" w:type="dxa"/>
          </w:tcPr>
          <w:p w14:paraId="2AB30BF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E4C7C" w14:textId="7621CF50" w:rsidR="003A33A1" w:rsidRPr="0035030C" w:rsidRDefault="00F50886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272,038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828F76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819C4" w14:textId="710F2C3C" w:rsidR="003A33A1" w:rsidRPr="0035030C" w:rsidRDefault="00117E9B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  <w:vAlign w:val="bottom"/>
          </w:tcPr>
          <w:p w14:paraId="49F1248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35551" w14:textId="0A3255A1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3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214,539</w:t>
            </w:r>
          </w:p>
        </w:tc>
      </w:tr>
      <w:tr w:rsidR="003A33A1" w:rsidRPr="0035030C" w14:paraId="5919B836" w14:textId="77777777" w:rsidTr="00AA2CB4">
        <w:tc>
          <w:tcPr>
            <w:tcW w:w="3870" w:type="dxa"/>
          </w:tcPr>
          <w:p w14:paraId="00C7C97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896042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E7F0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89BCD40" w14:textId="77777777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1DFE0F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A8538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991FDD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5E680F24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1DC5D45C" w14:textId="77777777" w:rsidTr="00AA2CB4">
        <w:tc>
          <w:tcPr>
            <w:tcW w:w="3870" w:type="dxa"/>
          </w:tcPr>
          <w:p w14:paraId="4ABCCB2E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47CB7C33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4689E3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1C8AC78D" w14:textId="77777777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1633B5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5CA652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980839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7380583B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2FD98F17" w14:textId="77777777" w:rsidTr="00AA2CB4">
        <w:tc>
          <w:tcPr>
            <w:tcW w:w="3870" w:type="dxa"/>
          </w:tcPr>
          <w:p w14:paraId="2DEADB12" w14:textId="445250E1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25E2FA69" w14:textId="1A785D98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FAD62D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09B4A925" w14:textId="06434ACB" w:rsidR="003A33A1" w:rsidRPr="0035030C" w:rsidRDefault="0065357E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84,766</w:t>
            </w:r>
          </w:p>
        </w:tc>
        <w:tc>
          <w:tcPr>
            <w:tcW w:w="236" w:type="dxa"/>
          </w:tcPr>
          <w:p w14:paraId="72C9B346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EF8588" w14:textId="3907B17A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E28B0D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5EFD20A0" w14:textId="4F4E3749" w:rsidR="003A33A1" w:rsidRPr="0035030C" w:rsidRDefault="00F50886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sz w:val="30"/>
                <w:szCs w:val="30"/>
              </w:rPr>
              <w:t>442,166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6875DFB7" w14:textId="77777777" w:rsidTr="007003E7">
        <w:tc>
          <w:tcPr>
            <w:tcW w:w="3870" w:type="dxa"/>
          </w:tcPr>
          <w:p w14:paraId="497089E4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</w:tcPr>
          <w:p w14:paraId="7D66B9B4" w14:textId="0ECD6778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68EF325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B6B0880" w14:textId="25CDCF8A" w:rsidR="003A33A1" w:rsidRPr="0035030C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vAlign w:val="bottom"/>
          </w:tcPr>
          <w:p w14:paraId="1431E8A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9B5F899" w14:textId="77306FD5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0EE17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16EBA06B" w14:textId="7E651BB3" w:rsidR="003A33A1" w:rsidRPr="0035030C" w:rsidRDefault="00F50886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7BFF0050" w14:textId="77777777" w:rsidTr="007003E7">
        <w:tc>
          <w:tcPr>
            <w:tcW w:w="3870" w:type="dxa"/>
          </w:tcPr>
          <w:p w14:paraId="6D01CB9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</w:tcPr>
          <w:p w14:paraId="78ED427D" w14:textId="68618C7D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411CAA6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3C0ED2F" w14:textId="7E3DB61B" w:rsidR="003A33A1" w:rsidRPr="0035030C" w:rsidRDefault="00F50886" w:rsidP="000166C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B57E26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1595DB25" w14:textId="183F2868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04DDB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22BB06C2" w14:textId="1C8CAF50" w:rsidR="003A33A1" w:rsidRPr="0035030C" w:rsidRDefault="00F50886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11151713" w14:textId="77777777" w:rsidTr="007003E7">
        <w:tc>
          <w:tcPr>
            <w:tcW w:w="3870" w:type="dxa"/>
          </w:tcPr>
          <w:p w14:paraId="00BBF3FA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458B7B7C" w14:textId="5A390ADA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130D30B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7C11EA23" w14:textId="75FBB5A3" w:rsidR="003A33A1" w:rsidRPr="0035030C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565039D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EC91546" w14:textId="49FDD228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42028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6680F05" w14:textId="2A0F6170" w:rsidR="003A33A1" w:rsidRPr="0035030C" w:rsidRDefault="00F50886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155C94B2" w14:textId="77777777" w:rsidTr="007003E7">
        <w:tc>
          <w:tcPr>
            <w:tcW w:w="3870" w:type="dxa"/>
            <w:vAlign w:val="bottom"/>
          </w:tcPr>
          <w:p w14:paraId="7122E8E0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CC352" w14:textId="1C264D32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12EE1B0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E8C4A" w14:textId="17FEB6D0" w:rsidR="003A33A1" w:rsidRPr="0035030C" w:rsidRDefault="0065357E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24,622</w:t>
            </w:r>
          </w:p>
        </w:tc>
        <w:tc>
          <w:tcPr>
            <w:tcW w:w="236" w:type="dxa"/>
            <w:vAlign w:val="bottom"/>
          </w:tcPr>
          <w:p w14:paraId="1EA8E30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01B4057" w14:textId="29742119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80228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A1FA4" w14:textId="1C77CED9" w:rsidR="003A33A1" w:rsidRPr="0035030C" w:rsidRDefault="00F50886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3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190,143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094B7906" w14:textId="77777777" w:rsidTr="00AA2CB4">
        <w:tc>
          <w:tcPr>
            <w:tcW w:w="3870" w:type="dxa"/>
          </w:tcPr>
          <w:p w14:paraId="1BC13A65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EA0457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2B55AA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12641C87" w14:textId="77777777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28AF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8D0798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3BDA3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261EDE86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3A1" w:rsidRPr="0035030C" w14:paraId="1291AF25" w14:textId="77777777" w:rsidTr="007003E7">
        <w:tc>
          <w:tcPr>
            <w:tcW w:w="3870" w:type="dxa"/>
            <w:vAlign w:val="bottom"/>
          </w:tcPr>
          <w:p w14:paraId="2F6E9374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01B8C6D" w14:textId="5530D05A" w:rsidR="003A33A1" w:rsidRPr="0035030C" w:rsidRDefault="00117E9B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42" w:type="dxa"/>
            <w:vAlign w:val="bottom"/>
          </w:tcPr>
          <w:p w14:paraId="7BE70FC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6A5551DB" w14:textId="43FD4F24" w:rsidR="003A33A1" w:rsidRPr="0035030C" w:rsidRDefault="00F50886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632357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2F3A208D" w14:textId="2A20EFA6" w:rsidR="003A33A1" w:rsidRPr="0035030C" w:rsidRDefault="00117E9B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  <w:vAlign w:val="bottom"/>
          </w:tcPr>
          <w:p w14:paraId="63FF8089" w14:textId="6A0F04D2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5BF2F444" w14:textId="796566EC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F50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</w:tbl>
    <w:p w14:paraId="5AFB8622" w14:textId="77777777" w:rsidR="00462A06" w:rsidRPr="0035030C" w:rsidRDefault="00462A06" w:rsidP="002F0F40">
      <w:pPr>
        <w:pStyle w:val="Bo-Blankline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CD7B60" w:rsidRPr="0035030C" w14:paraId="62CD5C40" w14:textId="77777777" w:rsidTr="00D249FA">
        <w:trPr>
          <w:tblHeader/>
        </w:trPr>
        <w:tc>
          <w:tcPr>
            <w:tcW w:w="3870" w:type="dxa"/>
          </w:tcPr>
          <w:p w14:paraId="153E3582" w14:textId="77777777" w:rsidR="00CD7B60" w:rsidRPr="0035030C" w:rsidRDefault="00CD7B60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0E9770C1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7B60" w:rsidRPr="0035030C" w14:paraId="65722488" w14:textId="77777777" w:rsidTr="00D249FA">
        <w:trPr>
          <w:tblHeader/>
        </w:trPr>
        <w:tc>
          <w:tcPr>
            <w:tcW w:w="3870" w:type="dxa"/>
          </w:tcPr>
          <w:p w14:paraId="7B58EFAB" w14:textId="77777777" w:rsidR="00CD7B60" w:rsidRPr="0035030C" w:rsidRDefault="00CD7B60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1DEF6CF5" w14:textId="7997146E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42" w:type="dxa"/>
            <w:vAlign w:val="bottom"/>
          </w:tcPr>
          <w:p w14:paraId="0533B3F8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2B8BF714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39286C5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1748F881" w14:textId="43E9EDB1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D7B60" w:rsidRPr="0035030C" w14:paraId="5EE64051" w14:textId="77777777" w:rsidTr="00D249FA">
        <w:trPr>
          <w:tblHeader/>
        </w:trPr>
        <w:tc>
          <w:tcPr>
            <w:tcW w:w="3870" w:type="dxa"/>
          </w:tcPr>
          <w:p w14:paraId="66F07408" w14:textId="77777777" w:rsidR="00CD7B60" w:rsidRPr="0035030C" w:rsidRDefault="00CD7B60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1A05610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F1260A7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F12D364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46C63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FEC943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BEB21" w14:textId="77777777" w:rsidR="00CD7B60" w:rsidRPr="0035030C" w:rsidRDefault="00CD7B60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24F82669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081E946E" w14:textId="77777777" w:rsidTr="00D249FA">
        <w:trPr>
          <w:tblHeader/>
        </w:trPr>
        <w:tc>
          <w:tcPr>
            <w:tcW w:w="3870" w:type="dxa"/>
          </w:tcPr>
          <w:p w14:paraId="423E49C7" w14:textId="77777777" w:rsidR="00CD7B60" w:rsidRPr="0035030C" w:rsidRDefault="00CD7B60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6AA135C6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598EF01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715DFCB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3D372DD6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8E64256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48B9DAF" w14:textId="77777777" w:rsidR="00CD7B60" w:rsidRPr="0035030C" w:rsidRDefault="00CD7B60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B2CFE24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2CBDE56E" w14:textId="77777777" w:rsidTr="00D249FA">
        <w:trPr>
          <w:tblHeader/>
        </w:trPr>
        <w:tc>
          <w:tcPr>
            <w:tcW w:w="3870" w:type="dxa"/>
          </w:tcPr>
          <w:p w14:paraId="1831026D" w14:textId="77777777" w:rsidR="00CD7B60" w:rsidRPr="0035030C" w:rsidRDefault="00CD7B60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2B36C77F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F9019F1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6402558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65E55EEF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B77D8FB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FCBED13" w14:textId="77777777" w:rsidR="00CD7B60" w:rsidRPr="0035030C" w:rsidRDefault="00CD7B60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3D52CE37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0261D9FF" w14:textId="77777777" w:rsidTr="00D249FA">
        <w:trPr>
          <w:tblHeader/>
        </w:trPr>
        <w:tc>
          <w:tcPr>
            <w:tcW w:w="3870" w:type="dxa"/>
          </w:tcPr>
          <w:p w14:paraId="0C177173" w14:textId="77777777" w:rsidR="00CD7B60" w:rsidRPr="0035030C" w:rsidRDefault="00CD7B60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A67FD00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D7B60" w:rsidRPr="0035030C" w14:paraId="7CDBD1C8" w14:textId="77777777" w:rsidTr="00D249FA">
        <w:tc>
          <w:tcPr>
            <w:tcW w:w="3870" w:type="dxa"/>
          </w:tcPr>
          <w:p w14:paraId="7EF4BBD0" w14:textId="77777777" w:rsidR="00CD7B60" w:rsidRPr="0035030C" w:rsidRDefault="00CD7B60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DD612E7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89FE788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59822E69" w14:textId="77777777" w:rsidR="00CD7B60" w:rsidRPr="0035030C" w:rsidRDefault="00CD7B60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3B6276" w14:textId="77777777" w:rsidR="00CD7B60" w:rsidRPr="0035030C" w:rsidRDefault="00CD7B60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3D2D6B" w14:textId="77777777" w:rsidR="00CD7B60" w:rsidRPr="0035030C" w:rsidRDefault="00CD7B60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045915" w14:textId="77777777" w:rsidR="00CD7B60" w:rsidRPr="0035030C" w:rsidRDefault="00CD7B60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32DA542B" w14:textId="77777777" w:rsidR="00CD7B60" w:rsidRPr="0035030C" w:rsidRDefault="00CD7B60" w:rsidP="00D249F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625758AE" w14:textId="77777777" w:rsidTr="00D249FA">
        <w:tc>
          <w:tcPr>
            <w:tcW w:w="3870" w:type="dxa"/>
          </w:tcPr>
          <w:p w14:paraId="04F6F553" w14:textId="1F22B964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12E120D" w14:textId="6DF20529" w:rsidR="003A33A1" w:rsidRPr="002810CA" w:rsidRDefault="00117E9B" w:rsidP="008E6BE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42" w:type="dxa"/>
          </w:tcPr>
          <w:p w14:paraId="2F77263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09029767" w14:textId="010C735B" w:rsidR="003A33A1" w:rsidRDefault="003A33A1" w:rsidP="008E6BE6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377087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88C59A1" w14:textId="5C16F987" w:rsidR="003A33A1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57494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EA245A9" w14:textId="2F62C894" w:rsidR="003A33A1" w:rsidRDefault="00117E9B" w:rsidP="008E6BE6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3A33A1" w:rsidRPr="0035030C" w14:paraId="1DCD4887" w14:textId="77777777" w:rsidTr="00D249FA">
        <w:tc>
          <w:tcPr>
            <w:tcW w:w="3870" w:type="dxa"/>
          </w:tcPr>
          <w:p w14:paraId="180BCF88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18256136" w14:textId="02FC4C0C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42" w:type="dxa"/>
          </w:tcPr>
          <w:p w14:paraId="6D0F0F0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5C1A65C" w14:textId="5C4BBE7C" w:rsidR="003A33A1" w:rsidRPr="0035030C" w:rsidRDefault="003A33A1" w:rsidP="008E6BE6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11817A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344F26DF" w14:textId="4C01B882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93195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35411B9E" w14:textId="6592FD05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3A33A1" w:rsidRPr="0035030C" w14:paraId="7F21CDA9" w14:textId="77777777" w:rsidTr="00D249FA">
        <w:tc>
          <w:tcPr>
            <w:tcW w:w="3870" w:type="dxa"/>
          </w:tcPr>
          <w:p w14:paraId="67642B7F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</w:tcPr>
          <w:p w14:paraId="08E599C8" w14:textId="7E45BE72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42" w:type="dxa"/>
          </w:tcPr>
          <w:p w14:paraId="6B493DA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3D04CF8" w14:textId="78D4B0BA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25C39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8CDA803" w14:textId="402843F3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B3565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4F049DAD" w14:textId="5143A20B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3A33A1" w:rsidRPr="0035030C" w14:paraId="386259B3" w14:textId="77777777" w:rsidTr="00D249FA">
        <w:tc>
          <w:tcPr>
            <w:tcW w:w="3870" w:type="dxa"/>
          </w:tcPr>
          <w:p w14:paraId="4EDBC81A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60986316" w14:textId="44869BD1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2" w:type="dxa"/>
          </w:tcPr>
          <w:p w14:paraId="511E346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ECE6051" w14:textId="69D7924A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51BCA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0BFE3A2" w14:textId="308BF11D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8C8CD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570365B9" w14:textId="5DECC965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3A33A1" w:rsidRPr="0035030C" w14:paraId="2B2683EE" w14:textId="77777777" w:rsidTr="00D249FA">
        <w:tc>
          <w:tcPr>
            <w:tcW w:w="3870" w:type="dxa"/>
          </w:tcPr>
          <w:p w14:paraId="30180CA8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</w:tcPr>
          <w:p w14:paraId="25AA60B3" w14:textId="48AF593B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42" w:type="dxa"/>
          </w:tcPr>
          <w:p w14:paraId="144C7A7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501D222" w14:textId="61CFDC93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E74C1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615E5A0E" w14:textId="2B924846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B1AD2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6A4D1B8B" w14:textId="0DF20538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</w:tr>
      <w:tr w:rsidR="003A33A1" w:rsidRPr="0035030C" w14:paraId="4EB67570" w14:textId="77777777" w:rsidTr="00D249FA">
        <w:tc>
          <w:tcPr>
            <w:tcW w:w="3870" w:type="dxa"/>
          </w:tcPr>
          <w:p w14:paraId="7FA01288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3AF3D9C7" w14:textId="2D41F7D3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42" w:type="dxa"/>
          </w:tcPr>
          <w:p w14:paraId="37F6703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43B2441" w14:textId="7026FF32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EA8F4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0878371" w14:textId="1EE27AE7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CA483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3041285E" w14:textId="2EA2F2BF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3A33A1" w:rsidRPr="0035030C" w14:paraId="2BE2FB0C" w14:textId="77777777" w:rsidTr="00D249FA">
        <w:tc>
          <w:tcPr>
            <w:tcW w:w="3870" w:type="dxa"/>
          </w:tcPr>
          <w:p w14:paraId="48C43AFB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</w:tcPr>
          <w:p w14:paraId="2B177B3D" w14:textId="6FBFC8E8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2" w:type="dxa"/>
          </w:tcPr>
          <w:p w14:paraId="3EDF94A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25674B4" w14:textId="0981A455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9C7F36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36D1CAB4" w14:textId="408B4ACB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5A20C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01A82D6A" w14:textId="3FE0965A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3A33A1" w:rsidRPr="0035030C" w14:paraId="54E9EA72" w14:textId="77777777" w:rsidTr="00D249FA">
        <w:tc>
          <w:tcPr>
            <w:tcW w:w="3870" w:type="dxa"/>
          </w:tcPr>
          <w:p w14:paraId="2CAA5190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14:paraId="1D07C7D3" w14:textId="3C0BE322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42" w:type="dxa"/>
          </w:tcPr>
          <w:p w14:paraId="4E899A3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FEDB1B5" w14:textId="779AB751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C7270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6F31DD56" w14:textId="581A37C8" w:rsidR="003A33A1" w:rsidRPr="0035030C" w:rsidRDefault="00117E9B" w:rsidP="008E6B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67050E3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48007734" w14:textId="15F7103F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3A33A1" w:rsidRPr="0035030C" w14:paraId="153AB2D7" w14:textId="77777777" w:rsidTr="00D249FA">
        <w:tc>
          <w:tcPr>
            <w:tcW w:w="3870" w:type="dxa"/>
            <w:vAlign w:val="bottom"/>
          </w:tcPr>
          <w:p w14:paraId="2CD3E81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6C10" w14:textId="674C4759" w:rsidR="003A33A1" w:rsidRPr="0035030C" w:rsidRDefault="00117E9B" w:rsidP="003A33A1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42" w:type="dxa"/>
          </w:tcPr>
          <w:p w14:paraId="384A7F4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08122" w14:textId="50A2ACF5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766C8B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02797" w14:textId="652151C6" w:rsidR="003A33A1" w:rsidRPr="0035030C" w:rsidRDefault="00117E9B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3B6BD4C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D9E32" w14:textId="15857DA9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</w:tr>
      <w:tr w:rsidR="003A33A1" w:rsidRPr="0035030C" w14:paraId="39E0F33C" w14:textId="77777777" w:rsidTr="00D249FA">
        <w:tc>
          <w:tcPr>
            <w:tcW w:w="3870" w:type="dxa"/>
          </w:tcPr>
          <w:p w14:paraId="07EBB14F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FDD6F2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02C0B6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14BE7A9D" w14:textId="77777777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7286BD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A7F93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10BD26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5E35328B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4DF175A9" w14:textId="77777777" w:rsidTr="00D249FA">
        <w:tc>
          <w:tcPr>
            <w:tcW w:w="3870" w:type="dxa"/>
          </w:tcPr>
          <w:p w14:paraId="05E01E7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01FE6526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77B1E1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93D8C61" w14:textId="10F215A7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3F4F09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CC7F86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90F25C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49AEB20D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77C7AC97" w14:textId="77777777" w:rsidTr="00D249FA">
        <w:tc>
          <w:tcPr>
            <w:tcW w:w="3870" w:type="dxa"/>
          </w:tcPr>
          <w:p w14:paraId="770EE704" w14:textId="42A036FB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1C17872" w14:textId="440C6CC3" w:rsidR="003A33A1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463667C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3038509A" w14:textId="1F7DDCA4" w:rsidR="003A33A1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36" w:type="dxa"/>
          </w:tcPr>
          <w:p w14:paraId="7B7901D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6C4812B5" w14:textId="7A3093DB" w:rsidR="003A33A1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028AC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1093238E" w14:textId="635C349E" w:rsidR="003A33A1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014D234A" w14:textId="77777777" w:rsidTr="00D249FA">
        <w:tc>
          <w:tcPr>
            <w:tcW w:w="3870" w:type="dxa"/>
          </w:tcPr>
          <w:p w14:paraId="433BC589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</w:tcPr>
          <w:p w14:paraId="6715FD3F" w14:textId="47475CA6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51A149F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39FF1D5" w14:textId="536A2B07" w:rsidR="003A33A1" w:rsidRPr="0035030C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vAlign w:val="bottom"/>
          </w:tcPr>
          <w:p w14:paraId="1A0D557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C939A75" w14:textId="7D38B504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993C2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32A50F6A" w14:textId="41882C44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38F62648" w14:textId="77777777" w:rsidTr="00D249FA">
        <w:tc>
          <w:tcPr>
            <w:tcW w:w="3870" w:type="dxa"/>
          </w:tcPr>
          <w:p w14:paraId="5B7D45BE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</w:tcPr>
          <w:p w14:paraId="6FE97BC3" w14:textId="52BB528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6B3DDDB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F6F1197" w14:textId="7B18D854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02A78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37E26998" w14:textId="2BBF9290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F9CDD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215AF1AC" w14:textId="2FCA2401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6A57A983" w14:textId="77777777" w:rsidTr="00D249FA">
        <w:tc>
          <w:tcPr>
            <w:tcW w:w="3870" w:type="dxa"/>
          </w:tcPr>
          <w:p w14:paraId="562766FB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40A68852" w14:textId="5AC391B5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4FC88329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5A5C9FC6" w14:textId="2958EFDF" w:rsidR="003A33A1" w:rsidRPr="0035030C" w:rsidRDefault="00117E9B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2E6A4DA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3F3156D5" w14:textId="7A76F8D1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DD037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53D9ECA0" w14:textId="495B4683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03FEA666" w14:textId="77777777" w:rsidTr="00D249FA">
        <w:tc>
          <w:tcPr>
            <w:tcW w:w="3870" w:type="dxa"/>
            <w:vAlign w:val="bottom"/>
          </w:tcPr>
          <w:p w14:paraId="400EFC4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FD87" w14:textId="492FB9CF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7397D89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C192E" w14:textId="17109920" w:rsidR="003A33A1" w:rsidRPr="0035030C" w:rsidRDefault="003A33A1" w:rsidP="003A33A1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F3EBFC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454FBC09" w14:textId="022737A1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E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ED8C7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1CFD4" w14:textId="3795A529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5BD290DF" w14:textId="77777777" w:rsidTr="00D249FA">
        <w:tc>
          <w:tcPr>
            <w:tcW w:w="3870" w:type="dxa"/>
          </w:tcPr>
          <w:p w14:paraId="5B425B3D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B3183E" w14:textId="77777777" w:rsidR="003A33A1" w:rsidRPr="0035030C" w:rsidRDefault="003A33A1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0B5B74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1644CD7A" w14:textId="1B590A21" w:rsidR="003A33A1" w:rsidRPr="0035030C" w:rsidRDefault="003A33A1" w:rsidP="003A33A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8B7B03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9FB1D0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9631F9" w14:textId="77777777" w:rsidR="003A33A1" w:rsidRPr="0035030C" w:rsidRDefault="003A33A1" w:rsidP="003A33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</w:tcPr>
          <w:p w14:paraId="3A07E46A" w14:textId="77777777" w:rsidR="003A33A1" w:rsidRPr="0035030C" w:rsidRDefault="003A33A1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3A1" w:rsidRPr="0035030C" w14:paraId="4C394AED" w14:textId="77777777" w:rsidTr="00D249FA">
        <w:tc>
          <w:tcPr>
            <w:tcW w:w="3870" w:type="dxa"/>
            <w:vAlign w:val="bottom"/>
          </w:tcPr>
          <w:p w14:paraId="380C9719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0D7CFD" w14:textId="33D84FD1" w:rsidR="003A33A1" w:rsidRPr="0035030C" w:rsidRDefault="00117E9B" w:rsidP="003A33A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42" w:type="dxa"/>
            <w:vAlign w:val="bottom"/>
          </w:tcPr>
          <w:p w14:paraId="5E80C6C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0D55D9F2" w14:textId="3D432216" w:rsidR="003A33A1" w:rsidRPr="0035030C" w:rsidRDefault="003A33A1" w:rsidP="003A33A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196C7B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079B206" w14:textId="26DD895A" w:rsidR="003A33A1" w:rsidRPr="0035030C" w:rsidRDefault="00117E9B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7AF362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77BDECFB" w14:textId="7EC30446" w:rsidR="003A33A1" w:rsidRPr="0035030C" w:rsidRDefault="00117E9B" w:rsidP="003A33A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</w:tr>
    </w:tbl>
    <w:p w14:paraId="1A5CB7F5" w14:textId="77777777" w:rsidR="000E1F46" w:rsidRDefault="000E1F46"/>
    <w:p w14:paraId="5388EABC" w14:textId="6822BB1C" w:rsidR="001A21A3" w:rsidRPr="0035030C" w:rsidRDefault="001A21A3" w:rsidP="002F0F40">
      <w:pPr>
        <w:pStyle w:val="Bo-Blankline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35030C" w14:paraId="4542B381" w14:textId="77777777" w:rsidTr="00B85B1C">
        <w:tc>
          <w:tcPr>
            <w:tcW w:w="3758" w:type="dxa"/>
          </w:tcPr>
          <w:p w14:paraId="46A21C97" w14:textId="77777777" w:rsidR="001A21A3" w:rsidRPr="0035030C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35030C" w14:paraId="5F8373C1" w14:textId="77777777" w:rsidTr="00B85B1C">
        <w:tc>
          <w:tcPr>
            <w:tcW w:w="3758" w:type="dxa"/>
          </w:tcPr>
          <w:p w14:paraId="2AED43A4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6EA64671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3DEB6EFE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1A21A3" w:rsidRPr="0035030C" w14:paraId="6DF4B8D6" w14:textId="77777777" w:rsidTr="00B85B1C">
        <w:tc>
          <w:tcPr>
            <w:tcW w:w="3758" w:type="dxa"/>
          </w:tcPr>
          <w:p w14:paraId="50FC9C3D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35030C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35030C" w14:paraId="23071E4F" w14:textId="77777777" w:rsidTr="00B85B1C">
        <w:tc>
          <w:tcPr>
            <w:tcW w:w="3758" w:type="dxa"/>
          </w:tcPr>
          <w:p w14:paraId="6063D02B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35030C" w14:paraId="27A93FC6" w14:textId="77777777" w:rsidTr="00B85B1C">
        <w:tc>
          <w:tcPr>
            <w:tcW w:w="3758" w:type="dxa"/>
          </w:tcPr>
          <w:p w14:paraId="63229124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35030C" w14:paraId="3327BE58" w14:textId="77777777" w:rsidTr="00B85B1C">
        <w:tc>
          <w:tcPr>
            <w:tcW w:w="3758" w:type="dxa"/>
          </w:tcPr>
          <w:p w14:paraId="230043E8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35030C" w14:paraId="6CEAFEBA" w14:textId="77777777" w:rsidTr="00B85B1C">
        <w:tc>
          <w:tcPr>
            <w:tcW w:w="3758" w:type="dxa"/>
          </w:tcPr>
          <w:p w14:paraId="16BE0BB1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35030C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35030C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390565B6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55DEEFEB" w14:textId="77777777" w:rsidTr="00D249FA">
        <w:tc>
          <w:tcPr>
            <w:tcW w:w="3758" w:type="dxa"/>
          </w:tcPr>
          <w:p w14:paraId="142956E1" w14:textId="28EAE930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0F6AE16" w14:textId="65435902" w:rsidR="003A33A1" w:rsidRDefault="00117E9B" w:rsidP="008E6BE6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36" w:type="dxa"/>
            <w:vAlign w:val="bottom"/>
          </w:tcPr>
          <w:p w14:paraId="62814C3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556E6F4" w14:textId="3489C91A" w:rsidR="003A33A1" w:rsidRPr="0035030C" w:rsidRDefault="0065357E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vAlign w:val="bottom"/>
          </w:tcPr>
          <w:p w14:paraId="41E6DED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1004496" w14:textId="536D9CD7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53FDD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3E08A8" w14:textId="47D269AB" w:rsidR="003A33A1" w:rsidRPr="0035030C" w:rsidRDefault="0065357E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31,998</w:t>
            </w:r>
          </w:p>
        </w:tc>
      </w:tr>
      <w:tr w:rsidR="003A33A1" w:rsidRPr="0035030C" w14:paraId="075340DE" w14:textId="77777777" w:rsidTr="00D249FA">
        <w:tc>
          <w:tcPr>
            <w:tcW w:w="3758" w:type="dxa"/>
          </w:tcPr>
          <w:p w14:paraId="0E3B069B" w14:textId="10BC3E71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0979247B" w14:textId="6CAC8141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36" w:type="dxa"/>
            <w:vAlign w:val="bottom"/>
          </w:tcPr>
          <w:p w14:paraId="077930B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F4DBE02" w14:textId="73FE5375" w:rsidR="003A33A1" w:rsidRPr="0035030C" w:rsidRDefault="00F50886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47F260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4CE37399" w14:textId="6EFB4858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D69B4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01100A9" w14:textId="018221DF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34A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33A1" w:rsidRPr="0035030C" w14:paraId="18BF26E7" w14:textId="77777777" w:rsidTr="00D249FA">
        <w:tc>
          <w:tcPr>
            <w:tcW w:w="3758" w:type="dxa"/>
          </w:tcPr>
          <w:p w14:paraId="1FEC4696" w14:textId="77777777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3CF7DA9B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08BCB5C" w14:textId="7FF96F55" w:rsidR="003A33A1" w:rsidRPr="0035030C" w:rsidRDefault="00F50886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E055F1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F1EBB72" w14:textId="3913443E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9CB1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7C05665" w14:textId="528113AD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0A62E4" w:rsidRPr="0035030C" w14:paraId="5E2D3F6A" w14:textId="77777777" w:rsidTr="00D249FA">
        <w:tc>
          <w:tcPr>
            <w:tcW w:w="3758" w:type="dxa"/>
          </w:tcPr>
          <w:p w14:paraId="250886BB" w14:textId="6E58FC2A" w:rsidR="000A62E4" w:rsidRPr="0035030C" w:rsidRDefault="000A62E4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09" w:type="dxa"/>
            <w:vAlign w:val="bottom"/>
          </w:tcPr>
          <w:p w14:paraId="53258827" w14:textId="66CEC780" w:rsidR="000A62E4" w:rsidRDefault="000A62E4" w:rsidP="000A62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E5204D" w14:textId="77777777" w:rsidR="000A62E4" w:rsidRPr="0035030C" w:rsidRDefault="000A62E4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2E150589" w14:textId="3A64C8F6" w:rsidR="000A62E4" w:rsidRDefault="00117E9B" w:rsidP="000A62E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36" w:type="dxa"/>
            <w:vAlign w:val="bottom"/>
          </w:tcPr>
          <w:p w14:paraId="77823142" w14:textId="77777777" w:rsidR="000A62E4" w:rsidRPr="0035030C" w:rsidRDefault="000A62E4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8A89EAC" w14:textId="332DC422" w:rsidR="000A62E4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DC0353" w14:textId="77777777" w:rsidR="000A62E4" w:rsidRPr="0035030C" w:rsidRDefault="000A62E4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E787500" w14:textId="52DB6B2C" w:rsidR="000A62E4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3A33A1" w:rsidRPr="0035030C" w14:paraId="5579D36B" w14:textId="77777777" w:rsidTr="00D249FA">
        <w:tc>
          <w:tcPr>
            <w:tcW w:w="3758" w:type="dxa"/>
          </w:tcPr>
          <w:p w14:paraId="784426F5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07C00DAF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  <w:vAlign w:val="bottom"/>
          </w:tcPr>
          <w:p w14:paraId="75A18B3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16644EC" w14:textId="44B702C9" w:rsidR="003A33A1" w:rsidRPr="0035030C" w:rsidRDefault="00117E9B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B0D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B6EF57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4ACBA701" w14:textId="7DCA1C5F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D2A3D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8E5083D" w14:textId="685CF83F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8B0D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A33A1" w:rsidRPr="0035030C" w14:paraId="187BA324" w14:textId="77777777" w:rsidTr="00D249FA">
        <w:tc>
          <w:tcPr>
            <w:tcW w:w="3758" w:type="dxa"/>
          </w:tcPr>
          <w:p w14:paraId="3DB096BD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0F80AB30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36" w:type="dxa"/>
            <w:vAlign w:val="bottom"/>
          </w:tcPr>
          <w:p w14:paraId="4DF8228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352ADB4" w14:textId="1CEC5CED" w:rsidR="003A33A1" w:rsidRPr="0035030C" w:rsidRDefault="000A62E4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DE9F7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8997B17" w14:textId="578BB20B" w:rsidR="003A33A1" w:rsidRPr="0035030C" w:rsidRDefault="00117E9B" w:rsidP="000A62E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B0D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31404C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2086E49" w14:textId="77C697BB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34AF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A33A1" w:rsidRPr="0035030C" w14:paraId="04A8BF96" w14:textId="77777777" w:rsidTr="00D249FA">
        <w:tc>
          <w:tcPr>
            <w:tcW w:w="3758" w:type="dxa"/>
          </w:tcPr>
          <w:p w14:paraId="5A2E4D88" w14:textId="17D6B65A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3D6146C1" w14:textId="133FC005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  <w:vAlign w:val="bottom"/>
          </w:tcPr>
          <w:p w14:paraId="57E4269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6AA4055" w14:textId="3E14CF48" w:rsidR="003A33A1" w:rsidRPr="0035030C" w:rsidRDefault="000A62E4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C72DAE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4D451B46" w14:textId="4DAF686A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34253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E84B88D" w14:textId="4D4C7E8C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A33A1" w:rsidRPr="0035030C" w14:paraId="345337E2" w14:textId="77777777" w:rsidTr="00D249FA">
        <w:tc>
          <w:tcPr>
            <w:tcW w:w="3758" w:type="dxa"/>
          </w:tcPr>
          <w:p w14:paraId="58CA801C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5C8CCDE6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  <w:vAlign w:val="bottom"/>
          </w:tcPr>
          <w:p w14:paraId="2F0C663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9B952D3" w14:textId="00E00EFA" w:rsidR="003A33A1" w:rsidRPr="0035030C" w:rsidRDefault="000A62E4" w:rsidP="000A62E4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5AB272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vAlign w:val="bottom"/>
          </w:tcPr>
          <w:p w14:paraId="32097CA7" w14:textId="0145F81C" w:rsidR="003A33A1" w:rsidRPr="0035030C" w:rsidRDefault="00117E9B" w:rsidP="000A62E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0FFCDB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0839E0D" w14:textId="78E5CB44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3A33A1" w:rsidRPr="0035030C" w14:paraId="034F7DBA" w14:textId="77777777" w:rsidTr="00D249FA">
        <w:tc>
          <w:tcPr>
            <w:tcW w:w="3758" w:type="dxa"/>
          </w:tcPr>
          <w:p w14:paraId="7793A6CD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6970D6DF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6" w:type="dxa"/>
            <w:vAlign w:val="bottom"/>
          </w:tcPr>
          <w:p w14:paraId="3227F6C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44189" w14:textId="30440D40" w:rsidR="003A33A1" w:rsidRPr="0035030C" w:rsidRDefault="000A62E4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53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267,371)</w:t>
            </w:r>
          </w:p>
        </w:tc>
        <w:tc>
          <w:tcPr>
            <w:tcW w:w="236" w:type="dxa"/>
            <w:vAlign w:val="bottom"/>
          </w:tcPr>
          <w:p w14:paraId="69C2F28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FAD2A" w14:textId="535D88FB" w:rsidR="003A33A1" w:rsidRPr="0035030C" w:rsidRDefault="00117E9B" w:rsidP="000A62E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A6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8B0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E0308F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A400" w14:textId="15CE1DEE" w:rsidR="003A33A1" w:rsidRPr="0035030C" w:rsidRDefault="0065357E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719,690</w:t>
            </w:r>
          </w:p>
        </w:tc>
      </w:tr>
      <w:tr w:rsidR="003A33A1" w:rsidRPr="000E1F46" w14:paraId="398362DD" w14:textId="77777777" w:rsidTr="00D249FA">
        <w:tc>
          <w:tcPr>
            <w:tcW w:w="3758" w:type="dxa"/>
          </w:tcPr>
          <w:p w14:paraId="1B97075D" w14:textId="77777777" w:rsidR="003A33A1" w:rsidRPr="000E1F46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3A33A1" w:rsidRPr="000E1F46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3A33A1" w:rsidRPr="000E1F46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8634EC0" w14:textId="77777777" w:rsidR="003A33A1" w:rsidRPr="000E1F46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D0EDA6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E39C13C" w14:textId="77777777" w:rsidR="003A33A1" w:rsidRPr="000E1F46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B70306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FFBCA0E" w14:textId="77777777" w:rsidR="003A33A1" w:rsidRPr="000E1F46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519E3300" w14:textId="77777777" w:rsidTr="00D249FA">
        <w:tc>
          <w:tcPr>
            <w:tcW w:w="3758" w:type="dxa"/>
          </w:tcPr>
          <w:p w14:paraId="007481B8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8B48553" w14:textId="77777777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B792A" w14:textId="77777777" w:rsidR="003A33A1" w:rsidRPr="0035030C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3FE57" w14:textId="77777777" w:rsidR="003A33A1" w:rsidRPr="0035030C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1102AB" w14:textId="77777777" w:rsidR="003A33A1" w:rsidRPr="0035030C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FA03F03" w14:textId="77777777" w:rsidR="003A33A1" w:rsidRPr="0035030C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17CB38C1" w14:textId="77777777" w:rsidTr="00D249FA">
        <w:tc>
          <w:tcPr>
            <w:tcW w:w="3758" w:type="dxa"/>
          </w:tcPr>
          <w:p w14:paraId="190CB484" w14:textId="0DB498AB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09" w:type="dxa"/>
            <w:vAlign w:val="bottom"/>
          </w:tcPr>
          <w:p w14:paraId="1775DE4F" w14:textId="5369951B" w:rsidR="003A33A1" w:rsidRDefault="003A33A1" w:rsidP="003A33A1">
            <w:pPr>
              <w:tabs>
                <w:tab w:val="decimal" w:pos="927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FDE329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2A46FBE2" w14:textId="216C19E4" w:rsidR="003A33A1" w:rsidRPr="0035030C" w:rsidRDefault="0065357E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69,120</w:t>
            </w:r>
          </w:p>
        </w:tc>
        <w:tc>
          <w:tcPr>
            <w:tcW w:w="236" w:type="dxa"/>
            <w:vAlign w:val="bottom"/>
          </w:tcPr>
          <w:p w14:paraId="0039D5B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45C85AF8" w14:textId="75647C75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56AA3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1CE060F" w14:textId="29DE75EA" w:rsidR="003A33A1" w:rsidRPr="0035030C" w:rsidRDefault="000A62E4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B4CC5">
              <w:rPr>
                <w:rFonts w:asciiTheme="majorBidi" w:hAnsiTheme="majorBidi" w:cstheme="majorBidi"/>
                <w:sz w:val="30"/>
                <w:szCs w:val="30"/>
              </w:rPr>
              <w:t>107,106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32C1AB53" w14:textId="77777777" w:rsidTr="00D249FA">
        <w:tc>
          <w:tcPr>
            <w:tcW w:w="3758" w:type="dxa"/>
          </w:tcPr>
          <w:p w14:paraId="3D1769D5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311099DC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18F39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C44B022" w14:textId="21E7E7F4" w:rsidR="003A33A1" w:rsidRPr="0035030C" w:rsidRDefault="00117E9B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vAlign w:val="bottom"/>
          </w:tcPr>
          <w:p w14:paraId="3225D38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702FDCD1" w14:textId="2B07929C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373FC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D9686E4" w14:textId="73AD73E7" w:rsidR="003A33A1" w:rsidRPr="0035030C" w:rsidRDefault="000A62E4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4ECADD70" w14:textId="77777777" w:rsidTr="00D249FA">
        <w:tc>
          <w:tcPr>
            <w:tcW w:w="3758" w:type="dxa"/>
          </w:tcPr>
          <w:p w14:paraId="381AA527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38BD610B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848F7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800A69" w14:textId="326472C2" w:rsidR="003A33A1" w:rsidRPr="0035030C" w:rsidRDefault="000A62E4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0623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61C63F8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A33E475" w14:textId="5C90391F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D01B4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1B3EE53" w14:textId="7CDB3257" w:rsidR="003A33A1" w:rsidRPr="0035030C" w:rsidRDefault="000A62E4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3B4C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2064C6F9" w14:textId="77777777" w:rsidTr="00D249FA">
        <w:tc>
          <w:tcPr>
            <w:tcW w:w="3758" w:type="dxa"/>
            <w:vAlign w:val="bottom"/>
          </w:tcPr>
          <w:p w14:paraId="579DF21E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492B9480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A28B3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4DF16" w14:textId="41A80D10" w:rsidR="003A33A1" w:rsidRPr="0035030C" w:rsidRDefault="0065357E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(2,563)</w:t>
            </w:r>
          </w:p>
        </w:tc>
        <w:tc>
          <w:tcPr>
            <w:tcW w:w="236" w:type="dxa"/>
            <w:vAlign w:val="bottom"/>
          </w:tcPr>
          <w:p w14:paraId="55AEF16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36F24C1" w14:textId="23EC3AEC" w:rsidR="003A33A1" w:rsidRPr="0035030C" w:rsidRDefault="000A62E4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E1DD0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91202" w14:textId="6004056C" w:rsidR="003A33A1" w:rsidRPr="0035030C" w:rsidRDefault="000A62E4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B4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A33A1" w:rsidRPr="000E1F46" w14:paraId="6EF18420" w14:textId="77777777" w:rsidTr="00D249FA">
        <w:trPr>
          <w:trHeight w:val="287"/>
        </w:trPr>
        <w:tc>
          <w:tcPr>
            <w:tcW w:w="3758" w:type="dxa"/>
          </w:tcPr>
          <w:p w14:paraId="5531F5D4" w14:textId="77777777" w:rsidR="003A33A1" w:rsidRPr="000E1F46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3A33A1" w:rsidRPr="000E1F46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3A33A1" w:rsidRPr="000E1F46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CA6F7E3" w14:textId="77777777" w:rsidR="003A33A1" w:rsidRPr="000E1F46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809AE1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CC2744B" w14:textId="77777777" w:rsidR="003A33A1" w:rsidRPr="000E1F46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F430D2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501BE62" w14:textId="77777777" w:rsidR="003A33A1" w:rsidRPr="000E1F46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525477B1" w14:textId="77777777" w:rsidTr="00D249FA">
        <w:tc>
          <w:tcPr>
            <w:tcW w:w="3758" w:type="dxa"/>
            <w:vAlign w:val="bottom"/>
          </w:tcPr>
          <w:p w14:paraId="4266A740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670A9820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36" w:type="dxa"/>
            <w:vAlign w:val="bottom"/>
          </w:tcPr>
          <w:p w14:paraId="4D17E20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8484247" w14:textId="01774C63" w:rsidR="003A33A1" w:rsidRPr="0035030C" w:rsidRDefault="000A62E4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306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72355B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219B2E1C" w14:textId="2E805BD9" w:rsidR="003A33A1" w:rsidRPr="0035030C" w:rsidRDefault="00117E9B" w:rsidP="00134AF7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A6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8B0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5944B4A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3BD415C8" w14:textId="13464CDA" w:rsidR="003A33A1" w:rsidRPr="0035030C" w:rsidRDefault="000A62E4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9902878" w14:textId="77777777" w:rsidR="001A21A3" w:rsidRPr="0035030C" w:rsidRDefault="001A21A3" w:rsidP="001A21A3">
      <w:pPr>
        <w:rPr>
          <w:rFonts w:asciiTheme="majorBidi" w:hAnsiTheme="majorBidi" w:cstheme="majorBidi"/>
          <w:highlight w:val="yellow"/>
          <w:cs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B3392A" w:rsidRPr="0035030C" w14:paraId="23F789E0" w14:textId="77777777" w:rsidTr="00D249FA">
        <w:tc>
          <w:tcPr>
            <w:tcW w:w="3758" w:type="dxa"/>
          </w:tcPr>
          <w:p w14:paraId="35E27BE0" w14:textId="77777777" w:rsidR="00B3392A" w:rsidRPr="0035030C" w:rsidRDefault="00B3392A" w:rsidP="00D249F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4CB702E9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92A" w:rsidRPr="0035030C" w14:paraId="58947DE3" w14:textId="77777777" w:rsidTr="00D249FA">
        <w:tc>
          <w:tcPr>
            <w:tcW w:w="3758" w:type="dxa"/>
          </w:tcPr>
          <w:p w14:paraId="6A71190F" w14:textId="77777777" w:rsidR="00B3392A" w:rsidRPr="0035030C" w:rsidRDefault="00B3392A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0FDB479E" w14:textId="68706DD9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6A5732D7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2E465605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B5ED794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608139D5" w14:textId="0BFDC005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B3392A" w:rsidRPr="0035030C" w14:paraId="56A96550" w14:textId="77777777" w:rsidTr="00D249FA">
        <w:tc>
          <w:tcPr>
            <w:tcW w:w="3758" w:type="dxa"/>
          </w:tcPr>
          <w:p w14:paraId="53AE61AE" w14:textId="77777777" w:rsidR="00B3392A" w:rsidRPr="0035030C" w:rsidRDefault="00B3392A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63E61F7C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52B8A2" w14:textId="77777777" w:rsidR="00B3392A" w:rsidRPr="0035030C" w:rsidRDefault="00B3392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681D780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50944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3B13F49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5953B" w14:textId="77777777" w:rsidR="00B3392A" w:rsidRPr="0035030C" w:rsidRDefault="00B3392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9CADDBC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0E4D04DC" w14:textId="77777777" w:rsidTr="00D249FA">
        <w:tc>
          <w:tcPr>
            <w:tcW w:w="3758" w:type="dxa"/>
          </w:tcPr>
          <w:p w14:paraId="3BA09D1B" w14:textId="77777777" w:rsidR="00B3392A" w:rsidRPr="0035030C" w:rsidRDefault="00B3392A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1BB7F5FE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B4D" w14:textId="77777777" w:rsidR="00B3392A" w:rsidRPr="0035030C" w:rsidRDefault="00B3392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73E047E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13F48CA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3D84042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A25D369" w14:textId="77777777" w:rsidR="00B3392A" w:rsidRPr="0035030C" w:rsidRDefault="00B3392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82C15CC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2F05835B" w14:textId="77777777" w:rsidTr="00D249FA">
        <w:tc>
          <w:tcPr>
            <w:tcW w:w="3758" w:type="dxa"/>
          </w:tcPr>
          <w:p w14:paraId="3BC025EB" w14:textId="77777777" w:rsidR="00B3392A" w:rsidRPr="0035030C" w:rsidRDefault="00B3392A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557B7279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37E72" w14:textId="77777777" w:rsidR="00B3392A" w:rsidRPr="0035030C" w:rsidRDefault="00B3392A" w:rsidP="00D249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176CA3B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5392C27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D5F8B2B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56AB088" w14:textId="77777777" w:rsidR="00B3392A" w:rsidRPr="0035030C" w:rsidRDefault="00B3392A" w:rsidP="00D249F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9034F4A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35E59E9F" w14:textId="77777777" w:rsidTr="00D249FA">
        <w:tc>
          <w:tcPr>
            <w:tcW w:w="3758" w:type="dxa"/>
          </w:tcPr>
          <w:p w14:paraId="018CF9C0" w14:textId="77777777" w:rsidR="00B3392A" w:rsidRPr="0035030C" w:rsidRDefault="00B3392A" w:rsidP="00D249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1855FD5D" w14:textId="77777777" w:rsidR="00B3392A" w:rsidRPr="0035030C" w:rsidRDefault="00B3392A" w:rsidP="00D249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392A" w:rsidRPr="0035030C" w14:paraId="4135CA2A" w14:textId="77777777" w:rsidTr="00D249FA">
        <w:tc>
          <w:tcPr>
            <w:tcW w:w="3758" w:type="dxa"/>
          </w:tcPr>
          <w:p w14:paraId="450303D4" w14:textId="77777777" w:rsidR="00B3392A" w:rsidRPr="0035030C" w:rsidRDefault="00B3392A" w:rsidP="00D249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FB6B7E1" w14:textId="77777777" w:rsidR="00B3392A" w:rsidRPr="0035030C" w:rsidRDefault="00B3392A" w:rsidP="00D249F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900BD" w14:textId="77777777" w:rsidR="00B3392A" w:rsidRPr="0035030C" w:rsidRDefault="00B3392A" w:rsidP="00D249F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75E2FDF" w14:textId="77777777" w:rsidR="00B3392A" w:rsidRPr="0035030C" w:rsidRDefault="00B3392A" w:rsidP="00D249F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5F565A" w14:textId="77777777" w:rsidR="00B3392A" w:rsidRPr="0035030C" w:rsidRDefault="00B3392A" w:rsidP="00D249F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B809A74" w14:textId="77777777" w:rsidR="00B3392A" w:rsidRPr="0035030C" w:rsidRDefault="00B3392A" w:rsidP="00D249F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2333A" w14:textId="77777777" w:rsidR="00B3392A" w:rsidRPr="0035030C" w:rsidRDefault="00B3392A" w:rsidP="00D249F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263FEE1" w14:textId="77777777" w:rsidR="00B3392A" w:rsidRPr="0035030C" w:rsidRDefault="00B3392A" w:rsidP="00D249F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6E4FBFBF" w14:textId="77777777" w:rsidTr="00D249FA">
        <w:tc>
          <w:tcPr>
            <w:tcW w:w="3758" w:type="dxa"/>
          </w:tcPr>
          <w:p w14:paraId="7C399972" w14:textId="24C6E93E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EE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48C0A585" w14:textId="21FE4FEC" w:rsidR="003A33A1" w:rsidRPr="002810CA" w:rsidRDefault="00117E9B" w:rsidP="008E6BE6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6" w:type="dxa"/>
            <w:vAlign w:val="bottom"/>
          </w:tcPr>
          <w:p w14:paraId="219AC9F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A41E83C" w14:textId="6F8CCFF7" w:rsidR="003A33A1" w:rsidRDefault="003A33A1" w:rsidP="008E6BE6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D771CCA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D9846CD" w14:textId="292B5E40" w:rsidR="003A33A1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1030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43D4A13" w14:textId="583E7BF3" w:rsidR="003A33A1" w:rsidRDefault="00117E9B" w:rsidP="008E6BE6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</w:tr>
      <w:tr w:rsidR="003A33A1" w:rsidRPr="0035030C" w14:paraId="3929C81D" w14:textId="77777777" w:rsidTr="00D249FA">
        <w:tc>
          <w:tcPr>
            <w:tcW w:w="3758" w:type="dxa"/>
          </w:tcPr>
          <w:p w14:paraId="47999196" w14:textId="77777777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697309A5" w14:textId="623EFCD8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36" w:type="dxa"/>
            <w:vAlign w:val="bottom"/>
          </w:tcPr>
          <w:p w14:paraId="7D45FD3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10F437B" w14:textId="036E767F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9C70C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299EFA0E" w14:textId="7B430040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EBAAC6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60356E8" w14:textId="59B76C76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3A33A1" w:rsidRPr="0035030C" w14:paraId="4A261EF4" w14:textId="77777777" w:rsidTr="00D249FA">
        <w:tc>
          <w:tcPr>
            <w:tcW w:w="3758" w:type="dxa"/>
          </w:tcPr>
          <w:p w14:paraId="12EEE577" w14:textId="77777777" w:rsidR="003A33A1" w:rsidRPr="0035030C" w:rsidRDefault="003A33A1" w:rsidP="003A33A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71E5D367" w14:textId="71A45215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18EC1A1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4B0DD8F" w14:textId="57035E92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30998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37FB7EC" w14:textId="0E562AB5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BFC2A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89C95A8" w14:textId="0A50BB95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3A33A1" w:rsidRPr="0035030C" w14:paraId="241527FE" w14:textId="77777777" w:rsidTr="00D249FA">
        <w:tc>
          <w:tcPr>
            <w:tcW w:w="3758" w:type="dxa"/>
          </w:tcPr>
          <w:p w14:paraId="337E5713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10DF44FA" w14:textId="49267164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6" w:type="dxa"/>
            <w:vAlign w:val="bottom"/>
          </w:tcPr>
          <w:p w14:paraId="6065F2D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22177D9" w14:textId="34846652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8FF889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1E27CAA5" w14:textId="2279BDCA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95E1D9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062DBA" w14:textId="5FCB066C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3A33A1" w:rsidRPr="0035030C" w14:paraId="20DFB2DE" w14:textId="77777777" w:rsidTr="00D249FA">
        <w:tc>
          <w:tcPr>
            <w:tcW w:w="3758" w:type="dxa"/>
          </w:tcPr>
          <w:p w14:paraId="5AABF292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1185A6D4" w14:textId="48F27000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36" w:type="dxa"/>
            <w:vAlign w:val="bottom"/>
          </w:tcPr>
          <w:p w14:paraId="4F5DDA0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E82DFB1" w14:textId="2B795EDF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DCC614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4BC50FD" w14:textId="12D2224D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77BA0D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CD7763B" w14:textId="439B2095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3A33A1" w:rsidRPr="0035030C" w14:paraId="64690B45" w14:textId="77777777" w:rsidTr="00D249FA">
        <w:tc>
          <w:tcPr>
            <w:tcW w:w="3758" w:type="dxa"/>
          </w:tcPr>
          <w:p w14:paraId="40DDA4D2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1208F2A5" w14:textId="72E73D7B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  <w:vAlign w:val="bottom"/>
          </w:tcPr>
          <w:p w14:paraId="7C515C0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845AD86" w14:textId="273357A3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41ED41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2DBBF543" w14:textId="4201F94E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C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BCE2EF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F5AAB43" w14:textId="130FAB02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3A33A1" w:rsidRPr="0035030C" w14:paraId="6B4CF3EE" w14:textId="77777777" w:rsidTr="00D249FA">
        <w:tc>
          <w:tcPr>
            <w:tcW w:w="3758" w:type="dxa"/>
          </w:tcPr>
          <w:p w14:paraId="2CE23F6B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7EA7AE2E" w14:textId="17A34316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36" w:type="dxa"/>
            <w:vAlign w:val="bottom"/>
          </w:tcPr>
          <w:p w14:paraId="01D2116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2F2451A" w14:textId="29939A70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51E87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vAlign w:val="bottom"/>
          </w:tcPr>
          <w:p w14:paraId="0850DF80" w14:textId="1DBD6DA4" w:rsidR="003A33A1" w:rsidRPr="0035030C" w:rsidRDefault="00117E9B" w:rsidP="008E6BE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219AEE0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FAAECD8" w14:textId="7A6DFEA7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3A33A1" w:rsidRPr="0035030C" w14:paraId="7FCF5204" w14:textId="77777777" w:rsidTr="00D249FA">
        <w:tc>
          <w:tcPr>
            <w:tcW w:w="3758" w:type="dxa"/>
          </w:tcPr>
          <w:p w14:paraId="0236ED06" w14:textId="77777777" w:rsidR="003A33A1" w:rsidRPr="0035030C" w:rsidRDefault="003A33A1" w:rsidP="003A33A1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FA087" w14:textId="7520A908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36" w:type="dxa"/>
            <w:vAlign w:val="bottom"/>
          </w:tcPr>
          <w:p w14:paraId="0E2E080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D83F" w14:textId="367A6DBE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75A01B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C26FD" w14:textId="296A4093" w:rsidR="003A33A1" w:rsidRPr="0035030C" w:rsidRDefault="00117E9B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7AC0A96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09BA1" w14:textId="132C9A8B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</w:tr>
      <w:tr w:rsidR="003A33A1" w:rsidRPr="000E1F46" w14:paraId="5938C380" w14:textId="77777777" w:rsidTr="00D249FA">
        <w:tc>
          <w:tcPr>
            <w:tcW w:w="3758" w:type="dxa"/>
          </w:tcPr>
          <w:p w14:paraId="4F8A5E2F" w14:textId="77777777" w:rsidR="003A33A1" w:rsidRPr="000E1F46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A4C1F4C" w14:textId="77777777" w:rsidR="003A33A1" w:rsidRPr="000E1F46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596181" w14:textId="77777777" w:rsidR="003A33A1" w:rsidRPr="000E1F46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0FE62DC" w14:textId="77777777" w:rsidR="003A33A1" w:rsidRPr="000E1F46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237952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DF2321A" w14:textId="77777777" w:rsidR="003A33A1" w:rsidRPr="000E1F46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78FE30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FBC6342" w14:textId="77777777" w:rsidR="003A33A1" w:rsidRPr="000E1F46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35D5BE28" w14:textId="77777777" w:rsidTr="00D249FA">
        <w:tc>
          <w:tcPr>
            <w:tcW w:w="3758" w:type="dxa"/>
          </w:tcPr>
          <w:p w14:paraId="71B0EE3F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2BB0E48B" w14:textId="77777777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3C738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627C884" w14:textId="77777777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447A0B" w14:textId="77777777" w:rsidR="003A33A1" w:rsidRPr="0035030C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10AEF35" w14:textId="77777777" w:rsidR="003A33A1" w:rsidRPr="0035030C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879DCC" w14:textId="77777777" w:rsidR="003A33A1" w:rsidRPr="0035030C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CBD50E8" w14:textId="77777777" w:rsidR="003A33A1" w:rsidRPr="0035030C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385487EA" w14:textId="77777777" w:rsidTr="00D249FA">
        <w:tc>
          <w:tcPr>
            <w:tcW w:w="3758" w:type="dxa"/>
          </w:tcPr>
          <w:p w14:paraId="22C66994" w14:textId="249F5CD9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E9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09" w:type="dxa"/>
            <w:vAlign w:val="bottom"/>
          </w:tcPr>
          <w:p w14:paraId="30CD26D6" w14:textId="17947685" w:rsidR="003A33A1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957B1F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45227FE" w14:textId="5337EA95" w:rsidR="003A33A1" w:rsidRDefault="00117E9B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A3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36" w:type="dxa"/>
            <w:vAlign w:val="bottom"/>
          </w:tcPr>
          <w:p w14:paraId="1ED51304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F474ED3" w14:textId="16267C4B" w:rsidR="003A33A1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A7F4B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F638790" w14:textId="2CE83EEF" w:rsidR="003A33A1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6FC74415" w14:textId="77777777" w:rsidTr="00D249FA">
        <w:tc>
          <w:tcPr>
            <w:tcW w:w="3758" w:type="dxa"/>
          </w:tcPr>
          <w:p w14:paraId="63ECD155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0F278AB1" w14:textId="67948921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004F7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5F6482C" w14:textId="34F625B4" w:rsidR="003A33A1" w:rsidRPr="0035030C" w:rsidRDefault="00117E9B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36" w:type="dxa"/>
            <w:vAlign w:val="bottom"/>
          </w:tcPr>
          <w:p w14:paraId="643BB133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109DCF9" w14:textId="507A0220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6F286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D6ED3FD" w14:textId="4B95DB8E" w:rsidR="003A33A1" w:rsidRPr="0035030C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2FEC4650" w14:textId="77777777" w:rsidTr="00D249FA">
        <w:tc>
          <w:tcPr>
            <w:tcW w:w="3758" w:type="dxa"/>
          </w:tcPr>
          <w:p w14:paraId="45291831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5491F63A" w14:textId="4CBA1673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E9FF485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9749045" w14:textId="76138B5F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7CF8DF1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20853F74" w14:textId="737A9C4C" w:rsidR="003A33A1" w:rsidRPr="0035030C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E00402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7068369" w14:textId="536E355F" w:rsidR="003A33A1" w:rsidRPr="0035030C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33A1" w:rsidRPr="0035030C" w14:paraId="6F33A426" w14:textId="77777777" w:rsidTr="00D249FA">
        <w:tc>
          <w:tcPr>
            <w:tcW w:w="3758" w:type="dxa"/>
            <w:vAlign w:val="bottom"/>
          </w:tcPr>
          <w:p w14:paraId="16522582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5B9C6" w14:textId="74FBFB76" w:rsidR="003A33A1" w:rsidRPr="0035030C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764E110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C727" w14:textId="65256F1D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5700A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EC1E10F" w14:textId="5A155FAD" w:rsidR="003A33A1" w:rsidRPr="00DD1234" w:rsidRDefault="003A33A1" w:rsidP="003A33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0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E3F217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B16BA" w14:textId="5D28D985" w:rsidR="003A33A1" w:rsidRPr="0035030C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A33A1" w:rsidRPr="000E1F46" w14:paraId="40D18BDB" w14:textId="77777777" w:rsidTr="00D249FA">
        <w:trPr>
          <w:trHeight w:val="287"/>
        </w:trPr>
        <w:tc>
          <w:tcPr>
            <w:tcW w:w="3758" w:type="dxa"/>
          </w:tcPr>
          <w:p w14:paraId="2B2D4A0E" w14:textId="77777777" w:rsidR="003A33A1" w:rsidRPr="000E1F46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037EC57E" w14:textId="77777777" w:rsidR="003A33A1" w:rsidRPr="000E1F46" w:rsidRDefault="003A33A1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6B3469" w14:textId="77777777" w:rsidR="003A33A1" w:rsidRPr="000E1F46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8C67E7A" w14:textId="77777777" w:rsidR="003A33A1" w:rsidRPr="000E1F46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EF0275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93E3152" w14:textId="77777777" w:rsidR="003A33A1" w:rsidRPr="000E1F46" w:rsidRDefault="003A33A1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F70981" w14:textId="77777777" w:rsidR="003A33A1" w:rsidRPr="000E1F46" w:rsidRDefault="003A33A1" w:rsidP="003A33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D34774C" w14:textId="77777777" w:rsidR="003A33A1" w:rsidRPr="000E1F46" w:rsidRDefault="003A33A1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3A1" w:rsidRPr="0035030C" w14:paraId="197E2BD5" w14:textId="77777777" w:rsidTr="00D249FA">
        <w:tc>
          <w:tcPr>
            <w:tcW w:w="3758" w:type="dxa"/>
            <w:vAlign w:val="bottom"/>
          </w:tcPr>
          <w:p w14:paraId="41EF23F4" w14:textId="77777777" w:rsidR="003A33A1" w:rsidRPr="0035030C" w:rsidRDefault="003A33A1" w:rsidP="003A33A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E4327DA" w14:textId="2368F091" w:rsidR="003A33A1" w:rsidRPr="0035030C" w:rsidRDefault="00117E9B" w:rsidP="003A33A1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36" w:type="dxa"/>
            <w:vAlign w:val="bottom"/>
          </w:tcPr>
          <w:p w14:paraId="415C925D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1767CE28" w14:textId="07EFF956" w:rsidR="003A33A1" w:rsidRPr="0035030C" w:rsidRDefault="003A33A1" w:rsidP="003A33A1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45C9C3E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6FE2A37A" w14:textId="115143B8" w:rsidR="003A33A1" w:rsidRPr="0035030C" w:rsidRDefault="00117E9B" w:rsidP="003A33A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64A67EEC" w14:textId="77777777" w:rsidR="003A33A1" w:rsidRPr="0035030C" w:rsidRDefault="003A33A1" w:rsidP="003A33A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62600A76" w14:textId="6EECAE3E" w:rsidR="003A33A1" w:rsidRPr="0035030C" w:rsidRDefault="00117E9B" w:rsidP="003A33A1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3A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</w:tbl>
    <w:p w14:paraId="5C65BF35" w14:textId="77777777" w:rsidR="000E1F46" w:rsidRDefault="000E1F46" w:rsidP="001A21A3">
      <w:pPr>
        <w:pStyle w:val="Bo-C1Content"/>
        <w:rPr>
          <w:rFonts w:asciiTheme="majorBidi" w:hAnsiTheme="majorBidi" w:cstheme="majorBidi"/>
        </w:rPr>
      </w:pPr>
      <w:bookmarkStart w:id="4" w:name="_GoBack"/>
      <w:bookmarkEnd w:id="4"/>
    </w:p>
    <w:p w14:paraId="036DE3BB" w14:textId="05DDBC14" w:rsidR="000E1F46" w:rsidRPr="0008601C" w:rsidRDefault="00FE4421" w:rsidP="0008601C">
      <w:pPr>
        <w:pStyle w:val="Bo-C1Content"/>
        <w:rPr>
          <w:rFonts w:asciiTheme="majorBidi" w:hAnsiTheme="majorBidi" w:cstheme="majorBidi"/>
          <w:lang w:val="en-US"/>
        </w:rPr>
      </w:pPr>
      <w:r w:rsidRPr="00FE4421">
        <w:rPr>
          <w:rFonts w:asciiTheme="majorBidi" w:hAnsiTheme="majorBidi"/>
          <w:cs/>
        </w:rPr>
        <w:t xml:space="preserve">ณ วันที่ </w:t>
      </w:r>
      <w:r w:rsidR="00117E9B" w:rsidRPr="00117E9B">
        <w:rPr>
          <w:rFonts w:asciiTheme="majorBidi" w:hAnsiTheme="majorBidi"/>
        </w:rPr>
        <w:t>31</w:t>
      </w:r>
      <w:r w:rsidRPr="00FE4421">
        <w:rPr>
          <w:rFonts w:asciiTheme="majorBidi" w:hAnsiTheme="majorBidi"/>
          <w:cs/>
        </w:rPr>
        <w:t xml:space="preserve"> ธันวาคม </w:t>
      </w:r>
      <w:r w:rsidR="00117E9B" w:rsidRPr="00117E9B">
        <w:rPr>
          <w:rFonts w:asciiTheme="majorBidi" w:hAnsiTheme="majorBidi"/>
        </w:rPr>
        <w:t>2568</w:t>
      </w:r>
      <w:r w:rsidR="00973AEB">
        <w:rPr>
          <w:rFonts w:asciiTheme="majorBidi" w:hAnsiTheme="majorBidi"/>
          <w:lang w:val="en-US"/>
        </w:rPr>
        <w:t xml:space="preserve"> </w:t>
      </w:r>
      <w:r w:rsidRPr="00FE4421">
        <w:rPr>
          <w:rFonts w:asciiTheme="majorBidi" w:hAnsiTheme="majorBidi"/>
          <w:cs/>
        </w:rPr>
        <w:t xml:space="preserve">กลุ่มบริษัทมีสินทรัพย์ภาษีเงินได้รอการตัดบัญชีที่เกิดจากผลขาดทุนยกไปที่มิได้รับรู้ในงบการเงินรวมเป็นจำนวน </w:t>
      </w:r>
      <w:r w:rsidR="003B4CC5">
        <w:rPr>
          <w:rFonts w:asciiTheme="majorBidi" w:hAnsiTheme="majorBidi"/>
        </w:rPr>
        <w:t>3</w:t>
      </w:r>
      <w:r w:rsidR="00181540">
        <w:rPr>
          <w:rFonts w:asciiTheme="majorBidi" w:hAnsiTheme="majorBidi"/>
        </w:rPr>
        <w:t>00</w:t>
      </w:r>
      <w:r w:rsidRPr="00FE4421">
        <w:rPr>
          <w:rFonts w:asciiTheme="majorBidi" w:hAnsiTheme="majorBidi"/>
          <w:cs/>
        </w:rPr>
        <w:t xml:space="preserve"> ล้านบาท</w:t>
      </w:r>
      <w:r w:rsidR="0008601C">
        <w:rPr>
          <w:rFonts w:asciiTheme="majorBidi" w:hAnsiTheme="majorBidi" w:cstheme="majorBidi"/>
          <w:lang w:val="en-US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117E9B" w:rsidRPr="00117E9B">
        <w:rPr>
          <w:rFonts w:asciiTheme="majorBidi" w:hAnsiTheme="majorBidi" w:cstheme="majorBidi"/>
        </w:rPr>
        <w:t>256</w:t>
      </w:r>
      <w:r w:rsidR="003B4CC5">
        <w:rPr>
          <w:rFonts w:asciiTheme="majorBidi" w:hAnsiTheme="majorBidi" w:cstheme="majorBidi"/>
        </w:rPr>
        <w:t>9</w:t>
      </w:r>
      <w:r w:rsidR="00265469">
        <w:rPr>
          <w:rFonts w:asciiTheme="majorBidi" w:hAnsiTheme="majorBidi" w:cstheme="majorBidi"/>
        </w:rPr>
        <w:t xml:space="preserve"> </w:t>
      </w:r>
      <w:r w:rsidR="003B4CC5">
        <w:rPr>
          <w:rFonts w:asciiTheme="majorBidi" w:hAnsiTheme="majorBidi" w:cstheme="majorBidi"/>
        </w:rPr>
        <w:t>-</w:t>
      </w:r>
      <w:r w:rsidR="00265469">
        <w:rPr>
          <w:rFonts w:asciiTheme="majorBidi" w:hAnsiTheme="majorBidi" w:cstheme="majorBidi"/>
        </w:rPr>
        <w:t xml:space="preserve"> </w:t>
      </w:r>
      <w:r w:rsidR="00117E9B" w:rsidRPr="00117E9B">
        <w:rPr>
          <w:rFonts w:asciiTheme="majorBidi" w:hAnsiTheme="majorBidi" w:cstheme="majorBidi"/>
        </w:rPr>
        <w:t>257</w:t>
      </w:r>
      <w:r w:rsidR="003B4CC5">
        <w:rPr>
          <w:rFonts w:asciiTheme="majorBidi" w:hAnsiTheme="majorBidi" w:cstheme="majorBidi"/>
        </w:rPr>
        <w:t>3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C60A7F" w14:textId="2BDE1F92" w:rsidR="00A06D88" w:rsidRPr="0035030C" w:rsidRDefault="00A06D88" w:rsidP="00A06D88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59158E34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35030C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35030C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35030C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DD1234" w:rsidRPr="0035030C" w:rsidRDefault="00DD1234" w:rsidP="00DD12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2C6FD2AF" w:rsidR="00DD1234" w:rsidRPr="0035030C" w:rsidRDefault="00117E9B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83B0123" w14:textId="77777777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2C926010" w:rsidR="00DD1234" w:rsidRPr="0035030C" w:rsidRDefault="00117E9B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A46616E" w14:textId="77777777" w:rsidR="00DD1234" w:rsidRPr="0035030C" w:rsidRDefault="00DD1234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658076F8" w:rsidR="00DD1234" w:rsidRPr="0035030C" w:rsidRDefault="00117E9B" w:rsidP="00DD123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4C3BA7C" w14:textId="77777777" w:rsidR="00DD1234" w:rsidRPr="0035030C" w:rsidRDefault="00DD1234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620B0485" w:rsidR="00DD1234" w:rsidRPr="0035030C" w:rsidRDefault="00117E9B" w:rsidP="00DD12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DD1234" w:rsidRPr="0035030C" w:rsidRDefault="00DD1234" w:rsidP="00DD12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34" w:rsidRPr="0035030C" w14:paraId="2921C132" w14:textId="77777777" w:rsidTr="00D57CED">
        <w:trPr>
          <w:trHeight w:val="929"/>
        </w:trPr>
        <w:tc>
          <w:tcPr>
            <w:tcW w:w="3330" w:type="dxa"/>
          </w:tcPr>
          <w:p w14:paraId="5FE74ED6" w14:textId="1B8C705A" w:rsidR="00DD1234" w:rsidRPr="0035030C" w:rsidRDefault="00DD1234" w:rsidP="00DD123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DD1234" w:rsidRPr="0035030C" w:rsidRDefault="00DD1234" w:rsidP="00DD123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73AEB" w:rsidRPr="0035030C" w14:paraId="2B35FD9B" w14:textId="77777777" w:rsidTr="00D249FA">
        <w:trPr>
          <w:trHeight w:val="20"/>
        </w:trPr>
        <w:tc>
          <w:tcPr>
            <w:tcW w:w="3330" w:type="dxa"/>
          </w:tcPr>
          <w:p w14:paraId="4749A444" w14:textId="0090E868" w:rsidR="00973AEB" w:rsidRPr="002810CA" w:rsidRDefault="00117E9B" w:rsidP="00973AE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50" w:type="dxa"/>
          </w:tcPr>
          <w:p w14:paraId="6F2F8D88" w14:textId="3A04FFC3" w:rsidR="00973AEB" w:rsidRDefault="000A62E4" w:rsidP="000A62E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55898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89C1E9" w14:textId="6D84542B" w:rsidR="00973AEB" w:rsidRDefault="00117E9B" w:rsidP="008E6BE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79E0AE2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861C4F" w14:textId="10E0BD43" w:rsidR="00973AEB" w:rsidRDefault="000A62E4" w:rsidP="000A62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F8E322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2E606D" w14:textId="2F721B59" w:rsidR="00973AEB" w:rsidRDefault="00117E9B" w:rsidP="008E6BE6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973AEB" w:rsidRPr="0035030C" w14:paraId="7D582938" w14:textId="77777777" w:rsidTr="00D249FA">
        <w:trPr>
          <w:trHeight w:val="20"/>
        </w:trPr>
        <w:tc>
          <w:tcPr>
            <w:tcW w:w="3330" w:type="dxa"/>
          </w:tcPr>
          <w:p w14:paraId="29F72E68" w14:textId="7AB8A718" w:rsidR="00973AEB" w:rsidRPr="0035030C" w:rsidRDefault="00117E9B" w:rsidP="00973AE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50" w:type="dxa"/>
          </w:tcPr>
          <w:p w14:paraId="0ABC1870" w14:textId="2A6D102E" w:rsidR="00973AEB" w:rsidRPr="0035030C" w:rsidRDefault="00117E9B" w:rsidP="000A62E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6D022D3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8CACF6" w14:textId="2224BDB8" w:rsidR="00973AEB" w:rsidRPr="0035030C" w:rsidRDefault="00117E9B" w:rsidP="00973AEB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3AD40C1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E0CD6E" w14:textId="18C96F49" w:rsidR="00973AEB" w:rsidRPr="0035030C" w:rsidRDefault="000A62E4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35F790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6719DE" w14:textId="308394C1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12483F30" w14:textId="77777777" w:rsidTr="00D249FA">
        <w:trPr>
          <w:trHeight w:val="20"/>
        </w:trPr>
        <w:tc>
          <w:tcPr>
            <w:tcW w:w="3330" w:type="dxa"/>
          </w:tcPr>
          <w:p w14:paraId="3EBC8C57" w14:textId="6FCF1376" w:rsidR="00973AEB" w:rsidRPr="0035030C" w:rsidRDefault="00117E9B" w:rsidP="00973AE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2570</w:t>
            </w:r>
          </w:p>
        </w:tc>
        <w:tc>
          <w:tcPr>
            <w:tcW w:w="1350" w:type="dxa"/>
          </w:tcPr>
          <w:p w14:paraId="6260C716" w14:textId="62CD2746" w:rsidR="00973AEB" w:rsidRPr="0035030C" w:rsidRDefault="00117E9B" w:rsidP="000A62E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35C27CE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3E383C" w14:textId="0FF7CD97" w:rsidR="00973AEB" w:rsidRPr="0035030C" w:rsidRDefault="00117E9B" w:rsidP="00973AEB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4AFFFD8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AD4868" w14:textId="02BF02FD" w:rsidR="00973AEB" w:rsidRPr="0035030C" w:rsidRDefault="000A62E4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F9D76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08B659" w14:textId="52A55907" w:rsidR="00973AEB" w:rsidRPr="00D72DDA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3AEB" w:rsidRPr="0035030C" w14:paraId="714A1BB5" w14:textId="77777777" w:rsidTr="00D249FA">
        <w:trPr>
          <w:trHeight w:val="20"/>
        </w:trPr>
        <w:tc>
          <w:tcPr>
            <w:tcW w:w="3330" w:type="dxa"/>
          </w:tcPr>
          <w:p w14:paraId="15324605" w14:textId="65488BBE" w:rsidR="00973AEB" w:rsidRPr="002810CA" w:rsidRDefault="00117E9B" w:rsidP="00973AE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2571</w:t>
            </w:r>
          </w:p>
        </w:tc>
        <w:tc>
          <w:tcPr>
            <w:tcW w:w="1350" w:type="dxa"/>
          </w:tcPr>
          <w:p w14:paraId="44B4DE38" w14:textId="6521BAC2" w:rsidR="00973AEB" w:rsidRPr="0035030C" w:rsidRDefault="00117E9B" w:rsidP="000A62E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69BDF13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DBDA3F" w14:textId="4717505D" w:rsidR="00973AEB" w:rsidRPr="002810CA" w:rsidRDefault="00117E9B" w:rsidP="00973AEB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B5061C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C2EBCD" w14:textId="0BC70A5F" w:rsidR="00973AEB" w:rsidRDefault="00117E9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0A62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</w:tcPr>
          <w:p w14:paraId="61DCE446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2E323C" w14:textId="34689407" w:rsidR="00973AEB" w:rsidRPr="00D72DDA" w:rsidRDefault="00117E9B" w:rsidP="00973AEB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</w:tr>
      <w:tr w:rsidR="00973AEB" w:rsidRPr="0035030C" w14:paraId="2568FD87" w14:textId="77777777" w:rsidTr="00D249FA">
        <w:trPr>
          <w:trHeight w:val="20"/>
        </w:trPr>
        <w:tc>
          <w:tcPr>
            <w:tcW w:w="3330" w:type="dxa"/>
          </w:tcPr>
          <w:p w14:paraId="01AC379F" w14:textId="257DFC04" w:rsidR="00973AEB" w:rsidRDefault="00117E9B" w:rsidP="00973AE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E810A" w14:textId="6620BBB5" w:rsidR="00973AEB" w:rsidRPr="0035030C" w:rsidRDefault="00117E9B" w:rsidP="000A62E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0A6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61093D6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855EB4" w14:textId="48C24579" w:rsidR="00973AEB" w:rsidRPr="009B6900" w:rsidRDefault="00117E9B" w:rsidP="00ED7302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298EE16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A073B" w14:textId="704B9D02" w:rsidR="00973AEB" w:rsidRDefault="00117E9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0A62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23A441F8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839145" w14:textId="088EC8E8" w:rsidR="00973AEB" w:rsidRPr="00DD1234" w:rsidRDefault="00117E9B" w:rsidP="00ED7302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973AEB" w:rsidRPr="0035030C" w14:paraId="12548FA2" w14:textId="77777777" w:rsidTr="00D249FA">
        <w:trPr>
          <w:trHeight w:val="20"/>
        </w:trPr>
        <w:tc>
          <w:tcPr>
            <w:tcW w:w="3330" w:type="dxa"/>
          </w:tcPr>
          <w:p w14:paraId="505CF235" w14:textId="77777777" w:rsidR="00973AEB" w:rsidRPr="0035030C" w:rsidRDefault="00973AEB" w:rsidP="00973AEB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3632C" w14:textId="43C0E4E6" w:rsidR="00973AEB" w:rsidRPr="0035030C" w:rsidRDefault="00117E9B" w:rsidP="000A62E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  <w:r w:rsidR="000A6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822F1B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1863F18F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2FF3BB9D" w14:textId="19A33E1E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4BEE9" w14:textId="4A178E92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="000A62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36" w:type="dxa"/>
          </w:tcPr>
          <w:p w14:paraId="4EDCBA73" w14:textId="77777777" w:rsidR="00973AEB" w:rsidRPr="0035030C" w:rsidRDefault="00973AEB" w:rsidP="00973AEB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37A0AACC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</w:tbl>
    <w:p w14:paraId="19CC98FB" w14:textId="77777777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2207BAB3" w14:textId="523A0CB6" w:rsidR="00F90B1F" w:rsidRPr="0035030C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</w:t>
      </w:r>
      <w:r w:rsidR="00C9729C" w:rsidRPr="0035030C">
        <w:rPr>
          <w:rFonts w:asciiTheme="majorBidi" w:hAnsiTheme="majorBidi" w:cstheme="majorBidi"/>
          <w:cs/>
        </w:rPr>
        <w:t>ขั้นพื้นฐาน</w:t>
      </w:r>
    </w:p>
    <w:p w14:paraId="66D30BBB" w14:textId="77777777" w:rsidR="00BC4D6F" w:rsidRDefault="00BC4D6F" w:rsidP="0036275B">
      <w:pPr>
        <w:pStyle w:val="Bo-C1Content"/>
        <w:rPr>
          <w:rFonts w:asciiTheme="majorBidi" w:hAnsiTheme="majorBidi" w:cstheme="majorBidi"/>
          <w:spacing w:val="4"/>
        </w:rPr>
      </w:pPr>
    </w:p>
    <w:p w14:paraId="0DC204FD" w14:textId="6EF20449" w:rsidR="00607291" w:rsidRPr="0035030C" w:rsidRDefault="00D2299B" w:rsidP="0036275B">
      <w:pPr>
        <w:pStyle w:val="Bo-C1Content"/>
        <w:rPr>
          <w:rFonts w:asciiTheme="majorBidi" w:hAnsiTheme="majorBidi" w:cstheme="majorBidi"/>
        </w:rPr>
      </w:pPr>
      <w:r w:rsidRPr="00D2299B">
        <w:rPr>
          <w:rFonts w:asciiTheme="majorBidi" w:hAnsiTheme="majorBidi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7461881" w14:textId="77777777" w:rsidR="009008DB" w:rsidRPr="00D2299B" w:rsidRDefault="009008DB" w:rsidP="00D2299B">
      <w:pPr>
        <w:pStyle w:val="Bo-C1Content"/>
        <w:rPr>
          <w:rFonts w:asciiTheme="majorBidi" w:hAnsiTheme="majorBidi" w:cstheme="majorBidi"/>
          <w:spacing w:val="4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5107"/>
        <w:gridCol w:w="1823"/>
        <w:gridCol w:w="540"/>
        <w:gridCol w:w="1708"/>
      </w:tblGrid>
      <w:tr w:rsidR="0049050A" w:rsidRPr="0035030C" w14:paraId="403E75A4" w14:textId="77777777" w:rsidTr="00155494">
        <w:tc>
          <w:tcPr>
            <w:tcW w:w="5107" w:type="dxa"/>
          </w:tcPr>
          <w:p w14:paraId="0726E85B" w14:textId="64581AE2" w:rsidR="0049050A" w:rsidRPr="0035030C" w:rsidRDefault="0049050A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3D1741A7" w14:textId="67F2EB19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234" w:rsidRPr="0035030C" w14:paraId="6A15EF3B" w14:textId="77777777" w:rsidTr="00155494">
        <w:tc>
          <w:tcPr>
            <w:tcW w:w="5107" w:type="dxa"/>
          </w:tcPr>
          <w:p w14:paraId="3733E37A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3" w:type="dxa"/>
          </w:tcPr>
          <w:p w14:paraId="211FBE17" w14:textId="09A0B60F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59CC2D2E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1552268" w14:textId="1474684D" w:rsidR="00DD1234" w:rsidRPr="0035030C" w:rsidRDefault="00117E9B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1234" w:rsidRPr="0035030C" w14:paraId="76171362" w14:textId="77777777" w:rsidTr="00155494">
        <w:tc>
          <w:tcPr>
            <w:tcW w:w="5107" w:type="dxa"/>
          </w:tcPr>
          <w:p w14:paraId="6687A996" w14:textId="77777777" w:rsidR="00DD1234" w:rsidRPr="0035030C" w:rsidRDefault="00DD1234" w:rsidP="00DD12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7D81C2B2" w14:textId="77777777" w:rsidR="00DD1234" w:rsidRPr="0035030C" w:rsidRDefault="00DD1234" w:rsidP="00DD12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AEB" w:rsidRPr="0035030C" w14:paraId="12360941" w14:textId="77777777" w:rsidTr="00D249FA">
        <w:tc>
          <w:tcPr>
            <w:tcW w:w="5107" w:type="dxa"/>
          </w:tcPr>
          <w:p w14:paraId="6E4F8604" w14:textId="77777777" w:rsidR="00973AEB" w:rsidRPr="0035030C" w:rsidRDefault="00973AEB" w:rsidP="00973AEB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vAlign w:val="center"/>
          </w:tcPr>
          <w:p w14:paraId="2AD93A0B" w14:textId="12965D93" w:rsidR="00973AEB" w:rsidRPr="0035030C" w:rsidRDefault="00117E9B" w:rsidP="00973AEB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84F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284F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540" w:type="dxa"/>
            <w:vAlign w:val="bottom"/>
          </w:tcPr>
          <w:p w14:paraId="6A94762F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vAlign w:val="center"/>
          </w:tcPr>
          <w:p w14:paraId="7765A9F5" w14:textId="1F50872F" w:rsidR="00973AEB" w:rsidRPr="0035030C" w:rsidRDefault="00117E9B" w:rsidP="00973AEB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973AEB" w:rsidRPr="0035030C" w14:paraId="121B5981" w14:textId="77777777" w:rsidTr="00A11C70">
        <w:tc>
          <w:tcPr>
            <w:tcW w:w="5107" w:type="dxa"/>
            <w:vAlign w:val="bottom"/>
          </w:tcPr>
          <w:p w14:paraId="13F661AA" w14:textId="6E57D7A6" w:rsidR="00973AEB" w:rsidRPr="00B441DC" w:rsidRDefault="00973AEB" w:rsidP="00973AEB">
            <w:pPr>
              <w:spacing w:line="240" w:lineRule="atLeast"/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vAlign w:val="bottom"/>
          </w:tcPr>
          <w:p w14:paraId="6E0D7A1E" w14:textId="275C0ECD" w:rsidR="00973AEB" w:rsidRPr="0035030C" w:rsidRDefault="00117E9B" w:rsidP="00973AEB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84F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284F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540" w:type="dxa"/>
            <w:vAlign w:val="bottom"/>
          </w:tcPr>
          <w:p w14:paraId="1612B60E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66DEF2F4" w14:textId="3BD214D0" w:rsidR="00973AEB" w:rsidRPr="002810CA" w:rsidRDefault="00117E9B" w:rsidP="00973AEB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</w:tr>
      <w:tr w:rsidR="00973AEB" w:rsidRPr="0035030C" w14:paraId="5EECA7FB" w14:textId="77777777" w:rsidTr="00155494">
        <w:tc>
          <w:tcPr>
            <w:tcW w:w="5107" w:type="dxa"/>
            <w:vAlign w:val="bottom"/>
          </w:tcPr>
          <w:p w14:paraId="65527495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C78D" w14:textId="69D3D952" w:rsidR="00973AEB" w:rsidRPr="0035030C" w:rsidRDefault="00117E9B" w:rsidP="00973AEB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84F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540" w:type="dxa"/>
            <w:vAlign w:val="bottom"/>
          </w:tcPr>
          <w:p w14:paraId="0F4739ED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5911" w14:textId="24F6D524" w:rsidR="00973AEB" w:rsidRPr="0035030C" w:rsidRDefault="00117E9B" w:rsidP="00973AEB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</w:tr>
    </w:tbl>
    <w:p w14:paraId="37F53AF9" w14:textId="14DCB45D" w:rsidR="000A62E4" w:rsidRDefault="000A62E4" w:rsidP="002F0F4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000A41" w14:textId="77777777" w:rsidR="000A62E4" w:rsidRDefault="000A62E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55E446C9" w14:textId="77777777" w:rsidR="007B2482" w:rsidRPr="00C5742C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lastRenderedPageBreak/>
        <w:t>เงินปันผล</w:t>
      </w:r>
    </w:p>
    <w:p w14:paraId="338FE9EB" w14:textId="77777777" w:rsidR="009662CA" w:rsidRDefault="009662CA" w:rsidP="009662CA">
      <w:pPr>
        <w:pStyle w:val="Bo-Blanklin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E5099A" w14:paraId="371317DA" w14:textId="77777777" w:rsidTr="00D249FA">
        <w:trPr>
          <w:tblHeader/>
        </w:trPr>
        <w:tc>
          <w:tcPr>
            <w:tcW w:w="2970" w:type="dxa"/>
            <w:vAlign w:val="bottom"/>
          </w:tcPr>
          <w:p w14:paraId="2C5D52A8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  <w:hideMark/>
          </w:tcPr>
          <w:p w14:paraId="1338CFAD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vAlign w:val="bottom"/>
            <w:hideMark/>
          </w:tcPr>
          <w:p w14:paraId="0583CEC2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2C9F90B7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07F84B7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5099A" w14:paraId="24262AE2" w14:textId="77777777" w:rsidTr="00D249FA">
        <w:trPr>
          <w:tblHeader/>
        </w:trPr>
        <w:tc>
          <w:tcPr>
            <w:tcW w:w="2970" w:type="dxa"/>
          </w:tcPr>
          <w:p w14:paraId="7286E8F3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CA3A704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D4B1E4A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5D5F4EA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2C21B4E9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5099A" w14:paraId="6F78A12A" w14:textId="77777777" w:rsidTr="00D249FA">
        <w:tc>
          <w:tcPr>
            <w:tcW w:w="2970" w:type="dxa"/>
            <w:hideMark/>
          </w:tcPr>
          <w:p w14:paraId="6747EA94" w14:textId="3EFECED3" w:rsidR="00E5099A" w:rsidRPr="00BD1815" w:rsidRDefault="00117E9B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4CFF1EBC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724AEC82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F602BBE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ADCE1" w14:textId="77777777" w:rsidR="00E5099A" w:rsidRPr="00BD1815" w:rsidRDefault="00E5099A" w:rsidP="00D249FA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99A" w14:paraId="4030F846" w14:textId="77777777" w:rsidTr="00D249FA">
        <w:tc>
          <w:tcPr>
            <w:tcW w:w="2970" w:type="dxa"/>
          </w:tcPr>
          <w:p w14:paraId="01CBCB03" w14:textId="4DC8BD72" w:rsidR="00E5099A" w:rsidRPr="00BD1815" w:rsidRDefault="00E5099A" w:rsidP="00D24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237E439" w14:textId="5BCF85B9" w:rsidR="00E5099A" w:rsidRPr="00BD1815" w:rsidRDefault="00117E9B" w:rsidP="00D249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53AFFAE" w14:textId="097B7B76" w:rsidR="00E5099A" w:rsidRPr="00BD1815" w:rsidRDefault="00117E9B" w:rsidP="00D249FA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36F7DB0" w14:textId="0E47C4AD" w:rsidR="00E5099A" w:rsidRPr="00BD1815" w:rsidRDefault="00117E9B" w:rsidP="00D249FA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84F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990" w:type="dxa"/>
          </w:tcPr>
          <w:p w14:paraId="5735A613" w14:textId="56784567" w:rsidR="00E5099A" w:rsidRPr="00BD1815" w:rsidRDefault="00117E9B" w:rsidP="00D2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E5099A" w14:paraId="61CFCDFE" w14:textId="77777777" w:rsidTr="00D249FA">
        <w:tc>
          <w:tcPr>
            <w:tcW w:w="2970" w:type="dxa"/>
          </w:tcPr>
          <w:p w14:paraId="3EA03DD8" w14:textId="77777777" w:rsidR="00E5099A" w:rsidRPr="00BD1815" w:rsidRDefault="00E5099A" w:rsidP="00D24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4715BFD" w14:textId="77777777" w:rsidR="00E5099A" w:rsidRPr="00BD1815" w:rsidRDefault="00E5099A" w:rsidP="00D249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BE2CE8E" w14:textId="77777777" w:rsidR="00E5099A" w:rsidRPr="00BD1815" w:rsidRDefault="00E5099A" w:rsidP="00D249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AE8AA" w14:textId="77777777" w:rsidR="00E5099A" w:rsidRPr="00BD1815" w:rsidRDefault="00E5099A" w:rsidP="00D249FA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5C9BC0" w14:textId="77777777" w:rsidR="00E5099A" w:rsidRPr="00BD1815" w:rsidRDefault="00E5099A" w:rsidP="00D249FA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1234" w14:paraId="55C52235" w14:textId="77777777" w:rsidTr="00D249FA">
        <w:tc>
          <w:tcPr>
            <w:tcW w:w="2970" w:type="dxa"/>
            <w:hideMark/>
          </w:tcPr>
          <w:p w14:paraId="7C1E80C8" w14:textId="2FB845BC" w:rsidR="00DD1234" w:rsidRPr="00BD1815" w:rsidRDefault="00117E9B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93F6DFF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516B947F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272CA335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DDE46" w14:textId="77777777" w:rsidR="00DD1234" w:rsidRPr="00BD1815" w:rsidRDefault="00DD1234" w:rsidP="00DD1234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AB302E" w14:paraId="31A6E035" w14:textId="77777777" w:rsidTr="00D249FA">
        <w:tc>
          <w:tcPr>
            <w:tcW w:w="2970" w:type="dxa"/>
          </w:tcPr>
          <w:p w14:paraId="06BE31FC" w14:textId="00FEE1AC" w:rsidR="00973AEB" w:rsidRPr="00BD1815" w:rsidRDefault="00973AEB" w:rsidP="00973AEB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49904525" w14:textId="0BC1BF4E" w:rsidR="00973AEB" w:rsidRPr="00BD1815" w:rsidRDefault="00117E9B" w:rsidP="00973AE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3EB989E9" w14:textId="5AE9C80E" w:rsidR="00973AEB" w:rsidRPr="00BD1815" w:rsidRDefault="00117E9B" w:rsidP="00973AE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8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EEC97F1" w14:textId="5E2CD4D0" w:rsidR="00973AEB" w:rsidRPr="00BD1815" w:rsidRDefault="00117E9B" w:rsidP="00973AE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990" w:type="dxa"/>
          </w:tcPr>
          <w:p w14:paraId="058DF2C3" w14:textId="608D7226" w:rsidR="00973AEB" w:rsidRPr="00BD1815" w:rsidRDefault="00117E9B" w:rsidP="0097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973AEB" w:rsidRPr="00AB302E" w14:paraId="576989EB" w14:textId="77777777" w:rsidTr="00D249FA">
        <w:tc>
          <w:tcPr>
            <w:tcW w:w="2970" w:type="dxa"/>
          </w:tcPr>
          <w:p w14:paraId="240D9BA3" w14:textId="3C5FDA1F" w:rsidR="00973AEB" w:rsidRPr="000C3249" w:rsidRDefault="00973AEB" w:rsidP="00973AEB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117E9B"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9188220" w14:textId="7CF8A3D5" w:rsidR="00973AEB" w:rsidRPr="002810CA" w:rsidRDefault="00117E9B" w:rsidP="00973AE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AEB" w:rsidRPr="00B45A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สิงหาคม</w:t>
            </w:r>
            <w:r w:rsidR="00973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7C44CB28" w14:textId="1D20C9F5" w:rsidR="00973AEB" w:rsidRPr="002810CA" w:rsidRDefault="00117E9B" w:rsidP="00973AE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AEB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632ACF2" w14:textId="3BB60023" w:rsidR="00973AEB" w:rsidRPr="002810CA" w:rsidRDefault="00117E9B" w:rsidP="00973AE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990" w:type="dxa"/>
          </w:tcPr>
          <w:p w14:paraId="1121C404" w14:textId="7025140C" w:rsidR="00973AEB" w:rsidRPr="002810CA" w:rsidRDefault="00117E9B" w:rsidP="0097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</w:tbl>
    <w:p w14:paraId="589F79CB" w14:textId="069661D8" w:rsidR="00FF46B4" w:rsidRDefault="00FF46B4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02AE7BEC" w14:textId="77777777" w:rsidR="00B0756A" w:rsidRPr="00C5742C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t>เครื่องมือทางการเงิน</w:t>
      </w:r>
    </w:p>
    <w:p w14:paraId="7AD4B857" w14:textId="77777777" w:rsidR="00B0756A" w:rsidRPr="00C5742C" w:rsidRDefault="00B0756A" w:rsidP="002F0F4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D23D32" w14:textId="603284C1" w:rsidR="008B62AF" w:rsidRPr="00C5742C" w:rsidRDefault="008B62AF" w:rsidP="0098582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C5742C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9C722" w14:textId="2FE979F6" w:rsidR="00435F3F" w:rsidRDefault="00906371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219AFB" w14:textId="77777777" w:rsidR="00C5742C" w:rsidRPr="0035030C" w:rsidRDefault="00C5742C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C1014" w14:textId="77777777" w:rsidR="00435F3F" w:rsidRPr="0035030C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  <w:sectPr w:rsidR="00435F3F" w:rsidRPr="0035030C" w:rsidSect="00412DB6">
          <w:footerReference w:type="default" r:id="rId3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8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025"/>
        <w:gridCol w:w="236"/>
        <w:gridCol w:w="1114"/>
        <w:gridCol w:w="236"/>
        <w:gridCol w:w="1024"/>
        <w:gridCol w:w="236"/>
        <w:gridCol w:w="937"/>
      </w:tblGrid>
      <w:tr w:rsidR="00EC31CE" w:rsidRPr="0035030C" w14:paraId="30EACD25" w14:textId="77777777" w:rsidTr="00983FC9">
        <w:trPr>
          <w:trHeight w:val="261"/>
        </w:trPr>
        <w:tc>
          <w:tcPr>
            <w:tcW w:w="2610" w:type="dxa"/>
            <w:vAlign w:val="bottom"/>
          </w:tcPr>
          <w:p w14:paraId="58B6C946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7A47D60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35030C" w14:paraId="6BB54CD2" w14:textId="77777777" w:rsidTr="00983FC9">
        <w:trPr>
          <w:trHeight w:val="261"/>
        </w:trPr>
        <w:tc>
          <w:tcPr>
            <w:tcW w:w="2610" w:type="dxa"/>
            <w:vAlign w:val="bottom"/>
          </w:tcPr>
          <w:p w14:paraId="3ACCCEFF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2065D9B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8" w:type="dxa"/>
            <w:gridSpan w:val="7"/>
            <w:vAlign w:val="bottom"/>
          </w:tcPr>
          <w:p w14:paraId="73D9203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35030C" w14:paraId="363905BD" w14:textId="77777777" w:rsidTr="00983FC9">
        <w:trPr>
          <w:trHeight w:val="261"/>
        </w:trPr>
        <w:tc>
          <w:tcPr>
            <w:tcW w:w="2610" w:type="dxa"/>
            <w:vAlign w:val="bottom"/>
          </w:tcPr>
          <w:p w14:paraId="2550FDB7" w14:textId="50F72EA2" w:rsidR="00EC31CE" w:rsidRPr="0035030C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2" w:type="dxa"/>
            <w:vAlign w:val="bottom"/>
          </w:tcPr>
          <w:p w14:paraId="1E1CD7D3" w14:textId="77777777" w:rsidR="00A11166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vAlign w:val="bottom"/>
          </w:tcPr>
          <w:p w14:paraId="6A3A3A45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D4DD976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106070BE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4640538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C290BCF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7EF78EC5" w14:textId="0999B7C8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A2D064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6E53780F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0CA1502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0DACD02D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8693485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5710AFE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0561C770" w14:textId="77777777" w:rsidTr="00983FC9">
        <w:trPr>
          <w:trHeight w:val="261"/>
        </w:trPr>
        <w:tc>
          <w:tcPr>
            <w:tcW w:w="2610" w:type="dxa"/>
            <w:vAlign w:val="bottom"/>
          </w:tcPr>
          <w:p w14:paraId="449DEED0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0E9F03CF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2E39" w:rsidRPr="0035030C" w14:paraId="7A833FC4" w14:textId="77777777" w:rsidTr="00983FC9">
        <w:trPr>
          <w:trHeight w:val="261"/>
        </w:trPr>
        <w:tc>
          <w:tcPr>
            <w:tcW w:w="2610" w:type="dxa"/>
          </w:tcPr>
          <w:p w14:paraId="132CBFC0" w14:textId="11023840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821FBAD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611847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34F2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4D04C0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29A7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EC97DB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9226D7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F6897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3FC9" w:rsidRPr="0035030C" w14:paraId="5ECF74AF" w14:textId="77777777" w:rsidTr="00983FC9">
        <w:trPr>
          <w:trHeight w:val="261"/>
        </w:trPr>
        <w:tc>
          <w:tcPr>
            <w:tcW w:w="2610" w:type="dxa"/>
          </w:tcPr>
          <w:p w14:paraId="5B6A5814" w14:textId="296671D6" w:rsidR="00983FC9" w:rsidRPr="0035030C" w:rsidRDefault="00983FC9" w:rsidP="00862E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19C1DB99" w14:textId="77777777" w:rsidR="00983FC9" w:rsidRPr="0035030C" w:rsidRDefault="00983FC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D123860" w14:textId="007198D4" w:rsidR="00983FC9" w:rsidRPr="00983FC9" w:rsidRDefault="00983FC9" w:rsidP="00983F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7F0992C3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D504584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87AA66" w14:textId="77777777" w:rsidR="00983FC9" w:rsidRPr="0035030C" w:rsidRDefault="00983FC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EA0F5E8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679A9" w14:textId="77777777" w:rsidR="00983FC9" w:rsidRPr="0035030C" w:rsidRDefault="00983FC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375FA99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1B8DE2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C1EE9D2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FD0B82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AF5B7B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55750C" w14:textId="77777777" w:rsidR="00983FC9" w:rsidRPr="0035030C" w:rsidRDefault="00983FC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780E78" w14:textId="77777777" w:rsidR="00983FC9" w:rsidRPr="0035030C" w:rsidRDefault="00983FC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D00BE1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9647B00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3FC9" w:rsidRPr="0035030C" w14:paraId="6C76C2F4" w14:textId="77777777" w:rsidTr="00983FC9">
        <w:trPr>
          <w:trHeight w:val="261"/>
        </w:trPr>
        <w:tc>
          <w:tcPr>
            <w:tcW w:w="2610" w:type="dxa"/>
          </w:tcPr>
          <w:p w14:paraId="08BC2790" w14:textId="6E55C9B0" w:rsidR="00983FC9" w:rsidRPr="0035030C" w:rsidRDefault="00983FC9" w:rsidP="00983FC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5466F7E" w14:textId="77777777" w:rsidR="00983FC9" w:rsidRPr="0035030C" w:rsidRDefault="00983FC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A3006BE" w14:textId="2100BA4F" w:rsidR="00983FC9" w:rsidRPr="0035030C" w:rsidRDefault="00983FC9" w:rsidP="00983F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4F7F9C49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6D9B809F" w14:textId="39F350F2" w:rsidR="00983FC9" w:rsidRPr="0035030C" w:rsidRDefault="00983FC9" w:rsidP="00983F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A24761" w14:textId="77777777" w:rsidR="00983FC9" w:rsidRPr="0035030C" w:rsidRDefault="00983FC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9991234" w14:textId="7A40DAEB" w:rsidR="00983FC9" w:rsidRPr="0035030C" w:rsidRDefault="00117E9B" w:rsidP="00BB13F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236" w:type="dxa"/>
          </w:tcPr>
          <w:p w14:paraId="105C370D" w14:textId="77777777" w:rsidR="00983FC9" w:rsidRPr="0035030C" w:rsidRDefault="00983FC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CB8AAB7" w14:textId="23CE4AD8" w:rsidR="00983FC9" w:rsidRPr="0035030C" w:rsidRDefault="00117E9B" w:rsidP="00BB13F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236" w:type="dxa"/>
          </w:tcPr>
          <w:p w14:paraId="137A02C7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AC94D08" w14:textId="7F079E16" w:rsidR="00983FC9" w:rsidRPr="0035030C" w:rsidRDefault="00BB13F5" w:rsidP="00BB13F5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9D0359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964632" w14:textId="5530B99C" w:rsidR="00983FC9" w:rsidRPr="0035030C" w:rsidRDefault="00117E9B" w:rsidP="00BB13F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236" w:type="dxa"/>
          </w:tcPr>
          <w:p w14:paraId="190FD657" w14:textId="77777777" w:rsidR="00983FC9" w:rsidRPr="0035030C" w:rsidRDefault="00983FC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F9E89D8" w14:textId="7A17D307" w:rsidR="00983FC9" w:rsidRPr="0035030C" w:rsidRDefault="00BB13F5" w:rsidP="00BB13F5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1AECD3" w14:textId="77777777" w:rsidR="00983FC9" w:rsidRPr="0035030C" w:rsidRDefault="00983FC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3FC2DD3" w14:textId="3BD85976" w:rsidR="00983FC9" w:rsidRPr="0035030C" w:rsidRDefault="00117E9B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</w:tr>
      <w:tr w:rsidR="00862E39" w:rsidRPr="0035030C" w14:paraId="1AC85660" w14:textId="77777777" w:rsidTr="00983FC9">
        <w:trPr>
          <w:trHeight w:val="261"/>
        </w:trPr>
        <w:tc>
          <w:tcPr>
            <w:tcW w:w="2610" w:type="dxa"/>
          </w:tcPr>
          <w:p w14:paraId="18324DDF" w14:textId="64D80E2A" w:rsidR="00862E39" w:rsidRPr="0035030C" w:rsidRDefault="00862E39" w:rsidP="00862E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983FC9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5CE22DAA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BFEC1CD" w14:textId="77777777" w:rsidR="00862E39" w:rsidRPr="0035030C" w:rsidRDefault="00862E39" w:rsidP="00983F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75DB6A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51351522" w14:textId="6FAAF897" w:rsidR="00862E39" w:rsidRPr="0035030C" w:rsidRDefault="00862E39" w:rsidP="00983FC9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78ABD7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C6545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38617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1FF562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9862F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01A81C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F2023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1C1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4455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2F95A42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51629778" w14:textId="77777777" w:rsidTr="00983FC9">
        <w:trPr>
          <w:trHeight w:val="261"/>
        </w:trPr>
        <w:tc>
          <w:tcPr>
            <w:tcW w:w="2610" w:type="dxa"/>
          </w:tcPr>
          <w:p w14:paraId="12A6564D" w14:textId="05FA3C34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12498F02" w14:textId="2BAC0CDE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AFFFAB2" w14:textId="33F83281" w:rsidR="00862E39" w:rsidRPr="0035030C" w:rsidRDefault="00983FC9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394156A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AA541C5" w14:textId="1779E6FA" w:rsidR="00862E39" w:rsidRPr="0035030C" w:rsidRDefault="00117E9B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50D8EFE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D77E90D" w14:textId="73681D7C" w:rsidR="00862E39" w:rsidRPr="0035030C" w:rsidRDefault="00BB13F5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346EC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8B17C5" w14:textId="760E2D68" w:rsidR="00862E39" w:rsidRPr="0035030C" w:rsidRDefault="00117E9B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1D1BB90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B973BC8" w14:textId="6E99E4E1" w:rsidR="00862E39" w:rsidRPr="0035030C" w:rsidRDefault="00117E9B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03DD3E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B37BFB" w14:textId="1DDA31EE" w:rsidR="00862E39" w:rsidRPr="0035030C" w:rsidRDefault="00BB13F5" w:rsidP="00ED44FE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A830F6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06B32F9" w14:textId="56BA3055" w:rsidR="00862E39" w:rsidRPr="0035030C" w:rsidRDefault="00BB13F5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8F39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60A26752" w14:textId="78E6209B" w:rsidR="00862E39" w:rsidRPr="0035030C" w:rsidRDefault="00117E9B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862E39" w:rsidRPr="0035030C" w14:paraId="7AEB8CF3" w14:textId="77777777" w:rsidTr="00983FC9">
        <w:trPr>
          <w:trHeight w:val="261"/>
        </w:trPr>
        <w:tc>
          <w:tcPr>
            <w:tcW w:w="2610" w:type="dxa"/>
          </w:tcPr>
          <w:p w14:paraId="4E59B8E6" w14:textId="30D7A061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3173561" w14:textId="2DAB8CC0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0C67C4AD" w14:textId="53B660FB" w:rsidR="00862E39" w:rsidRPr="0035030C" w:rsidRDefault="00983FC9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3F0CC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7E91304" w14:textId="18DD0DD3" w:rsidR="00862E39" w:rsidRPr="0035030C" w:rsidRDefault="00BB13F5" w:rsidP="00BB13F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8B5831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3C3448B" w14:textId="5A36A3F0" w:rsidR="00862E39" w:rsidRPr="0035030C" w:rsidRDefault="00117E9B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236" w:type="dxa"/>
          </w:tcPr>
          <w:p w14:paraId="15293BD3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E8D163" w14:textId="0670DF2A" w:rsidR="00862E39" w:rsidRPr="0035030C" w:rsidRDefault="00117E9B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236" w:type="dxa"/>
          </w:tcPr>
          <w:p w14:paraId="23B5A49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A784F10" w14:textId="3FDD018C" w:rsidR="00862E39" w:rsidRPr="0035030C" w:rsidRDefault="00BB13F5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7DC53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04D0B7" w14:textId="046A78FA" w:rsidR="00862E39" w:rsidRPr="0035030C" w:rsidRDefault="00117E9B" w:rsidP="00BB13F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082</w:t>
            </w:r>
          </w:p>
        </w:tc>
        <w:tc>
          <w:tcPr>
            <w:tcW w:w="236" w:type="dxa"/>
          </w:tcPr>
          <w:p w14:paraId="5BC7B34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73495FD" w14:textId="22A54E2B" w:rsidR="00862E39" w:rsidRPr="0035030C" w:rsidRDefault="00BB13F5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6AC86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697DC4F" w14:textId="0839753C" w:rsidR="00862E39" w:rsidRPr="0035030C" w:rsidRDefault="00117E9B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082</w:t>
            </w:r>
          </w:p>
        </w:tc>
      </w:tr>
      <w:tr w:rsidR="00862E39" w:rsidRPr="0035030C" w14:paraId="2BE01DD2" w14:textId="77777777" w:rsidTr="00983FC9">
        <w:trPr>
          <w:trHeight w:val="261"/>
        </w:trPr>
        <w:tc>
          <w:tcPr>
            <w:tcW w:w="2610" w:type="dxa"/>
          </w:tcPr>
          <w:p w14:paraId="06770BA4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03DDA0EB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BA359CB" w14:textId="16B364C6" w:rsidR="00862E39" w:rsidRPr="0035030C" w:rsidRDefault="00983FC9" w:rsidP="00EF0D50">
            <w:pPr>
              <w:pStyle w:val="acctfourfigures"/>
              <w:tabs>
                <w:tab w:val="clear" w:pos="765"/>
              </w:tabs>
              <w:spacing w:line="240" w:lineRule="atLeast"/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34B894B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82F0841" w14:textId="0751E6A7" w:rsidR="00862E39" w:rsidRPr="0035030C" w:rsidRDefault="00117E9B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F5C672D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6EF00B8" w14:textId="218FD89C" w:rsidR="00862E39" w:rsidRPr="0035030C" w:rsidRDefault="00117E9B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236" w:type="dxa"/>
          </w:tcPr>
          <w:p w14:paraId="19FB3E6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694D72B" w14:textId="5554FDC2" w:rsidR="00862E39" w:rsidRPr="0035030C" w:rsidRDefault="00117E9B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236" w:type="dxa"/>
          </w:tcPr>
          <w:p w14:paraId="270F74D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70275B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A888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0492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81F5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CC2A64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2076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B93B0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388D2582" w14:textId="77777777" w:rsidTr="00983FC9">
        <w:trPr>
          <w:trHeight w:val="261"/>
        </w:trPr>
        <w:tc>
          <w:tcPr>
            <w:tcW w:w="2610" w:type="dxa"/>
          </w:tcPr>
          <w:p w14:paraId="4FE4C792" w14:textId="666C2A1A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B210152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7C3C86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38F9E85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52D81F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33A15E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66DCF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337C3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4E227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98C459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63A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13C94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1D17F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92C0AB0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2B3C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1D7380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06C8BA90" w14:textId="77777777" w:rsidTr="00983FC9">
        <w:trPr>
          <w:trHeight w:val="261"/>
        </w:trPr>
        <w:tc>
          <w:tcPr>
            <w:tcW w:w="2610" w:type="dxa"/>
          </w:tcPr>
          <w:p w14:paraId="19E4B237" w14:textId="77777777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08EC787F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72D758B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A72F6E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773CD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466933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29C5C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3940F7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225BB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B245AC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BAAC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88E1E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4E502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65B2B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63E4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161034D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27DCFC7A" w14:textId="77777777" w:rsidTr="00983FC9">
        <w:trPr>
          <w:trHeight w:val="261"/>
        </w:trPr>
        <w:tc>
          <w:tcPr>
            <w:tcW w:w="2610" w:type="dxa"/>
          </w:tcPr>
          <w:p w14:paraId="7A910E99" w14:textId="77777777" w:rsidR="00862E39" w:rsidRPr="0035030C" w:rsidRDefault="00862E39" w:rsidP="00862E3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614227D4" w:rsidR="00862E39" w:rsidRPr="0035030C" w:rsidRDefault="00117E9B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42" w:type="dxa"/>
          </w:tcPr>
          <w:p w14:paraId="1201C35F" w14:textId="7B2DCB28" w:rsidR="00862E39" w:rsidRPr="0035030C" w:rsidRDefault="00983FC9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68B0DA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63C8674F" w14:textId="1192E02E" w:rsidR="00862E39" w:rsidRPr="0035030C" w:rsidRDefault="00BB13F5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302F8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59CCC46" w14:textId="69A02A1C" w:rsidR="00862E39" w:rsidRPr="0035030C" w:rsidRDefault="00117E9B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2B557F0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9F73B70" w14:textId="63446508" w:rsidR="00862E39" w:rsidRPr="0035030C" w:rsidRDefault="00117E9B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6CAFEFE2" w14:textId="4DD425C4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49293C8" w14:textId="45802CB1" w:rsidR="00862E39" w:rsidRPr="0035030C" w:rsidRDefault="00BB13F5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3C420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BE4012" w14:textId="5FEB6D5E" w:rsidR="00862E39" w:rsidRPr="0035030C" w:rsidRDefault="00117E9B" w:rsidP="00BB13F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04527">
              <w:rPr>
                <w:rFonts w:asciiTheme="majorBidi" w:hAnsiTheme="majorBidi" w:cstheme="majorBidi"/>
                <w:sz w:val="24"/>
                <w:szCs w:val="24"/>
              </w:rPr>
              <w:t>91,544</w:t>
            </w:r>
          </w:p>
        </w:tc>
        <w:tc>
          <w:tcPr>
            <w:tcW w:w="236" w:type="dxa"/>
          </w:tcPr>
          <w:p w14:paraId="1DAC9C2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1EE4A34" w14:textId="0E7A8B38" w:rsidR="00862E39" w:rsidRPr="0035030C" w:rsidRDefault="00BB13F5" w:rsidP="00837F26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A14BF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1FEB7B11" w14:textId="29383A06" w:rsidR="00862E39" w:rsidRPr="0035030C" w:rsidRDefault="00117E9B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BB1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04527">
              <w:rPr>
                <w:rFonts w:asciiTheme="majorBidi" w:hAnsiTheme="majorBidi" w:cstheme="majorBidi"/>
                <w:sz w:val="24"/>
                <w:szCs w:val="24"/>
              </w:rPr>
              <w:t>91,544</w:t>
            </w:r>
          </w:p>
        </w:tc>
      </w:tr>
      <w:tr w:rsidR="00E072C0" w:rsidRPr="0035030C" w14:paraId="25F5721B" w14:textId="77777777" w:rsidTr="00983FC9">
        <w:trPr>
          <w:trHeight w:val="261"/>
        </w:trPr>
        <w:tc>
          <w:tcPr>
            <w:tcW w:w="2610" w:type="dxa"/>
          </w:tcPr>
          <w:p w14:paraId="28E82763" w14:textId="0D578DB2" w:rsidR="00E072C0" w:rsidRPr="0035030C" w:rsidRDefault="00E072C0" w:rsidP="00862E3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6D3BD568" w14:textId="77777777" w:rsidR="00E072C0" w:rsidRPr="00117E9B" w:rsidRDefault="00E072C0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2B76EBD2" w14:textId="39941E34" w:rsidR="00E072C0" w:rsidRPr="00E072C0" w:rsidRDefault="00E072C0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C41A6A4" w14:textId="77777777" w:rsidR="00E072C0" w:rsidRPr="0035030C" w:rsidRDefault="00E072C0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DA2A2C4" w14:textId="02577455" w:rsidR="00E072C0" w:rsidRDefault="00E072C0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4B1417" w14:textId="77777777" w:rsidR="00E072C0" w:rsidRPr="0035030C" w:rsidRDefault="00E072C0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24E9CDC" w14:textId="25C47769" w:rsidR="00E072C0" w:rsidRPr="00117E9B" w:rsidRDefault="00E072C0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3CE469FB" w14:textId="77777777" w:rsidR="00E072C0" w:rsidRPr="0035030C" w:rsidRDefault="00E072C0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1C295A8" w14:textId="534BC904" w:rsidR="00E072C0" w:rsidRPr="00117E9B" w:rsidRDefault="00E072C0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40F40ED8" w14:textId="77777777" w:rsidR="00E072C0" w:rsidRPr="0035030C" w:rsidRDefault="00E072C0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DEA52E0" w14:textId="5EF2F441" w:rsidR="00E072C0" w:rsidRDefault="00E072C0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7A567B" w14:textId="77777777" w:rsidR="00E072C0" w:rsidRPr="0035030C" w:rsidRDefault="00E072C0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54974E" w14:textId="10682ACE" w:rsidR="00E072C0" w:rsidRPr="00117E9B" w:rsidRDefault="000F3377" w:rsidP="000F337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113D7763" w14:textId="77777777" w:rsidR="00E072C0" w:rsidRPr="0035030C" w:rsidRDefault="00E072C0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E19C197" w14:textId="2194ABE6" w:rsidR="00E072C0" w:rsidRDefault="000F3377" w:rsidP="000F3377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24B9A3" w14:textId="77777777" w:rsidR="00E072C0" w:rsidRPr="0035030C" w:rsidRDefault="00E072C0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4F27EC0" w14:textId="7CC6C991" w:rsidR="00E072C0" w:rsidRPr="00117E9B" w:rsidRDefault="000F3377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960,425</w:t>
            </w:r>
          </w:p>
        </w:tc>
      </w:tr>
      <w:tr w:rsidR="00862E39" w:rsidRPr="0035030C" w14:paraId="44C109E5" w14:textId="77777777" w:rsidTr="00983FC9">
        <w:trPr>
          <w:trHeight w:val="261"/>
        </w:trPr>
        <w:tc>
          <w:tcPr>
            <w:tcW w:w="2610" w:type="dxa"/>
          </w:tcPr>
          <w:p w14:paraId="63CEA67A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0152A3C" w14:textId="26D7A575" w:rsidR="00862E39" w:rsidRPr="0035030C" w:rsidRDefault="00983FC9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27021D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7398CE8" w14:textId="4AAF0898" w:rsidR="00862E39" w:rsidRPr="0035030C" w:rsidRDefault="00BB13F5" w:rsidP="004E7B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DF5AF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4B0FEBC" w14:textId="0370D0BE" w:rsidR="00862E39" w:rsidRPr="0035030C" w:rsidRDefault="00E072C0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891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05293FB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A7D81DB" w14:textId="0D505C56" w:rsidR="00862E39" w:rsidRPr="0035030C" w:rsidRDefault="00E072C0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891</w:t>
            </w:r>
            <w:r w:rsidR="00BB1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5BEB81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74D40E9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41E50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FBC3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752DE5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6E81EE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7B7C3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14:paraId="29588A5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Pr="0035030C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058B2540" w14:textId="1EC22A0E" w:rsidR="00EC713B" w:rsidRPr="0035030C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844"/>
      </w:tblGrid>
      <w:tr w:rsidR="00084E63" w:rsidRPr="0035030C" w14:paraId="1B1A00E1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46A8654E" w14:textId="77777777" w:rsidR="00084E63" w:rsidRPr="0035030C" w:rsidRDefault="00084E63" w:rsidP="00D249FA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43369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3E92A6E9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84E63" w:rsidRPr="0035030C" w14:paraId="6EC3320E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4FA06F1C" w14:textId="77777777" w:rsidR="00084E63" w:rsidRPr="0035030C" w:rsidRDefault="00084E63" w:rsidP="00D249F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D367ED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4146D85F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5E79638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307AB6CA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6F25E308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516438A6" w14:textId="5B6432A2" w:rsidR="00084E63" w:rsidRPr="0035030C" w:rsidRDefault="00084E63" w:rsidP="00D249F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8" w:type="dxa"/>
            <w:vAlign w:val="bottom"/>
          </w:tcPr>
          <w:p w14:paraId="0CDE11FF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E65275F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9A44925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E96DDE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vAlign w:val="bottom"/>
          </w:tcPr>
          <w:p w14:paraId="3CCC532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59F6773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F505D8D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5921BB98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E269A18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9F28FCB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9832900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7C8BF11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56AF65" w14:textId="0474C7B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7935C5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4ADE69" w14:textId="1D8054BB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2432355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4AF4EC4" w14:textId="2F294632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46D9BB6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7BFB34CF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6907D4B8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1B83913C" w14:textId="77777777" w:rsidR="00084E63" w:rsidRPr="0035030C" w:rsidRDefault="00084E63" w:rsidP="00D249F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16770D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18615508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3DFA6128" w14:textId="77777777" w:rsidTr="00DA1E1E">
        <w:trPr>
          <w:trHeight w:val="261"/>
        </w:trPr>
        <w:tc>
          <w:tcPr>
            <w:tcW w:w="2520" w:type="dxa"/>
          </w:tcPr>
          <w:p w14:paraId="6C787540" w14:textId="77777777" w:rsidR="00084E63" w:rsidRPr="0035030C" w:rsidRDefault="00084E63" w:rsidP="00D249F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437135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FEE74AF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9FF2341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BF871F7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390C84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A1DA20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39E3F9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BEBCC74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0F67DD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106E83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C80A3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8FE087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89CA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3CFB2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6393D0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92A7C97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05FA20AE" w14:textId="77777777" w:rsidTr="00DA1E1E">
        <w:trPr>
          <w:trHeight w:val="261"/>
        </w:trPr>
        <w:tc>
          <w:tcPr>
            <w:tcW w:w="2520" w:type="dxa"/>
          </w:tcPr>
          <w:p w14:paraId="496E0D21" w14:textId="133A6890" w:rsidR="00084E63" w:rsidRPr="0035030C" w:rsidRDefault="00084E63" w:rsidP="00D249F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BB3AFC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808" w:type="dxa"/>
          </w:tcPr>
          <w:p w14:paraId="1DFA7D69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DA9F77E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C886826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8106FAB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98C252" w14:textId="77777777" w:rsidR="00084E63" w:rsidRPr="0035030C" w:rsidRDefault="00084E63" w:rsidP="00D249F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4639D68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9A5B8C" w14:textId="77777777" w:rsidR="00084E63" w:rsidRPr="0035030C" w:rsidRDefault="00084E63" w:rsidP="00D249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B6EF9C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3274A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D6FFDA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209FE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E606CD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FD9C8" w14:textId="77777777" w:rsidR="00084E63" w:rsidRPr="0035030C" w:rsidRDefault="00084E63" w:rsidP="00D249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7286D4" w14:textId="77777777" w:rsidR="00084E63" w:rsidRPr="0035030C" w:rsidRDefault="00084E63" w:rsidP="00D249F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B3D32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577A43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499830F2" w14:textId="77777777" w:rsidTr="00DA1E1E">
        <w:trPr>
          <w:trHeight w:val="261"/>
        </w:trPr>
        <w:tc>
          <w:tcPr>
            <w:tcW w:w="2520" w:type="dxa"/>
          </w:tcPr>
          <w:p w14:paraId="67C4597F" w14:textId="77777777" w:rsidR="00973AEB" w:rsidRPr="0035030C" w:rsidRDefault="00973AEB" w:rsidP="00973AE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2AA565E" w14:textId="1A777289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BC0504F" w14:textId="7863049A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6BD5996C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C6BC34F" w14:textId="04B9A5CD" w:rsidR="00973AEB" w:rsidRPr="0035030C" w:rsidRDefault="00117E9B" w:rsidP="008E6BE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4D30B04C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FE84486" w14:textId="532E1E8F" w:rsidR="00973AEB" w:rsidRPr="0035030C" w:rsidRDefault="00973AEB" w:rsidP="00973A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99BE9D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132897D" w14:textId="4CBFD8B0" w:rsidR="00973AEB" w:rsidRPr="0035030C" w:rsidRDefault="00117E9B" w:rsidP="008E6BE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6AD1755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90AC1C" w14:textId="59C4DC45" w:rsidR="00973AEB" w:rsidRPr="0035030C" w:rsidRDefault="00117E9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4927658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6F6842" w14:textId="06BE6DE0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FF53FD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945EA99" w14:textId="108C094A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5D9A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4BCC9D8" w14:textId="5E590CAB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973AEB" w:rsidRPr="0035030C" w14:paraId="3D075749" w14:textId="77777777" w:rsidTr="00DA1E1E">
        <w:trPr>
          <w:trHeight w:val="261"/>
        </w:trPr>
        <w:tc>
          <w:tcPr>
            <w:tcW w:w="2520" w:type="dxa"/>
          </w:tcPr>
          <w:p w14:paraId="6E9A86B5" w14:textId="77777777" w:rsidR="00973AEB" w:rsidRPr="0035030C" w:rsidRDefault="00973AEB" w:rsidP="00973AE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92EC2F1" w14:textId="00496369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3" w:type="dxa"/>
          </w:tcPr>
          <w:p w14:paraId="51F974B0" w14:textId="2A5E3226" w:rsidR="00973AEB" w:rsidRPr="0035030C" w:rsidRDefault="00973AEB" w:rsidP="00ED7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69FE554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5D1B9B94" w14:textId="7820DF69" w:rsidR="00973AEB" w:rsidRPr="0035030C" w:rsidRDefault="00117E9B" w:rsidP="00973AE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36" w:type="dxa"/>
          </w:tcPr>
          <w:p w14:paraId="072C5B7B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BE2193" w14:textId="5A76C153" w:rsidR="00973AEB" w:rsidRPr="0035030C" w:rsidRDefault="00117E9B" w:rsidP="008E6BE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236" w:type="dxa"/>
          </w:tcPr>
          <w:p w14:paraId="581ADE77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9D561CF" w14:textId="2D9465B9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236" w:type="dxa"/>
          </w:tcPr>
          <w:p w14:paraId="2A160F3A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52F36C" w14:textId="051579DA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51376C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C8051F" w14:textId="47F931D7" w:rsidR="00973AEB" w:rsidRPr="0035030C" w:rsidRDefault="00117E9B" w:rsidP="008E6B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36" w:type="dxa"/>
          </w:tcPr>
          <w:p w14:paraId="6A795CC3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E89143" w14:textId="57596E8C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98AD0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EF0E61" w14:textId="3477EC45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973AEB" w:rsidRPr="0035030C" w14:paraId="76166E34" w14:textId="77777777" w:rsidTr="00DA1E1E">
        <w:trPr>
          <w:trHeight w:val="261"/>
        </w:trPr>
        <w:tc>
          <w:tcPr>
            <w:tcW w:w="2520" w:type="dxa"/>
          </w:tcPr>
          <w:p w14:paraId="5DAC6043" w14:textId="77777777" w:rsidR="00973AEB" w:rsidRPr="0035030C" w:rsidRDefault="00973AEB" w:rsidP="00973AEB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8F5D4E3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9F4ED8B" w14:textId="0FD1C85D" w:rsidR="00973AEB" w:rsidRPr="0035030C" w:rsidRDefault="00973AEB" w:rsidP="00ED7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5449C89C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DA1DDB8" w14:textId="64FFCD5C" w:rsidR="00973AEB" w:rsidRPr="0035030C" w:rsidRDefault="00117E9B" w:rsidP="00973AE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36" w:type="dxa"/>
          </w:tcPr>
          <w:p w14:paraId="35C3958A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B4CA3BA" w14:textId="76F0B871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236" w:type="dxa"/>
          </w:tcPr>
          <w:p w14:paraId="3631F32F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4B1908" w14:textId="4616F37D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236" w:type="dxa"/>
          </w:tcPr>
          <w:p w14:paraId="1D0C224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8B8D2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B2F41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D4A4DC0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59836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3FD4B2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39C4FA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E469D8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6274C210" w14:textId="77777777" w:rsidTr="00DA1E1E">
        <w:trPr>
          <w:trHeight w:val="261"/>
        </w:trPr>
        <w:tc>
          <w:tcPr>
            <w:tcW w:w="2520" w:type="dxa"/>
          </w:tcPr>
          <w:p w14:paraId="558EAE36" w14:textId="77777777" w:rsidR="00973AEB" w:rsidRPr="0035030C" w:rsidRDefault="00973AEB" w:rsidP="00973A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DBE280E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313842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7EC137DC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5588EA8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9532C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5187F9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2F3E8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8B3F7E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9B77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4182E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47332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814BC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452CD8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D6379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006A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AD251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0261E45E" w14:textId="77777777" w:rsidTr="00DA1E1E">
        <w:trPr>
          <w:trHeight w:val="261"/>
        </w:trPr>
        <w:tc>
          <w:tcPr>
            <w:tcW w:w="2520" w:type="dxa"/>
          </w:tcPr>
          <w:p w14:paraId="3445D06E" w14:textId="77777777" w:rsidR="00973AEB" w:rsidRPr="0035030C" w:rsidRDefault="00973AEB" w:rsidP="00973A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59E606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4DA5AC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7D8919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6A55B11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7560E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12D58B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B1213F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D5553A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687A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3FF48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94C27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4F5774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EE6246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F3CCBB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60968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67BB1D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2D94811E" w14:textId="77777777" w:rsidTr="00DA1E1E">
        <w:trPr>
          <w:trHeight w:val="261"/>
        </w:trPr>
        <w:tc>
          <w:tcPr>
            <w:tcW w:w="2520" w:type="dxa"/>
          </w:tcPr>
          <w:p w14:paraId="15930EC8" w14:textId="77777777" w:rsidR="00973AEB" w:rsidRPr="0035030C" w:rsidRDefault="00973AEB" w:rsidP="00973AEB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AAC488" w14:textId="44A1B772" w:rsidR="00973AEB" w:rsidRPr="0035030C" w:rsidRDefault="00117E9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43" w:type="dxa"/>
          </w:tcPr>
          <w:p w14:paraId="43425FE3" w14:textId="0EDEB065" w:rsidR="00973AEB" w:rsidRPr="00A65D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64655012" w14:textId="77777777" w:rsidR="00973AEB" w:rsidRPr="00DD1234" w:rsidRDefault="00973AEB" w:rsidP="00973AEB">
            <w:pPr>
              <w:pStyle w:val="acctfourfigures"/>
              <w:tabs>
                <w:tab w:val="clear" w:pos="765"/>
                <w:tab w:val="decimal" w:pos="796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1DBD9CC1" w14:textId="7BD8C47D" w:rsidR="00973AEB" w:rsidRPr="00A65D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336644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4E7037C" w14:textId="7F4AB99E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36" w:type="dxa"/>
          </w:tcPr>
          <w:p w14:paraId="0D7DA283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7D035BC" w14:textId="36941537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36" w:type="dxa"/>
          </w:tcPr>
          <w:p w14:paraId="79AA455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32DE7E" w14:textId="186C9353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8E5120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CB3229" w14:textId="6D2CB11B" w:rsidR="00973AEB" w:rsidRPr="0035030C" w:rsidRDefault="00117E9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236" w:type="dxa"/>
          </w:tcPr>
          <w:p w14:paraId="72501A58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60F9ECE" w14:textId="2E7CA931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4BE9A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4E8016" w14:textId="76E12BF2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  <w:tr w:rsidR="00973AEB" w:rsidRPr="0035030C" w14:paraId="50435767" w14:textId="77777777" w:rsidTr="00DA1E1E">
        <w:trPr>
          <w:trHeight w:val="261"/>
        </w:trPr>
        <w:tc>
          <w:tcPr>
            <w:tcW w:w="2520" w:type="dxa"/>
          </w:tcPr>
          <w:p w14:paraId="352A2D6C" w14:textId="77777777" w:rsidR="00973AEB" w:rsidRPr="0035030C" w:rsidRDefault="00973AEB" w:rsidP="00973AEB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E1D53B0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6205D68" w14:textId="08713149" w:rsidR="00973AEB" w:rsidRPr="00A65D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12AC29CA" w14:textId="77777777" w:rsidR="00973AEB" w:rsidRPr="00DD1234" w:rsidRDefault="00973AEB" w:rsidP="00973AEB">
            <w:pPr>
              <w:pStyle w:val="acctfourfigures"/>
              <w:tabs>
                <w:tab w:val="clear" w:pos="765"/>
                <w:tab w:val="decimal" w:pos="796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1CBD70A" w14:textId="3760A8CA" w:rsidR="00973AEB" w:rsidRPr="00A65D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057E5D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CD86A2" w14:textId="35306154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6" w:type="dxa"/>
          </w:tcPr>
          <w:p w14:paraId="54B2CE51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AA1CE9E" w14:textId="2A361850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6" w:type="dxa"/>
          </w:tcPr>
          <w:p w14:paraId="5C80716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8AFC0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F40F5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FDFC5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C646C2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4956050" w14:textId="77777777" w:rsidR="00973AEB" w:rsidRPr="0035030C" w:rsidRDefault="00973AEB" w:rsidP="00973AE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9C9CC0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65AB9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56E9D5F" w14:textId="77777777" w:rsidR="00E43239" w:rsidRDefault="00E43239"/>
    <w:p w14:paraId="3F179814" w14:textId="77777777" w:rsidR="006E5049" w:rsidRPr="0035030C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7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9"/>
        <w:gridCol w:w="1114"/>
        <w:gridCol w:w="236"/>
        <w:gridCol w:w="1008"/>
        <w:gridCol w:w="236"/>
        <w:gridCol w:w="955"/>
      </w:tblGrid>
      <w:tr w:rsidR="00EC31CE" w:rsidRPr="0035030C" w14:paraId="3481484C" w14:textId="77777777" w:rsidTr="007369E2">
        <w:trPr>
          <w:trHeight w:val="261"/>
        </w:trPr>
        <w:tc>
          <w:tcPr>
            <w:tcW w:w="2520" w:type="dxa"/>
            <w:vAlign w:val="bottom"/>
          </w:tcPr>
          <w:p w14:paraId="1CD3F82C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  <w:vAlign w:val="bottom"/>
          </w:tcPr>
          <w:p w14:paraId="0AE4715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78DC3F9C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35030C" w14:paraId="73D3E1EF" w14:textId="77777777" w:rsidTr="007369E2">
        <w:trPr>
          <w:trHeight w:val="261"/>
        </w:trPr>
        <w:tc>
          <w:tcPr>
            <w:tcW w:w="2520" w:type="dxa"/>
            <w:vAlign w:val="bottom"/>
          </w:tcPr>
          <w:p w14:paraId="5EBF529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CF5F09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02" w:type="dxa"/>
            <w:gridSpan w:val="7"/>
            <w:vAlign w:val="bottom"/>
          </w:tcPr>
          <w:p w14:paraId="25F6457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35030C" w14:paraId="44EDB1B9" w14:textId="77777777" w:rsidTr="007369E2">
        <w:trPr>
          <w:trHeight w:val="261"/>
        </w:trPr>
        <w:tc>
          <w:tcPr>
            <w:tcW w:w="2520" w:type="dxa"/>
            <w:vAlign w:val="bottom"/>
          </w:tcPr>
          <w:p w14:paraId="228F89C2" w14:textId="1D3AEE83" w:rsidR="00FB139B" w:rsidRPr="0035030C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77A49BBC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vAlign w:val="bottom"/>
          </w:tcPr>
          <w:p w14:paraId="2C2558FE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35B3DD6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6EC4422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0B312998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8155B32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6D239493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53341DA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31A426D6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70EF68F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1BB39F16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6F193D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1CC1768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2AFE480A" w14:textId="77777777" w:rsidTr="007369E2">
        <w:trPr>
          <w:trHeight w:val="261"/>
        </w:trPr>
        <w:tc>
          <w:tcPr>
            <w:tcW w:w="2520" w:type="dxa"/>
            <w:vAlign w:val="bottom"/>
          </w:tcPr>
          <w:p w14:paraId="6DC7F06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A5DA1D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65167E75" w14:textId="77777777" w:rsidR="00EC31CE" w:rsidRPr="0035030C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35030C" w14:paraId="761FB954" w14:textId="77777777" w:rsidTr="007369E2">
        <w:trPr>
          <w:trHeight w:val="261"/>
        </w:trPr>
        <w:tc>
          <w:tcPr>
            <w:tcW w:w="2520" w:type="dxa"/>
          </w:tcPr>
          <w:p w14:paraId="781E72EF" w14:textId="41D49CFD" w:rsidR="00EC31CE" w:rsidRPr="0035030C" w:rsidRDefault="00EC31CE" w:rsidP="006D5B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432C29B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5107BE6" w14:textId="0F0D5425" w:rsidR="00EC31CE" w:rsidRPr="0035030C" w:rsidRDefault="00EC31CE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DFA2C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A235F1A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04184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A2324BE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3A1D54B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65C5F39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56F3E680" w14:textId="77777777" w:rsidTr="007369E2">
        <w:trPr>
          <w:trHeight w:val="261"/>
        </w:trPr>
        <w:tc>
          <w:tcPr>
            <w:tcW w:w="2520" w:type="dxa"/>
          </w:tcPr>
          <w:p w14:paraId="7549BEE4" w14:textId="46896D4C" w:rsidR="00833901" w:rsidRPr="0035030C" w:rsidRDefault="00833901" w:rsidP="0083390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</w:tcPr>
          <w:p w14:paraId="292D2F02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571351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0DC91C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2E8FB48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CD745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4DB2AE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B0DDB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E1F6E24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11DEA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7574BE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80C9BF3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C7AE16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6E8903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8B1E37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313EC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56F02CC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2FDB1E0E" w14:textId="77777777" w:rsidTr="007369E2">
        <w:trPr>
          <w:trHeight w:val="261"/>
        </w:trPr>
        <w:tc>
          <w:tcPr>
            <w:tcW w:w="2520" w:type="dxa"/>
          </w:tcPr>
          <w:p w14:paraId="42B76752" w14:textId="2132D1E1" w:rsidR="00833901" w:rsidRPr="0035030C" w:rsidRDefault="00833901" w:rsidP="0083390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</w:tcPr>
          <w:p w14:paraId="1103838B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EDA1B4D" w14:textId="35AA735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562E78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5416EBD" w14:textId="671798D6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420487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1B48DE7" w14:textId="7E88567C" w:rsidR="00833901" w:rsidRPr="0035030C" w:rsidRDefault="00117E9B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236" w:type="dxa"/>
          </w:tcPr>
          <w:p w14:paraId="76B4AF1B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AE96FF" w14:textId="49ECD966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236" w:type="dxa"/>
          </w:tcPr>
          <w:p w14:paraId="20E3759A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235AED" w14:textId="23B5002E" w:rsidR="00833901" w:rsidRPr="0035030C" w:rsidRDefault="00833901" w:rsidP="00833901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46428F6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8450AB" w14:textId="1F078725" w:rsidR="00833901" w:rsidRPr="0035030C" w:rsidRDefault="00117E9B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236" w:type="dxa"/>
          </w:tcPr>
          <w:p w14:paraId="6C1767CA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F5AF03" w14:textId="050D0D89" w:rsidR="00833901" w:rsidRPr="0035030C" w:rsidRDefault="00833901" w:rsidP="00833901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47DF07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344400B0" w14:textId="4C367B6B" w:rsidR="00833901" w:rsidRPr="0035030C" w:rsidRDefault="00117E9B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833901" w:rsidRPr="0035030C" w14:paraId="76644F98" w14:textId="77777777" w:rsidTr="007369E2">
        <w:trPr>
          <w:trHeight w:val="261"/>
        </w:trPr>
        <w:tc>
          <w:tcPr>
            <w:tcW w:w="2520" w:type="dxa"/>
          </w:tcPr>
          <w:p w14:paraId="3A15CFEA" w14:textId="62A3CE55" w:rsidR="00833901" w:rsidRPr="0035030C" w:rsidRDefault="00833901" w:rsidP="0083390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7369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71D61C58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61EB97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A97D486" w14:textId="22D78924" w:rsidR="00833901" w:rsidRPr="0035030C" w:rsidRDefault="00833901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C0FC43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F9A592D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5BEE17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4C99A8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4595B5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D33CA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6353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06333AD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392126B1" w14:textId="77777777" w:rsidTr="007369E2">
        <w:trPr>
          <w:trHeight w:val="261"/>
        </w:trPr>
        <w:tc>
          <w:tcPr>
            <w:tcW w:w="2520" w:type="dxa"/>
          </w:tcPr>
          <w:p w14:paraId="014E7B19" w14:textId="3716122D" w:rsidR="00833901" w:rsidRPr="0035030C" w:rsidRDefault="00833901" w:rsidP="0083390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3AD531BE" w14:textId="04BAB57C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FE220B1" w14:textId="735F68BC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0CDD0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5871368" w14:textId="2243AE34" w:rsidR="00833901" w:rsidRPr="0035030C" w:rsidRDefault="00117E9B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4A003E6B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6676D36" w14:textId="465FDD3B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D55807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B9EF336" w14:textId="2D6165BE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5BE5435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547F6D" w14:textId="7F0CEAF6" w:rsidR="00833901" w:rsidRPr="0035030C" w:rsidRDefault="00117E9B" w:rsidP="007369E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39" w:type="dxa"/>
          </w:tcPr>
          <w:p w14:paraId="15A93BE3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B2B4A" w14:textId="058B09F4" w:rsidR="00833901" w:rsidRPr="0035030C" w:rsidRDefault="007369E2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6875B8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790AC1" w14:textId="420994CE" w:rsidR="00833901" w:rsidRPr="0035030C" w:rsidRDefault="007369E2" w:rsidP="00833901">
            <w:pPr>
              <w:ind w:left="-7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E721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1B8ADBDB" w14:textId="44C840C8" w:rsidR="00833901" w:rsidRPr="0035030C" w:rsidRDefault="00117E9B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833901" w:rsidRPr="0035030C" w14:paraId="02E9C394" w14:textId="77777777" w:rsidTr="007369E2">
        <w:trPr>
          <w:trHeight w:val="261"/>
        </w:trPr>
        <w:tc>
          <w:tcPr>
            <w:tcW w:w="2520" w:type="dxa"/>
          </w:tcPr>
          <w:p w14:paraId="47D62EBD" w14:textId="64C40C28" w:rsidR="00833901" w:rsidRPr="0035030C" w:rsidRDefault="00833901" w:rsidP="0083390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</w:tcPr>
          <w:p w14:paraId="7ECBEBB6" w14:textId="061C3F72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701EAA43" w14:textId="2E41E84A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76C40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E4A10FC" w14:textId="6F358F91" w:rsidR="00833901" w:rsidRPr="0035030C" w:rsidRDefault="00833901" w:rsidP="00134AF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7A7D58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8278518" w14:textId="6C6B8E48" w:rsidR="00833901" w:rsidRPr="0035030C" w:rsidRDefault="00117E9B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236" w:type="dxa"/>
          </w:tcPr>
          <w:p w14:paraId="0F29A152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B1E71B9" w14:textId="733A6FA7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236" w:type="dxa"/>
          </w:tcPr>
          <w:p w14:paraId="69FDA31E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6798BB" w14:textId="626D7C9E" w:rsidR="00833901" w:rsidRPr="0035030C" w:rsidRDefault="007369E2" w:rsidP="00833901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B5B07D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479427" w14:textId="15CA2222" w:rsidR="00833901" w:rsidRPr="0035030C" w:rsidRDefault="00117E9B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236" w:type="dxa"/>
          </w:tcPr>
          <w:p w14:paraId="6B0B4A9F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3AA748" w14:textId="049E8166" w:rsidR="00833901" w:rsidRPr="0035030C" w:rsidRDefault="007369E2" w:rsidP="00833901">
            <w:pPr>
              <w:ind w:left="-160" w:right="-13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302FD4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47A7941C" w14:textId="4AB93A7F" w:rsidR="00833901" w:rsidRPr="0035030C" w:rsidRDefault="00117E9B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833901" w:rsidRPr="0035030C" w14:paraId="2A1C90A4" w14:textId="77777777" w:rsidTr="007369E2">
        <w:trPr>
          <w:trHeight w:val="261"/>
        </w:trPr>
        <w:tc>
          <w:tcPr>
            <w:tcW w:w="2520" w:type="dxa"/>
          </w:tcPr>
          <w:p w14:paraId="5D00AA3A" w14:textId="77777777" w:rsidR="00833901" w:rsidRPr="0035030C" w:rsidRDefault="00833901" w:rsidP="00833901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7D8F6C61" w14:textId="6873018E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23DB902" w14:textId="31791941" w:rsidR="00833901" w:rsidRPr="00A44E26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99" w:right="-110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4EF2745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35C2359F" w14:textId="52152C74" w:rsidR="00833901" w:rsidRPr="0035030C" w:rsidRDefault="00117E9B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768FDE0A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461834" w14:textId="4A3053CB" w:rsidR="00833901" w:rsidRPr="0035030C" w:rsidRDefault="00117E9B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236" w:type="dxa"/>
          </w:tcPr>
          <w:p w14:paraId="041B2C08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74D7AB" w14:textId="43036920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36" w:type="dxa"/>
          </w:tcPr>
          <w:p w14:paraId="1A828DC5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857F75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5776A85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3E40F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4E221B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7F6DCD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A44564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7C06C0BA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7C77B7BA" w14:textId="77777777" w:rsidTr="007369E2">
        <w:trPr>
          <w:trHeight w:val="261"/>
        </w:trPr>
        <w:tc>
          <w:tcPr>
            <w:tcW w:w="2520" w:type="dxa"/>
          </w:tcPr>
          <w:p w14:paraId="24E59ACD" w14:textId="77777777" w:rsidR="00833901" w:rsidRPr="0035030C" w:rsidRDefault="00833901" w:rsidP="008339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7707F4B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1D02B66" w14:textId="77777777" w:rsidR="00833901" w:rsidRPr="00822DDD" w:rsidRDefault="00833901" w:rsidP="00833901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DC903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23B55394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542649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D4DB055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72A9C9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1E8561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3AA00B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1AA5FB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E5E5BC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F4F4E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653B69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AA4E2AC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988472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601E10C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06518C74" w14:textId="77777777" w:rsidTr="007369E2">
        <w:trPr>
          <w:trHeight w:val="261"/>
        </w:trPr>
        <w:tc>
          <w:tcPr>
            <w:tcW w:w="2520" w:type="dxa"/>
          </w:tcPr>
          <w:p w14:paraId="17D0554E" w14:textId="77777777" w:rsidR="00833901" w:rsidRPr="0035030C" w:rsidRDefault="00833901" w:rsidP="008339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655932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11B8E1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5A673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46F4AD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60C61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365BC4E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5D8B9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288099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5FF7D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87395F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7B0DEFC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7672B7C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C07E4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C7997B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57F3D9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1B32C8E4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901" w:rsidRPr="0035030C" w14:paraId="1BA71972" w14:textId="77777777" w:rsidTr="007369E2">
        <w:trPr>
          <w:trHeight w:val="261"/>
        </w:trPr>
        <w:tc>
          <w:tcPr>
            <w:tcW w:w="2520" w:type="dxa"/>
          </w:tcPr>
          <w:p w14:paraId="636C1B7B" w14:textId="77777777" w:rsidR="00833901" w:rsidRPr="0035030C" w:rsidRDefault="00833901" w:rsidP="00833901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4567199F" w14:textId="5C5E6F15" w:rsidR="00833901" w:rsidRPr="0035030C" w:rsidRDefault="00117E9B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43" w:type="dxa"/>
          </w:tcPr>
          <w:p w14:paraId="1F4EBDBC" w14:textId="0DCA9933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D18806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35C26E5" w14:textId="7A0E65A0" w:rsidR="00833901" w:rsidRPr="0035030C" w:rsidRDefault="00833901" w:rsidP="00134AF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4CFB6E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567571" w14:textId="1B167477" w:rsidR="00833901" w:rsidRPr="0035030C" w:rsidRDefault="00117E9B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2CE438A8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5E5F3F" w14:textId="63C275C2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2178C20A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B8BE6B" w14:textId="1D529E2E" w:rsidR="00833901" w:rsidRPr="0035030C" w:rsidRDefault="007369E2" w:rsidP="00833901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A6DDEF8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40FB09A" w14:textId="0968BB33" w:rsidR="00833901" w:rsidRPr="0035030C" w:rsidRDefault="00117E9B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236" w:type="dxa"/>
          </w:tcPr>
          <w:p w14:paraId="08F6DBFD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623CCD" w14:textId="4FD6E25F" w:rsidR="00833901" w:rsidRPr="0035030C" w:rsidRDefault="007369E2" w:rsidP="00833901">
            <w:pPr>
              <w:ind w:left="-160" w:right="-13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C3275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49C813A9" w14:textId="2E805D6B" w:rsidR="00833901" w:rsidRPr="0035030C" w:rsidRDefault="00117E9B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833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BB3AFC" w:rsidRPr="0035030C" w14:paraId="28C9FFBE" w14:textId="77777777" w:rsidTr="007369E2">
        <w:trPr>
          <w:trHeight w:val="261"/>
        </w:trPr>
        <w:tc>
          <w:tcPr>
            <w:tcW w:w="2520" w:type="dxa"/>
          </w:tcPr>
          <w:p w14:paraId="0B2449BC" w14:textId="3C1044B7" w:rsidR="00BB3AFC" w:rsidRPr="0035030C" w:rsidRDefault="00BB3AFC" w:rsidP="00833901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A2D715D" w14:textId="77777777" w:rsidR="00BB3AFC" w:rsidRPr="00117E9B" w:rsidRDefault="00BB3AFC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0C62BBE1" w14:textId="6EA533DA" w:rsidR="00BB3AFC" w:rsidRPr="00BB3AFC" w:rsidRDefault="00BB3AFC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CE57F7" w14:textId="77777777" w:rsidR="00BB3AFC" w:rsidRPr="0035030C" w:rsidRDefault="00BB3AFC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1118589" w14:textId="52C320A4" w:rsidR="00BB3AFC" w:rsidRDefault="00BB3AFC" w:rsidP="00134AF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3C9457" w14:textId="77777777" w:rsidR="00BB3AFC" w:rsidRPr="0035030C" w:rsidRDefault="00BB3AFC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7139097" w14:textId="7452BA9B" w:rsidR="00BB3AFC" w:rsidRPr="00117E9B" w:rsidRDefault="00BB3AFC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749EE507" w14:textId="77777777" w:rsidR="00BB3AFC" w:rsidRPr="0035030C" w:rsidRDefault="00BB3AFC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EC542EB" w14:textId="379BB8B9" w:rsidR="00BB3AFC" w:rsidRPr="00117E9B" w:rsidRDefault="00BB3AFC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40A4F123" w14:textId="77777777" w:rsidR="00BB3AFC" w:rsidRPr="0035030C" w:rsidRDefault="00BB3AFC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C3954C" w14:textId="6C0A613A" w:rsidR="00BB3AFC" w:rsidRDefault="00BB3AFC" w:rsidP="00833901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4434652" w14:textId="77777777" w:rsidR="00BB3AFC" w:rsidRPr="0035030C" w:rsidRDefault="00BB3AFC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3ED9D17" w14:textId="0AF8A2A0" w:rsidR="00BB3AFC" w:rsidRPr="00117E9B" w:rsidRDefault="004C3AD8" w:rsidP="004C3AD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5DB06B5F" w14:textId="77777777" w:rsidR="00BB3AFC" w:rsidRPr="0035030C" w:rsidRDefault="00BB3AFC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140A8E" w14:textId="700050DA" w:rsidR="00BB3AFC" w:rsidRDefault="004C3AD8" w:rsidP="004C3AD8">
            <w:pPr>
              <w:ind w:left="-160" w:right="-13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E5CAC5" w14:textId="77777777" w:rsidR="00BB3AFC" w:rsidRPr="0035030C" w:rsidRDefault="00BB3AFC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4DA0B198" w14:textId="2EDDFBED" w:rsidR="00BB3AFC" w:rsidRPr="00117E9B" w:rsidRDefault="004C3AD8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960,425</w:t>
            </w:r>
          </w:p>
        </w:tc>
      </w:tr>
      <w:tr w:rsidR="00833901" w:rsidRPr="0035030C" w14:paraId="725CD549" w14:textId="77777777" w:rsidTr="007369E2">
        <w:trPr>
          <w:trHeight w:val="261"/>
        </w:trPr>
        <w:tc>
          <w:tcPr>
            <w:tcW w:w="2520" w:type="dxa"/>
          </w:tcPr>
          <w:p w14:paraId="7487DA84" w14:textId="77777777" w:rsidR="00833901" w:rsidRPr="0035030C" w:rsidRDefault="00833901" w:rsidP="00833901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1AD6EB52" w14:textId="77777777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20E7BE2" w14:textId="3063F10D" w:rsidR="00833901" w:rsidRPr="0035030C" w:rsidRDefault="00833901" w:rsidP="00833901">
            <w:pPr>
              <w:pStyle w:val="acctfourfigures"/>
              <w:tabs>
                <w:tab w:val="clear" w:pos="765"/>
              </w:tabs>
              <w:spacing w:line="240" w:lineRule="atLeast"/>
              <w:ind w:left="-99" w:right="-110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0B377CD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007C020" w14:textId="155DB11A" w:rsidR="00833901" w:rsidRPr="0035030C" w:rsidRDefault="00833901" w:rsidP="00134AF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625E80" w14:textId="77777777" w:rsidR="00833901" w:rsidRPr="0035030C" w:rsidRDefault="00833901" w:rsidP="008339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CD003EE" w14:textId="3D530BF2" w:rsidR="00833901" w:rsidRPr="0035030C" w:rsidRDefault="00117E9B" w:rsidP="00833901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BB3A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423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63339A79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BA0C11" w14:textId="6E858219" w:rsidR="00833901" w:rsidRPr="0035030C" w:rsidRDefault="00117E9B" w:rsidP="00833901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BB3A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423</w:t>
            </w:r>
            <w:r w:rsidR="00833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756DC888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B2F9E0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028D293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23473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EEAF4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388FC6" w14:textId="77777777" w:rsidR="00833901" w:rsidRPr="0035030C" w:rsidRDefault="00833901" w:rsidP="008339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F05F98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4B901AB1" w14:textId="77777777" w:rsidR="00833901" w:rsidRPr="0035030C" w:rsidRDefault="00833901" w:rsidP="008339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Pr="0035030C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sectPr w:rsidR="00435F3F" w:rsidRPr="0035030C" w:rsidSect="006F6026">
          <w:footerReference w:type="default" r:id="rId3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3"/>
        <w:gridCol w:w="1008"/>
        <w:gridCol w:w="236"/>
        <w:gridCol w:w="853"/>
      </w:tblGrid>
      <w:tr w:rsidR="00084E63" w:rsidRPr="0035030C" w14:paraId="7E13D309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6FD1057A" w14:textId="77777777" w:rsidR="00084E63" w:rsidRPr="0035030C" w:rsidRDefault="00084E63" w:rsidP="006342C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0CC1C4C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71665690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E63" w:rsidRPr="0035030C" w14:paraId="1A635546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599402DE" w14:textId="77777777" w:rsidR="00084E63" w:rsidRPr="0035030C" w:rsidRDefault="00084E63" w:rsidP="00D249F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3EEF91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F795D3F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DFB3658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49609C91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0115046D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6FCB15CD" w14:textId="0651C9CF" w:rsidR="00084E63" w:rsidRPr="0035030C" w:rsidRDefault="00084E63" w:rsidP="00D249F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8" w:type="dxa"/>
            <w:vAlign w:val="bottom"/>
          </w:tcPr>
          <w:p w14:paraId="5D103C3A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52E3667E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8DFDF6A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8AD813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vAlign w:val="bottom"/>
          </w:tcPr>
          <w:p w14:paraId="4C902067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037DE8B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A614D25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51D94554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7458CE5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23AFDD0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C27FF7D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581199A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4C015D0" w14:textId="00E27DF0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811C9EC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D7C11DE" w14:textId="50F456AB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0BC62ECB" w14:textId="77777777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CFDDD9D" w14:textId="0823F084" w:rsidR="00084E63" w:rsidRPr="0035030C" w:rsidRDefault="00084E63" w:rsidP="00D249F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22BAEE5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vAlign w:val="bottom"/>
          </w:tcPr>
          <w:p w14:paraId="20E15F62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15A4259F" w14:textId="77777777" w:rsidTr="00DA1E1E">
        <w:trPr>
          <w:trHeight w:val="261"/>
        </w:trPr>
        <w:tc>
          <w:tcPr>
            <w:tcW w:w="2520" w:type="dxa"/>
            <w:vAlign w:val="bottom"/>
          </w:tcPr>
          <w:p w14:paraId="1E578A90" w14:textId="77777777" w:rsidR="00084E63" w:rsidRPr="0035030C" w:rsidRDefault="00084E63" w:rsidP="00D249F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F6B7C4D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798C479C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5CE5E3FB" w14:textId="77777777" w:rsidTr="00DA1E1E">
        <w:trPr>
          <w:trHeight w:val="261"/>
        </w:trPr>
        <w:tc>
          <w:tcPr>
            <w:tcW w:w="2520" w:type="dxa"/>
          </w:tcPr>
          <w:p w14:paraId="5543FCE2" w14:textId="77777777" w:rsidR="00084E63" w:rsidRPr="0035030C" w:rsidRDefault="00084E63" w:rsidP="00D249F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C4945D1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20822FE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33295D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EC6AC61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FC5AC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F5FC8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A3EB7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DF4E21F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3B1D4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19E183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D5415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BF55E9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04FB2E5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8EE092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A11AA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4946B51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31D92974" w14:textId="77777777" w:rsidTr="00DA1E1E">
        <w:trPr>
          <w:trHeight w:val="261"/>
        </w:trPr>
        <w:tc>
          <w:tcPr>
            <w:tcW w:w="2520" w:type="dxa"/>
          </w:tcPr>
          <w:p w14:paraId="7A68010D" w14:textId="07EE3091" w:rsidR="00084E63" w:rsidRPr="0035030C" w:rsidRDefault="00084E63" w:rsidP="00D249F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="00DA1E1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02FD4D02" w14:textId="77777777" w:rsidR="00084E63" w:rsidRPr="0035030C" w:rsidRDefault="00084E63" w:rsidP="00D249F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A7FEDD0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D32539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747D253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C9318" w14:textId="77777777" w:rsidR="00084E63" w:rsidRPr="0035030C" w:rsidRDefault="00084E63" w:rsidP="00D249F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F83CA7F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C4E9D" w14:textId="77777777" w:rsidR="00084E63" w:rsidRPr="0035030C" w:rsidRDefault="00084E63" w:rsidP="00D249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360CD21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AA3AA4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985C46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8DA32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779829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F156198" w14:textId="77777777" w:rsidR="00084E63" w:rsidRPr="0035030C" w:rsidRDefault="00084E63" w:rsidP="00D249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4DD213" w14:textId="77777777" w:rsidR="00084E63" w:rsidRPr="0035030C" w:rsidRDefault="00084E63" w:rsidP="00D249F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80CBD0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E17CB25" w14:textId="77777777" w:rsidR="00084E63" w:rsidRPr="0035030C" w:rsidRDefault="00084E63" w:rsidP="00D249F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457793EB" w14:textId="77777777" w:rsidTr="00DA1E1E">
        <w:trPr>
          <w:trHeight w:val="261"/>
        </w:trPr>
        <w:tc>
          <w:tcPr>
            <w:tcW w:w="2520" w:type="dxa"/>
          </w:tcPr>
          <w:p w14:paraId="731806E7" w14:textId="77777777" w:rsidR="00973AEB" w:rsidRPr="0035030C" w:rsidRDefault="00973AEB" w:rsidP="00973AE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BCDBBDC" w14:textId="4081FB1C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EACCF26" w14:textId="5D4FA6E9" w:rsidR="00973AEB" w:rsidRPr="00192189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93B1C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B1727DB" w14:textId="43E09F72" w:rsidR="00973AEB" w:rsidRPr="0035030C" w:rsidRDefault="00117E9B" w:rsidP="00973AE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5260E83B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AB9F9F2" w14:textId="5B6DAD9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B6A2EF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895ABDA" w14:textId="27642278" w:rsidR="00973AEB" w:rsidRPr="0035030C" w:rsidRDefault="00117E9B" w:rsidP="00C3716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10EE9BF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E14CE9" w14:textId="3F714079" w:rsidR="00973AEB" w:rsidRPr="0035030C" w:rsidRDefault="00117E9B" w:rsidP="00973A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5A5050B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36A1E0" w14:textId="1AA14820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8ECFD33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6BA3372" w14:textId="3F25DE8E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544C7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D057573" w14:textId="3BB728D3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973AEB" w:rsidRPr="0035030C" w14:paraId="0CA08443" w14:textId="77777777" w:rsidTr="00DA1E1E">
        <w:trPr>
          <w:trHeight w:val="261"/>
        </w:trPr>
        <w:tc>
          <w:tcPr>
            <w:tcW w:w="2520" w:type="dxa"/>
          </w:tcPr>
          <w:p w14:paraId="177281BB" w14:textId="77777777" w:rsidR="00973AEB" w:rsidRPr="0035030C" w:rsidRDefault="00973AEB" w:rsidP="00973AE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1EE790DE" w14:textId="558B2548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4AD5563" w14:textId="15AB9F59" w:rsidR="00973AEB" w:rsidRPr="00192189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B18E6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EB104A5" w14:textId="2D9DAA65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0C1843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30BB8E1" w14:textId="6A2D1C04" w:rsidR="00973AEB" w:rsidRPr="0035030C" w:rsidRDefault="00117E9B" w:rsidP="00C371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36" w:type="dxa"/>
          </w:tcPr>
          <w:p w14:paraId="73C050FF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3F04EDC" w14:textId="3E0047A9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36" w:type="dxa"/>
          </w:tcPr>
          <w:p w14:paraId="250E210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158127" w14:textId="6F418B4C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881D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692828" w14:textId="629B8D6C" w:rsidR="00973AEB" w:rsidRPr="0035030C" w:rsidRDefault="00117E9B" w:rsidP="00C371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43" w:type="dxa"/>
          </w:tcPr>
          <w:p w14:paraId="603682B0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4072F4" w14:textId="5F98FE33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86CC6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B5BD252" w14:textId="3BB952BA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973AEB" w:rsidRPr="0035030C" w14:paraId="6AA7F83F" w14:textId="77777777" w:rsidTr="00DA1E1E">
        <w:trPr>
          <w:trHeight w:val="261"/>
        </w:trPr>
        <w:tc>
          <w:tcPr>
            <w:tcW w:w="2520" w:type="dxa"/>
          </w:tcPr>
          <w:p w14:paraId="04FEA42F" w14:textId="77777777" w:rsidR="00973AEB" w:rsidRPr="0035030C" w:rsidRDefault="00973AEB" w:rsidP="00973AEB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7ED4823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4F52EDF" w14:textId="03A743F3" w:rsidR="00973AEB" w:rsidRPr="00A44E26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D13F7C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3215742C" w14:textId="05CFC612" w:rsidR="00973AEB" w:rsidRPr="0035030C" w:rsidRDefault="00117E9B" w:rsidP="00973AE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7C167E98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603796B" w14:textId="551EFB4F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36" w:type="dxa"/>
          </w:tcPr>
          <w:p w14:paraId="4E55BC70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2AE1DD" w14:textId="695A99F3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36" w:type="dxa"/>
          </w:tcPr>
          <w:p w14:paraId="6A27B89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E0985A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169F9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8B2E8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985C0CC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B422954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83F7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CE7FB7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533A7BCD" w14:textId="77777777" w:rsidTr="00DA1E1E">
        <w:trPr>
          <w:trHeight w:val="261"/>
        </w:trPr>
        <w:tc>
          <w:tcPr>
            <w:tcW w:w="2520" w:type="dxa"/>
          </w:tcPr>
          <w:p w14:paraId="48EB833F" w14:textId="77777777" w:rsidR="00973AEB" w:rsidRPr="0035030C" w:rsidRDefault="00973AEB" w:rsidP="00973A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E16D31E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1CADE77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695713C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E25DCB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906098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6D68F72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D54A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B885FA9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CA9FD4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D623BC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9CA1E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FCF05E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59E15F2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BCCFE9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81062B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AD6885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4E28096C" w14:textId="77777777" w:rsidTr="00DA1E1E">
        <w:trPr>
          <w:trHeight w:val="261"/>
        </w:trPr>
        <w:tc>
          <w:tcPr>
            <w:tcW w:w="2520" w:type="dxa"/>
          </w:tcPr>
          <w:p w14:paraId="05AC58C5" w14:textId="77777777" w:rsidR="00973AEB" w:rsidRPr="0035030C" w:rsidRDefault="00973AEB" w:rsidP="00973A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3FD62341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5135C7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CF11A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CE4238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32F9C8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9A5597A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6685C5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26B858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7B09B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E31AEF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11231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7D58B7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C15972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9132B8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53A18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269567E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1868CB3E" w14:textId="77777777" w:rsidTr="00DA1E1E">
        <w:trPr>
          <w:trHeight w:val="261"/>
        </w:trPr>
        <w:tc>
          <w:tcPr>
            <w:tcW w:w="2520" w:type="dxa"/>
          </w:tcPr>
          <w:p w14:paraId="24499CB8" w14:textId="77777777" w:rsidR="00973AEB" w:rsidRPr="0035030C" w:rsidRDefault="00973AEB" w:rsidP="00973AEB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370E1370" w14:textId="40279A65" w:rsidR="00973AEB" w:rsidRPr="0035030C" w:rsidRDefault="00117E9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43" w:type="dxa"/>
          </w:tcPr>
          <w:p w14:paraId="320C8C4D" w14:textId="336E7F00" w:rsidR="00973AEB" w:rsidRPr="00192189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6F2CEE" w14:textId="77777777" w:rsidR="00973AEB" w:rsidRPr="00192189" w:rsidRDefault="00973AEB" w:rsidP="00973AE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</w:tcPr>
          <w:p w14:paraId="121B80D4" w14:textId="0E840AEB" w:rsidR="00973AEB" w:rsidRPr="003C4160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29FABD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9850791" w14:textId="20F67B4B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1F801687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FECEC26" w14:textId="24E3936D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F2C1CA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360D9" w14:textId="2DCB4B59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B7312F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E6B570" w14:textId="2FC0F3E5" w:rsidR="00973AEB" w:rsidRPr="0035030C" w:rsidRDefault="00117E9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243" w:type="dxa"/>
          </w:tcPr>
          <w:p w14:paraId="36CB499A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D37076" w14:textId="7152F548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8E3EB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5083F15" w14:textId="3B13A798" w:rsidR="00973AEB" w:rsidRPr="0035030C" w:rsidRDefault="00117E9B" w:rsidP="00DA1E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973AEB" w:rsidRPr="0035030C" w14:paraId="2D0A8671" w14:textId="77777777" w:rsidTr="00DA1E1E">
        <w:trPr>
          <w:trHeight w:val="261"/>
        </w:trPr>
        <w:tc>
          <w:tcPr>
            <w:tcW w:w="2520" w:type="dxa"/>
          </w:tcPr>
          <w:p w14:paraId="0749CF5C" w14:textId="77777777" w:rsidR="00973AEB" w:rsidRPr="0035030C" w:rsidRDefault="00973AEB" w:rsidP="00973AEB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35A4BAFD" w14:textId="77777777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BA64917" w14:textId="3B6BEAC9" w:rsidR="00973AEB" w:rsidRPr="003C4160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54EAE48" w14:textId="77777777" w:rsidR="00973AEB" w:rsidRPr="00192189" w:rsidRDefault="00973AEB" w:rsidP="00973AE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3680B91A" w14:textId="43DD1E2E" w:rsidR="00973AEB" w:rsidRPr="003C4160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49F616" w14:textId="77777777" w:rsidR="00973AEB" w:rsidRPr="0035030C" w:rsidRDefault="00973AEB" w:rsidP="00973A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7726316" w14:textId="0D711F2F" w:rsidR="00973AEB" w:rsidRPr="0035030C" w:rsidRDefault="00117E9B" w:rsidP="00973AE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A502C92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0CAA4E5" w14:textId="12A66ADB" w:rsidR="00973AEB" w:rsidRPr="0035030C" w:rsidRDefault="00117E9B" w:rsidP="00973A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3924C67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DDFAC6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EA655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33E3AD5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563C5C2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A68F27" w14:textId="77777777" w:rsidR="00973AEB" w:rsidRPr="0035030C" w:rsidRDefault="00973AEB" w:rsidP="00973A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CE7F51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</w:tcPr>
          <w:p w14:paraId="33F73073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D985F2" w14:textId="77777777" w:rsidR="00027217" w:rsidRPr="0035030C" w:rsidRDefault="0002721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027217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D4521D4" w14:textId="5A0FDAB6" w:rsidR="000C4A85" w:rsidRPr="0035030C" w:rsidRDefault="000C4A85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rFonts w:asciiTheme="majorBidi" w:hAnsiTheme="majorBidi" w:cstheme="majorBidi"/>
          <w:b w:val="0"/>
          <w:bCs w:val="0"/>
          <w:spacing w:val="-6"/>
        </w:rPr>
      </w:pPr>
      <w:r w:rsidRPr="0035030C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B049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35EDD0E1" w14:textId="77777777" w:rsidR="00C80E52" w:rsidRPr="00D66731" w:rsidRDefault="00C80E52" w:rsidP="00C80E52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35030C" w14:paraId="190067F4" w14:textId="77777777" w:rsidTr="008430F6">
        <w:trPr>
          <w:tblHeader/>
        </w:trPr>
        <w:tc>
          <w:tcPr>
            <w:tcW w:w="3060" w:type="dxa"/>
            <w:vAlign w:val="bottom"/>
          </w:tcPr>
          <w:p w14:paraId="7F730B8B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B8EE275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vAlign w:val="bottom"/>
          </w:tcPr>
          <w:p w14:paraId="33929239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35030C" w14:paraId="265EDA86" w14:textId="77777777" w:rsidTr="008430F6">
        <w:tc>
          <w:tcPr>
            <w:tcW w:w="3060" w:type="dxa"/>
          </w:tcPr>
          <w:p w14:paraId="3FA0CDEA" w14:textId="2E30DB9F" w:rsidR="00C80E52" w:rsidRPr="0035030C" w:rsidRDefault="002C7C8A" w:rsidP="002E2382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</w:p>
        </w:tc>
        <w:tc>
          <w:tcPr>
            <w:tcW w:w="270" w:type="dxa"/>
          </w:tcPr>
          <w:p w14:paraId="17084E6C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</w:tcPr>
          <w:p w14:paraId="34B5327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930E64" w:rsidRPr="0035030C" w14:paraId="024309D1" w14:textId="77777777" w:rsidTr="008430F6">
        <w:tc>
          <w:tcPr>
            <w:tcW w:w="3060" w:type="dxa"/>
          </w:tcPr>
          <w:p w14:paraId="51A971CF" w14:textId="1B8C395B" w:rsidR="00930E64" w:rsidRPr="0035030C" w:rsidRDefault="00A3575F" w:rsidP="008430F6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C7FE31F" w14:textId="77777777" w:rsidR="00930E64" w:rsidRPr="0035030C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</w:tcPr>
          <w:p w14:paraId="0138FCB3" w14:textId="2A9C9D11" w:rsidR="00930E64" w:rsidRPr="0035030C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35030C" w14:paraId="65A21A49" w14:textId="77777777" w:rsidTr="008430F6">
        <w:tc>
          <w:tcPr>
            <w:tcW w:w="3060" w:type="dxa"/>
          </w:tcPr>
          <w:p w14:paraId="266D2547" w14:textId="77777777" w:rsidR="00C80E52" w:rsidRPr="0035030C" w:rsidRDefault="00C80E52" w:rsidP="002E23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443BCD97" w14:textId="77777777" w:rsidR="00C80E52" w:rsidRPr="0035030C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54AE78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  <w:tr w:rsidR="00DA1E1E" w:rsidRPr="0035030C" w14:paraId="5E2E4CE0" w14:textId="77777777" w:rsidTr="008430F6">
        <w:tc>
          <w:tcPr>
            <w:tcW w:w="3060" w:type="dxa"/>
          </w:tcPr>
          <w:p w14:paraId="663D65D9" w14:textId="5097B96C" w:rsidR="00DA1E1E" w:rsidRPr="0035030C" w:rsidRDefault="00DA1E1E" w:rsidP="00DA1E1E">
            <w:pPr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C791405" w14:textId="77777777" w:rsidR="00DA1E1E" w:rsidRPr="0035030C" w:rsidRDefault="00DA1E1E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2C01DAA9" w14:textId="2BF26C95" w:rsidR="00DA1E1E" w:rsidRPr="0035030C" w:rsidRDefault="00DA1E1E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6D74B59" w14:textId="77777777" w:rsidR="00C80E52" w:rsidRPr="0035030C" w:rsidRDefault="00C80E52" w:rsidP="00C80E52">
      <w:pPr>
        <w:pStyle w:val="Bo-Blankline"/>
        <w:rPr>
          <w:rFonts w:asciiTheme="majorBidi" w:hAnsiTheme="majorBidi" w:cstheme="majorBidi"/>
          <w:highlight w:val="yellow"/>
        </w:rPr>
      </w:pPr>
    </w:p>
    <w:p w14:paraId="04FCDF9F" w14:textId="77777777" w:rsidR="009616C9" w:rsidRPr="0035030C" w:rsidRDefault="009616C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b/>
          <w:bCs/>
          <w:i/>
          <w:iCs/>
          <w:highlight w:val="yellow"/>
          <w:cs/>
        </w:rPr>
        <w:br w:type="page"/>
      </w:r>
    </w:p>
    <w:p w14:paraId="66926256" w14:textId="2F9058A2" w:rsidR="007C218E" w:rsidRPr="00D66731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D577C"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D66731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7F70CD" w14:textId="13F92368" w:rsidR="00574443" w:rsidRPr="00D66731" w:rsidRDefault="00574443" w:rsidP="00574443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2E04AD1E" w:rsidR="00574443" w:rsidRPr="00D66731" w:rsidRDefault="00574443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760EA500" w14:textId="38B18217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DCEA29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0FF5CA" w14:textId="583BAFCB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</w:t>
      </w:r>
      <w:r w:rsidR="006679A9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D66731">
        <w:rPr>
          <w:rFonts w:asciiTheme="majorBidi" w:hAnsiTheme="majorBidi" w:cstheme="majorBidi"/>
          <w:sz w:val="30"/>
          <w:szCs w:val="30"/>
          <w:cs/>
        </w:rPr>
        <w:t>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550DA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0B8872" w14:textId="43B37C1C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D66731" w:rsidRDefault="00887DF6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0AF07E24" w14:textId="322626B9" w:rsidR="00887DF6" w:rsidRPr="00D66731" w:rsidRDefault="00887DF6" w:rsidP="00887DF6">
      <w:pPr>
        <w:pStyle w:val="Ang15"/>
        <w:rPr>
          <w:rFonts w:asciiTheme="majorBidi" w:hAnsiTheme="majorBidi" w:cstheme="majorBidi"/>
          <w:i/>
          <w:iCs/>
        </w:rPr>
      </w:pPr>
      <w:r w:rsidRPr="00D66731">
        <w:rPr>
          <w:rFonts w:asciiTheme="majorBidi" w:hAnsiTheme="majorBidi" w:cstheme="majorBidi"/>
          <w:i/>
          <w:iCs/>
        </w:rPr>
        <w:t>(</w:t>
      </w:r>
      <w:r w:rsidR="002F3F8C" w:rsidRPr="00D66731">
        <w:rPr>
          <w:rFonts w:asciiTheme="majorBidi" w:hAnsiTheme="majorBidi" w:cstheme="majorBidi"/>
          <w:i/>
          <w:iCs/>
          <w:cs/>
        </w:rPr>
        <w:t>ข</w:t>
      </w:r>
      <w:r w:rsidRPr="00D66731">
        <w:rPr>
          <w:rFonts w:asciiTheme="majorBidi" w:hAnsiTheme="majorBidi" w:cstheme="majorBidi"/>
          <w:i/>
          <w:iCs/>
        </w:rPr>
        <w:t>.</w:t>
      </w:r>
      <w:r w:rsidR="00117E9B" w:rsidRPr="00117E9B">
        <w:rPr>
          <w:rFonts w:asciiTheme="majorBidi" w:hAnsiTheme="majorBidi" w:cstheme="majorBidi"/>
          <w:i/>
          <w:iCs/>
        </w:rPr>
        <w:t>1</w:t>
      </w:r>
      <w:r w:rsidRPr="00D66731">
        <w:rPr>
          <w:rFonts w:asciiTheme="majorBidi" w:hAnsiTheme="majorBidi" w:cstheme="majorBidi"/>
          <w:i/>
          <w:iCs/>
        </w:rPr>
        <w:t xml:space="preserve">) </w:t>
      </w:r>
      <w:r w:rsidRPr="00D66731">
        <w:rPr>
          <w:rFonts w:asciiTheme="majorBidi" w:hAnsiTheme="majorBidi" w:cstheme="majorBidi"/>
          <w:i/>
          <w:iCs/>
          <w:cs/>
        </w:rPr>
        <w:t>ความเสี่ยงด้านเครดิต</w:t>
      </w:r>
    </w:p>
    <w:p w14:paraId="76A32FAE" w14:textId="6D692237" w:rsidR="00412F80" w:rsidRPr="00D66731" w:rsidRDefault="00412F80" w:rsidP="00887DF6">
      <w:pPr>
        <w:pStyle w:val="Ang15"/>
        <w:rPr>
          <w:rFonts w:asciiTheme="majorBidi" w:hAnsiTheme="majorBidi" w:cstheme="majorBidi"/>
          <w:b/>
          <w:bCs/>
          <w:highlight w:val="yellow"/>
        </w:rPr>
      </w:pPr>
    </w:p>
    <w:p w14:paraId="7552897E" w14:textId="69C582E5" w:rsidR="00412F80" w:rsidRPr="00D66731" w:rsidRDefault="008A0A07" w:rsidP="00B97BA8">
      <w:pPr>
        <w:pStyle w:val="Ang15"/>
        <w:ind w:left="990"/>
        <w:rPr>
          <w:rFonts w:asciiTheme="majorBidi" w:hAnsiTheme="majorBidi" w:cstheme="majorBidi"/>
          <w:cs/>
          <w:lang w:val="en-US"/>
        </w:rPr>
      </w:pPr>
      <w:r w:rsidRPr="00D6673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D66731">
        <w:rPr>
          <w:rFonts w:asciiTheme="majorBidi" w:hAnsiTheme="majorBidi" w:cstheme="majorBidi"/>
          <w:cs/>
        </w:rPr>
        <w:t>และเงินลงทุนในตราสารหนี้</w:t>
      </w:r>
      <w:r w:rsidR="007B4D93" w:rsidRPr="00D66731">
        <w:rPr>
          <w:rFonts w:asciiTheme="majorBidi" w:hAnsiTheme="majorBidi" w:cstheme="majorBidi"/>
          <w:cs/>
        </w:rPr>
        <w:t>ของกลุ่มบริษัท</w:t>
      </w:r>
    </w:p>
    <w:p w14:paraId="02C4AA35" w14:textId="0A2BB7F7" w:rsidR="00313499" w:rsidRPr="00D66731" w:rsidRDefault="00313499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2BE3BA" w14:textId="77777777" w:rsidR="00D66731" w:rsidRDefault="00D667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5796D4F" w14:textId="63AFEA16" w:rsidR="006B6A34" w:rsidRPr="0035030C" w:rsidRDefault="006B6A34" w:rsidP="005D0EF9">
      <w:pPr>
        <w:pStyle w:val="Ang15"/>
        <w:tabs>
          <w:tab w:val="left" w:pos="153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B458E1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  <w:cs/>
        </w:rPr>
        <w:t>.</w:t>
      </w:r>
      <w:r w:rsidR="00117E9B" w:rsidRPr="00117E9B">
        <w:rPr>
          <w:rFonts w:asciiTheme="majorBidi" w:hAnsiTheme="majorBidi" w:cstheme="majorBidi"/>
        </w:rPr>
        <w:t>1</w:t>
      </w:r>
      <w:r w:rsidRPr="0035030C">
        <w:rPr>
          <w:rFonts w:asciiTheme="majorBidi" w:hAnsiTheme="majorBidi" w:cstheme="majorBidi"/>
        </w:rPr>
        <w:t>.</w:t>
      </w:r>
      <w:r w:rsidR="00117E9B" w:rsidRPr="00117E9B">
        <w:rPr>
          <w:rFonts w:asciiTheme="majorBidi" w:hAnsiTheme="majorBidi" w:cstheme="majorBidi"/>
        </w:rPr>
        <w:t>1</w:t>
      </w:r>
      <w:r w:rsidRPr="0035030C">
        <w:rPr>
          <w:rFonts w:asciiTheme="majorBidi" w:hAnsiTheme="majorBidi" w:cstheme="majorBidi"/>
        </w:rPr>
        <w:t xml:space="preserve">) </w:t>
      </w:r>
      <w:r w:rsidRPr="0035030C">
        <w:rPr>
          <w:rFonts w:asciiTheme="majorBidi" w:hAnsiTheme="majorBidi" w:cstheme="majorBidi"/>
          <w:cs/>
        </w:rPr>
        <w:t>ลูกหนี้การค้า</w:t>
      </w:r>
    </w:p>
    <w:p w14:paraId="2DE1E8AA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CA8B92" w14:textId="6F5F6C5C" w:rsidR="00B458E1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D67BA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="004F28C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67BA" w:rsidRPr="0035030C">
        <w:rPr>
          <w:rFonts w:asciiTheme="majorBidi" w:hAnsiTheme="majorBidi" w:cstheme="majorBidi"/>
          <w:sz w:val="30"/>
          <w:szCs w:val="30"/>
        </w:rPr>
        <w:t>(</w:t>
      </w:r>
      <w:r w:rsidR="007D67BA" w:rsidRPr="0035030C">
        <w:rPr>
          <w:rFonts w:asciiTheme="majorBidi" w:hAnsiTheme="majorBidi" w:cstheme="majorBidi"/>
          <w:sz w:val="30"/>
          <w:szCs w:val="30"/>
          <w:cs/>
        </w:rPr>
        <w:t>ค</w:t>
      </w:r>
      <w:r w:rsidR="007D67BA" w:rsidRPr="0035030C">
        <w:rPr>
          <w:rFonts w:asciiTheme="majorBidi" w:hAnsiTheme="majorBidi" w:cstheme="majorBidi"/>
          <w:sz w:val="30"/>
          <w:szCs w:val="30"/>
        </w:rPr>
        <w:t>)</w:t>
      </w:r>
    </w:p>
    <w:p w14:paraId="18A1CBEF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72AE5F" w14:textId="263541A2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</w:t>
      </w:r>
      <w:r w:rsidR="00160688" w:rsidRPr="0035030C">
        <w:rPr>
          <w:rFonts w:asciiTheme="majorBidi" w:hAnsiTheme="majorBidi" w:cstheme="majorBidi"/>
          <w:sz w:val="30"/>
          <w:szCs w:val="30"/>
          <w:cs/>
        </w:rPr>
        <w:t>นประจำ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6D79FB2D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8CFE37" w14:textId="1D63CA3F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360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DA69EE" w:rsidRPr="0035030C">
        <w:rPr>
          <w:rFonts w:asciiTheme="majorBidi" w:hAnsiTheme="majorBidi" w:cstheme="majorBidi"/>
          <w:sz w:val="30"/>
          <w:szCs w:val="30"/>
          <w:cs/>
        </w:rPr>
        <w:t>วัน แ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ละมีการติดตามยอดคงค้างของลูกหนี้การค้าอย่างสม่ำเสมอ </w:t>
      </w:r>
      <w:bookmarkStart w:id="5" w:name="_Hlk59433075"/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5"/>
      <w:r w:rsidR="003868F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280A06CC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349899" w14:textId="30B7526F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17E9B" w:rsidRPr="00117E9B">
        <w:rPr>
          <w:rFonts w:asciiTheme="majorBidi" w:hAnsiTheme="majorBidi" w:cstheme="majorBidi"/>
          <w:sz w:val="30"/>
          <w:szCs w:val="30"/>
        </w:rPr>
        <w:t>6</w:t>
      </w:r>
    </w:p>
    <w:p w14:paraId="7C2CEE9A" w14:textId="15D3C0C6" w:rsidR="00B458E1" w:rsidRPr="00D66731" w:rsidRDefault="00B458E1" w:rsidP="00BB4A0E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0556D3" w14:textId="12D00C61" w:rsidR="00D205A3" w:rsidRPr="00D66731" w:rsidRDefault="00D205A3" w:rsidP="005D0EF9">
      <w:pPr>
        <w:pStyle w:val="Ang15"/>
        <w:ind w:left="990"/>
        <w:rPr>
          <w:rFonts w:asciiTheme="majorBidi" w:hAnsiTheme="majorBidi" w:cstheme="majorBidi"/>
          <w:cs/>
        </w:rPr>
      </w:pPr>
      <w:r w:rsidRPr="00D66731">
        <w:rPr>
          <w:rFonts w:asciiTheme="majorBidi" w:hAnsiTheme="majorBidi" w:cstheme="majorBidi"/>
        </w:rPr>
        <w:t>(</w:t>
      </w:r>
      <w:r w:rsidRPr="00D66731">
        <w:rPr>
          <w:rFonts w:asciiTheme="majorBidi" w:hAnsiTheme="majorBidi" w:cstheme="majorBidi"/>
          <w:cs/>
        </w:rPr>
        <w:t>ข</w:t>
      </w:r>
      <w:r w:rsidRPr="00D66731">
        <w:rPr>
          <w:rFonts w:asciiTheme="majorBidi" w:hAnsiTheme="majorBidi" w:cstheme="majorBidi"/>
        </w:rPr>
        <w:t>.</w:t>
      </w:r>
      <w:r w:rsidR="00117E9B" w:rsidRPr="00117E9B">
        <w:rPr>
          <w:rFonts w:asciiTheme="majorBidi" w:hAnsiTheme="majorBidi" w:cstheme="majorBidi"/>
        </w:rPr>
        <w:t>1</w:t>
      </w:r>
      <w:r w:rsidRPr="00D66731">
        <w:rPr>
          <w:rFonts w:asciiTheme="majorBidi" w:hAnsiTheme="majorBidi" w:cstheme="majorBidi"/>
        </w:rPr>
        <w:t>.</w:t>
      </w:r>
      <w:r w:rsidR="00117E9B" w:rsidRPr="00117E9B">
        <w:rPr>
          <w:rFonts w:asciiTheme="majorBidi" w:hAnsiTheme="majorBidi" w:cstheme="majorBidi"/>
        </w:rPr>
        <w:t>2</w:t>
      </w:r>
      <w:r w:rsidRPr="00D66731">
        <w:rPr>
          <w:rFonts w:asciiTheme="majorBidi" w:hAnsiTheme="majorBidi" w:cstheme="majorBidi"/>
        </w:rPr>
        <w:t xml:space="preserve">) </w:t>
      </w:r>
      <w:r w:rsidR="001D436D" w:rsidRPr="00D66731">
        <w:rPr>
          <w:rFonts w:asciiTheme="majorBidi" w:hAnsiTheme="majorBidi" w:cstheme="majorBidi"/>
          <w:cs/>
        </w:rPr>
        <w:t>เงินลงทุนในตราสารหนี้</w:t>
      </w:r>
    </w:p>
    <w:p w14:paraId="77971ECE" w14:textId="7B85AB7C" w:rsidR="00D205A3" w:rsidRPr="00D66731" w:rsidRDefault="00D205A3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80B511A" w14:textId="512A7627" w:rsidR="00C91686" w:rsidRPr="0035030C" w:rsidRDefault="00C91686" w:rsidP="005D0EF9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5030C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35030C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และผู้ออกตราสารมีความสามารถทางการเงินที่จะปฏิบัติตามภาระผูกพันตามสัญญาได้</w:t>
      </w:r>
    </w:p>
    <w:p w14:paraId="4E92E616" w14:textId="77777777" w:rsidR="00C91686" w:rsidRPr="0035030C" w:rsidRDefault="00C91686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7896820D" w14:textId="32F2016B" w:rsidR="00E465DD" w:rsidRPr="0035030C" w:rsidRDefault="00313499" w:rsidP="005D0EF9">
      <w:pPr>
        <w:pStyle w:val="Ang15"/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D205A3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</w:rPr>
        <w:t>.</w:t>
      </w:r>
      <w:r w:rsidR="00117E9B" w:rsidRPr="00117E9B">
        <w:rPr>
          <w:rFonts w:asciiTheme="majorBidi" w:hAnsiTheme="majorBidi" w:cstheme="majorBidi"/>
        </w:rPr>
        <w:t>1</w:t>
      </w:r>
      <w:r w:rsidRPr="0035030C">
        <w:rPr>
          <w:rFonts w:asciiTheme="majorBidi" w:hAnsiTheme="majorBidi" w:cstheme="majorBidi"/>
        </w:rPr>
        <w:t>.</w:t>
      </w:r>
      <w:r w:rsidR="00117E9B" w:rsidRPr="00117E9B">
        <w:rPr>
          <w:rFonts w:asciiTheme="majorBidi" w:hAnsiTheme="majorBidi" w:cstheme="majorBidi"/>
        </w:rPr>
        <w:t>3</w:t>
      </w:r>
      <w:r w:rsidRPr="0035030C">
        <w:rPr>
          <w:rFonts w:asciiTheme="majorBidi" w:hAnsiTheme="majorBidi" w:cstheme="majorBidi"/>
        </w:rPr>
        <w:t>)</w:t>
      </w:r>
      <w:r w:rsidR="006E44CD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6DEDA1B" w14:textId="77777777" w:rsidR="00D66731" w:rsidRDefault="00D66731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E3CF0" w14:textId="7128D777" w:rsidR="00D205A3" w:rsidRPr="0035030C" w:rsidRDefault="00D205A3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A47D7A6" w14:textId="77777777" w:rsidR="00D66731" w:rsidRPr="00D66731" w:rsidRDefault="00D66731" w:rsidP="009335F5">
      <w:pPr>
        <w:pStyle w:val="Ang15"/>
        <w:rPr>
          <w:rFonts w:asciiTheme="majorBidi" w:hAnsiTheme="majorBidi" w:cstheme="majorBidi"/>
          <w:i/>
          <w:iCs/>
          <w:sz w:val="24"/>
          <w:szCs w:val="24"/>
        </w:rPr>
      </w:pPr>
    </w:p>
    <w:p w14:paraId="699156EE" w14:textId="5ACA2835" w:rsidR="007153EC" w:rsidRPr="0035030C" w:rsidRDefault="007153EC" w:rsidP="009335F5">
      <w:pPr>
        <w:pStyle w:val="Ang15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</w:rPr>
        <w:t>(</w:t>
      </w:r>
      <w:r w:rsidR="004A25F8" w:rsidRPr="0035030C">
        <w:rPr>
          <w:rFonts w:asciiTheme="majorBidi" w:hAnsiTheme="majorBidi" w:cstheme="majorBidi"/>
          <w:i/>
          <w:iCs/>
          <w:cs/>
          <w:lang w:val="en-US"/>
        </w:rPr>
        <w:t>ข</w:t>
      </w:r>
      <w:r w:rsidRPr="0035030C">
        <w:rPr>
          <w:rFonts w:asciiTheme="majorBidi" w:hAnsiTheme="majorBidi" w:cstheme="majorBidi"/>
          <w:i/>
          <w:iCs/>
        </w:rPr>
        <w:t>.</w:t>
      </w:r>
      <w:r w:rsidR="00117E9B" w:rsidRPr="00117E9B">
        <w:rPr>
          <w:rFonts w:asciiTheme="majorBidi" w:hAnsiTheme="majorBidi" w:cstheme="majorBidi"/>
          <w:i/>
          <w:iCs/>
        </w:rPr>
        <w:t>2</w:t>
      </w:r>
      <w:r w:rsidRPr="0035030C">
        <w:rPr>
          <w:rFonts w:asciiTheme="majorBidi" w:hAnsiTheme="majorBidi" w:cstheme="majorBidi"/>
          <w:i/>
          <w:iCs/>
        </w:rPr>
        <w:t>)</w:t>
      </w:r>
      <w:r w:rsidR="009335F5"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ความเสี่ยงด้านสภาพคล่อง</w:t>
      </w:r>
    </w:p>
    <w:p w14:paraId="12458E2B" w14:textId="116BD0D4" w:rsidR="00E14B2A" w:rsidRPr="00D66731" w:rsidRDefault="00E14B2A" w:rsidP="00E14B2A">
      <w:pPr>
        <w:pStyle w:val="Ang15"/>
        <w:rPr>
          <w:rFonts w:asciiTheme="majorBidi" w:hAnsiTheme="majorBidi" w:cstheme="majorBidi"/>
          <w:sz w:val="24"/>
          <w:szCs w:val="24"/>
          <w:highlight w:val="yellow"/>
        </w:rPr>
      </w:pPr>
    </w:p>
    <w:p w14:paraId="4D42BD2B" w14:textId="6E14C23B" w:rsidR="004A25F8" w:rsidRPr="0035030C" w:rsidRDefault="004A25F8" w:rsidP="005D0EF9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AA65A8B" w14:textId="77777777" w:rsidR="0060482D" w:rsidRPr="0035030C" w:rsidRDefault="0060482D" w:rsidP="009335F5">
      <w:pPr>
        <w:pStyle w:val="Ang15"/>
        <w:ind w:left="990"/>
        <w:rPr>
          <w:rFonts w:asciiTheme="majorBidi" w:hAnsiTheme="majorBidi" w:cstheme="majorBidi"/>
          <w:sz w:val="20"/>
          <w:szCs w:val="20"/>
          <w:lang w:val="en-US"/>
        </w:rPr>
      </w:pPr>
    </w:p>
    <w:p w14:paraId="272D4B7C" w14:textId="5822C7B8" w:rsidR="00E14B2A" w:rsidRPr="0035030C" w:rsidRDefault="0060482D" w:rsidP="005D0EF9">
      <w:pPr>
        <w:pStyle w:val="Ang15"/>
        <w:tabs>
          <w:tab w:val="left" w:pos="99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</w:p>
    <w:p w14:paraId="11D8060B" w14:textId="77777777" w:rsidR="007153EC" w:rsidRPr="0035030C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08"/>
        <w:gridCol w:w="1080"/>
        <w:gridCol w:w="270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35030C" w14:paraId="01E0214D" w14:textId="77777777" w:rsidTr="00643329">
        <w:trPr>
          <w:tblHeader/>
        </w:trPr>
        <w:tc>
          <w:tcPr>
            <w:tcW w:w="2608" w:type="dxa"/>
            <w:vAlign w:val="bottom"/>
          </w:tcPr>
          <w:p w14:paraId="5A9079B4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6EF681D8" w14:textId="63AB558D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35030C" w14:paraId="1B582919" w14:textId="77777777" w:rsidTr="00643329">
        <w:trPr>
          <w:tblHeader/>
        </w:trPr>
        <w:tc>
          <w:tcPr>
            <w:tcW w:w="2608" w:type="dxa"/>
            <w:vAlign w:val="bottom"/>
          </w:tcPr>
          <w:p w14:paraId="1BAFD46E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035CD4B0" w14:textId="2F5FBBE9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35030C" w14:paraId="14D68498" w14:textId="77777777" w:rsidTr="00643329">
        <w:trPr>
          <w:tblHeader/>
        </w:trPr>
        <w:tc>
          <w:tcPr>
            <w:tcW w:w="2608" w:type="dxa"/>
            <w:vAlign w:val="bottom"/>
          </w:tcPr>
          <w:p w14:paraId="0E6A34C2" w14:textId="3FB3A0B5" w:rsidR="00A823C5" w:rsidRPr="0035030C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60D6AD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30602D6B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35030C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4D4D8E08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1B3921E5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228C28FA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35030C" w14:paraId="08B636E8" w14:textId="77777777" w:rsidTr="00643329">
        <w:trPr>
          <w:tblHeader/>
        </w:trPr>
        <w:tc>
          <w:tcPr>
            <w:tcW w:w="2608" w:type="dxa"/>
            <w:vAlign w:val="bottom"/>
          </w:tcPr>
          <w:p w14:paraId="04A9810E" w14:textId="77777777" w:rsidR="00CC08EC" w:rsidRPr="0035030C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2FC737D8" w14:textId="49186943" w:rsidR="00CC08EC" w:rsidRPr="0035030C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35030C" w14:paraId="0771B5CD" w14:textId="77777777" w:rsidTr="00643329">
        <w:trPr>
          <w:tblHeader/>
        </w:trPr>
        <w:tc>
          <w:tcPr>
            <w:tcW w:w="2608" w:type="dxa"/>
          </w:tcPr>
          <w:p w14:paraId="6FF82A26" w14:textId="1E3BE33A" w:rsidR="00A823C5" w:rsidRPr="0035030C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C642F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397" w:rsidRPr="0035030C" w14:paraId="56FE2641" w14:textId="77777777" w:rsidTr="00643329">
        <w:tc>
          <w:tcPr>
            <w:tcW w:w="2608" w:type="dxa"/>
          </w:tcPr>
          <w:p w14:paraId="305838CA" w14:textId="48970270" w:rsidR="00FE6397" w:rsidRPr="0035030C" w:rsidRDefault="00FE6397" w:rsidP="00FE6397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C019964" w14:textId="5BDDAD5A" w:rsidR="00FE6397" w:rsidRPr="0035030C" w:rsidRDefault="00117E9B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2B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9C2B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70" w:type="dxa"/>
          </w:tcPr>
          <w:p w14:paraId="217C25FD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4667463" w14:textId="6251EEE1" w:rsidR="00FE6397" w:rsidRPr="0035030C" w:rsidRDefault="00117E9B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2B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9C2B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98BB26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F475130" w14:textId="157C7943" w:rsidR="00FE6397" w:rsidRPr="0035030C" w:rsidRDefault="00227352" w:rsidP="00EC4DFB">
            <w:pPr>
              <w:spacing w:line="340" w:lineRule="exact"/>
              <w:ind w:left="-10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E027460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F379431" w14:textId="6344ADA5" w:rsidR="00FE6397" w:rsidRPr="0035030C" w:rsidRDefault="00227352" w:rsidP="00EC4DFB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23CE57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53B8230" w14:textId="2D9FF96B" w:rsidR="00FE6397" w:rsidRPr="0035030C" w:rsidRDefault="00117E9B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73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2273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FE6397" w:rsidRPr="0035030C" w14:paraId="63AFCAF7" w14:textId="77777777" w:rsidTr="006F0FF8">
        <w:tc>
          <w:tcPr>
            <w:tcW w:w="2608" w:type="dxa"/>
          </w:tcPr>
          <w:p w14:paraId="2F021412" w14:textId="0BEF825B" w:rsidR="00FE6397" w:rsidRPr="0035030C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7DC8CE80" w14:textId="2E4B4683" w:rsidR="00FE6397" w:rsidRPr="0035030C" w:rsidRDefault="00117E9B" w:rsidP="00A5329D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78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9878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1BA70E25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2D66ED7" w14:textId="00C2BD07" w:rsidR="00FE6397" w:rsidRPr="0035030C" w:rsidRDefault="00117E9B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73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B52E5">
              <w:rPr>
                <w:rFonts w:asciiTheme="majorBidi" w:hAnsiTheme="majorBidi" w:cstheme="majorBidi"/>
                <w:sz w:val="24"/>
                <w:szCs w:val="24"/>
              </w:rPr>
              <w:t>336,433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67204C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A4ED68E" w14:textId="0BBC0DC0" w:rsidR="00FE6397" w:rsidRPr="0035030C" w:rsidRDefault="00BB52E5" w:rsidP="00BB52E5">
            <w:pPr>
              <w:spacing w:line="340" w:lineRule="exact"/>
              <w:ind w:left="-10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D89E258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BD453A" w14:textId="6207F979" w:rsidR="00FE6397" w:rsidRPr="0035030C" w:rsidRDefault="00BB52E5" w:rsidP="00BB52E5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115944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3E5D882" w14:textId="6C4D65A4" w:rsidR="00FE6397" w:rsidRPr="0035030C" w:rsidRDefault="00117E9B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78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9878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</w:tr>
      <w:tr w:rsidR="00816D90" w:rsidRPr="0035030C" w14:paraId="3D20BBCE" w14:textId="77777777" w:rsidTr="00D249FA">
        <w:tc>
          <w:tcPr>
            <w:tcW w:w="2608" w:type="dxa"/>
          </w:tcPr>
          <w:p w14:paraId="27CE84E0" w14:textId="4C70227A" w:rsidR="00816D90" w:rsidRPr="0035030C" w:rsidRDefault="00816D90" w:rsidP="00A24400">
            <w:pPr>
              <w:spacing w:line="340" w:lineRule="exact"/>
              <w:ind w:left="450" w:right="-11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  <w:r w:rsidR="00A2440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38CC3AF3" w14:textId="0808F425" w:rsidR="00816D90" w:rsidRDefault="00117E9B" w:rsidP="00816D90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DFE5140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7FB6F9" w14:textId="03016A12" w:rsidR="00816D90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E9B6D88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BC5FD01" w14:textId="372A677D" w:rsidR="00816D90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5880047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D7F99BB" w14:textId="602CADA7" w:rsidR="00816D90" w:rsidRDefault="00816D90" w:rsidP="00532F0D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397108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DB1E811" w14:textId="33B17B95" w:rsidR="00816D90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16D90" w:rsidRPr="0035030C" w14:paraId="1A80C342" w14:textId="77777777" w:rsidTr="00D249FA">
        <w:tc>
          <w:tcPr>
            <w:tcW w:w="2608" w:type="dxa"/>
          </w:tcPr>
          <w:p w14:paraId="45078ED8" w14:textId="0D048151" w:rsidR="00816D90" w:rsidRPr="0035030C" w:rsidRDefault="00816D90" w:rsidP="00816D9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DFFD294" w14:textId="56F4E76D" w:rsidR="00816D90" w:rsidRPr="00A97E4A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70" w:type="dxa"/>
          </w:tcPr>
          <w:p w14:paraId="6A3E56FF" w14:textId="77777777" w:rsidR="00816D90" w:rsidRPr="00A97E4A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49C6FAB" w14:textId="7D82C133" w:rsidR="00816D90" w:rsidRPr="00A97E4A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074D6B4" w14:textId="77777777" w:rsidR="00816D90" w:rsidRPr="00A97E4A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D5D7A4E" w14:textId="45DD8DB2" w:rsidR="00816D90" w:rsidRPr="00A97E4A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629BDAE" w14:textId="77777777" w:rsidR="00816D90" w:rsidRPr="00A97E4A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5E90A8" w14:textId="7427B825" w:rsidR="00816D90" w:rsidRPr="00A97E4A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8E04BB5" w14:textId="77777777" w:rsidR="00816D90" w:rsidRPr="00A97E4A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FC52DF5" w14:textId="00465A36" w:rsidR="00816D90" w:rsidRPr="00A97E4A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</w:tr>
      <w:tr w:rsidR="00816D90" w:rsidRPr="0035030C" w14:paraId="2BD1E5E4" w14:textId="77777777" w:rsidTr="00643329">
        <w:tc>
          <w:tcPr>
            <w:tcW w:w="2608" w:type="dxa"/>
          </w:tcPr>
          <w:p w14:paraId="5160191B" w14:textId="77777777" w:rsidR="00816D90" w:rsidRPr="0035030C" w:rsidRDefault="00816D90" w:rsidP="00816D9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FFD91" w14:textId="74BA44D8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23310E41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9F9EEE" w14:textId="398183EA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6A10905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AE3E8B2" w14:textId="00BFBB7B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462D35F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E53D422" w14:textId="12A3CA14" w:rsidR="00816D90" w:rsidRPr="0035030C" w:rsidRDefault="00816D90" w:rsidP="00816D90">
            <w:pPr>
              <w:spacing w:line="340" w:lineRule="exact"/>
              <w:ind w:left="-11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0FDD021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426492B" w14:textId="3DEDE0F6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816D90" w:rsidRPr="0035030C" w14:paraId="69FF3CFD" w14:textId="77777777" w:rsidTr="00643329">
        <w:tc>
          <w:tcPr>
            <w:tcW w:w="2608" w:type="dxa"/>
          </w:tcPr>
          <w:p w14:paraId="2E6D2B8E" w14:textId="77777777" w:rsidR="00816D90" w:rsidRPr="0035030C" w:rsidRDefault="00816D90" w:rsidP="00816D9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CA441" w14:textId="2B52ED9B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</w:t>
            </w:r>
          </w:p>
        </w:tc>
        <w:tc>
          <w:tcPr>
            <w:tcW w:w="270" w:type="dxa"/>
          </w:tcPr>
          <w:p w14:paraId="175AAF88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617E6" w14:textId="0BF4B49D" w:rsidR="00816D90" w:rsidRPr="00227352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784,856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2EF9492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3597E" w14:textId="2B19AF07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187,507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32CEFF2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E118" w14:textId="6642EA54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15,619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B128D0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79E43" w14:textId="7B770F8F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087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982</w:t>
            </w:r>
          </w:p>
        </w:tc>
      </w:tr>
      <w:tr w:rsidR="00816D90" w:rsidRPr="0035030C" w14:paraId="40D8E37D" w14:textId="77777777" w:rsidTr="00643329">
        <w:tc>
          <w:tcPr>
            <w:tcW w:w="2608" w:type="dxa"/>
            <w:vAlign w:val="bottom"/>
          </w:tcPr>
          <w:p w14:paraId="0554987B" w14:textId="77777777" w:rsidR="00816D90" w:rsidRPr="0035030C" w:rsidRDefault="00816D90" w:rsidP="00816D9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6A4BB4" w14:textId="0A64FCB8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F8AA9C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2" w:type="dxa"/>
            <w:gridSpan w:val="7"/>
            <w:vAlign w:val="bottom"/>
          </w:tcPr>
          <w:p w14:paraId="1DE6F886" w14:textId="0D0CB140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90" w:rsidRPr="0035030C" w14:paraId="27F7C448" w14:textId="77777777" w:rsidTr="007474FF">
        <w:trPr>
          <w:tblHeader/>
        </w:trPr>
        <w:tc>
          <w:tcPr>
            <w:tcW w:w="2608" w:type="dxa"/>
            <w:vAlign w:val="bottom"/>
          </w:tcPr>
          <w:p w14:paraId="0693B065" w14:textId="29F0DDE1" w:rsidR="00816D90" w:rsidRPr="0035030C" w:rsidRDefault="00816D90" w:rsidP="00816D9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1A96BD40" w14:textId="3B860B48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700C4" w14:textId="77777777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701521BD" w14:textId="4549CE8F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5BC34E3" w14:textId="77777777" w:rsidR="00816D90" w:rsidRPr="0035030C" w:rsidRDefault="00816D90" w:rsidP="00816D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8661B4" w14:textId="54B52B45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B5EF3AF" w14:textId="77777777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B74A61" w14:textId="37F88939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6AD41DB" w14:textId="77777777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C4477F" w14:textId="30B8AE03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16D90" w:rsidRPr="0035030C" w14:paraId="45772F53" w14:textId="77777777" w:rsidTr="007474FF">
        <w:trPr>
          <w:tblHeader/>
        </w:trPr>
        <w:tc>
          <w:tcPr>
            <w:tcW w:w="2608" w:type="dxa"/>
            <w:vAlign w:val="bottom"/>
          </w:tcPr>
          <w:p w14:paraId="6731BC6B" w14:textId="77777777" w:rsidR="00816D90" w:rsidRPr="0035030C" w:rsidRDefault="00816D90" w:rsidP="00816D9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7A1652E6" w14:textId="206BA000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90" w:rsidRPr="0035030C" w14:paraId="5EAD2F38" w14:textId="77777777" w:rsidTr="007474FF">
        <w:trPr>
          <w:tblHeader/>
        </w:trPr>
        <w:tc>
          <w:tcPr>
            <w:tcW w:w="2608" w:type="dxa"/>
          </w:tcPr>
          <w:p w14:paraId="085F610B" w14:textId="77777777" w:rsidR="00816D90" w:rsidRPr="0035030C" w:rsidRDefault="00816D90" w:rsidP="00816D9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4E1A86F6" w14:textId="77777777" w:rsidR="00816D90" w:rsidRPr="0035030C" w:rsidRDefault="00816D90" w:rsidP="00816D9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86C66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236783" w14:textId="77777777" w:rsidR="00816D90" w:rsidRPr="0035030C" w:rsidRDefault="00816D90" w:rsidP="00816D90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946D9FE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25B11A" w14:textId="77777777" w:rsidR="00816D90" w:rsidRPr="0035030C" w:rsidRDefault="00816D90" w:rsidP="00816D90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080565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C3AA16" w14:textId="77777777" w:rsidR="00816D90" w:rsidRPr="0035030C" w:rsidRDefault="00816D90" w:rsidP="00816D90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261093F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FACAE72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90" w:rsidRPr="0035030C" w14:paraId="423F77F1" w14:textId="77777777" w:rsidTr="007474FF">
        <w:tc>
          <w:tcPr>
            <w:tcW w:w="2608" w:type="dxa"/>
          </w:tcPr>
          <w:p w14:paraId="34F94F16" w14:textId="77777777" w:rsidR="00816D90" w:rsidRPr="0035030C" w:rsidRDefault="00816D90" w:rsidP="00816D90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B5BCD5E" w14:textId="0975859E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270" w:type="dxa"/>
          </w:tcPr>
          <w:p w14:paraId="6BE268D6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7DCC3D7" w14:textId="472D464A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B51F0BD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18D5023" w14:textId="2C9953ED" w:rsidR="00816D90" w:rsidRPr="0035030C" w:rsidRDefault="00816D90" w:rsidP="00816D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5482183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3A6D6B" w14:textId="49DE4387" w:rsidR="00816D90" w:rsidRPr="0035030C" w:rsidRDefault="00816D90" w:rsidP="00816D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5B8458A4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49834F" w14:textId="0C6691D8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</w:tr>
      <w:tr w:rsidR="00816D90" w:rsidRPr="0035030C" w14:paraId="08BAD443" w14:textId="77777777" w:rsidTr="00D249FA">
        <w:tc>
          <w:tcPr>
            <w:tcW w:w="2608" w:type="dxa"/>
          </w:tcPr>
          <w:p w14:paraId="17E93756" w14:textId="77777777" w:rsidR="00816D90" w:rsidRPr="0035030C" w:rsidRDefault="00816D90" w:rsidP="00816D9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8FCAF76" w14:textId="435D6C4E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270" w:type="dxa"/>
          </w:tcPr>
          <w:p w14:paraId="40E43E2C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F3204F0" w14:textId="55E20305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C62C8">
              <w:rPr>
                <w:rFonts w:asciiTheme="majorBidi" w:hAnsiTheme="majorBidi" w:cstheme="majorBidi"/>
                <w:sz w:val="24"/>
                <w:szCs w:val="24"/>
              </w:rPr>
              <w:t>680,725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CF434B2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F964B69" w14:textId="554DDB0D" w:rsidR="00816D90" w:rsidRPr="0035030C" w:rsidRDefault="00CC62C8" w:rsidP="00CC62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3D7BE35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6A8C088" w14:textId="7BAB2183" w:rsidR="00816D90" w:rsidRPr="0035030C" w:rsidRDefault="00CC62C8" w:rsidP="00CC62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2EF13F9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8DE06E1" w14:textId="4B2BFCD7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</w:tr>
      <w:tr w:rsidR="00816D90" w:rsidRPr="0035030C" w14:paraId="08C5999A" w14:textId="77777777" w:rsidTr="00D249FA">
        <w:tc>
          <w:tcPr>
            <w:tcW w:w="2608" w:type="dxa"/>
          </w:tcPr>
          <w:p w14:paraId="03DA977D" w14:textId="77777777" w:rsidR="00816D90" w:rsidRPr="0035030C" w:rsidRDefault="00816D90" w:rsidP="00816D9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3F23D72" w14:textId="4BEE221A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270" w:type="dxa"/>
          </w:tcPr>
          <w:p w14:paraId="2F2C309B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D517D41" w14:textId="13278E93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A3F0360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E714EC4" w14:textId="6AA26879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BE7ADB1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1FF15C6" w14:textId="72EC2320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1F328CB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870C1C0" w14:textId="486A2A3A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  <w:tr w:rsidR="00816D90" w:rsidRPr="0035030C" w14:paraId="7B5F1336" w14:textId="77777777" w:rsidTr="007474FF">
        <w:tc>
          <w:tcPr>
            <w:tcW w:w="2608" w:type="dxa"/>
          </w:tcPr>
          <w:p w14:paraId="1FA25AED" w14:textId="77777777" w:rsidR="00816D90" w:rsidRPr="0035030C" w:rsidRDefault="00816D90" w:rsidP="00816D9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6EF7E" w14:textId="4AB31D4B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70" w:type="dxa"/>
          </w:tcPr>
          <w:p w14:paraId="7D9E93DB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79B25A7" w14:textId="0DB52D1D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816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600637E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7F59ADB" w14:textId="11DEA5FD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442CBB5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18D93E1" w14:textId="0DEA78DA" w:rsidR="00816D90" w:rsidRPr="0035030C" w:rsidRDefault="00816D90" w:rsidP="00816D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F6EF043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E0405CA" w14:textId="4AFD8F5F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816D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816D90" w:rsidRPr="0035030C" w14:paraId="042D8C66" w14:textId="77777777" w:rsidTr="007474FF">
        <w:tc>
          <w:tcPr>
            <w:tcW w:w="2608" w:type="dxa"/>
          </w:tcPr>
          <w:p w14:paraId="0970F023" w14:textId="77777777" w:rsidR="00816D90" w:rsidRPr="0035030C" w:rsidRDefault="00816D90" w:rsidP="00816D9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2962" w14:textId="1599EBEE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270" w:type="dxa"/>
          </w:tcPr>
          <w:p w14:paraId="7675770E" w14:textId="77777777" w:rsidR="00816D90" w:rsidRPr="0035030C" w:rsidRDefault="00816D90" w:rsidP="00816D90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547DA" w14:textId="3ED0C534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606,539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F824219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E92FF" w14:textId="500ACD7F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5,620,292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CA1948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88E11" w14:textId="09AA6DAA" w:rsidR="00816D90" w:rsidRPr="0035030C" w:rsidRDefault="00117E9B" w:rsidP="00816D9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C6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24,043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4AECA69" w14:textId="77777777" w:rsidR="00816D90" w:rsidRPr="0035030C" w:rsidRDefault="00816D90" w:rsidP="00816D9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80CBE" w14:textId="078C49D0" w:rsidR="00816D90" w:rsidRPr="0035030C" w:rsidRDefault="00117E9B" w:rsidP="00816D90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  <w:r w:rsidR="00816D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874</w:t>
            </w:r>
          </w:p>
        </w:tc>
      </w:tr>
    </w:tbl>
    <w:p w14:paraId="2DCF53EA" w14:textId="77777777" w:rsidR="00A3724E" w:rsidRPr="0035030C" w:rsidRDefault="00A3724E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35030C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5EEDFFB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35030C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5484" w:rsidRPr="0035030C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35030C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35030C" w14:paraId="75AD292F" w14:textId="77777777" w:rsidTr="00CA5BCF">
        <w:trPr>
          <w:tblHeader/>
        </w:trPr>
        <w:tc>
          <w:tcPr>
            <w:tcW w:w="2610" w:type="dxa"/>
            <w:vAlign w:val="bottom"/>
          </w:tcPr>
          <w:p w14:paraId="73B1CA00" w14:textId="721FF0F1" w:rsidR="005C4A48" w:rsidRPr="0035030C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408F825D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35030C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11C9C6DE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4879A232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0AD4486F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3711E89" w14:textId="3FBA9FC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35030C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35030C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35030C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35030C" w14:paraId="19ADAF11" w14:textId="77777777" w:rsidTr="00CA5BCF">
        <w:trPr>
          <w:tblHeader/>
        </w:trPr>
        <w:tc>
          <w:tcPr>
            <w:tcW w:w="2610" w:type="dxa"/>
          </w:tcPr>
          <w:p w14:paraId="451107C5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35030C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35030C" w:rsidRDefault="003D25BB" w:rsidP="001F218D">
            <w:pPr>
              <w:tabs>
                <w:tab w:val="decimal" w:pos="989"/>
              </w:tabs>
              <w:spacing w:line="340" w:lineRule="exact"/>
              <w:ind w:left="-119"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F3D9C9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35030C" w14:paraId="56D06CD1" w14:textId="77777777" w:rsidTr="00CA5BCF">
        <w:tc>
          <w:tcPr>
            <w:tcW w:w="2610" w:type="dxa"/>
          </w:tcPr>
          <w:p w14:paraId="1E645D8B" w14:textId="66FC4C61" w:rsidR="003D25BB" w:rsidRPr="0035030C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B656DBF" w14:textId="206F2400" w:rsidR="003D25BB" w:rsidRPr="0035030C" w:rsidRDefault="00117E9B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69" w:type="dxa"/>
          </w:tcPr>
          <w:p w14:paraId="4D300078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58ECB64" w14:textId="1A066002" w:rsidR="003D25BB" w:rsidRPr="0035030C" w:rsidRDefault="00117E9B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682A6AE" w14:textId="6F1169B6" w:rsidR="003D25BB" w:rsidRPr="0035030C" w:rsidRDefault="00771E16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6FF7BE0" w14:textId="0A115AD7" w:rsidR="003D25BB" w:rsidRPr="0035030C" w:rsidRDefault="00771E16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DFE7B63" w14:textId="51019526" w:rsidR="003D25BB" w:rsidRPr="0035030C" w:rsidRDefault="00117E9B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3D25BB" w:rsidRPr="0035030C" w14:paraId="7B912D57" w14:textId="77777777" w:rsidTr="00CA5BCF">
        <w:tc>
          <w:tcPr>
            <w:tcW w:w="2610" w:type="dxa"/>
          </w:tcPr>
          <w:p w14:paraId="14EB7568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803C457" w14:textId="23F7DE2A" w:rsidR="003D25BB" w:rsidRPr="0035030C" w:rsidRDefault="00117E9B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69" w:type="dxa"/>
          </w:tcPr>
          <w:p w14:paraId="339001DE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6A46755" w14:textId="429CF2E9" w:rsidR="003D25BB" w:rsidRPr="0035030C" w:rsidRDefault="00BB52E5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2,790,114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35030C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5F6A866E" w14:textId="13AC672E" w:rsidR="003D25BB" w:rsidRPr="0035030C" w:rsidRDefault="00BB52E5" w:rsidP="00BB52E5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96A1C7D" w14:textId="46CF7213" w:rsidR="003D25BB" w:rsidRPr="0035030C" w:rsidRDefault="00BB52E5" w:rsidP="00BB52E5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5BBDE8" w14:textId="05A5A4EF" w:rsidR="003D25BB" w:rsidRPr="0035030C" w:rsidRDefault="00117E9B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</w:tr>
      <w:tr w:rsidR="00771E16" w:rsidRPr="0035030C" w14:paraId="7307F898" w14:textId="77777777" w:rsidTr="00CA5BCF">
        <w:tc>
          <w:tcPr>
            <w:tcW w:w="2610" w:type="dxa"/>
          </w:tcPr>
          <w:p w14:paraId="619F0619" w14:textId="0B5F10A7" w:rsidR="00771E16" w:rsidRPr="00771E16" w:rsidRDefault="00771E16" w:rsidP="00532F0D">
            <w:pPr>
              <w:spacing w:line="340" w:lineRule="exact"/>
              <w:ind w:left="450" w:right="-110" w:hanging="270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</w:t>
            </w:r>
            <w:r w:rsidR="00532F0D">
              <w:rPr>
                <w:rFonts w:asciiTheme="majorBidi" w:hAnsiTheme="majorBidi" w:hint="cs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2CB9D994" w14:textId="0D58A9D8" w:rsidR="00771E16" w:rsidRDefault="00117E9B" w:rsidP="00771E16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9" w:type="dxa"/>
          </w:tcPr>
          <w:p w14:paraId="70DCDD34" w14:textId="77777777" w:rsidR="00771E16" w:rsidRPr="0035030C" w:rsidRDefault="00771E16" w:rsidP="003E2365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41EF6F2" w14:textId="0F8CDACD" w:rsidR="00771E16" w:rsidRDefault="00117E9B" w:rsidP="00771E1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F480DA" w14:textId="77777777" w:rsidR="00771E16" w:rsidRPr="0035030C" w:rsidRDefault="00771E16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8FFE3FE" w14:textId="4445863E" w:rsidR="00771E16" w:rsidRDefault="00117E9B" w:rsidP="00771E16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771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BDA54FA" w14:textId="77777777" w:rsidR="00771E16" w:rsidRPr="0035030C" w:rsidRDefault="00771E16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1FABC29" w14:textId="704A4002" w:rsidR="00771E16" w:rsidRDefault="00771E16" w:rsidP="003E2365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B11335C" w14:textId="77777777" w:rsidR="00771E16" w:rsidRPr="0035030C" w:rsidRDefault="00771E16" w:rsidP="003E2365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DEC0851" w14:textId="5F62E67B" w:rsidR="00771E16" w:rsidRDefault="00117E9B" w:rsidP="003E2365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D25BB" w:rsidRPr="0035030C" w14:paraId="5699D066" w14:textId="77777777" w:rsidTr="00CA5BCF">
        <w:tc>
          <w:tcPr>
            <w:tcW w:w="2610" w:type="dxa"/>
          </w:tcPr>
          <w:p w14:paraId="70691653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A8A6F1C" w14:textId="5ED71F93" w:rsidR="003D25BB" w:rsidRPr="0035030C" w:rsidRDefault="00117E9B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FD3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69" w:type="dxa"/>
          </w:tcPr>
          <w:p w14:paraId="7BD52982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BA6641A" w14:textId="3AA439A7" w:rsidR="003D25BB" w:rsidRPr="0035030C" w:rsidRDefault="00117E9B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FD3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33BDE2" w14:textId="0E1A6E63" w:rsidR="003D25BB" w:rsidRPr="0035030C" w:rsidRDefault="00117E9B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FD34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D844354" w14:textId="3533C3A7" w:rsidR="003D25BB" w:rsidRPr="0035030C" w:rsidRDefault="00117E9B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FD34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4233AF7" w14:textId="67B5478F" w:rsidR="003D25BB" w:rsidRPr="0035030C" w:rsidRDefault="00117E9B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FD34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3D25BB" w:rsidRPr="0035030C" w14:paraId="7B00B180" w14:textId="77777777" w:rsidTr="00CA5BCF">
        <w:tc>
          <w:tcPr>
            <w:tcW w:w="2610" w:type="dxa"/>
          </w:tcPr>
          <w:p w14:paraId="2655318F" w14:textId="77777777" w:rsidR="003D25BB" w:rsidRPr="0035030C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AF8C4" w14:textId="3C9A76D7" w:rsidR="003D25BB" w:rsidRPr="0035030C" w:rsidRDefault="00117E9B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69" w:type="dxa"/>
          </w:tcPr>
          <w:p w14:paraId="16064B6D" w14:textId="77777777" w:rsidR="003D25BB" w:rsidRPr="0035030C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A884E5F" w14:textId="5A385E1B" w:rsidR="003D25BB" w:rsidRPr="0035030C" w:rsidRDefault="00117E9B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C52E99C" w14:textId="0CFDB319" w:rsidR="003D25BB" w:rsidRPr="0035030C" w:rsidRDefault="00117E9B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71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="00771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F3D7635" w14:textId="369AE63B" w:rsidR="003D25BB" w:rsidRPr="0035030C" w:rsidRDefault="00771E16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65F8F13" w14:textId="255B1C87" w:rsidR="003D25BB" w:rsidRPr="0035030C" w:rsidRDefault="00117E9B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771E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6133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</w:tr>
      <w:tr w:rsidR="003D25BB" w:rsidRPr="0035030C" w14:paraId="525DED19" w14:textId="77777777" w:rsidTr="00CA5BCF">
        <w:tc>
          <w:tcPr>
            <w:tcW w:w="2610" w:type="dxa"/>
          </w:tcPr>
          <w:p w14:paraId="64A68764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0BF93BB1" w:rsidR="003D25BB" w:rsidRPr="0035030C" w:rsidRDefault="00117E9B" w:rsidP="00CD1DBD">
            <w:pPr>
              <w:tabs>
                <w:tab w:val="decimal" w:pos="876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867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269" w:type="dxa"/>
          </w:tcPr>
          <w:p w14:paraId="4816F8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8FA4" w14:textId="3650201F" w:rsidR="003D25BB" w:rsidRPr="0035030C" w:rsidRDefault="00117E9B" w:rsidP="00D65C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851B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174,251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E476B" w14:textId="64B68FEE" w:rsidR="003D25BB" w:rsidRPr="0035030C" w:rsidRDefault="00117E9B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51B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674,022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6FF54" w14:textId="71BCAA52" w:rsidR="003D25BB" w:rsidRPr="0035030C" w:rsidRDefault="00117E9B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51B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51B87" w14:textId="642163A5" w:rsidR="003D25BB" w:rsidRPr="0035030C" w:rsidRDefault="00117E9B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 w:rsidR="00771E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</w:p>
        </w:tc>
      </w:tr>
      <w:tr w:rsidR="00643329" w:rsidRPr="0035030C" w14:paraId="3D71D0A0" w14:textId="77777777" w:rsidTr="007474FF">
        <w:trPr>
          <w:tblHeader/>
        </w:trPr>
        <w:tc>
          <w:tcPr>
            <w:tcW w:w="2610" w:type="dxa"/>
            <w:vAlign w:val="bottom"/>
          </w:tcPr>
          <w:p w14:paraId="63D88007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03B47825" w14:textId="1168B9E2" w:rsidR="00643329" w:rsidRPr="0035030C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621ECBFF" w14:textId="77777777" w:rsidTr="00CA5BCF">
        <w:trPr>
          <w:tblHeader/>
        </w:trPr>
        <w:tc>
          <w:tcPr>
            <w:tcW w:w="2610" w:type="dxa"/>
            <w:vAlign w:val="bottom"/>
          </w:tcPr>
          <w:p w14:paraId="45D6A68F" w14:textId="5D80B472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33D7E839" w14:textId="19FF3C6E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CF49624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E30CF33" w14:textId="31796AB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189B590" w14:textId="77777777" w:rsidR="00643329" w:rsidRPr="0035030C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D6C5F8E" w14:textId="29D37D4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19AADC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0A0B1B" w14:textId="5C8307E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58D3CA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CC1CE93" w14:textId="65A7415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5030C" w14:paraId="419C07FA" w14:textId="77777777" w:rsidTr="007474FF">
        <w:trPr>
          <w:tblHeader/>
        </w:trPr>
        <w:tc>
          <w:tcPr>
            <w:tcW w:w="2610" w:type="dxa"/>
            <w:vAlign w:val="bottom"/>
          </w:tcPr>
          <w:p w14:paraId="5284D35F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CADC644" w14:textId="4B685CAA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36F50FF4" w14:textId="77777777" w:rsidTr="00CA5BCF">
        <w:trPr>
          <w:tblHeader/>
        </w:trPr>
        <w:tc>
          <w:tcPr>
            <w:tcW w:w="2610" w:type="dxa"/>
          </w:tcPr>
          <w:p w14:paraId="19EAE388" w14:textId="77777777" w:rsidR="00643329" w:rsidRPr="0035030C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6327867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5F3815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77331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10AF87E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BBD82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AD205DC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379666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D9199DA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C80F06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1B505F43" w14:textId="77777777" w:rsidTr="00CA5BCF">
        <w:tc>
          <w:tcPr>
            <w:tcW w:w="2610" w:type="dxa"/>
          </w:tcPr>
          <w:p w14:paraId="7271D503" w14:textId="77777777" w:rsidR="00973AEB" w:rsidRPr="0035030C" w:rsidRDefault="00973AEB" w:rsidP="00973AEB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405B7F9" w14:textId="4AD4C70D" w:rsidR="00973AEB" w:rsidRPr="0035030C" w:rsidRDefault="00117E9B" w:rsidP="00C37160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269" w:type="dxa"/>
          </w:tcPr>
          <w:p w14:paraId="3A6F83E1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3231FF5" w14:textId="70FF956A" w:rsidR="00973AEB" w:rsidRPr="0035030C" w:rsidRDefault="00117E9B" w:rsidP="00C3716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58DF64F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22F1BA7" w14:textId="161C6ABA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4449F2D" w14:textId="77777777" w:rsidR="00973AEB" w:rsidRPr="0035030C" w:rsidRDefault="00973AEB" w:rsidP="00973AE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79B3C17" w14:textId="6CFB2A56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95D27C8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5CBED03" w14:textId="52A5B173" w:rsidR="00973AEB" w:rsidRPr="0035030C" w:rsidRDefault="00117E9B" w:rsidP="00C3716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973AEB" w:rsidRPr="0035030C" w14:paraId="299C0640" w14:textId="77777777" w:rsidTr="00CA5BCF">
        <w:tc>
          <w:tcPr>
            <w:tcW w:w="2610" w:type="dxa"/>
          </w:tcPr>
          <w:p w14:paraId="756358A4" w14:textId="77777777" w:rsidR="00973AEB" w:rsidRPr="0035030C" w:rsidRDefault="00973AEB" w:rsidP="00973AEB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7F4C7A78" w14:textId="332127B8" w:rsidR="00973AEB" w:rsidRPr="0035030C" w:rsidRDefault="00117E9B" w:rsidP="00973AEB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269" w:type="dxa"/>
          </w:tcPr>
          <w:p w14:paraId="34034734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CCF683C" w14:textId="6D32BD08" w:rsidR="00973AEB" w:rsidRPr="0035030C" w:rsidRDefault="00117E9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31312">
              <w:rPr>
                <w:rFonts w:asciiTheme="majorBidi" w:hAnsiTheme="majorBidi" w:cstheme="majorBidi"/>
                <w:sz w:val="24"/>
                <w:szCs w:val="24"/>
              </w:rPr>
              <w:t>207,614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BDEB78A" w14:textId="77777777" w:rsidR="00973AEB" w:rsidRPr="0035030C" w:rsidRDefault="00973AEB" w:rsidP="00973AEB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6A33F8C8" w14:textId="271F6A87" w:rsidR="00973AEB" w:rsidRPr="0035030C" w:rsidRDefault="00331312" w:rsidP="003313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6DBEDB7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E3B7640" w14:textId="5B260FA8" w:rsidR="00973AEB" w:rsidRPr="0035030C" w:rsidRDefault="00331312" w:rsidP="003313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3436E3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02A80CC" w14:textId="546F98D3" w:rsidR="00973AEB" w:rsidRPr="0035030C" w:rsidRDefault="00117E9B" w:rsidP="00973AEB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</w:tr>
      <w:tr w:rsidR="00973AEB" w:rsidRPr="0035030C" w14:paraId="63F7E467" w14:textId="77777777" w:rsidTr="00D249FA">
        <w:tc>
          <w:tcPr>
            <w:tcW w:w="2610" w:type="dxa"/>
          </w:tcPr>
          <w:p w14:paraId="650A795B" w14:textId="09063026" w:rsidR="00973AEB" w:rsidRPr="0035030C" w:rsidRDefault="00973AEB" w:rsidP="00973AEB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AEB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DDE94F7" w14:textId="0CB343E3" w:rsidR="00973AEB" w:rsidRPr="002810CA" w:rsidRDefault="00117E9B" w:rsidP="00973AEB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9" w:type="dxa"/>
          </w:tcPr>
          <w:p w14:paraId="3F05B0B5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5858D596" w14:textId="38170A65" w:rsidR="00973AEB" w:rsidRPr="002810CA" w:rsidRDefault="00117E9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306C06B" w14:textId="77777777" w:rsidR="00973AEB" w:rsidRPr="0035030C" w:rsidRDefault="00973AEB" w:rsidP="00973AEB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1510BC6A" w14:textId="35D2E824" w:rsidR="00973AEB" w:rsidRPr="002810CA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18E56E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C268C45" w14:textId="77207CF3" w:rsidR="00973AEB" w:rsidRPr="002810CA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DE00EB4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7A0EEDA" w14:textId="1FD04633" w:rsidR="00973AEB" w:rsidRPr="002810CA" w:rsidRDefault="00117E9B" w:rsidP="00973AEB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73AEB" w:rsidRPr="0035030C" w14:paraId="016308AE" w14:textId="77777777" w:rsidTr="00CA5BCF">
        <w:tc>
          <w:tcPr>
            <w:tcW w:w="2610" w:type="dxa"/>
          </w:tcPr>
          <w:p w14:paraId="3C8A3C70" w14:textId="77777777" w:rsidR="00973AEB" w:rsidRPr="0035030C" w:rsidRDefault="00973AEB" w:rsidP="00973AEB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E3D6FCD" w14:textId="2B8BBC55" w:rsidR="00973AEB" w:rsidRPr="0035030C" w:rsidRDefault="00117E9B" w:rsidP="00973AEB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69" w:type="dxa"/>
          </w:tcPr>
          <w:p w14:paraId="35F6E084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5B100803" w14:textId="7806F04B" w:rsidR="00973AEB" w:rsidRPr="0035030C" w:rsidRDefault="00117E9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1102FB0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022930" w14:textId="74F4A9BC" w:rsidR="00973AEB" w:rsidRPr="0035030C" w:rsidRDefault="00117E9B" w:rsidP="00973AEB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EF2DD65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624460E" w14:textId="5FC53DE6" w:rsidR="00973AEB" w:rsidRPr="0035030C" w:rsidRDefault="00117E9B" w:rsidP="00973AEB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8A0632D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C0971E4" w14:textId="1F94E32E" w:rsidR="00973AEB" w:rsidRPr="0035030C" w:rsidRDefault="00117E9B" w:rsidP="00973AEB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973AEB" w:rsidRPr="0035030C" w14:paraId="4E909B10" w14:textId="77777777" w:rsidTr="00CA5BCF">
        <w:tc>
          <w:tcPr>
            <w:tcW w:w="2610" w:type="dxa"/>
          </w:tcPr>
          <w:p w14:paraId="4F50AE50" w14:textId="77777777" w:rsidR="00973AEB" w:rsidRPr="0035030C" w:rsidRDefault="00973AEB" w:rsidP="00973AEB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3C0841" w14:textId="68B341C1" w:rsidR="00973AEB" w:rsidRPr="0035030C" w:rsidRDefault="00117E9B" w:rsidP="00973AEB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69" w:type="dxa"/>
          </w:tcPr>
          <w:p w14:paraId="4B159F12" w14:textId="77777777" w:rsidR="00973AEB" w:rsidRPr="0035030C" w:rsidRDefault="00973AEB" w:rsidP="00973AEB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784603D" w14:textId="7127F49C" w:rsidR="00973AEB" w:rsidRPr="0035030C" w:rsidRDefault="00117E9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C6CD0D0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05938E70" w14:textId="6DFFCF89" w:rsidR="00973AEB" w:rsidRPr="0035030C" w:rsidRDefault="00117E9B" w:rsidP="00973AEB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8CC0E1F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7466DEB" w14:textId="28E3F3AB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3F37BC2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EDF7B79" w14:textId="3A9E568D" w:rsidR="00973AEB" w:rsidRPr="0035030C" w:rsidRDefault="00117E9B" w:rsidP="00973AEB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73AEB" w:rsidRPr="0035030C" w14:paraId="56C3FBF8" w14:textId="77777777" w:rsidTr="00CA5BCF">
        <w:tc>
          <w:tcPr>
            <w:tcW w:w="2610" w:type="dxa"/>
          </w:tcPr>
          <w:p w14:paraId="1C9980F1" w14:textId="77777777" w:rsidR="00973AEB" w:rsidRPr="0035030C" w:rsidRDefault="00973AEB" w:rsidP="00973AEB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46602" w14:textId="421C2C0E" w:rsidR="00973AEB" w:rsidRPr="0035030C" w:rsidRDefault="00117E9B" w:rsidP="00973AEB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740</w:t>
            </w:r>
          </w:p>
        </w:tc>
        <w:tc>
          <w:tcPr>
            <w:tcW w:w="269" w:type="dxa"/>
          </w:tcPr>
          <w:p w14:paraId="05FA2702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727C1" w14:textId="1CFFC809" w:rsidR="00973AEB" w:rsidRPr="0035030C" w:rsidRDefault="00117E9B" w:rsidP="00973AE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331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267,234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57D0183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D5BB" w14:textId="6541317A" w:rsidR="00973AEB" w:rsidRPr="0035030C" w:rsidRDefault="00117E9B" w:rsidP="00973AEB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331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90,191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FA74A49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CD2C" w14:textId="04CA8AE3" w:rsidR="00973AEB" w:rsidRPr="0035030C" w:rsidRDefault="00331312" w:rsidP="00973AEB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37,887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1A11E86" w14:textId="77777777" w:rsidR="00973AEB" w:rsidRPr="0035030C" w:rsidRDefault="00973AEB" w:rsidP="00973AE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D929" w14:textId="6D3B67B1" w:rsidR="00973AEB" w:rsidRPr="0035030C" w:rsidRDefault="00117E9B" w:rsidP="00973AEB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  <w:r w:rsidR="00973A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</w:tr>
    </w:tbl>
    <w:p w14:paraId="38106D6C" w14:textId="77777777" w:rsidR="00E60D51" w:rsidRPr="00815252" w:rsidRDefault="00E60D51" w:rsidP="0049618D">
      <w:pPr>
        <w:pStyle w:val="Ang15"/>
        <w:rPr>
          <w:rFonts w:asciiTheme="majorBidi" w:hAnsiTheme="majorBidi" w:cstheme="majorBidi"/>
          <w:highlight w:val="yellow"/>
        </w:rPr>
      </w:pPr>
    </w:p>
    <w:p w14:paraId="0B670804" w14:textId="15587B94" w:rsidR="00A0199E" w:rsidRPr="00815252" w:rsidRDefault="00A0199E" w:rsidP="002A2F87">
      <w:pPr>
        <w:pStyle w:val="Ang15"/>
        <w:rPr>
          <w:rFonts w:asciiTheme="majorBidi" w:hAnsiTheme="majorBidi" w:cstheme="majorBidi"/>
          <w:i/>
          <w:iCs/>
        </w:rPr>
      </w:pPr>
      <w:r w:rsidRPr="00815252">
        <w:rPr>
          <w:rFonts w:asciiTheme="majorBidi" w:hAnsiTheme="majorBidi" w:cstheme="majorBidi"/>
          <w:i/>
          <w:iCs/>
        </w:rPr>
        <w:t>(</w:t>
      </w:r>
      <w:r w:rsidR="00643329" w:rsidRPr="00815252">
        <w:rPr>
          <w:rFonts w:asciiTheme="majorBidi" w:hAnsiTheme="majorBidi" w:cstheme="majorBidi"/>
          <w:i/>
          <w:iCs/>
          <w:cs/>
        </w:rPr>
        <w:t>ข</w:t>
      </w:r>
      <w:r w:rsidRPr="00815252">
        <w:rPr>
          <w:rFonts w:asciiTheme="majorBidi" w:hAnsiTheme="majorBidi" w:cstheme="majorBidi"/>
          <w:i/>
          <w:iCs/>
        </w:rPr>
        <w:t>.</w:t>
      </w:r>
      <w:r w:rsidR="00117E9B" w:rsidRPr="00117E9B">
        <w:rPr>
          <w:rFonts w:asciiTheme="majorBidi" w:hAnsiTheme="majorBidi" w:cstheme="majorBidi"/>
          <w:i/>
          <w:iCs/>
        </w:rPr>
        <w:t>3</w:t>
      </w:r>
      <w:r w:rsidRPr="00815252">
        <w:rPr>
          <w:rFonts w:asciiTheme="majorBidi" w:hAnsiTheme="majorBidi" w:cstheme="majorBidi"/>
          <w:i/>
          <w:iCs/>
        </w:rPr>
        <w:t>)</w:t>
      </w:r>
      <w:r w:rsidR="002A2F87" w:rsidRPr="00815252">
        <w:rPr>
          <w:rFonts w:asciiTheme="majorBidi" w:hAnsiTheme="majorBidi" w:cstheme="majorBidi"/>
          <w:i/>
          <w:iCs/>
        </w:rPr>
        <w:t xml:space="preserve"> </w:t>
      </w:r>
      <w:r w:rsidRPr="00815252">
        <w:rPr>
          <w:rFonts w:asciiTheme="majorBidi" w:hAnsiTheme="majorBidi" w:cstheme="majorBidi"/>
          <w:i/>
          <w:iCs/>
          <w:cs/>
        </w:rPr>
        <w:t>ความเสี่ยงด้านตลาด</w:t>
      </w:r>
    </w:p>
    <w:p w14:paraId="3613D029" w14:textId="06616301" w:rsidR="00A0199E" w:rsidRPr="00815252" w:rsidRDefault="00A0199E" w:rsidP="00F47B23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6BC2F2" w14:textId="0A28A9A4" w:rsidR="00643329" w:rsidRPr="0035030C" w:rsidRDefault="00643329" w:rsidP="002A2F87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1D3763" w14:textId="77777777" w:rsidR="00824521" w:rsidRPr="0035030C" w:rsidRDefault="0082452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br w:type="page"/>
      </w:r>
    </w:p>
    <w:p w14:paraId="56129DBD" w14:textId="7E9D6A1F" w:rsidR="00027F5D" w:rsidRPr="0035030C" w:rsidRDefault="00027F5D" w:rsidP="005D0EF9">
      <w:pPr>
        <w:pStyle w:val="block"/>
        <w:spacing w:after="0" w:line="240" w:lineRule="auto"/>
        <w:ind w:left="1710" w:right="-7" w:hanging="720"/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23F5" w:rsidRPr="0035030C">
        <w:rPr>
          <w:rFonts w:asciiTheme="majorBidi" w:hAnsiTheme="majorBidi" w:cstheme="majorBidi"/>
          <w:sz w:val="30"/>
          <w:szCs w:val="30"/>
          <w:cs/>
        </w:rPr>
        <w:t>ข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35030C">
        <w:rPr>
          <w:rFonts w:asciiTheme="majorBidi" w:hAnsiTheme="majorBidi" w:cstheme="majorBidi"/>
          <w:sz w:val="30"/>
          <w:szCs w:val="30"/>
        </w:rPr>
        <w:t xml:space="preserve">) </w:t>
      </w: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35030C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0"/>
          <w:szCs w:val="20"/>
        </w:rPr>
      </w:pPr>
    </w:p>
    <w:p w14:paraId="30F3B238" w14:textId="7FB53BA9" w:rsidR="00E0608E" w:rsidRPr="0035030C" w:rsidRDefault="00C823F5" w:rsidP="00E0608E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E0608E" w:rsidRPr="0035030C">
        <w:rPr>
          <w:rFonts w:asciiTheme="majorBidi" w:hAnsiTheme="majorBidi" w:cstheme="majorBidi"/>
          <w:sz w:val="30"/>
          <w:szCs w:val="30"/>
          <w:cs/>
        </w:rPr>
        <w:t>รายการซื้อและขายสินค้า</w:t>
      </w:r>
      <w:r w:rsidR="001D73EF">
        <w:rPr>
          <w:rFonts w:asciiTheme="majorBidi" w:hAnsiTheme="majorBidi" w:cstheme="majorBidi"/>
          <w:sz w:val="30"/>
          <w:szCs w:val="30"/>
        </w:rPr>
        <w:t xml:space="preserve"> </w:t>
      </w:r>
      <w:r w:rsidR="00816D9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0608E" w:rsidRPr="0035030C">
        <w:rPr>
          <w:rFonts w:asciiTheme="majorBidi" w:hAnsiTheme="majorBidi" w:cstheme="majorBidi"/>
          <w:sz w:val="30"/>
          <w:szCs w:val="30"/>
          <w:cs/>
        </w:rPr>
        <w:t xml:space="preserve">ซื้อเครื่องจักรและอุปกรณ์ที่เป็นเงินตราต่างประเทศ </w:t>
      </w:r>
    </w:p>
    <w:p w14:paraId="5B4B8AB9" w14:textId="216A660F" w:rsidR="00CA5BCF" w:rsidRPr="0035030C" w:rsidRDefault="00CA5BC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35030C" w14:paraId="63881994" w14:textId="77777777" w:rsidTr="008244EC">
        <w:trPr>
          <w:tblHeader/>
        </w:trPr>
        <w:tc>
          <w:tcPr>
            <w:tcW w:w="2610" w:type="dxa"/>
          </w:tcPr>
          <w:p w14:paraId="130511E4" w14:textId="0AAAA447" w:rsidR="00BC7750" w:rsidRPr="0035030C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35030C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2189" w:rsidRPr="0035030C" w14:paraId="2AFD6CF6" w14:textId="77777777" w:rsidTr="008244EC">
        <w:trPr>
          <w:tblHeader/>
        </w:trPr>
        <w:tc>
          <w:tcPr>
            <w:tcW w:w="2610" w:type="dxa"/>
          </w:tcPr>
          <w:p w14:paraId="774A2C30" w14:textId="47723FDF" w:rsidR="00192189" w:rsidRPr="0035030C" w:rsidRDefault="00192189" w:rsidP="00192189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="00117E9B" w:rsidRPr="00117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10AF648A" w:rsidR="00192189" w:rsidRPr="0035030C" w:rsidRDefault="00117E9B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DFE7AFB" w14:textId="77777777" w:rsidR="00192189" w:rsidRPr="0035030C" w:rsidRDefault="00192189" w:rsidP="0019218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37FBCA3E" w:rsidR="00192189" w:rsidRPr="0035030C" w:rsidRDefault="00117E9B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21" w:type="dxa"/>
          </w:tcPr>
          <w:p w14:paraId="7D76B6A4" w14:textId="77777777" w:rsidR="00192189" w:rsidRPr="0035030C" w:rsidRDefault="00192189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1EAF6246" w:rsidR="00192189" w:rsidRPr="0035030C" w:rsidRDefault="00117E9B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B3EE286" w14:textId="77777777" w:rsidR="00192189" w:rsidRPr="0035030C" w:rsidRDefault="00192189" w:rsidP="0019218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48ADC257" w:rsidR="00192189" w:rsidRPr="0035030C" w:rsidRDefault="00117E9B" w:rsidP="00192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92189" w:rsidRPr="0035030C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192189" w:rsidRPr="0035030C" w:rsidRDefault="00192189" w:rsidP="0019218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92189" w:rsidRPr="0035030C" w14:paraId="716BBD9D" w14:textId="77777777" w:rsidTr="008244EC">
        <w:tc>
          <w:tcPr>
            <w:tcW w:w="2610" w:type="dxa"/>
          </w:tcPr>
          <w:p w14:paraId="33A92395" w14:textId="77777777" w:rsidR="00192189" w:rsidRPr="0035030C" w:rsidRDefault="00192189" w:rsidP="0019218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192189" w:rsidRPr="0035030C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192189" w:rsidRPr="0035030C" w:rsidRDefault="00192189" w:rsidP="00192189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192189" w:rsidRPr="0035030C" w:rsidRDefault="00192189" w:rsidP="0019218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62C5F7BA" w14:textId="77777777" w:rsidTr="00D249FA">
        <w:tc>
          <w:tcPr>
            <w:tcW w:w="2610" w:type="dxa"/>
          </w:tcPr>
          <w:p w14:paraId="4D561E08" w14:textId="77777777" w:rsidR="00973AEB" w:rsidRPr="0035030C" w:rsidRDefault="00973AEB" w:rsidP="00973AEB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BCAE541" w14:textId="070BDAAA" w:rsidR="00973AEB" w:rsidRPr="0035030C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290A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70" w:type="dxa"/>
            <w:vAlign w:val="center"/>
          </w:tcPr>
          <w:p w14:paraId="31C9F25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B62B3AC" w14:textId="5E152613" w:rsidR="00973AEB" w:rsidRPr="00E76EE0" w:rsidRDefault="00117E9B" w:rsidP="00C37160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973A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321" w:type="dxa"/>
            <w:vAlign w:val="center"/>
          </w:tcPr>
          <w:p w14:paraId="04938C9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B84BAFF" w14:textId="7B6F92B8" w:rsidR="00973AEB" w:rsidRPr="00E76EE0" w:rsidRDefault="00117E9B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center"/>
          </w:tcPr>
          <w:p w14:paraId="1E06891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331088FE" w:rsidR="00973AEB" w:rsidRPr="00E76EE0" w:rsidRDefault="00117E9B" w:rsidP="00C37160">
            <w:pPr>
              <w:tabs>
                <w:tab w:val="decimal" w:pos="9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73AEB" w:rsidRPr="0035030C" w14:paraId="3680F9E6" w14:textId="77777777" w:rsidTr="00D249FA">
        <w:tc>
          <w:tcPr>
            <w:tcW w:w="2610" w:type="dxa"/>
          </w:tcPr>
          <w:p w14:paraId="5FBD8365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46697F5" w14:textId="3B2A7CC3" w:rsidR="00973AEB" w:rsidRPr="0035030C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290A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270" w:type="dxa"/>
            <w:vAlign w:val="center"/>
          </w:tcPr>
          <w:p w14:paraId="6EE03272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9FC3235" w14:textId="0E6CCECB" w:rsidR="00973AEB" w:rsidRPr="0035030C" w:rsidRDefault="00117E9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="00973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321" w:type="dxa"/>
            <w:vAlign w:val="center"/>
          </w:tcPr>
          <w:p w14:paraId="4B1ED938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801B7F" w14:textId="3BB094C8" w:rsidR="00973AEB" w:rsidRPr="00E76EE0" w:rsidRDefault="00B073E7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2ABD56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21442DB3" w:rsidR="00973AEB" w:rsidRPr="00E76EE0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AEB" w:rsidRPr="0035030C" w14:paraId="421139E5" w14:textId="77777777" w:rsidTr="00D249FA">
        <w:tc>
          <w:tcPr>
            <w:tcW w:w="2610" w:type="dxa"/>
          </w:tcPr>
          <w:p w14:paraId="13F99A5B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9A3532C" w14:textId="3CD43B3D" w:rsidR="00973AEB" w:rsidRPr="0035030C" w:rsidRDefault="00290A65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9BAAF1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9DB61EA" w14:textId="19E370C0" w:rsidR="00973AEB" w:rsidRPr="0035030C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vAlign w:val="center"/>
          </w:tcPr>
          <w:p w14:paraId="00482B13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BA91BF1" w14:textId="2AD302FD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51A1D48D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62D908C0" w:rsidR="00973AEB" w:rsidRPr="00E76EE0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2F3FB275" w14:textId="77777777" w:rsidTr="00D249FA">
        <w:tc>
          <w:tcPr>
            <w:tcW w:w="2610" w:type="dxa"/>
          </w:tcPr>
          <w:p w14:paraId="29E6DCE3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B4AA03" w14:textId="35279C2D" w:rsidR="00973AEB" w:rsidRPr="0035030C" w:rsidRDefault="00290A65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130BC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5EAFBBF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2C8B33F" w14:textId="17D0BB99" w:rsidR="00973AEB" w:rsidRPr="00E76EE0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center"/>
          </w:tcPr>
          <w:p w14:paraId="689117BB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484258" w14:textId="5D860C74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30BC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6C25F98A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5F055832" w:rsidR="00973AEB" w:rsidRPr="00E76EE0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4529D752" w14:textId="77777777" w:rsidTr="00D249FA">
        <w:tc>
          <w:tcPr>
            <w:tcW w:w="2610" w:type="dxa"/>
          </w:tcPr>
          <w:p w14:paraId="0E617636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009F47" w14:textId="6D6F2030" w:rsidR="00973AEB" w:rsidRDefault="00290A65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EEB4055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320FD90B" w14:textId="2DCF563E" w:rsidR="00973AEB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560</w:t>
            </w:r>
            <w:r w:rsidRPr="00B76C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25063E82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B98CDF3" w14:textId="13A3E818" w:rsidR="00973AEB" w:rsidRPr="000D1CAA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21E37B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F20B76F" w14:textId="48DA6976" w:rsidR="00973AEB" w:rsidRPr="002810CA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1C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808</w:t>
            </w:r>
            <w:r w:rsidRPr="000D1C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765</w:t>
            </w:r>
            <w:r w:rsidRPr="000D1C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73AEB" w:rsidRPr="0035030C" w14:paraId="3700058B" w14:textId="77777777" w:rsidTr="00D249FA">
        <w:tc>
          <w:tcPr>
            <w:tcW w:w="2610" w:type="dxa"/>
          </w:tcPr>
          <w:p w14:paraId="3C5067B3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6FF49" w14:textId="77777777" w:rsidR="00973AEB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9C9BBD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B0F8431" w14:textId="77777777" w:rsidR="00973AEB" w:rsidRDefault="00973AEB" w:rsidP="00973AEB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" w:type="dxa"/>
            <w:vAlign w:val="bottom"/>
          </w:tcPr>
          <w:p w14:paraId="7D4F202B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F91FFB0" w14:textId="77777777" w:rsidR="00973AEB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0AFCB1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38D18DF" w14:textId="77777777" w:rsidR="00973AEB" w:rsidRPr="002810CA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73AEB" w:rsidRPr="0035030C" w14:paraId="49380A25" w14:textId="77777777" w:rsidTr="00D249FA">
        <w:tc>
          <w:tcPr>
            <w:tcW w:w="2610" w:type="dxa"/>
          </w:tcPr>
          <w:p w14:paraId="2671E7ED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vAlign w:val="bottom"/>
          </w:tcPr>
          <w:p w14:paraId="7ADB2E7C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933E83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3CD1FDFC" w14:textId="77777777" w:rsidR="00973AEB" w:rsidRPr="0035030C" w:rsidRDefault="00973AEB" w:rsidP="00973AEB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bottom"/>
          </w:tcPr>
          <w:p w14:paraId="5F097095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830DB46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192FA216" w14:textId="77777777" w:rsidTr="00D249FA">
        <w:tc>
          <w:tcPr>
            <w:tcW w:w="2610" w:type="dxa"/>
          </w:tcPr>
          <w:p w14:paraId="05EA04E3" w14:textId="77777777" w:rsidR="00973AEB" w:rsidRPr="0035030C" w:rsidRDefault="00973AEB" w:rsidP="00973AEB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DCA2AF7" w14:textId="12DE20DE" w:rsidR="00973AEB" w:rsidRPr="00B13674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270" w:type="dxa"/>
            <w:vAlign w:val="bottom"/>
          </w:tcPr>
          <w:p w14:paraId="4FDF2FE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403D9998" w14:textId="461AB9D1" w:rsidR="00973AEB" w:rsidRPr="00B13674" w:rsidRDefault="00117E9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AEB"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321" w:type="dxa"/>
            <w:vAlign w:val="bottom"/>
          </w:tcPr>
          <w:p w14:paraId="163A2C8B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0CB9F8B" w14:textId="53DA9FE0" w:rsidR="00973AEB" w:rsidRPr="0035030C" w:rsidRDefault="00117E9B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6" w:type="dxa"/>
            <w:vAlign w:val="bottom"/>
          </w:tcPr>
          <w:p w14:paraId="2EB4898A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6C92D343" w:rsidR="00973AEB" w:rsidRPr="00E76EE0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AEB" w:rsidRPr="0035030C" w14:paraId="1A3D9043" w14:textId="77777777" w:rsidTr="00D249FA">
        <w:tc>
          <w:tcPr>
            <w:tcW w:w="2610" w:type="dxa"/>
          </w:tcPr>
          <w:p w14:paraId="5369D3C6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DEE2C19" w14:textId="5632294F" w:rsidR="00973AEB" w:rsidRPr="00B13674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73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270" w:type="dxa"/>
            <w:vAlign w:val="bottom"/>
          </w:tcPr>
          <w:p w14:paraId="551E746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C646B8A" w14:textId="165DDF4D" w:rsidR="00973AEB" w:rsidRPr="00B13674" w:rsidRDefault="00117E9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3AEB"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321" w:type="dxa"/>
            <w:vAlign w:val="bottom"/>
          </w:tcPr>
          <w:p w14:paraId="037E31A0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B428C36" w14:textId="64172210" w:rsidR="00973AEB" w:rsidRPr="0035030C" w:rsidRDefault="00B073E7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6FB79711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AEB" w:rsidRPr="0035030C" w14:paraId="0BBDD05B" w14:textId="77777777" w:rsidTr="00D249FA">
        <w:tc>
          <w:tcPr>
            <w:tcW w:w="2610" w:type="dxa"/>
          </w:tcPr>
          <w:p w14:paraId="0E77B449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14BFDCF" w14:textId="7A4E644C" w:rsidR="00973AEB" w:rsidRPr="00B13674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B54A4E5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7946D5F5" w14:textId="11F59C86" w:rsidR="00973AEB" w:rsidRPr="00B13674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2D8B0015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88EE4A5" w14:textId="271C03C8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CE65E91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714C8A21" w:rsidR="00973AEB" w:rsidRPr="00E76EE0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6A9A593B" w14:textId="77777777" w:rsidTr="00D249FA">
        <w:tc>
          <w:tcPr>
            <w:tcW w:w="2610" w:type="dxa"/>
          </w:tcPr>
          <w:p w14:paraId="0BEEF992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90697" w14:textId="58EE0E5B" w:rsidR="00973AEB" w:rsidRPr="00B13674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BAEC3A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A9557C7" w14:textId="075CEF1A" w:rsidR="00973AEB" w:rsidRPr="00B13674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B136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7E55534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A686013" w14:textId="6744756C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13A82D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32C176A5" w:rsidR="00973AEB" w:rsidRPr="00E76EE0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4E10F15B" w14:textId="77777777" w:rsidTr="00D249FA">
        <w:tc>
          <w:tcPr>
            <w:tcW w:w="2610" w:type="dxa"/>
          </w:tcPr>
          <w:p w14:paraId="3E5E29CA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FFCD" w14:textId="4CCC90DE" w:rsidR="00973AEB" w:rsidRPr="00B13674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2E33802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88B15" w14:textId="1ED59004" w:rsidR="00973AEB" w:rsidRPr="00B13674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212C5CE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4CD34" w14:textId="3D9256DC" w:rsidR="00973AEB" w:rsidRPr="00B13674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3712213" w14:textId="77777777" w:rsidR="00973AEB" w:rsidRPr="00B13674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4B1D3BD8" w:rsidR="00973AEB" w:rsidRPr="00B13674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  <w:r w:rsidRPr="00B136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73AEB" w:rsidRPr="0035030C" w14:paraId="40ED0A13" w14:textId="77777777" w:rsidTr="00D249FA">
        <w:tc>
          <w:tcPr>
            <w:tcW w:w="2610" w:type="dxa"/>
          </w:tcPr>
          <w:p w14:paraId="4C36B357" w14:textId="3310027C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vAlign w:val="bottom"/>
          </w:tcPr>
          <w:p w14:paraId="698AEA11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4289B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40AAB8EE" w14:textId="77777777" w:rsidR="00973AEB" w:rsidRPr="0035030C" w:rsidRDefault="00973AEB" w:rsidP="00973AEB">
            <w:pPr>
              <w:tabs>
                <w:tab w:val="decimal" w:pos="880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bottom"/>
          </w:tcPr>
          <w:p w14:paraId="70854ECF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2D5EEC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AEB" w:rsidRPr="0035030C" w14:paraId="0EA8FEE3" w14:textId="77777777" w:rsidTr="00D249FA">
        <w:tc>
          <w:tcPr>
            <w:tcW w:w="2610" w:type="dxa"/>
          </w:tcPr>
          <w:p w14:paraId="36EDB555" w14:textId="77777777" w:rsidR="00973AEB" w:rsidRPr="0035030C" w:rsidRDefault="00973AEB" w:rsidP="00973AEB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852565E" w14:textId="5391B081" w:rsidR="00973AEB" w:rsidRPr="00EE1F19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73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270" w:type="dxa"/>
            <w:vAlign w:val="bottom"/>
          </w:tcPr>
          <w:p w14:paraId="69C841D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4292D250" w14:textId="44C36A86" w:rsidR="00973AEB" w:rsidRPr="00EE1F19" w:rsidRDefault="00117E9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321" w:type="dxa"/>
            <w:vAlign w:val="bottom"/>
          </w:tcPr>
          <w:p w14:paraId="159B0E8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889CF46" w14:textId="2D29A2F5" w:rsidR="00973AEB" w:rsidRPr="0035030C" w:rsidRDefault="00117E9B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  <w:vAlign w:val="bottom"/>
          </w:tcPr>
          <w:p w14:paraId="59E19608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61CBDCD7" w:rsidR="00973AEB" w:rsidRPr="00E76EE0" w:rsidRDefault="00117E9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</w:tr>
      <w:tr w:rsidR="00973AEB" w:rsidRPr="0035030C" w14:paraId="089CA8CD" w14:textId="77777777" w:rsidTr="00D249FA">
        <w:tc>
          <w:tcPr>
            <w:tcW w:w="2610" w:type="dxa"/>
          </w:tcPr>
          <w:p w14:paraId="35497FA4" w14:textId="0FC63B49" w:rsidR="00973AEB" w:rsidRPr="0035030C" w:rsidRDefault="00973AEB" w:rsidP="00973AEB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5FB292D0" w14:textId="1EC7C295" w:rsidR="00973AEB" w:rsidRPr="00EE1F19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B073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270" w:type="dxa"/>
            <w:vAlign w:val="bottom"/>
          </w:tcPr>
          <w:p w14:paraId="60B7266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6D492C62" w14:textId="3B6C9521" w:rsidR="00973AEB" w:rsidRPr="00EE1F19" w:rsidRDefault="00117E9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973AEB"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321" w:type="dxa"/>
            <w:vAlign w:val="bottom"/>
          </w:tcPr>
          <w:p w14:paraId="2B38AC2E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322EDD" w14:textId="0A5BA9D1" w:rsidR="00973AEB" w:rsidRPr="0035030C" w:rsidRDefault="00B073E7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3C9911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7C917A3" w14:textId="0700D1D9" w:rsidR="00973AEB" w:rsidRPr="00E76EE0" w:rsidRDefault="00973AEB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AEB" w:rsidRPr="0035030C" w14:paraId="622808CE" w14:textId="77777777" w:rsidTr="00D249FA">
        <w:tc>
          <w:tcPr>
            <w:tcW w:w="2610" w:type="dxa"/>
          </w:tcPr>
          <w:p w14:paraId="343E3283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5124947F" w14:textId="10CB20EB" w:rsidR="00973AEB" w:rsidRPr="00EE1F19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3619BDD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2A52AF3" w14:textId="04C059BE" w:rsidR="00973AEB" w:rsidRPr="00EE1F19" w:rsidRDefault="00973AE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256D98ED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8907E1B" w14:textId="1D4E0570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A42D2F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386947E8" w:rsidR="00973AEB" w:rsidRPr="00E76EE0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42EF980F" w14:textId="77777777" w:rsidTr="00D249FA">
        <w:tc>
          <w:tcPr>
            <w:tcW w:w="2610" w:type="dxa"/>
          </w:tcPr>
          <w:p w14:paraId="34E6C04C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6BE7F2" w14:textId="1AD78A36" w:rsidR="00973AEB" w:rsidRPr="00EE1F19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ADFB91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0698BC8D" w14:textId="0DCD9F6A" w:rsidR="00973AEB" w:rsidRPr="00EE1F19" w:rsidRDefault="00973AE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EE1F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2C861CA7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060BAF" w14:textId="798E7E2E" w:rsidR="00973AEB" w:rsidRPr="0035030C" w:rsidRDefault="00B073E7" w:rsidP="00973A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4DD48275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AEB" w:rsidRPr="0035030C" w14:paraId="2E02C583" w14:textId="77777777" w:rsidTr="00D249FA">
        <w:tc>
          <w:tcPr>
            <w:tcW w:w="2610" w:type="dxa"/>
          </w:tcPr>
          <w:p w14:paraId="7CA95182" w14:textId="77777777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F52C" w14:textId="0958C246" w:rsidR="00973AEB" w:rsidRPr="00EE1F19" w:rsidRDefault="00117E9B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B073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</w:t>
            </w:r>
          </w:p>
        </w:tc>
        <w:tc>
          <w:tcPr>
            <w:tcW w:w="270" w:type="dxa"/>
            <w:vAlign w:val="bottom"/>
          </w:tcPr>
          <w:p w14:paraId="1AD23FBA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7287" w14:textId="78C10AA1" w:rsidR="00973AEB" w:rsidRPr="00EE1F19" w:rsidRDefault="00117E9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  <w:r w:rsidR="00973AEB" w:rsidRPr="00EE1F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321" w:type="dxa"/>
            <w:vAlign w:val="bottom"/>
          </w:tcPr>
          <w:p w14:paraId="46AD621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9A770" w14:textId="436B1CA7" w:rsidR="00973AEB" w:rsidRPr="0035030C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B9304F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01192746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73AEB" w:rsidRPr="0035030C" w14:paraId="04DC6A28" w14:textId="77777777" w:rsidTr="00D249FA">
        <w:tc>
          <w:tcPr>
            <w:tcW w:w="2610" w:type="dxa"/>
          </w:tcPr>
          <w:p w14:paraId="302E1379" w14:textId="77777777" w:rsidR="00973AEB" w:rsidRPr="00EC67F0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67F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</w:p>
          <w:p w14:paraId="556AD0E3" w14:textId="72ADE5F1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ที่มีความ</w:t>
            </w:r>
            <w:r w:rsidRPr="00DB79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เสี่ยง</w:t>
            </w:r>
            <w:r w:rsidRPr="00DB79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7F16" w14:textId="14241A97" w:rsidR="00973AEB" w:rsidRPr="00EE1F19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61,579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F045B0B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565C7" w14:textId="6C073C49" w:rsidR="00973AEB" w:rsidRPr="00EE1F19" w:rsidRDefault="00973AE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  <w:r w:rsidRPr="00FD56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vAlign w:val="bottom"/>
          </w:tcPr>
          <w:p w14:paraId="76BE4048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04D0" w14:textId="407F93CA" w:rsidR="00973AEB" w:rsidRDefault="00B073E7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A8686BD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DF25" w14:textId="7791B941" w:rsidR="00973AEB" w:rsidRPr="002810CA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</w:t>
            </w:r>
            <w:r w:rsidRPr="00FD56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73AEB" w:rsidRPr="0035030C" w14:paraId="6E1FACF4" w14:textId="77777777" w:rsidTr="00D249FA">
        <w:tc>
          <w:tcPr>
            <w:tcW w:w="2610" w:type="dxa"/>
          </w:tcPr>
          <w:p w14:paraId="7AF820B1" w14:textId="0E53B603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A41">
              <w:rPr>
                <w:rFonts w:asciiTheme="majorBidi" w:hAnsi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0B2262" w14:textId="7FDE58FD" w:rsidR="00973AEB" w:rsidRPr="00EE1F19" w:rsidRDefault="00B073E7" w:rsidP="00B073E7">
            <w:pPr>
              <w:tabs>
                <w:tab w:val="decimal" w:pos="51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32DBA5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421452D" w14:textId="71F74E64" w:rsidR="00973AEB" w:rsidRPr="00973AEB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vAlign w:val="bottom"/>
          </w:tcPr>
          <w:p w14:paraId="2B67891E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E041F76" w14:textId="21BDD674" w:rsidR="00973AEB" w:rsidRDefault="00B073E7" w:rsidP="00B073E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37CA5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A5AF2C1" w14:textId="5C9B86FB" w:rsidR="00973AEB" w:rsidRPr="00973AEB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136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B136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674B3BB4" w14:textId="77777777" w:rsidTr="00D249FA">
        <w:tc>
          <w:tcPr>
            <w:tcW w:w="2610" w:type="dxa"/>
          </w:tcPr>
          <w:p w14:paraId="224B08AF" w14:textId="282FD1AD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354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1170" w:type="dxa"/>
          </w:tcPr>
          <w:p w14:paraId="3398DF8A" w14:textId="0D477F88" w:rsidR="00973AEB" w:rsidRPr="001D73EF" w:rsidRDefault="001D73EF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A64BEF" w:rsidRPr="001D7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AC4934B" w14:textId="77777777" w:rsidR="00973AEB" w:rsidRPr="001D73EF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25355C6" w14:textId="06B0B23C" w:rsidR="00973AEB" w:rsidRPr="001D73EF" w:rsidRDefault="00973AEB" w:rsidP="00973AEB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D7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1D7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D7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vAlign w:val="bottom"/>
          </w:tcPr>
          <w:p w14:paraId="420E693E" w14:textId="77777777" w:rsidR="00973AEB" w:rsidRPr="001D73EF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DE840F9" w14:textId="56D9E1B8" w:rsidR="00973AEB" w:rsidRPr="001D73EF" w:rsidRDefault="001D73EF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B073E7" w:rsidRPr="001D7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21154F2" w14:textId="77777777" w:rsidR="00973AEB" w:rsidRPr="001D73EF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DF47C24" w14:textId="5B412A32" w:rsidR="00973AEB" w:rsidRPr="001D73EF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D7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1D7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7E9B" w:rsidRPr="001D73EF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D7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3AEB" w:rsidRPr="0035030C" w14:paraId="08471D4B" w14:textId="77777777" w:rsidTr="00655DEA">
        <w:tc>
          <w:tcPr>
            <w:tcW w:w="2610" w:type="dxa"/>
          </w:tcPr>
          <w:p w14:paraId="00DCE4A9" w14:textId="1F0477E0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3CE30A" w14:textId="77777777" w:rsidR="00973AEB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DEC096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2B8F2A8D" w14:textId="77777777" w:rsidR="00973AEB" w:rsidRPr="002810CA" w:rsidRDefault="00973AEB" w:rsidP="00973AEB">
            <w:pPr>
              <w:tabs>
                <w:tab w:val="decimal" w:pos="882"/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" w:type="dxa"/>
            <w:vAlign w:val="bottom"/>
          </w:tcPr>
          <w:p w14:paraId="2E601C3F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285921" w14:textId="77777777" w:rsidR="00973AEB" w:rsidRDefault="00973AEB" w:rsidP="00973AEB">
            <w:pPr>
              <w:tabs>
                <w:tab w:val="decimal" w:pos="7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F02253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D61B419" w14:textId="77777777" w:rsidR="00973AEB" w:rsidRPr="002810CA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73AEB" w:rsidRPr="0035030C" w14:paraId="3BFD7A24" w14:textId="77777777" w:rsidTr="00D249FA">
        <w:tc>
          <w:tcPr>
            <w:tcW w:w="2610" w:type="dxa"/>
          </w:tcPr>
          <w:p w14:paraId="5725F7F7" w14:textId="31D7842F" w:rsidR="00973AEB" w:rsidRPr="0035030C" w:rsidRDefault="00973AEB" w:rsidP="00973AEB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A69246" w14:textId="6A4E874B" w:rsidR="00973AEB" w:rsidRPr="0035030C" w:rsidRDefault="00B073E7" w:rsidP="00B073E7">
            <w:pPr>
              <w:tabs>
                <w:tab w:val="decimal" w:pos="95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D7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68,204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F467594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6D1962B0" w14:textId="79A2FB10" w:rsidR="00973AEB" w:rsidRPr="0035030C" w:rsidRDefault="00973AEB" w:rsidP="00973AEB">
            <w:pPr>
              <w:tabs>
                <w:tab w:val="decimal" w:pos="88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vAlign w:val="bottom"/>
          </w:tcPr>
          <w:p w14:paraId="01EBF56C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432F0E6" w14:textId="54F6476F" w:rsidR="00973AEB" w:rsidRPr="0035030C" w:rsidRDefault="00973AEB" w:rsidP="00B073E7">
            <w:pPr>
              <w:tabs>
                <w:tab w:val="decimal" w:pos="87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D7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  <w:r w:rsidR="00B130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1507808" w14:textId="77777777" w:rsidR="00973AEB" w:rsidRPr="0035030C" w:rsidRDefault="00973AEB" w:rsidP="00973AEB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47199888" w14:textId="4C76FBF9" w:rsidR="00973AEB" w:rsidRPr="0035030C" w:rsidRDefault="00973AEB" w:rsidP="00973AEB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17E9B" w:rsidRPr="00117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37654F4" w14:textId="359B36CA" w:rsidR="00106A41" w:rsidRDefault="00106A4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1E91B67B" w14:textId="77777777" w:rsidR="00106A41" w:rsidRDefault="00106A4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727B6837" w14:textId="3F09A2D9" w:rsidR="00313499" w:rsidRPr="00815252" w:rsidRDefault="00313499" w:rsidP="008D68EF">
      <w:pPr>
        <w:pStyle w:val="block"/>
        <w:tabs>
          <w:tab w:val="left" w:pos="6984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E0608E" w:rsidRPr="00815252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815252">
        <w:rPr>
          <w:rFonts w:asciiTheme="majorBidi" w:hAnsiTheme="majorBidi" w:cstheme="majorBidi"/>
          <w:sz w:val="30"/>
          <w:szCs w:val="30"/>
        </w:rPr>
        <w:t>)</w:t>
      </w:r>
      <w:r w:rsidR="001A756D" w:rsidRPr="00815252">
        <w:rPr>
          <w:rFonts w:asciiTheme="majorBidi" w:hAnsiTheme="majorBidi" w:cstheme="majorBidi"/>
          <w:sz w:val="30"/>
          <w:szCs w:val="30"/>
        </w:rPr>
        <w:t xml:space="preserve"> </w:t>
      </w:r>
      <w:r w:rsidRPr="0081525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8D68EF" w:rsidRPr="00815252">
        <w:rPr>
          <w:rFonts w:asciiTheme="majorBidi" w:hAnsiTheme="majorBidi" w:cstheme="majorBidi"/>
          <w:sz w:val="30"/>
          <w:szCs w:val="30"/>
          <w:cs/>
        </w:rPr>
        <w:tab/>
      </w:r>
    </w:p>
    <w:p w14:paraId="0359F57A" w14:textId="3EAD4395" w:rsidR="00313499" w:rsidRPr="00815252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068E56" w14:textId="514C14FE" w:rsidR="00824521" w:rsidRDefault="00824521" w:rsidP="00824521">
      <w:pPr>
        <w:tabs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ใหญ่มีอัตราดอกเบี้ยคงที่ 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เงินกู้ยืม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117E9B" w:rsidRPr="00117E9B">
        <w:rPr>
          <w:rFonts w:asciiTheme="majorBidi" w:hAnsiTheme="majorBidi" w:cstheme="majorBidi"/>
          <w:sz w:val="30"/>
          <w:szCs w:val="30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เงินกู้ยืมส่วนใหญ่มีอัตราดอกเบี้ยคงที่</w:t>
      </w:r>
    </w:p>
    <w:p w14:paraId="44014377" w14:textId="77777777" w:rsidR="00106A41" w:rsidRPr="00106A41" w:rsidRDefault="00106A41" w:rsidP="00106A41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03A3CBA4" w14:textId="3E4CCA78" w:rsidR="00605D3E" w:rsidRPr="00815252" w:rsidRDefault="00605D3E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การบริหารจัดการทุน</w:t>
      </w:r>
    </w:p>
    <w:p w14:paraId="23003A0F" w14:textId="77777777" w:rsidR="00CC5C8B" w:rsidRPr="00815252" w:rsidRDefault="00CC5C8B" w:rsidP="00CC5C8B">
      <w:pPr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408CC53" w14:textId="59EAA222" w:rsidR="0049618D" w:rsidRPr="00815252" w:rsidRDefault="008F763F" w:rsidP="00F933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03F829E3" w:rsidR="00F93381" w:rsidRPr="00815252" w:rsidRDefault="00F9338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365EFE7D" w14:textId="48FBEC44" w:rsidR="007E3725" w:rsidRPr="00815252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815252" w:rsidRDefault="007E3725" w:rsidP="002F0F4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35030C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35030C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35030C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044" w:rsidRPr="0035030C" w14:paraId="4D1AF747" w14:textId="77777777" w:rsidTr="00102D34">
        <w:trPr>
          <w:tblHeader/>
        </w:trPr>
        <w:tc>
          <w:tcPr>
            <w:tcW w:w="3092" w:type="dxa"/>
          </w:tcPr>
          <w:p w14:paraId="5C5E7877" w14:textId="77777777" w:rsidR="00CE4044" w:rsidRPr="0035030C" w:rsidRDefault="00CE4044" w:rsidP="00CE404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4EF43764" w:rsidR="00CE4044" w:rsidRPr="0035030C" w:rsidRDefault="00117E9B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54B61860" w14:textId="77777777" w:rsidR="00CE4044" w:rsidRPr="0035030C" w:rsidRDefault="00CE4044" w:rsidP="00CE404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505B63C0" w:rsidR="00CE4044" w:rsidRPr="0035030C" w:rsidRDefault="00117E9B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5C2F84EC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68EF548F" w:rsidR="00CE4044" w:rsidRPr="0035030C" w:rsidRDefault="00117E9B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19A9C901" w14:textId="77777777" w:rsidR="00CE4044" w:rsidRPr="0035030C" w:rsidRDefault="00CE4044" w:rsidP="00CE404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16CA6CF7" w:rsidR="00CE4044" w:rsidRPr="0035030C" w:rsidRDefault="00117E9B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E4044" w:rsidRPr="0035030C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CE4044" w:rsidRPr="0035030C" w:rsidRDefault="00CE4044" w:rsidP="00CE404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4044" w:rsidRPr="0035030C" w14:paraId="1A363C75" w14:textId="77777777" w:rsidTr="00102D34">
        <w:tc>
          <w:tcPr>
            <w:tcW w:w="3092" w:type="dxa"/>
          </w:tcPr>
          <w:p w14:paraId="7A16FD79" w14:textId="77777777" w:rsidR="00CE4044" w:rsidRPr="0035030C" w:rsidRDefault="00CE4044" w:rsidP="00CE404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CE4044" w:rsidRPr="0035030C" w:rsidRDefault="00CE4044" w:rsidP="00CE40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6E6EBDE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CE4044" w:rsidRPr="0035030C" w:rsidRDefault="00CE4044" w:rsidP="00CE40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CE4044" w:rsidRPr="0035030C" w:rsidRDefault="00CE4044" w:rsidP="00CE40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3AEB" w:rsidRPr="0035030C" w14:paraId="1C1B949F" w14:textId="77777777" w:rsidTr="00D249FA">
        <w:tc>
          <w:tcPr>
            <w:tcW w:w="3092" w:type="dxa"/>
          </w:tcPr>
          <w:p w14:paraId="0F52D652" w14:textId="77777777" w:rsidR="00973AEB" w:rsidRPr="0035030C" w:rsidRDefault="00973AEB" w:rsidP="00973AEB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vAlign w:val="bottom"/>
          </w:tcPr>
          <w:p w14:paraId="77F4BAF6" w14:textId="4A8B4C4F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D3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  <w:r w:rsidR="00FD3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65" w:type="dxa"/>
            <w:vAlign w:val="bottom"/>
          </w:tcPr>
          <w:p w14:paraId="02B571E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512692BF" w:rsidR="00973AEB" w:rsidRPr="0035030C" w:rsidRDefault="00117E9B" w:rsidP="00C37160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5" w:type="dxa"/>
            <w:vAlign w:val="bottom"/>
          </w:tcPr>
          <w:p w14:paraId="5C2282DC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3031A83" w14:textId="122282FC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  <w:r w:rsidR="00FD3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62" w:type="dxa"/>
            <w:vAlign w:val="bottom"/>
          </w:tcPr>
          <w:p w14:paraId="191CF406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3207835B" w:rsidR="00973AEB" w:rsidRPr="0035030C" w:rsidRDefault="00117E9B" w:rsidP="00C37160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</w:tr>
      <w:tr w:rsidR="00973AEB" w:rsidRPr="0035030C" w14:paraId="3C5DCC0F" w14:textId="77777777" w:rsidTr="00D249FA">
        <w:tc>
          <w:tcPr>
            <w:tcW w:w="3092" w:type="dxa"/>
          </w:tcPr>
          <w:p w14:paraId="69216097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</w:tcPr>
          <w:p w14:paraId="40836FF9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0D6B8B9C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71D7A594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78F80AA9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EBDE4D0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35FFDD4C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33D98F5E" w14:textId="77777777" w:rsidR="00973AEB" w:rsidRPr="0035030C" w:rsidRDefault="00973AEB" w:rsidP="00973AEB">
            <w:pPr>
              <w:pStyle w:val="Bo-Blankline"/>
              <w:rPr>
                <w:rFonts w:asciiTheme="majorBidi" w:hAnsiTheme="majorBidi" w:cstheme="majorBidi"/>
              </w:rPr>
            </w:pPr>
          </w:p>
        </w:tc>
      </w:tr>
      <w:tr w:rsidR="00973AEB" w:rsidRPr="0035030C" w14:paraId="2EA1B1DE" w14:textId="77777777" w:rsidTr="00102D34">
        <w:tc>
          <w:tcPr>
            <w:tcW w:w="3092" w:type="dxa"/>
          </w:tcPr>
          <w:p w14:paraId="54F344C5" w14:textId="62D7245B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6" w:type="dxa"/>
            <w:vAlign w:val="bottom"/>
          </w:tcPr>
          <w:p w14:paraId="13A22025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4DB7F878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5C3E2F2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6E61F1A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440356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3D40BA62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773B07A8" w14:textId="77777777" w:rsidR="00973AEB" w:rsidRPr="0035030C" w:rsidRDefault="00973AEB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3AEB" w:rsidRPr="0035030C" w14:paraId="78A53C2F" w14:textId="77777777" w:rsidTr="00102D34">
        <w:tc>
          <w:tcPr>
            <w:tcW w:w="3092" w:type="dxa"/>
          </w:tcPr>
          <w:p w14:paraId="16BBFF70" w14:textId="52A88A8E" w:rsidR="00973AEB" w:rsidRPr="0035030C" w:rsidRDefault="00973AEB" w:rsidP="00973AEB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306" w:type="dxa"/>
            <w:vAlign w:val="bottom"/>
          </w:tcPr>
          <w:p w14:paraId="45432D53" w14:textId="0740244D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65" w:type="dxa"/>
            <w:vAlign w:val="bottom"/>
          </w:tcPr>
          <w:p w14:paraId="3D2EA77D" w14:textId="77777777" w:rsidR="00973AEB" w:rsidRPr="0035030C" w:rsidRDefault="00973AE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41DC3430" w14:textId="73C7853B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65" w:type="dxa"/>
            <w:vAlign w:val="bottom"/>
          </w:tcPr>
          <w:p w14:paraId="37CADDBE" w14:textId="77777777" w:rsidR="00973AEB" w:rsidRPr="0035030C" w:rsidRDefault="00973AE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A9A6B9" w14:textId="4CCFC251" w:rsidR="00973AEB" w:rsidRPr="0035030C" w:rsidRDefault="00FD34D3" w:rsidP="00973A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vAlign w:val="bottom"/>
          </w:tcPr>
          <w:p w14:paraId="136E0C35" w14:textId="77777777" w:rsidR="00973AEB" w:rsidRPr="0035030C" w:rsidRDefault="00973AE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7FD7109C" w14:textId="3C0AA3F1" w:rsidR="00973AEB" w:rsidRPr="0035030C" w:rsidRDefault="00973AEB" w:rsidP="00973A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3AEB" w:rsidRPr="0035030C" w14:paraId="683CD875" w14:textId="77777777" w:rsidTr="00102D34">
        <w:tc>
          <w:tcPr>
            <w:tcW w:w="3092" w:type="dxa"/>
          </w:tcPr>
          <w:p w14:paraId="6728BD7C" w14:textId="77777777" w:rsidR="00973AEB" w:rsidRPr="0035030C" w:rsidRDefault="00973AEB" w:rsidP="00973AE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vAlign w:val="bottom"/>
          </w:tcPr>
          <w:p w14:paraId="20FA33D6" w14:textId="107C5EBD" w:rsidR="00973AEB" w:rsidRPr="0035030C" w:rsidRDefault="006B03FF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156,929</w:t>
            </w:r>
          </w:p>
        </w:tc>
        <w:tc>
          <w:tcPr>
            <w:tcW w:w="265" w:type="dxa"/>
            <w:vAlign w:val="bottom"/>
          </w:tcPr>
          <w:p w14:paraId="39A360E6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4BC92E52" w14:textId="5D5E8B46" w:rsidR="00973AEB" w:rsidRPr="0035030C" w:rsidRDefault="00117E9B" w:rsidP="00973AEB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5" w:type="dxa"/>
            <w:vAlign w:val="bottom"/>
          </w:tcPr>
          <w:p w14:paraId="0002E6AB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57F0A9" w14:textId="4AF2E601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B03FF">
              <w:rPr>
                <w:rFonts w:asciiTheme="majorBidi" w:hAnsiTheme="majorBidi" w:cstheme="majorBidi"/>
                <w:sz w:val="30"/>
                <w:szCs w:val="30"/>
              </w:rPr>
              <w:t>6,929</w:t>
            </w:r>
          </w:p>
        </w:tc>
        <w:tc>
          <w:tcPr>
            <w:tcW w:w="262" w:type="dxa"/>
            <w:vAlign w:val="bottom"/>
          </w:tcPr>
          <w:p w14:paraId="6AB84242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39D2D4DC" w14:textId="5A5EE279" w:rsidR="00973AEB" w:rsidRPr="0035030C" w:rsidRDefault="00117E9B" w:rsidP="00973AEB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973AEB" w:rsidRPr="0035030C" w14:paraId="6F691A8F" w14:textId="77777777" w:rsidTr="00102D34">
        <w:tc>
          <w:tcPr>
            <w:tcW w:w="3092" w:type="dxa"/>
          </w:tcPr>
          <w:p w14:paraId="0148E6DC" w14:textId="77777777" w:rsidR="00973AEB" w:rsidRPr="0035030C" w:rsidRDefault="00973AEB" w:rsidP="00973AE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vAlign w:val="bottom"/>
          </w:tcPr>
          <w:p w14:paraId="64CD3E0B" w14:textId="562D3477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="00FD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65" w:type="dxa"/>
            <w:vAlign w:val="bottom"/>
          </w:tcPr>
          <w:p w14:paraId="30D207B6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47E9CA6" w14:textId="5BC2A0A9" w:rsidR="00973AEB" w:rsidRPr="0035030C" w:rsidRDefault="00117E9B" w:rsidP="00973AEB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65" w:type="dxa"/>
            <w:vAlign w:val="bottom"/>
          </w:tcPr>
          <w:p w14:paraId="084C4361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0C1A71E" w14:textId="42493DA9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="00FD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62" w:type="dxa"/>
            <w:vAlign w:val="bottom"/>
          </w:tcPr>
          <w:p w14:paraId="503523A8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21A5C451" w14:textId="45A750E3" w:rsidR="00973AEB" w:rsidRPr="0035030C" w:rsidRDefault="00117E9B" w:rsidP="00973AEB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973AEB" w:rsidRPr="0035030C" w14:paraId="18906BC1" w14:textId="77777777" w:rsidTr="00102D34">
        <w:tc>
          <w:tcPr>
            <w:tcW w:w="3092" w:type="dxa"/>
          </w:tcPr>
          <w:p w14:paraId="2E2CD690" w14:textId="77777777" w:rsidR="00973AEB" w:rsidRPr="0035030C" w:rsidRDefault="00973AEB" w:rsidP="00973AE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vAlign w:val="bottom"/>
          </w:tcPr>
          <w:p w14:paraId="09301A79" w14:textId="4DBD2831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B03FF">
              <w:rPr>
                <w:rFonts w:asciiTheme="majorBidi" w:hAnsiTheme="majorBidi" w:cstheme="majorBidi"/>
                <w:sz w:val="30"/>
                <w:szCs w:val="30"/>
              </w:rPr>
              <w:t>0,363</w:t>
            </w:r>
          </w:p>
        </w:tc>
        <w:tc>
          <w:tcPr>
            <w:tcW w:w="265" w:type="dxa"/>
            <w:vAlign w:val="bottom"/>
          </w:tcPr>
          <w:p w14:paraId="1574445D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86F644D" w14:textId="2FB29CE0" w:rsidR="00973AEB" w:rsidRPr="0035030C" w:rsidRDefault="00117E9B" w:rsidP="00973AEB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65" w:type="dxa"/>
            <w:vAlign w:val="bottom"/>
          </w:tcPr>
          <w:p w14:paraId="5467A082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858075" w14:textId="126B17F7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03FF">
              <w:rPr>
                <w:rFonts w:asciiTheme="majorBidi" w:hAnsiTheme="majorBidi" w:cstheme="majorBidi"/>
                <w:sz w:val="30"/>
                <w:szCs w:val="30"/>
              </w:rPr>
              <w:t>17,743</w:t>
            </w:r>
          </w:p>
        </w:tc>
        <w:tc>
          <w:tcPr>
            <w:tcW w:w="262" w:type="dxa"/>
            <w:vAlign w:val="bottom"/>
          </w:tcPr>
          <w:p w14:paraId="6A9DCB30" w14:textId="77777777" w:rsidR="00973AEB" w:rsidRPr="0035030C" w:rsidRDefault="00973AEB" w:rsidP="00973AE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4288E39A" w14:textId="110110A1" w:rsidR="00973AEB" w:rsidRPr="0035030C" w:rsidRDefault="00117E9B" w:rsidP="00973AEB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973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973AEB" w:rsidRPr="0035030C" w14:paraId="11DCAB58" w14:textId="77777777" w:rsidTr="00102D34">
        <w:tc>
          <w:tcPr>
            <w:tcW w:w="3092" w:type="dxa"/>
            <w:vAlign w:val="bottom"/>
          </w:tcPr>
          <w:p w14:paraId="778298A9" w14:textId="77777777" w:rsidR="00973AEB" w:rsidRPr="0035030C" w:rsidRDefault="00973AEB" w:rsidP="00973AE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78B85" w14:textId="2905FCA6" w:rsidR="00973AEB" w:rsidRPr="0035030C" w:rsidDel="003F272D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3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B0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59,106</w:t>
            </w:r>
          </w:p>
        </w:tc>
        <w:tc>
          <w:tcPr>
            <w:tcW w:w="265" w:type="dxa"/>
            <w:vAlign w:val="bottom"/>
          </w:tcPr>
          <w:p w14:paraId="50205E88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772DB" w14:textId="0EB2847F" w:rsidR="00973AEB" w:rsidRPr="0035030C" w:rsidDel="003F272D" w:rsidRDefault="00117E9B" w:rsidP="00973AEB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65" w:type="dxa"/>
            <w:vAlign w:val="bottom"/>
          </w:tcPr>
          <w:p w14:paraId="585E012A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9EA5" w14:textId="6D920DF8" w:rsidR="00973AEB" w:rsidRPr="0035030C" w:rsidRDefault="00117E9B" w:rsidP="00973AEB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3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B0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67,188</w:t>
            </w:r>
          </w:p>
        </w:tc>
        <w:tc>
          <w:tcPr>
            <w:tcW w:w="262" w:type="dxa"/>
            <w:vAlign w:val="bottom"/>
          </w:tcPr>
          <w:p w14:paraId="5455F97B" w14:textId="77777777" w:rsidR="00973AEB" w:rsidRPr="0035030C" w:rsidRDefault="00973AEB" w:rsidP="00973AE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0BFD9" w14:textId="13170C56" w:rsidR="00973AEB" w:rsidRPr="0035030C" w:rsidRDefault="00117E9B" w:rsidP="00973AEB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="00973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</w:tbl>
    <w:p w14:paraId="5FDD1C54" w14:textId="763349EC" w:rsidR="00824521" w:rsidRPr="0035030C" w:rsidRDefault="00824521" w:rsidP="00106A41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7E38FB30" w14:textId="5C67FA86" w:rsidR="00FF2DB6" w:rsidRPr="003C35E1" w:rsidRDefault="003C35E1" w:rsidP="00C87474">
      <w:pPr>
        <w:pStyle w:val="Caption"/>
        <w:ind w:hanging="900"/>
        <w:rPr>
          <w:rFonts w:asciiTheme="majorBidi" w:hAnsiTheme="majorBidi" w:cstheme="majorBidi"/>
        </w:rPr>
      </w:pPr>
      <w:r w:rsidRPr="003C35E1">
        <w:rPr>
          <w:rFonts w:asciiTheme="majorBidi" w:hAnsiTheme="majorBidi" w:cstheme="majorBidi" w:hint="cs"/>
          <w:cs/>
        </w:rPr>
        <w:lastRenderedPageBreak/>
        <w:t>คดีฟ้องร้อง</w:t>
      </w:r>
    </w:p>
    <w:p w14:paraId="6B096642" w14:textId="77777777" w:rsidR="002925ED" w:rsidRPr="003C35E1" w:rsidRDefault="002925ED">
      <w:pPr>
        <w:pStyle w:val="Bo-Blankline"/>
        <w:rPr>
          <w:rFonts w:asciiTheme="majorBidi" w:hAnsiTheme="majorBidi" w:cstheme="majorBidi"/>
        </w:rPr>
      </w:pPr>
    </w:p>
    <w:p w14:paraId="5F6A5156" w14:textId="4961BD9D" w:rsidR="00036AA9" w:rsidRPr="003C35E1" w:rsidRDefault="00036AA9" w:rsidP="005158F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="005B2D99" w:rsidRPr="003C35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Pr="003C35E1" w:rsidRDefault="00036AA9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160A9AF8" w14:textId="1DBFC158" w:rsidR="00CC26B8" w:rsidRPr="003C35E1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="00CC26B8"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="00CC26B8" w:rsidRPr="003C35E1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C26B8"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="00CC26B8" w:rsidRPr="003C35E1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117E9B" w:rsidRPr="00117E9B">
        <w:rPr>
          <w:rFonts w:asciiTheme="majorBidi" w:hAnsiTheme="majorBidi" w:cstheme="majorBidi"/>
          <w:spacing w:val="14"/>
          <w:sz w:val="30"/>
          <w:szCs w:val="30"/>
        </w:rPr>
        <w:t>1</w:t>
      </w:r>
      <w:r w:rsidR="00CC26B8" w:rsidRPr="003C35E1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117E9B" w:rsidRPr="00117E9B">
        <w:rPr>
          <w:rFonts w:asciiTheme="majorBidi" w:hAnsiTheme="majorBidi" w:cstheme="majorBidi"/>
          <w:spacing w:val="14"/>
          <w:sz w:val="30"/>
          <w:szCs w:val="30"/>
        </w:rPr>
        <w:t>2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9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2497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FE7C6BB" w14:textId="77777777" w:rsidR="00CC26B8" w:rsidRPr="003C35E1" w:rsidRDefault="00CC26B8" w:rsidP="00CC26B8">
      <w:pPr>
        <w:pStyle w:val="Ang15"/>
        <w:rPr>
          <w:lang w:val="en-US"/>
        </w:rPr>
      </w:pPr>
    </w:p>
    <w:p w14:paraId="69BFB4F8" w14:textId="39E388D3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C35E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117E9B" w:rsidRPr="00117E9B">
        <w:rPr>
          <w:rFonts w:asciiTheme="majorBidi" w:hAnsiTheme="majorBidi" w:cstheme="majorBidi"/>
          <w:spacing w:val="8"/>
          <w:sz w:val="30"/>
          <w:szCs w:val="30"/>
        </w:rPr>
        <w:t>2507</w:t>
      </w:r>
      <w:r w:rsidRPr="003C35E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117E9B" w:rsidRPr="00117E9B">
        <w:rPr>
          <w:rFonts w:asciiTheme="majorBidi" w:hAnsiTheme="majorBidi" w:cstheme="majorBidi"/>
          <w:spacing w:val="8"/>
          <w:sz w:val="30"/>
          <w:szCs w:val="30"/>
        </w:rPr>
        <w:t>2508</w:t>
      </w:r>
      <w:r w:rsidRPr="003C35E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117E9B" w:rsidRPr="00117E9B">
        <w:rPr>
          <w:rFonts w:asciiTheme="majorBidi" w:hAnsiTheme="majorBidi" w:cstheme="majorBidi"/>
          <w:spacing w:val="8"/>
          <w:sz w:val="30"/>
          <w:szCs w:val="30"/>
        </w:rPr>
        <w:t>2534</w:t>
      </w:r>
      <w:r w:rsidRPr="003C35E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117E9B" w:rsidRPr="00117E9B">
        <w:rPr>
          <w:rFonts w:asciiTheme="majorBidi" w:hAnsiTheme="majorBidi" w:cstheme="majorBidi"/>
          <w:spacing w:val="8"/>
          <w:sz w:val="30"/>
          <w:szCs w:val="30"/>
        </w:rPr>
        <w:t>2535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117E9B" w:rsidRPr="00117E9B">
        <w:rPr>
          <w:rFonts w:asciiTheme="majorBidi" w:hAnsiTheme="majorBidi" w:cstheme="majorBidi"/>
          <w:sz w:val="30"/>
          <w:szCs w:val="30"/>
        </w:rPr>
        <w:t>15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117E9B" w:rsidRPr="00117E9B">
        <w:rPr>
          <w:rFonts w:asciiTheme="majorBidi" w:hAnsiTheme="majorBidi" w:cstheme="majorBidi"/>
          <w:sz w:val="30"/>
          <w:szCs w:val="30"/>
        </w:rPr>
        <w:t>300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400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</w:p>
    <w:p w14:paraId="7A8E8168" w14:textId="77777777" w:rsidR="00CC26B8" w:rsidRPr="00755DC9" w:rsidRDefault="00CC26B8" w:rsidP="00CC26B8">
      <w:pPr>
        <w:pStyle w:val="Ang15"/>
        <w:rPr>
          <w:highlight w:val="yellow"/>
          <w:lang w:val="en-US"/>
        </w:rPr>
      </w:pPr>
    </w:p>
    <w:p w14:paraId="48076186" w14:textId="7A4A9D45" w:rsidR="00CC26B8" w:rsidRPr="00755DC9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2510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2545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54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2510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2510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br/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2545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151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2504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C35E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3C35E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2508</w:t>
      </w:r>
      <w:r w:rsidRPr="003C35E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5E353D80" w14:textId="77777777" w:rsidR="00CC26B8" w:rsidRPr="00755DC9" w:rsidRDefault="00CC26B8" w:rsidP="00CC26B8">
      <w:pPr>
        <w:pStyle w:val="Ang15"/>
        <w:rPr>
          <w:highlight w:val="yellow"/>
          <w:lang w:val="en-US"/>
        </w:rPr>
      </w:pPr>
    </w:p>
    <w:p w14:paraId="3B853FF3" w14:textId="27DA3EBA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</w:p>
    <w:p w14:paraId="01F32F10" w14:textId="77777777" w:rsidR="00CC26B8" w:rsidRPr="003C35E1" w:rsidRDefault="00CC26B8" w:rsidP="00CC26B8">
      <w:pPr>
        <w:pStyle w:val="Ang15"/>
        <w:rPr>
          <w:lang w:val="en-US"/>
        </w:rPr>
      </w:pPr>
    </w:p>
    <w:p w14:paraId="69612DDC" w14:textId="0F6E4561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2510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117E9B" w:rsidRPr="00117E9B">
        <w:rPr>
          <w:rFonts w:asciiTheme="majorBidi" w:hAnsiTheme="majorBidi" w:cstheme="majorBidi"/>
          <w:sz w:val="30"/>
          <w:szCs w:val="30"/>
        </w:rPr>
        <w:t>130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C35E1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502941D7" w14:textId="77777777" w:rsidR="00CC26B8" w:rsidRPr="00755DC9" w:rsidRDefault="00CC26B8" w:rsidP="00CC26B8">
      <w:pPr>
        <w:spacing w:line="240" w:lineRule="auto"/>
        <w:rPr>
          <w:rFonts w:ascii="Angsana New" w:hAnsi="Angsana New"/>
          <w:sz w:val="30"/>
          <w:szCs w:val="30"/>
          <w:highlight w:val="yellow"/>
          <w:cs/>
          <w:lang w:val="en-US"/>
        </w:rPr>
      </w:pPr>
      <w:r w:rsidRPr="00755DC9">
        <w:rPr>
          <w:highlight w:val="yellow"/>
          <w:cs/>
          <w:lang w:val="en-US"/>
        </w:rPr>
        <w:br w:type="page"/>
      </w:r>
    </w:p>
    <w:p w14:paraId="59CFBBAE" w14:textId="021B0467" w:rsidR="00CC26B8" w:rsidRPr="003C35E1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27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</w:p>
    <w:p w14:paraId="115FF59B" w14:textId="77777777" w:rsidR="00CC26B8" w:rsidRPr="003C35E1" w:rsidRDefault="00CC26B8" w:rsidP="00CC26B8">
      <w:pPr>
        <w:pStyle w:val="Ang15"/>
        <w:rPr>
          <w:lang w:val="en-US"/>
        </w:rPr>
      </w:pPr>
    </w:p>
    <w:p w14:paraId="295DE44C" w14:textId="552C2EEB" w:rsidR="00CC26B8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22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Pr="003C35E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D4710">
        <w:rPr>
          <w:rFonts w:asciiTheme="majorBidi" w:hAnsiTheme="majorBidi" w:cstheme="majorBidi"/>
          <w:sz w:val="30"/>
          <w:szCs w:val="30"/>
          <w:lang w:val="en-US"/>
        </w:rPr>
        <w:br/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เป็นวันสิ้นสุดการแส</w:t>
      </w:r>
      <w:r w:rsidRPr="003C35E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งหาข้อเท็จจริง </w:t>
      </w:r>
    </w:p>
    <w:p w14:paraId="29ACDD42" w14:textId="77777777" w:rsidR="002C1194" w:rsidRDefault="002C1194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81E0E20" w14:textId="47971025" w:rsidR="002C1194" w:rsidRPr="003C35E1" w:rsidRDefault="002C1194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>เมื่อ</w:t>
      </w:r>
      <w:r w:rsidRPr="002C1194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2C11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C1194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2C1194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2C1194">
        <w:rPr>
          <w:rFonts w:asciiTheme="majorBidi" w:hAnsiTheme="majorBidi"/>
          <w:sz w:val="30"/>
          <w:szCs w:val="30"/>
          <w:cs/>
          <w:lang w:val="en-US"/>
        </w:rPr>
        <w:t>ศาลปกครองสูงสุดมีหมายนัดแจ้งกำหนดวันนัดพิจารณาครั้งแรกเป็น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2C1194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2C1194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2C1194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Pr="002C1194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AF1DF58" w14:textId="77777777" w:rsidR="00CC26B8" w:rsidRPr="00755DC9" w:rsidRDefault="00CC26B8" w:rsidP="00CC26B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F155860" w14:textId="25E8D900" w:rsidR="00CC26B8" w:rsidRPr="003C35E1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2561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21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2561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117E9B" w:rsidRPr="00117E9B">
        <w:rPr>
          <w:rFonts w:asciiTheme="majorBidi" w:hAnsiTheme="majorBidi" w:cstheme="majorBidi"/>
          <w:sz w:val="30"/>
          <w:szCs w:val="30"/>
        </w:rPr>
        <w:t>71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566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889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42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249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159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96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66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650</w:t>
      </w:r>
      <w:r w:rsidR="00CC26B8"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289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="00CC26B8"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50EC493E" w14:textId="77777777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C2BEB8" w14:textId="1A570350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</w:p>
    <w:p w14:paraId="311B619A" w14:textId="56FF2A89" w:rsidR="002C1194" w:rsidRDefault="002C119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027C12BD" w14:textId="00A1F6E6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249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159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96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650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289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359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916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600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71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289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650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289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117E9B" w:rsidRPr="00117E9B">
        <w:rPr>
          <w:rFonts w:asciiTheme="majorBidi" w:hAnsiTheme="majorBidi" w:cstheme="majorBidi"/>
          <w:sz w:val="30"/>
          <w:szCs w:val="30"/>
        </w:rPr>
        <w:t>80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000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CE77C34" w14:textId="09532D57" w:rsidR="00CC26B8" w:rsidRPr="00755DC9" w:rsidRDefault="00CC26B8" w:rsidP="00CC26B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0794C2CB" w14:textId="166F1430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19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019F83" w14:textId="77777777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516683" w14:textId="507415A3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3C35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5BD6AE98" w14:textId="77777777" w:rsidR="00CC26B8" w:rsidRPr="00755DC9" w:rsidRDefault="00CC26B8" w:rsidP="00CC26B8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highlight w:val="yellow"/>
          <w:cs/>
          <w:lang w:val="en-US"/>
        </w:rPr>
      </w:pPr>
    </w:p>
    <w:p w14:paraId="55F4D27C" w14:textId="1C2D0A81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18</w:t>
      </w:r>
      <w:r w:rsidRPr="003C35E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2565</w:t>
      </w:r>
    </w:p>
    <w:p w14:paraId="2C3BD403" w14:textId="77777777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E413F53" w14:textId="16E6AC95" w:rsidR="00CC26B8" w:rsidRPr="003C35E1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23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2566</w:t>
      </w:r>
      <w:r w:rsidRPr="003C35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78270A85" w14:textId="77777777" w:rsidR="00CC26B8" w:rsidRPr="00755DC9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2812625" w14:textId="70C94457" w:rsidR="003C4180" w:rsidRPr="00767642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29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117E9B" w:rsidRPr="00117E9B">
        <w:rPr>
          <w:rFonts w:asciiTheme="majorBidi" w:hAnsiTheme="majorBidi" w:cstheme="majorBidi"/>
          <w:sz w:val="30"/>
          <w:szCs w:val="30"/>
        </w:rPr>
        <w:t>14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117E9B" w:rsidRPr="00117E9B">
        <w:rPr>
          <w:rFonts w:asciiTheme="majorBidi" w:hAnsiTheme="majorBidi" w:cstheme="majorBidi"/>
          <w:sz w:val="30"/>
          <w:szCs w:val="30"/>
        </w:rPr>
        <w:t>14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3FA128DE" w14:textId="77777777" w:rsidR="003C4180" w:rsidRPr="00767642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4A994CE" w14:textId="1040E8B2" w:rsidR="003C4180" w:rsidRPr="00767642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 บริษัทยื่นคำร้องขอให้ศาลแพ่งเพิกถอนการอายัดสิทธิเรียกร้องเงินในบัญชีเงินฝากของบริษัท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18BE799B" w14:textId="77777777" w:rsidR="003C4180" w:rsidRPr="00755DC9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7602754" w14:textId="0A067D73" w:rsidR="003C35E1" w:rsidRDefault="003C35E1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  <w:r w:rsidRPr="003C35E1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117E9B" w:rsidRPr="00117E9B">
        <w:rPr>
          <w:rFonts w:asciiTheme="majorBidi" w:hAnsiTheme="majorBidi"/>
          <w:sz w:val="30"/>
          <w:szCs w:val="30"/>
        </w:rPr>
        <w:t>15</w:t>
      </w: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/>
          <w:sz w:val="30"/>
          <w:szCs w:val="30"/>
        </w:rPr>
        <w:t>2567</w:t>
      </w: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 ศาลแพ่งพิจารณาคำร้องต่อ และพยานโจทก์ที่มาเบิกความแถลงหมดพยาน ศาลนัดฟังคำสั่งวันที่ </w:t>
      </w:r>
      <w:r w:rsidR="00117E9B" w:rsidRPr="00117E9B">
        <w:rPr>
          <w:rFonts w:asciiTheme="majorBidi" w:hAnsiTheme="majorBidi"/>
          <w:sz w:val="30"/>
          <w:szCs w:val="30"/>
        </w:rPr>
        <w:t>13</w:t>
      </w:r>
      <w:r w:rsidRPr="003C35E1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/>
          <w:sz w:val="30"/>
          <w:szCs w:val="30"/>
        </w:rPr>
        <w:t>2567</w:t>
      </w:r>
    </w:p>
    <w:p w14:paraId="6B58972F" w14:textId="77777777" w:rsidR="003C35E1" w:rsidRDefault="003C35E1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4722BFB1" w14:textId="544176BB" w:rsidR="003C4180" w:rsidRPr="00767642" w:rsidRDefault="003C4180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/>
          <w:sz w:val="30"/>
          <w:szCs w:val="30"/>
          <w:cs/>
          <w:lang w:val="en-US"/>
        </w:rPr>
        <w:t>ศาลแพ่งมีคำสั่งยกคำร้องขอให้ศาลเพิกถอนการอายัดสิทธิเรียกร้องเงินในบัญชีเงินฝากของบริษัท</w:t>
      </w:r>
    </w:p>
    <w:p w14:paraId="239701F7" w14:textId="77777777" w:rsidR="0013630A" w:rsidRPr="00767642" w:rsidRDefault="0013630A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7CA0E07" w14:textId="10FFD6D4" w:rsidR="0089291E" w:rsidRPr="00755DC9" w:rsidRDefault="00620C2B" w:rsidP="003C418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u w:val="single"/>
          <w:cs/>
          <w:lang w:val="en-US"/>
        </w:rPr>
      </w:pPr>
      <w:r w:rsidRPr="00767642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/>
          <w:sz w:val="30"/>
          <w:szCs w:val="30"/>
        </w:rPr>
        <w:t>13</w:t>
      </w:r>
      <w:r w:rsidR="0089291E" w:rsidRPr="00767642">
        <w:rPr>
          <w:rFonts w:asciiTheme="majorBidi" w:hAnsiTheme="majorBidi"/>
          <w:sz w:val="30"/>
          <w:szCs w:val="30"/>
          <w:lang w:val="en-US"/>
        </w:rPr>
        <w:t xml:space="preserve"> </w:t>
      </w:r>
      <w:r w:rsidR="0089291E" w:rsidRPr="00767642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="00117E9B" w:rsidRPr="00117E9B">
        <w:rPr>
          <w:rFonts w:asciiTheme="majorBidi" w:hAnsiTheme="majorBidi"/>
          <w:sz w:val="30"/>
          <w:szCs w:val="30"/>
        </w:rPr>
        <w:t>2567</w:t>
      </w:r>
      <w:r w:rsidR="0089291E" w:rsidRPr="00767642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67642" w:rsidRPr="00767642">
        <w:rPr>
          <w:rFonts w:asciiTheme="majorBidi" w:hAnsiTheme="majorBidi"/>
          <w:sz w:val="30"/>
          <w:szCs w:val="30"/>
          <w:cs/>
          <w:lang w:val="en-US"/>
        </w:rPr>
        <w:t>บริษัทยื่นอุทธรณ์คำสั่งที่ยกคำร้อง ปัจจุบันคดีอยู่ระหว่างการพิจารณาของศาลอุทธรณ์</w:t>
      </w:r>
    </w:p>
    <w:p w14:paraId="51EB3942" w14:textId="77777777" w:rsidR="003C4180" w:rsidRPr="00755DC9" w:rsidRDefault="003C4180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160E8C76" w14:textId="63F09814" w:rsidR="00767642" w:rsidRDefault="00767642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643E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24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2568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ศาลแพ่งได้อ่านคำพิพากษาศาลฎีกาเกี่ยวกับคดีพิพาทตามที่อ้างถึงข้างต้น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643E8">
        <w:rPr>
          <w:rFonts w:asciiTheme="majorBidi" w:hAnsiTheme="majorBidi" w:cstheme="majorBidi"/>
          <w:sz w:val="30"/>
          <w:szCs w:val="30"/>
          <w:cs/>
        </w:rPr>
        <w:t>พิพากษาให้บริษัทนำ</w:t>
      </w:r>
      <w:r w:rsidRPr="00E54C26">
        <w:rPr>
          <w:rFonts w:asciiTheme="majorBidi" w:hAnsiTheme="majorBidi" w:cstheme="majorBidi"/>
          <w:sz w:val="30"/>
          <w:szCs w:val="30"/>
          <w:cs/>
        </w:rPr>
        <w:t>แร่หินดินดานเพื่ออุตสาหกรรมปูนซ</w:t>
      </w:r>
      <w:r w:rsidRPr="00E54C2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54C26">
        <w:rPr>
          <w:rFonts w:asciiTheme="majorBidi" w:hAnsiTheme="majorBidi" w:cstheme="majorBidi"/>
          <w:sz w:val="30"/>
          <w:szCs w:val="30"/>
          <w:cs/>
        </w:rPr>
        <w:t>เมนต์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249</w:t>
      </w:r>
      <w:r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159</w:t>
      </w:r>
      <w:r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96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เมตริกตัน 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ไปถมกลับคืนยังพื้นที่ที่พิพาท พร้อมทำการฟื้นฟูสภาพพื้นที่ที่พิพาทให้กลับดีดังเดิม หากบริษัทไม่อาจดำเนินการดังกล่าวได้ ให้บริษัทชดใช้ราคาแร่รวมเป็นเงิน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62</w:t>
      </w:r>
      <w:r w:rsidRPr="000643E8"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289</w:t>
      </w:r>
      <w:r w:rsidRPr="000643E8"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990</w:t>
      </w:r>
      <w:r w:rsidRPr="000643E8">
        <w:rPr>
          <w:rFonts w:asciiTheme="majorBidi" w:hAnsiTheme="majorBidi" w:cstheme="majorBidi"/>
          <w:sz w:val="30"/>
          <w:szCs w:val="30"/>
        </w:rPr>
        <w:t xml:space="preserve"> 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0643E8">
        <w:rPr>
          <w:rFonts w:asciiTheme="majorBidi" w:hAnsiTheme="majorBidi" w:cstheme="majorBidi"/>
          <w:sz w:val="30"/>
          <w:szCs w:val="30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ของเงินต้นดังกล่าวนับแต่วันละเมิด 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>และให้ชำระดอกเบี้ย</w:t>
      </w:r>
      <w:r w:rsidRPr="00564B5F">
        <w:rPr>
          <w:rFonts w:asciiTheme="majorBidi" w:hAnsiTheme="majorBidi" w:cstheme="majorBidi"/>
          <w:sz w:val="30"/>
          <w:szCs w:val="30"/>
          <w:cs/>
        </w:rPr>
        <w:t>อัตราร้อยละ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564B5F">
        <w:rPr>
          <w:rFonts w:asciiTheme="majorBidi" w:hAnsiTheme="majorBidi"/>
          <w:sz w:val="30"/>
          <w:szCs w:val="30"/>
          <w:cs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/>
          <w:sz w:val="30"/>
          <w:szCs w:val="30"/>
          <w:lang w:val="en-GB"/>
        </w:rPr>
        <w:t>7</w:t>
      </w:r>
      <w:r w:rsidRPr="00564B5F">
        <w:rPr>
          <w:rFonts w:asciiTheme="majorBidi" w:hAnsi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/>
          <w:sz w:val="30"/>
          <w:szCs w:val="30"/>
          <w:lang w:val="en-GB"/>
        </w:rPr>
        <w:t>2</w:t>
      </w:r>
      <w:r w:rsidRPr="00564B5F">
        <w:rPr>
          <w:rFonts w:asciiTheme="majorBidi" w:hAnsiTheme="majorBidi"/>
          <w:sz w:val="30"/>
          <w:szCs w:val="30"/>
          <w:cs/>
        </w:rPr>
        <w:t xml:space="preserve"> ต่อปี แต่ไม่เกินอัตราร้อยละ </w:t>
      </w:r>
      <w:r w:rsidR="00117E9B" w:rsidRPr="00117E9B">
        <w:rPr>
          <w:rFonts w:asciiTheme="majorBidi" w:hAnsiTheme="majorBidi"/>
          <w:sz w:val="30"/>
          <w:szCs w:val="30"/>
          <w:lang w:val="en-GB"/>
        </w:rPr>
        <w:t>7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  <w:lang w:val="en-GB"/>
        </w:rPr>
        <w:t>5</w:t>
      </w:r>
      <w:r w:rsidRPr="00564B5F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564B5F">
        <w:rPr>
          <w:rFonts w:asciiTheme="majorBidi" w:hAnsiTheme="majorBidi"/>
          <w:sz w:val="30"/>
          <w:szCs w:val="30"/>
        </w:rPr>
        <w:t xml:space="preserve"> 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11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17E9B" w:rsidRPr="00117E9B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จนกว่าจะชำระสำเร็จ 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 xml:space="preserve">และยกคำขอโจทก์ที่เรียกให้บริษัทชำระค่าภาคหลวงแร่ </w:t>
      </w:r>
      <w:r>
        <w:rPr>
          <w:rFonts w:asciiTheme="majorBidi" w:hAnsiTheme="majorBidi" w:cstheme="majorBidi" w:hint="cs"/>
          <w:sz w:val="30"/>
          <w:szCs w:val="30"/>
          <w:cs/>
        </w:rPr>
        <w:t>และให้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>ค่าฤชาธรรมเนียมเป็นพับ</w:t>
      </w:r>
      <w:r w:rsidRPr="00E552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2F58A5" w14:textId="77777777" w:rsidR="00767642" w:rsidRDefault="00767642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213339526"/>
    </w:p>
    <w:p w14:paraId="1B8CE7ED" w14:textId="18BB4EBA" w:rsidR="002C1194" w:rsidRPr="002C1194" w:rsidRDefault="002C1194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/>
          <w:sz w:val="30"/>
          <w:szCs w:val="30"/>
        </w:rPr>
      </w:pPr>
      <w:r w:rsidRPr="002C1194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  <w:lang w:val="en-US"/>
        </w:rPr>
        <w:t>19</w:t>
      </w:r>
      <w:r w:rsidRPr="002C1194">
        <w:rPr>
          <w:rFonts w:asciiTheme="majorBidi" w:hAnsiTheme="majorBidi"/>
          <w:sz w:val="30"/>
          <w:szCs w:val="30"/>
          <w:cs/>
        </w:rPr>
        <w:t xml:space="preserve"> พฤศจิกายน </w:t>
      </w:r>
      <w:r>
        <w:rPr>
          <w:rFonts w:asciiTheme="majorBidi" w:hAnsiTheme="majorBidi"/>
          <w:sz w:val="30"/>
          <w:szCs w:val="30"/>
        </w:rPr>
        <w:t>2568</w:t>
      </w:r>
      <w:r w:rsidRPr="002C1194">
        <w:rPr>
          <w:rFonts w:asciiTheme="majorBidi" w:hAnsiTheme="majorBidi"/>
          <w:sz w:val="30"/>
          <w:szCs w:val="30"/>
          <w:cs/>
        </w:rPr>
        <w:t xml:space="preserve"> บริษัทยื่นคำร้องต่อศาลว่า บริษัทฯ ได้ชำระหนี้ตามคำพิพากษาโดยการนำแร่หินดินดานฯ จำนวน </w:t>
      </w:r>
      <w:r>
        <w:rPr>
          <w:rFonts w:asciiTheme="majorBidi" w:hAnsiTheme="majorBidi"/>
          <w:sz w:val="30"/>
          <w:szCs w:val="30"/>
        </w:rPr>
        <w:t>249,159.96</w:t>
      </w:r>
      <w:r w:rsidRPr="002C1194">
        <w:rPr>
          <w:rFonts w:asciiTheme="majorBidi" w:hAnsiTheme="majorBidi"/>
          <w:sz w:val="30"/>
          <w:szCs w:val="30"/>
          <w:cs/>
        </w:rPr>
        <w:t xml:space="preserve"> ตันไปถมคืนในพื้นที่ที่ขุดแร่ให้กลับคืนดังเดิมแล้ว ขอให้ศาลนัดพร้อมและสอบถาม เพื่อมีคำสั่งให้เจ้าพนักงานถอนการอายัดสิทธิเรียกร้องในบัญชีเงินฝากของบริษัทฯ ทั้ง </w:t>
      </w:r>
      <w:r w:rsidR="006E5894">
        <w:rPr>
          <w:rFonts w:asciiTheme="majorBidi" w:hAnsiTheme="majorBidi"/>
          <w:sz w:val="30"/>
          <w:szCs w:val="30"/>
          <w:lang w:val="en-US"/>
        </w:rPr>
        <w:t xml:space="preserve">14 </w:t>
      </w:r>
      <w:r w:rsidR="006E5894">
        <w:rPr>
          <w:rFonts w:asciiTheme="majorBidi" w:hAnsiTheme="majorBidi" w:hint="cs"/>
          <w:sz w:val="30"/>
          <w:szCs w:val="30"/>
          <w:cs/>
          <w:lang w:val="en-US"/>
        </w:rPr>
        <w:t>แห่ง</w:t>
      </w:r>
      <w:r w:rsidRPr="002C1194">
        <w:rPr>
          <w:rFonts w:asciiTheme="majorBidi" w:hAnsiTheme="majorBidi"/>
          <w:sz w:val="30"/>
          <w:szCs w:val="30"/>
          <w:cs/>
        </w:rPr>
        <w:t>กับให้โจทก์คืนเงินที่ได้รับจากการอายัดของเจ้าพนักงานบังคับคดีให้แก่บริษัทฯ ศาลนัดไต่สวนคำร้อง</w:t>
      </w:r>
      <w:r>
        <w:rPr>
          <w:rFonts w:asciiTheme="majorBidi" w:hAnsiTheme="majorBidi"/>
          <w:sz w:val="30"/>
          <w:szCs w:val="30"/>
        </w:rPr>
        <w:br/>
      </w:r>
      <w:r w:rsidRPr="002C1194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>23</w:t>
      </w:r>
      <w:r w:rsidRPr="002C1194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2569</w:t>
      </w:r>
    </w:p>
    <w:p w14:paraId="26F15C93" w14:textId="77777777" w:rsidR="002C1194" w:rsidRDefault="002C1194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F16B9" w14:textId="3ABE22F5" w:rsidR="002C1194" w:rsidRDefault="002C1194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C1194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2C1194">
        <w:rPr>
          <w:rFonts w:asciiTheme="majorBidi" w:hAnsiTheme="majorBidi" w:cstheme="majorBidi"/>
          <w:sz w:val="30"/>
          <w:szCs w:val="30"/>
        </w:rPr>
        <w:t xml:space="preserve">5 </w:t>
      </w:r>
      <w:r w:rsidRPr="002C119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2C1194">
        <w:rPr>
          <w:rFonts w:asciiTheme="majorBidi" w:hAnsiTheme="majorBidi" w:cstheme="majorBidi"/>
          <w:sz w:val="30"/>
          <w:szCs w:val="30"/>
        </w:rPr>
        <w:t xml:space="preserve">2569 </w:t>
      </w:r>
      <w:r w:rsidRPr="002C1194">
        <w:rPr>
          <w:rFonts w:asciiTheme="majorBidi" w:hAnsiTheme="majorBidi"/>
          <w:sz w:val="30"/>
          <w:szCs w:val="30"/>
          <w:cs/>
        </w:rPr>
        <w:t>ศาลอุทธรณ์มีคำพิพากษาในส่วนบังคับคดี ยืนตามคำพิพากษาศาลชั้น</w:t>
      </w:r>
      <w:r w:rsidR="008976DA">
        <w:rPr>
          <w:rFonts w:asciiTheme="majorBidi" w:hAnsiTheme="majorBidi" w:hint="cs"/>
          <w:sz w:val="30"/>
          <w:szCs w:val="30"/>
          <w:cs/>
        </w:rPr>
        <w:t>ต้น</w:t>
      </w:r>
      <w:r w:rsidRPr="002C1194">
        <w:rPr>
          <w:rFonts w:asciiTheme="majorBidi" w:hAnsiTheme="majorBidi"/>
          <w:sz w:val="30"/>
          <w:szCs w:val="30"/>
          <w:cs/>
        </w:rPr>
        <w:t xml:space="preserve"> ขณะนี้อยู่ระหว่างขอคัดรายละเอียดของคำพิพากษา เพื่อพิจารณายื่นฎีกาคัดค้านคำพิพากษาดังกล่าว</w:t>
      </w:r>
    </w:p>
    <w:p w14:paraId="26DBE33C" w14:textId="77777777" w:rsidR="002C1194" w:rsidRDefault="002C1194" w:rsidP="0076764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87A3E" w14:textId="77777777" w:rsidR="00767642" w:rsidRPr="00FB5753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A168D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bookmarkEnd w:id="6"/>
    <w:p w14:paraId="3F38A30A" w14:textId="732C5083" w:rsidR="002C1194" w:rsidRDefault="002C119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1B2AD344" w14:textId="18025487" w:rsidR="00CC26B8" w:rsidRPr="00767642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วัดถ้ำพระโพธิสัตว์ (ผู้ฟ้องคดี) ฟ้องกระทรวงอุตสาหกรรมที่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32</w:t>
      </w:r>
      <w:r w:rsidR="00CC26B8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="00CC26B8"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09906A7" w14:textId="063E1436" w:rsidR="00767642" w:rsidRDefault="00767642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4F78D0D" w14:textId="4357E76B" w:rsidR="00CC26B8" w:rsidRPr="00767642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767642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3879DD1" w14:textId="77777777" w:rsidR="00CC26B8" w:rsidRPr="00755DC9" w:rsidRDefault="00CC26B8" w:rsidP="00CC26B8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25D9BAB" w14:textId="5CDE4F7F" w:rsidR="00767642" w:rsidRPr="00767642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มกราคม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บริษัทได้ทำคำให้การเพิ่มเติมยื่นศาลปกครองกลาง </w:t>
      </w:r>
    </w:p>
    <w:p w14:paraId="1C29BED9" w14:textId="77777777" w:rsidR="00767642" w:rsidRPr="00767642" w:rsidRDefault="00767642" w:rsidP="00767642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88B4880" w14:textId="7DDA0477" w:rsidR="00767642" w:rsidRPr="00767642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ศาลปกครองกลางออกนั่งพิจารณาครั้งแรก และแถลงข้อเท็จจริงต่อองค์คณะ ศาลปกครองกลางนัดฟังคำพิพากษาในวันที่</w:t>
      </w: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</w:p>
    <w:p w14:paraId="62691CC8" w14:textId="77777777" w:rsidR="00767642" w:rsidRPr="00767642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5820D07" w14:textId="47021C3F" w:rsidR="00767642" w:rsidRPr="00767642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ศาลปกครองกลางมีคำพิพากษายกฟ้อง และโจทก์ยื่นอุทธรณ์คำพิพากษาต่อศาลปกครองกลางเรียบร้อยแล้ว </w:t>
      </w:r>
    </w:p>
    <w:p w14:paraId="193AC6B9" w14:textId="77777777" w:rsidR="00767642" w:rsidRPr="00767642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2608FEB" w14:textId="50FD945A" w:rsidR="002C1194" w:rsidRDefault="00767642" w:rsidP="00767642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ัจจุบันคดีอยู่ระหว่างการพิจารณาอุทธรณ์ของผู้ฟ้องคดีโดยศาลปกครองกลางว่าจะรับอุทธรณ์ไว้พิจารณาหรือไม่</w:t>
      </w:r>
    </w:p>
    <w:p w14:paraId="2B313057" w14:textId="77777777" w:rsidR="002C1194" w:rsidRDefault="002C1194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50E9294F" w14:textId="4DBD013A" w:rsidR="00AA2BFC" w:rsidRPr="00767642" w:rsidRDefault="005F5FDA" w:rsidP="00AA2BFC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2558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="00D841A5" w:rsidRPr="0076764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117E9B" w:rsidRPr="00117E9B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841A5" w:rsidRPr="00767642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pacing w:val="2"/>
          <w:sz w:val="30"/>
          <w:szCs w:val="30"/>
        </w:rPr>
        <w:t>2559</w:t>
      </w:r>
      <w:r w:rsidR="00D841A5" w:rsidRPr="0076764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066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535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823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338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558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231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54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522</w:t>
      </w:r>
      <w:r w:rsidR="00D841A5"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374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26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="00D841A5"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69C21B4" w14:textId="77777777" w:rsidR="00767642" w:rsidRPr="00767642" w:rsidRDefault="00767642" w:rsidP="00767642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E2A367" w14:textId="228E09D7" w:rsidR="00D841A5" w:rsidRPr="00767642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117E9B" w:rsidRPr="00117E9B">
        <w:rPr>
          <w:rFonts w:asciiTheme="majorBidi" w:hAnsiTheme="majorBidi" w:cstheme="majorBidi"/>
          <w:spacing w:val="-6"/>
          <w:sz w:val="30"/>
          <w:szCs w:val="30"/>
        </w:rPr>
        <w:t>2535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60A368E1" w14:textId="77777777" w:rsidR="00D841A5" w:rsidRPr="00755DC9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77FB5DFF" w14:textId="77777777" w:rsidR="00D841A5" w:rsidRPr="00767642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151ECD0" w14:textId="700E508B" w:rsidR="00D841A5" w:rsidRPr="00755DC9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3EF68DB4" w14:textId="6E6137DF" w:rsidR="00D841A5" w:rsidRPr="00767642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522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374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26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047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472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854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98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2557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350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291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085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376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56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338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558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231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54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047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472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854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98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13A6F754" w14:textId="77777777" w:rsidR="00D841A5" w:rsidRPr="00755DC9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76B14A8" w14:textId="61B17BB2" w:rsidR="00D841A5" w:rsidRPr="00767642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041AEB" w14:textId="77777777" w:rsidR="00D841A5" w:rsidRPr="00767642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897173" w14:textId="6408907E" w:rsidR="00D841A5" w:rsidRPr="00767642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6764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7642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DD23EF0" w14:textId="77777777" w:rsidR="00D841A5" w:rsidRPr="00755DC9" w:rsidRDefault="00D841A5" w:rsidP="00D841A5">
      <w:pPr>
        <w:pStyle w:val="Ang15"/>
        <w:rPr>
          <w:highlight w:val="yellow"/>
          <w:lang w:val="en-US"/>
        </w:rPr>
      </w:pPr>
    </w:p>
    <w:p w14:paraId="15C56830" w14:textId="7C224D6A" w:rsidR="00D841A5" w:rsidRPr="001D463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D463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2565</w:t>
      </w:r>
    </w:p>
    <w:p w14:paraId="513ABB99" w14:textId="77777777" w:rsidR="00D841A5" w:rsidRPr="00755DC9" w:rsidRDefault="00D841A5" w:rsidP="00D841A5">
      <w:pPr>
        <w:pStyle w:val="Ang15"/>
        <w:rPr>
          <w:highlight w:val="yellow"/>
          <w:lang w:val="en-US"/>
        </w:rPr>
      </w:pPr>
    </w:p>
    <w:p w14:paraId="710E252B" w14:textId="333EB757" w:rsidR="00AA2BFC" w:rsidRDefault="001D463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1D4635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/>
          <w:sz w:val="30"/>
          <w:szCs w:val="30"/>
        </w:rPr>
        <w:t>22</w:t>
      </w:r>
      <w:r w:rsidRPr="001D4635">
        <w:rPr>
          <w:rFonts w:asciiTheme="majorBidi" w:hAnsiTheme="majorBidi"/>
          <w:sz w:val="30"/>
          <w:szCs w:val="30"/>
          <w:cs/>
          <w:lang w:val="en-US"/>
        </w:rPr>
        <w:t xml:space="preserve"> พฤศจิกายน </w:t>
      </w:r>
      <w:r w:rsidR="00117E9B" w:rsidRPr="00117E9B">
        <w:rPr>
          <w:rFonts w:asciiTheme="majorBidi" w:hAnsiTheme="majorBidi"/>
          <w:sz w:val="30"/>
          <w:szCs w:val="30"/>
        </w:rPr>
        <w:t>2565</w:t>
      </w:r>
      <w:r w:rsidRPr="001D4635">
        <w:rPr>
          <w:rFonts w:asciiTheme="majorBidi" w:hAnsiTheme="majorBidi"/>
          <w:sz w:val="30"/>
          <w:szCs w:val="30"/>
          <w:cs/>
          <w:lang w:val="en-US"/>
        </w:rPr>
        <w:t xml:space="preserve"> 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0DF160E2" w14:textId="77777777" w:rsidR="001D4635" w:rsidRDefault="001D4635" w:rsidP="00AA2BFC">
      <w:pPr>
        <w:tabs>
          <w:tab w:val="num" w:pos="1080"/>
        </w:tabs>
        <w:ind w:left="900" w:right="-43"/>
        <w:jc w:val="thaiDistribute"/>
        <w:rPr>
          <w:highlight w:val="yellow"/>
          <w:lang w:val="en-US"/>
        </w:rPr>
      </w:pPr>
    </w:p>
    <w:p w14:paraId="3F932A7F" w14:textId="0ABB31C6" w:rsidR="001D4635" w:rsidRDefault="001D4635" w:rsidP="001D4635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19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พิพากษาให้บริษัทนำแร่หินอุตสาหกรรม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ชนิดหินปูนเพื่ออุตสาหกรรมปูนซีเมนต์ จำนวน </w:t>
      </w:r>
      <w:r w:rsidR="00117E9B" w:rsidRPr="00117E9B">
        <w:rPr>
          <w:rFonts w:asciiTheme="majorBidi" w:hAnsiTheme="majorBidi"/>
          <w:sz w:val="30"/>
          <w:szCs w:val="30"/>
        </w:rPr>
        <w:t>31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522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374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26</w:t>
      </w:r>
      <w:r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เมตริกตัน ไปถมกลับคืนยังพื้นที่เดิมที่ทำเหมืองแร่พิพาท พร้อมฟื้นฟูสภาพพื้นที่ทำเหมืองที่เอาแร่ไปให้กลับคืนดีดังเดิม 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หรือให้ชำระเงินเป็นจำนวน </w:t>
      </w:r>
      <w:r w:rsidR="00117E9B" w:rsidRPr="00117E9B">
        <w:rPr>
          <w:rFonts w:asciiTheme="majorBidi" w:hAnsiTheme="majorBidi"/>
          <w:sz w:val="30"/>
          <w:szCs w:val="30"/>
        </w:rPr>
        <w:t>3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782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684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911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20</w:t>
      </w:r>
      <w:r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บาท พร้อมดอกเบี้ยในอัตราร้อยละ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ต่อปี ของเงินต้นดังกล่าว 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นับแต่วัน</w:t>
      </w:r>
      <w:r>
        <w:rPr>
          <w:rFonts w:asciiTheme="majorBidi" w:hAnsiTheme="majorBidi" w:hint="cs"/>
          <w:sz w:val="30"/>
          <w:szCs w:val="30"/>
          <w:cs/>
          <w:lang w:val="en-US"/>
        </w:rPr>
        <w:t>ละเมิด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และให้ชำระดอกเบี้ยอัตราร้อยละ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/>
          <w:sz w:val="30"/>
          <w:szCs w:val="30"/>
        </w:rPr>
        <w:t>2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</w:t>
      </w:r>
      <w:r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นับตั้งแต่วันที่ </w:t>
      </w:r>
      <w:r w:rsidR="00117E9B" w:rsidRPr="00117E9B">
        <w:rPr>
          <w:rFonts w:asciiTheme="majorBidi" w:hAnsiTheme="majorBidi"/>
          <w:spacing w:val="-4"/>
          <w:sz w:val="30"/>
          <w:szCs w:val="30"/>
        </w:rPr>
        <w:t>11</w:t>
      </w:r>
      <w:r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/>
          <w:spacing w:val="-4"/>
          <w:sz w:val="30"/>
          <w:szCs w:val="30"/>
        </w:rPr>
        <w:t>2564</w:t>
      </w:r>
      <w:r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จนกว่าจะชำระสำเร็จ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และยกคำขอโจทก์ที่เรียกให้บริษัทชำระค่าภาคหลวงแร่ </w:t>
      </w:r>
      <w:r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และให้</w:t>
      </w:r>
      <w:r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>ค่าฤชาธรรมเนียมเป็นพับ</w:t>
      </w:r>
    </w:p>
    <w:p w14:paraId="30F0AF4D" w14:textId="77777777" w:rsidR="001D4635" w:rsidRPr="00755DC9" w:rsidRDefault="001D463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AF95670" w14:textId="7537BF3E" w:rsidR="00D841A5" w:rsidRPr="001D4635" w:rsidRDefault="00D841A5" w:rsidP="00D841A5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D4635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76B098BE" w14:textId="77777777" w:rsidR="00D841A5" w:rsidRPr="001D4635" w:rsidRDefault="00D841A5" w:rsidP="00D841A5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E1224D" w14:textId="4A536F73" w:rsidR="00D841A5" w:rsidRPr="001D4635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1D46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Pr="001D46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117E9B" w:rsidRPr="00117E9B">
        <w:rPr>
          <w:rFonts w:asciiTheme="majorBidi" w:hAnsiTheme="majorBidi" w:cstheme="majorBidi"/>
          <w:sz w:val="30"/>
          <w:szCs w:val="30"/>
        </w:rPr>
        <w:t>6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447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906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76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327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680</w:t>
      </w:r>
      <w:r w:rsidR="00D841A5" w:rsidRPr="001D463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219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25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="00D841A5" w:rsidRPr="001D463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01BCFB0A" w14:textId="2B4FE73F" w:rsidR="008976DA" w:rsidRDefault="008976D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6EED9127" w14:textId="50EBD028" w:rsidR="00D841A5" w:rsidRPr="00BA66A9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AE67350" w14:textId="77777777" w:rsidR="00D841A5" w:rsidRPr="00BA66A9" w:rsidRDefault="00D841A5" w:rsidP="00D841A5">
      <w:pPr>
        <w:pStyle w:val="Ang15"/>
        <w:rPr>
          <w:lang w:val="en-US"/>
        </w:rPr>
      </w:pPr>
    </w:p>
    <w:p w14:paraId="65E29E80" w14:textId="77777777" w:rsidR="00D841A5" w:rsidRPr="00BA66A9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1E7778E" w14:textId="77777777" w:rsidR="00D841A5" w:rsidRPr="00BA66A9" w:rsidRDefault="00D841A5" w:rsidP="00D841A5">
      <w:pPr>
        <w:pStyle w:val="Ang15"/>
        <w:rPr>
          <w:lang w:val="en-US"/>
        </w:rPr>
      </w:pPr>
    </w:p>
    <w:p w14:paraId="67E2615E" w14:textId="21C094F8" w:rsidR="00D841A5" w:rsidRPr="00BA66A9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447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906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76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314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311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227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98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2558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207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368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991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117E9B" w:rsidRPr="00117E9B">
        <w:rPr>
          <w:rFonts w:asciiTheme="majorBidi" w:hAnsiTheme="majorBidi" w:cstheme="majorBidi"/>
          <w:sz w:val="30"/>
          <w:szCs w:val="30"/>
        </w:rPr>
        <w:t>327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680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219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25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314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311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227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98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100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000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2BE4ABB" w14:textId="77777777" w:rsidR="00D841A5" w:rsidRPr="00BA66A9" w:rsidRDefault="00D841A5" w:rsidP="00D841A5">
      <w:pPr>
        <w:pStyle w:val="Ang15"/>
        <w:rPr>
          <w:lang w:val="en-US"/>
        </w:rPr>
      </w:pPr>
    </w:p>
    <w:p w14:paraId="5951DF2F" w14:textId="78EF7553" w:rsidR="00AA2BFC" w:rsidRDefault="00D841A5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</w:p>
    <w:p w14:paraId="4D2ABCAF" w14:textId="77777777" w:rsidR="00BA66A9" w:rsidRPr="00755DC9" w:rsidRDefault="00BA66A9" w:rsidP="00AA2B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CDBF2C9" w14:textId="1545ACD7" w:rsidR="00BA66A9" w:rsidRPr="00735629" w:rsidRDefault="00BA66A9" w:rsidP="00BA66A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5D853BA1" w14:textId="77777777" w:rsidR="00D841A5" w:rsidRPr="00755DC9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DE78EC4" w14:textId="1DF52612" w:rsidR="00BA66A9" w:rsidRPr="00735629" w:rsidRDefault="00BA66A9" w:rsidP="00BA66A9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2565</w:t>
      </w:r>
    </w:p>
    <w:p w14:paraId="075CA0F7" w14:textId="19E98DB8" w:rsidR="008976DA" w:rsidRDefault="008976D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797DA35" w14:textId="7EA53468" w:rsidR="00BA66A9" w:rsidRPr="006321C8" w:rsidRDefault="00BA66A9" w:rsidP="00BA66A9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22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2565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679AD8C0" w14:textId="77777777" w:rsidR="00BA66A9" w:rsidRPr="006321C8" w:rsidRDefault="00BA66A9" w:rsidP="00BA66A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A7A321D" w14:textId="69E70DAE" w:rsidR="00BA66A9" w:rsidRDefault="00BA66A9" w:rsidP="00BA66A9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19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พิพากษาให้บริษัทนำแร่หินอุตสาหกรรมชนิดหินปูนเพื่ออุตสาหกรรมปูนซีเมนต์ จำนวน </w:t>
      </w:r>
      <w:r w:rsidR="00117E9B" w:rsidRPr="00117E9B">
        <w:rPr>
          <w:rFonts w:asciiTheme="majorBidi" w:hAnsiTheme="majorBidi"/>
          <w:sz w:val="30"/>
          <w:szCs w:val="30"/>
        </w:rPr>
        <w:t>2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447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906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76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ง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="00117E9B" w:rsidRPr="00117E9B">
        <w:rPr>
          <w:rFonts w:asciiTheme="majorBidi" w:hAnsiTheme="majorBidi"/>
          <w:sz w:val="30"/>
          <w:szCs w:val="30"/>
        </w:rPr>
        <w:t>293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748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811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20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ต่อปี ของเงินต้นดังกล่าว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นับแต่วัน</w:t>
      </w:r>
      <w:r>
        <w:rPr>
          <w:rFonts w:asciiTheme="majorBidi" w:hAnsiTheme="majorBidi" w:hint="cs"/>
          <w:sz w:val="30"/>
          <w:szCs w:val="30"/>
          <w:cs/>
          <w:lang w:val="en-US"/>
        </w:rPr>
        <w:t>ละเมิด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และให้ชำระดอกเบี้ยอัตราร้อยละ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/>
          <w:sz w:val="30"/>
          <w:szCs w:val="30"/>
        </w:rPr>
        <w:t>2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117E9B" w:rsidRPr="00117E9B">
        <w:rPr>
          <w:rFonts w:asciiTheme="majorBidi" w:hAnsiTheme="majorBidi"/>
          <w:sz w:val="30"/>
          <w:szCs w:val="30"/>
        </w:rPr>
        <w:t>11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/>
          <w:sz w:val="30"/>
          <w:szCs w:val="30"/>
        </w:rPr>
        <w:t>2564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จนกว่าจะชำระสำเร็จ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และยกคำขอโจทก์ที่เรียกให้บริษัทชำระค่าภาคหลวงแร่ </w:t>
      </w:r>
      <w:r>
        <w:rPr>
          <w:rFonts w:asciiTheme="majorBidi" w:hAnsiTheme="majorBidi" w:hint="cs"/>
          <w:sz w:val="30"/>
          <w:szCs w:val="30"/>
          <w:cs/>
          <w:lang w:val="en-US"/>
        </w:rPr>
        <w:t>และให้</w:t>
      </w:r>
      <w:r w:rsidRPr="001F3C30">
        <w:rPr>
          <w:rFonts w:asciiTheme="majorBidi" w:hAnsiTheme="majorBidi"/>
          <w:sz w:val="30"/>
          <w:szCs w:val="30"/>
          <w:cs/>
          <w:lang w:val="en-US"/>
        </w:rPr>
        <w:t>ค่าฤชาธรรมเนียมเป็นพับ</w:t>
      </w:r>
    </w:p>
    <w:p w14:paraId="7CE15FBE" w14:textId="77777777" w:rsidR="00BA66A9" w:rsidRDefault="00BA66A9" w:rsidP="00BA66A9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D22FABA" w14:textId="77777777" w:rsidR="00BA66A9" w:rsidRPr="006321C8" w:rsidRDefault="00BA66A9" w:rsidP="00BA66A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2C30C631" w14:textId="77777777" w:rsidR="00D841A5" w:rsidRPr="00755DC9" w:rsidRDefault="00D841A5" w:rsidP="00D841A5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15E0AB" w14:textId="2D47A2F9" w:rsidR="00D841A5" w:rsidRPr="00BA66A9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="00D841A5" w:rsidRPr="00BA66A9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117E9B" w:rsidRPr="00117E9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pacing w:val="-4"/>
          <w:sz w:val="30"/>
          <w:szCs w:val="30"/>
        </w:rPr>
        <w:t>671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pacing w:val="-4"/>
          <w:sz w:val="30"/>
          <w:szCs w:val="30"/>
        </w:rPr>
        <w:t>128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pacing w:val="-4"/>
          <w:sz w:val="30"/>
          <w:szCs w:val="30"/>
        </w:rPr>
        <w:t>829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D841A5" w:rsidRPr="00BA66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="00D841A5" w:rsidRPr="00BA66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="00D841A5"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484</w:t>
      </w:r>
      <w:r w:rsidR="00D841A5" w:rsidRPr="00BA66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023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50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="00D841A5" w:rsidRPr="00BA66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658AE33" w14:textId="77777777" w:rsidR="00D841A5" w:rsidRPr="00755DC9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2097C2C" w14:textId="2056660C" w:rsidR="00BA66A9" w:rsidRPr="006321C8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0ED9893" w14:textId="77777777" w:rsidR="00BA66A9" w:rsidRPr="006321C8" w:rsidRDefault="00BA66A9" w:rsidP="00BA66A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030B27" w14:textId="64C94568" w:rsidR="00BA66A9" w:rsidRPr="006321C8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484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2558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207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671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128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829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117E9B" w:rsidRPr="00117E9B">
        <w:rPr>
          <w:rFonts w:asciiTheme="majorBidi" w:hAnsiTheme="majorBidi" w:cstheme="majorBidi"/>
          <w:sz w:val="30"/>
          <w:szCs w:val="30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DCFC982" w14:textId="77777777" w:rsidR="00BA66A9" w:rsidRDefault="00BA66A9" w:rsidP="00BA66A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772611C" w14:textId="7971216F" w:rsidR="00BA66A9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/>
          <w:sz w:val="30"/>
          <w:szCs w:val="30"/>
        </w:rPr>
        <w:t>3</w:t>
      </w: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/>
          <w:sz w:val="30"/>
          <w:szCs w:val="30"/>
        </w:rPr>
        <w:t>2562</w:t>
      </w: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>บริษัทไม่เห็นพ้องด้วยกับคำพิพากษาของศาลชั้นต้น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จึงยื่น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อุทธรณ์พร้อมคำร้องขอทุเลาการบังคับคดี </w:t>
      </w:r>
      <w:r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/>
          <w:sz w:val="30"/>
          <w:szCs w:val="30"/>
        </w:rPr>
        <w:t>10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>ศาลนัดฟังคำพิพากษาหรือคำสั่งของศาลอุทธรณ์</w:t>
      </w:r>
    </w:p>
    <w:p w14:paraId="3A0443B1" w14:textId="77777777" w:rsidR="00BA66A9" w:rsidRDefault="00BA66A9" w:rsidP="00BA66A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50A5B2F1" w14:textId="18839468" w:rsidR="00BA66A9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117E9B" w:rsidRPr="00117E9B">
        <w:rPr>
          <w:rFonts w:asciiTheme="majorBidi" w:hAnsiTheme="majorBidi" w:cstheme="majorBidi"/>
          <w:sz w:val="30"/>
          <w:szCs w:val="30"/>
        </w:rPr>
        <w:t>100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117E9B" w:rsidRPr="00117E9B">
        <w:rPr>
          <w:rFonts w:asciiTheme="majorBidi" w:hAnsiTheme="majorBidi" w:cstheme="majorBidi"/>
          <w:sz w:val="30"/>
          <w:szCs w:val="30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FCEB8FD" w14:textId="77777777" w:rsidR="00BA66A9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9BC243" w14:textId="13228CB6" w:rsidR="00BA66A9" w:rsidRPr="006321C8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/>
          <w:sz w:val="30"/>
          <w:szCs w:val="30"/>
        </w:rPr>
        <w:t>12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117E9B" w:rsidRPr="00117E9B">
        <w:rPr>
          <w:rFonts w:asciiTheme="majorBidi" w:hAnsiTheme="majorBidi"/>
          <w:sz w:val="30"/>
          <w:szCs w:val="30"/>
        </w:rPr>
        <w:t>2565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บริษัทยื่นคำขออนุญาตฎีกาคัดค้านคำพิพากษาศาลอุทธรณ์พร้อมยื่นขอทุเลาการบังคับคดีระหว่างฎีกา และฎีกาต่อศาล </w:t>
      </w:r>
    </w:p>
    <w:p w14:paraId="4A786406" w14:textId="77777777" w:rsidR="00BA66A9" w:rsidRDefault="00BA66A9" w:rsidP="00BA66A9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A2124D" w14:textId="3D472BA5" w:rsidR="00BA66A9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2566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</w:t>
      </w:r>
      <w:r w:rsidRPr="000F7825">
        <w:rPr>
          <w:rFonts w:asciiTheme="majorBidi" w:hAnsiTheme="majorBidi" w:cstheme="majorBidi"/>
          <w:sz w:val="30"/>
          <w:szCs w:val="30"/>
          <w:cs/>
        </w:rPr>
        <w:t>คดีอยู่ระหว่างการพิจารณาของศาลฎีกา</w:t>
      </w:r>
    </w:p>
    <w:p w14:paraId="79861DC1" w14:textId="77777777" w:rsidR="008566A8" w:rsidRDefault="008566A8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6FA4B876" w14:textId="549D6A6C" w:rsidR="00BA66A9" w:rsidRPr="002D3317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6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2568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โจทก์ร้องขอให้เจ้าพนักงานบังคับคดีอายัดสิทธิเรียกร้องเงินในบัญชีเงินฝากของบริษัทรวม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16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 ที่บริษัทมีบัญชีเงินฝากอยู่เพื่อให้ธนาคารส่งเงินของบริษัทที่ถูกอายัดให้แก่เจ้าพนักงานบังคับคดี</w:t>
      </w:r>
    </w:p>
    <w:p w14:paraId="1D457251" w14:textId="77777777" w:rsidR="00BA66A9" w:rsidRPr="002D3317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0C3F5330" w14:textId="63C47013" w:rsidR="008976DA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  <w:cs/>
        </w:rPr>
      </w:pP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เจ้าพนักงานบังคับคดีมีหนังสืออายัดสิทธิเรียกร้องในบัญชีเงินฝากของบริษัทไปยังธนาคาร รวม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แห่ง</w:t>
      </w:r>
    </w:p>
    <w:p w14:paraId="020C6C90" w14:textId="77777777" w:rsidR="008976DA" w:rsidRDefault="008976DA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cs/>
        </w:rPr>
      </w:pPr>
      <w:r>
        <w:rPr>
          <w:rStyle w:val="ui-provider"/>
          <w:rFonts w:asciiTheme="majorBidi" w:hAnsiTheme="majorBidi" w:cstheme="majorBidi"/>
          <w:sz w:val="30"/>
          <w:szCs w:val="30"/>
          <w:cs/>
        </w:rPr>
        <w:br w:type="page"/>
      </w:r>
    </w:p>
    <w:p w14:paraId="30DEFA91" w14:textId="39C4048B" w:rsidR="00BA66A9" w:rsidRPr="002D3317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lastRenderedPageBreak/>
        <w:t xml:space="preserve">วันที่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30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บริษัทยื่นคำร้องขอให้ศาลเพิกถอนการอายัดเงินในบัญชีทั้ง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แห่ง ว่าเป็นการบังคับคดีที่ไม่ชอบด้วยกฎหมาย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ศาลนัดพิจารณาคำร้องแล้วให้นัดฟังคำสั่ง</w:t>
      </w:r>
    </w:p>
    <w:p w14:paraId="753F69A9" w14:textId="77777777" w:rsidR="00BA66A9" w:rsidRPr="002D3317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1CC56232" w14:textId="6F29E65C" w:rsidR="00BA66A9" w:rsidRPr="002D3317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117E9B" w:rsidRPr="00117E9B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ศาล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แพ่ง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มีคำสั่งยกคำร้องขอบริษัท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บริษัทอยู่ระหว่างจัดทำอุทธรณ์คัดค้านคำสั่งศาลที่ยกคำร้อง</w:t>
      </w:r>
      <w:r w:rsidR="005B0EDF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5B0EDF" w:rsidRPr="005B0EDF">
        <w:rPr>
          <w:rStyle w:val="ui-provider"/>
          <w:rFonts w:asciiTheme="majorBidi" w:hAnsiTheme="majorBidi"/>
          <w:sz w:val="30"/>
          <w:szCs w:val="30"/>
          <w:cs/>
        </w:rPr>
        <w:t xml:space="preserve">โดยศาลอนุญาตให้ยื่นอุทธรณ์คำสั่งให้ถึงวันที่ </w:t>
      </w:r>
      <w:r w:rsidR="005B0EDF" w:rsidRPr="005B0EDF">
        <w:rPr>
          <w:rStyle w:val="ui-provider"/>
          <w:rFonts w:asciiTheme="majorBidi" w:hAnsiTheme="majorBidi" w:cstheme="majorBidi"/>
          <w:sz w:val="30"/>
          <w:szCs w:val="30"/>
        </w:rPr>
        <w:t xml:space="preserve">12 </w:t>
      </w:r>
      <w:r w:rsidR="005B0EDF" w:rsidRPr="005B0EDF">
        <w:rPr>
          <w:rStyle w:val="ui-provider"/>
          <w:rFonts w:asciiTheme="majorBidi" w:hAnsiTheme="majorBidi"/>
          <w:sz w:val="30"/>
          <w:szCs w:val="30"/>
          <w:cs/>
        </w:rPr>
        <w:t xml:space="preserve">กุมภาพันธ์ </w:t>
      </w:r>
      <w:r w:rsidR="005B0EDF" w:rsidRPr="005B0EDF">
        <w:rPr>
          <w:rStyle w:val="ui-provider"/>
          <w:rFonts w:asciiTheme="majorBidi" w:hAnsiTheme="majorBidi" w:cstheme="majorBidi"/>
          <w:sz w:val="30"/>
          <w:szCs w:val="30"/>
        </w:rPr>
        <w:t xml:space="preserve">2569 </w:t>
      </w:r>
      <w:r w:rsidR="005B0EDF" w:rsidRPr="005B0EDF">
        <w:rPr>
          <w:rStyle w:val="ui-provider"/>
          <w:rFonts w:asciiTheme="majorBidi" w:hAnsiTheme="majorBidi"/>
          <w:sz w:val="30"/>
          <w:szCs w:val="30"/>
          <w:cs/>
        </w:rPr>
        <w:t>และบริษัทจะขอขยายเวลายื่นอุทธรณ์อีกครั้ง ขณะนี้อยู่ระหว่างการจัดทำอุทธรณ์เพื่อยื่นศาลต่อไป</w:t>
      </w:r>
    </w:p>
    <w:p w14:paraId="5B54DDEC" w14:textId="77777777" w:rsidR="00BA66A9" w:rsidRDefault="00BA66A9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/>
          <w:sz w:val="30"/>
          <w:szCs w:val="30"/>
          <w:lang w:val="en-US"/>
        </w:rPr>
      </w:pPr>
    </w:p>
    <w:p w14:paraId="30946376" w14:textId="66FB5EAA" w:rsidR="005B0EDF" w:rsidRDefault="005B0EDF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/>
          <w:sz w:val="30"/>
          <w:szCs w:val="30"/>
          <w:lang w:val="en-US"/>
        </w:rPr>
      </w:pP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452544">
        <w:rPr>
          <w:rStyle w:val="ui-provider"/>
          <w:rFonts w:asciiTheme="majorBidi" w:hAnsiTheme="majorBidi"/>
          <w:sz w:val="30"/>
          <w:szCs w:val="30"/>
          <w:lang w:val="en-US"/>
        </w:rPr>
        <w:t xml:space="preserve">17 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452544">
        <w:rPr>
          <w:rStyle w:val="ui-provider"/>
          <w:rFonts w:asciiTheme="majorBidi" w:hAnsiTheme="majorBidi"/>
          <w:sz w:val="30"/>
          <w:szCs w:val="30"/>
          <w:lang w:val="en-US"/>
        </w:rPr>
        <w:t xml:space="preserve">2568 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>ศาลแพ่ง</w:t>
      </w:r>
      <w:r w:rsidRPr="00452544">
        <w:rPr>
          <w:rStyle w:val="ui-provider"/>
          <w:rFonts w:asciiTheme="majorBidi" w:hAnsiTheme="majorBidi" w:hint="cs"/>
          <w:sz w:val="30"/>
          <w:szCs w:val="30"/>
          <w:cs/>
          <w:lang w:val="en-US"/>
        </w:rPr>
        <w:t>ได้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>อ่านคำพิพากษาฎีกา</w:t>
      </w:r>
      <w:r w:rsidR="00452544" w:rsidRPr="00452544">
        <w:rPr>
          <w:rStyle w:val="ui-provider"/>
          <w:rFonts w:asciiTheme="majorBidi" w:hAnsiTheme="majorBidi" w:hint="cs"/>
          <w:sz w:val="30"/>
          <w:szCs w:val="30"/>
          <w:cs/>
          <w:lang w:val="en-US"/>
        </w:rPr>
        <w:t>เกี่ยวกับคดีพิพาทตามที่อ้างอิงข้างต้น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 โดยพิพากษาให้บริษัทนำเอาแร่หินอุตสาหกรรมชนิดหินปูนเพื่ออุตสาหกรรมปูนซีเมนต์จำนวน </w:t>
      </w:r>
      <w:r w:rsidRPr="00452544">
        <w:rPr>
          <w:rStyle w:val="ui-provider"/>
          <w:rFonts w:asciiTheme="majorBidi" w:hAnsiTheme="majorBidi"/>
          <w:sz w:val="30"/>
          <w:szCs w:val="30"/>
          <w:lang w:val="en-US"/>
        </w:rPr>
        <w:t xml:space="preserve">12,484,023.50 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เมตริกตัน ไปถมกลับคืนยังพื้นที่เดิมที่ทำเหมืองเอาแร่ไปโดยผิดกฎหมาย พร้อมทำการฟื้นฟูสภาพพื้นที่ที่ทำเหมืองแร่ให้กลับคืนสู่สภาพดีดังเดิม หรือ ให้ชำระเงินเป็นจำนวน </w:t>
      </w:r>
      <w:r w:rsidRPr="00452544">
        <w:rPr>
          <w:rStyle w:val="ui-provider"/>
          <w:rFonts w:asciiTheme="majorBidi" w:hAnsiTheme="majorBidi"/>
          <w:sz w:val="30"/>
          <w:szCs w:val="30"/>
          <w:lang w:val="en-US"/>
        </w:rPr>
        <w:t xml:space="preserve">1,498,082,820 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บาท พร้อมดอกเบี้ยในอัตราร้อยละ </w:t>
      </w:r>
      <w:r w:rsidRPr="00452544">
        <w:rPr>
          <w:rStyle w:val="ui-provider"/>
          <w:rFonts w:asciiTheme="majorBidi" w:hAnsiTheme="majorBidi"/>
          <w:sz w:val="30"/>
          <w:szCs w:val="30"/>
          <w:lang w:val="en-US"/>
        </w:rPr>
        <w:t xml:space="preserve">7.5 </w:t>
      </w:r>
      <w:r w:rsidRPr="00452544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ต่อปี ของต้นเงินดังกล่าว 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>นับแต่วันที่</w:t>
      </w:r>
      <w:r w:rsidR="004C4979" w:rsidRPr="002B6942">
        <w:rPr>
          <w:rStyle w:val="ui-provider"/>
          <w:rFonts w:asciiTheme="majorBidi" w:hAnsiTheme="majorBidi" w:hint="cs"/>
          <w:sz w:val="30"/>
          <w:szCs w:val="30"/>
          <w:cs/>
          <w:lang w:val="en-US"/>
        </w:rPr>
        <w:t>ละเมิด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 และให้ใช้อัตราร้อยละ </w:t>
      </w:r>
      <w:r w:rsidRPr="002B6942">
        <w:rPr>
          <w:rStyle w:val="ui-provider"/>
          <w:rFonts w:asciiTheme="majorBidi" w:hAnsiTheme="majorBidi"/>
          <w:sz w:val="30"/>
          <w:szCs w:val="30"/>
          <w:lang w:val="en-US"/>
        </w:rPr>
        <w:t xml:space="preserve">5 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หรือปรับเปลี่ยนลดลงหรือเพิ่มขึ้นตามพระราชกฤษฎีกา ซึ่งตราขึ้นตามประมวลกฎหมายแพ่งและพาณิชย์ มาตรา </w:t>
      </w:r>
      <w:r w:rsidRPr="002B6942">
        <w:rPr>
          <w:rStyle w:val="ui-provider"/>
          <w:rFonts w:asciiTheme="majorBidi" w:hAnsiTheme="majorBidi"/>
          <w:sz w:val="30"/>
          <w:szCs w:val="30"/>
          <w:lang w:val="en-US"/>
        </w:rPr>
        <w:t xml:space="preserve">7 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>ที่แก้ไขใหม่ บวกด้วยอัตราเพิ่มร้อยละ</w:t>
      </w:r>
      <w:r w:rsidR="002B6942" w:rsidRPr="002B6942">
        <w:rPr>
          <w:rStyle w:val="ui-provider"/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B6942" w:rsidRPr="002B6942">
        <w:rPr>
          <w:rStyle w:val="ui-provider"/>
          <w:rFonts w:asciiTheme="majorBidi" w:hAnsiTheme="majorBidi"/>
          <w:sz w:val="30"/>
          <w:szCs w:val="30"/>
          <w:lang w:val="en-US"/>
        </w:rPr>
        <w:t xml:space="preserve">2 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ต่อปี แต่ต้องไม่เกินอัตราร้อยละ </w:t>
      </w:r>
      <w:r w:rsidRPr="002B6942">
        <w:rPr>
          <w:rStyle w:val="ui-provider"/>
          <w:rFonts w:asciiTheme="majorBidi" w:hAnsiTheme="majorBidi"/>
          <w:sz w:val="30"/>
          <w:szCs w:val="30"/>
          <w:lang w:val="en-US"/>
        </w:rPr>
        <w:t xml:space="preserve">7.5 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ต่อปี </w:t>
      </w:r>
      <w:r w:rsidR="002B6942"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ตั้งแต่วันที่ </w:t>
      </w:r>
      <w:r w:rsidR="002B6942" w:rsidRPr="002B6942">
        <w:rPr>
          <w:rStyle w:val="ui-provider"/>
          <w:rFonts w:asciiTheme="majorBidi" w:hAnsiTheme="majorBidi"/>
          <w:sz w:val="30"/>
          <w:szCs w:val="30"/>
          <w:lang w:val="en-US"/>
        </w:rPr>
        <w:t>11</w:t>
      </w:r>
      <w:r w:rsidR="002B6942"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2B6942" w:rsidRPr="002B6942">
        <w:rPr>
          <w:rStyle w:val="ui-provider"/>
          <w:rFonts w:asciiTheme="majorBidi" w:hAnsiTheme="majorBidi"/>
          <w:sz w:val="30"/>
          <w:szCs w:val="30"/>
          <w:lang w:val="en-US"/>
        </w:rPr>
        <w:t>2564</w:t>
      </w:r>
      <w:r w:rsidR="002B6942"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 จนกว่าจะชำระ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 xml:space="preserve"> และยกคำขอโจทก์ที่เรียกให้จำเลยชำระค่าภาคหลวงแร่ </w:t>
      </w:r>
      <w:r w:rsidR="002B6942" w:rsidRPr="002B6942">
        <w:rPr>
          <w:rStyle w:val="ui-provider"/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2B6942">
        <w:rPr>
          <w:rStyle w:val="ui-provider"/>
          <w:rFonts w:asciiTheme="majorBidi" w:hAnsiTheme="majorBidi"/>
          <w:sz w:val="30"/>
          <w:szCs w:val="30"/>
          <w:cs/>
          <w:lang w:val="en-US"/>
        </w:rPr>
        <w:t>ค่าฤชาธรรมเนียมเป็นพับ</w:t>
      </w:r>
    </w:p>
    <w:p w14:paraId="0C7B0F42" w14:textId="77777777" w:rsidR="005B0EDF" w:rsidRDefault="005B0EDF" w:rsidP="00BA66A9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/>
          <w:sz w:val="30"/>
          <w:szCs w:val="30"/>
          <w:lang w:val="en-US"/>
        </w:rPr>
      </w:pPr>
    </w:p>
    <w:p w14:paraId="43FEF147" w14:textId="6793E440" w:rsidR="008566A8" w:rsidRDefault="008566A8" w:rsidP="008566A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117E9B" w:rsidRPr="00117E9B">
        <w:rPr>
          <w:rFonts w:asciiTheme="majorBidi" w:hAnsiTheme="majorBidi" w:cstheme="majorBidi"/>
          <w:sz w:val="30"/>
          <w:szCs w:val="30"/>
        </w:rPr>
        <w:t>344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67B0012" w14:textId="77777777" w:rsidR="008566A8" w:rsidRDefault="008566A8" w:rsidP="008566A8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BE6CC2" w14:textId="0DBF7E58" w:rsidR="008566A8" w:rsidRPr="00735629" w:rsidRDefault="008566A8" w:rsidP="008566A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117E9B" w:rsidRPr="00117E9B">
        <w:rPr>
          <w:rFonts w:asciiTheme="majorBidi" w:hAnsiTheme="majorBidi" w:cstheme="majorBidi"/>
          <w:sz w:val="30"/>
          <w:szCs w:val="30"/>
        </w:rPr>
        <w:t>2535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3F5F2D7C" w14:textId="31AD73C1" w:rsidR="008976DA" w:rsidRDefault="008976D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160D42D" w14:textId="57F5328B" w:rsidR="008566A8" w:rsidRPr="00735629" w:rsidRDefault="008566A8" w:rsidP="008566A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220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559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ที่ทำเหมืองแร่ให้กลับคืนสู่สภาพดีดังเดิม หากไม่ดำเนินการ ให้ใช้ราคาแร่และชำระเงินค่าภาคหลวงรวม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326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499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751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86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2559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117E9B" w:rsidRPr="00117E9B">
        <w:rPr>
          <w:rFonts w:asciiTheme="majorBidi" w:hAnsiTheme="majorBidi" w:cstheme="majorBidi"/>
          <w:sz w:val="30"/>
          <w:szCs w:val="30"/>
        </w:rPr>
        <w:t>274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117E9B" w:rsidRPr="00117E9B">
        <w:rPr>
          <w:rFonts w:asciiTheme="majorBidi" w:hAnsiTheme="majorBidi" w:cstheme="majorBidi"/>
          <w:sz w:val="30"/>
          <w:szCs w:val="30"/>
        </w:rPr>
        <w:t>18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383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29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344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882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135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15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117E9B" w:rsidRPr="00117E9B">
        <w:rPr>
          <w:rFonts w:asciiTheme="majorBidi" w:hAnsiTheme="majorBidi" w:cstheme="majorBidi"/>
          <w:sz w:val="30"/>
          <w:szCs w:val="30"/>
        </w:rPr>
        <w:t>326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499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751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86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117E9B" w:rsidRPr="00117E9B">
        <w:rPr>
          <w:rFonts w:asciiTheme="majorBidi" w:hAnsiTheme="majorBidi" w:cstheme="majorBidi"/>
          <w:sz w:val="30"/>
          <w:szCs w:val="30"/>
        </w:rPr>
        <w:t>200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000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AB88BEE" w14:textId="77777777" w:rsidR="008566A8" w:rsidRPr="00735629" w:rsidRDefault="008566A8" w:rsidP="008566A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4DCEB2C" w14:textId="0DE80D34" w:rsidR="008566A8" w:rsidRPr="00735629" w:rsidRDefault="008566A8" w:rsidP="008566A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7" w:name="_Hlk96350552"/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3A36DC4A" w14:textId="77777777" w:rsidR="008566A8" w:rsidRPr="00735629" w:rsidRDefault="008566A8" w:rsidP="008566A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7"/>
    <w:p w14:paraId="65ADCC89" w14:textId="5D7AC02A" w:rsidR="008566A8" w:rsidRPr="00735629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78C92D0" w14:textId="77777777" w:rsidR="008566A8" w:rsidRPr="00735629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E916BF" w14:textId="180242B7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771A676A" w14:textId="77777777" w:rsidR="008566A8" w:rsidRDefault="008566A8" w:rsidP="008566A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AFE3908" w14:textId="4A5F633C" w:rsidR="008566A8" w:rsidRDefault="008566A8" w:rsidP="008566A8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19</w:t>
      </w:r>
      <w:r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สิงหาคม </w:t>
      </w:r>
      <w:r w:rsidR="00117E9B" w:rsidRPr="00117E9B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พิพากษาให้บริษัทนำแร่หินอุตสาหกรรมชนิดหิน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ดินดาน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เพื่ออุตสาหกรรมปูนซีเมนต์ จำนวน </w:t>
      </w:r>
      <w:r w:rsidR="00117E9B" w:rsidRPr="00117E9B">
        <w:rPr>
          <w:rFonts w:asciiTheme="majorBidi" w:hAnsiTheme="majorBidi"/>
          <w:sz w:val="30"/>
          <w:szCs w:val="30"/>
        </w:rPr>
        <w:t>1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220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559</w:t>
      </w:r>
      <w:r w:rsidRPr="00980B1D"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82</w:t>
      </w:r>
      <w:r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เมตริกตัน ไปถมคืนยังพื้นที่เดิมที่ทำเหมือ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ง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แร่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ไปโดยผิดกฎหมาย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พร้อม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ทำการ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ฟื้นฟูสภาพพื้นที่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ทำเหมืองแร่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ดังกล่าว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>ให้กลับคืน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สู่สภาพ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ดีดังเดิม </w:t>
      </w:r>
      <w:r w:rsidRPr="00980B1D">
        <w:rPr>
          <w:rFonts w:asciiTheme="majorBidi" w:hAnsiTheme="majorBidi" w:hint="cs"/>
          <w:sz w:val="30"/>
          <w:szCs w:val="30"/>
          <w:cs/>
          <w:lang w:val="en-US"/>
        </w:rPr>
        <w:t>หากไม่ดำเนินการให้ใช้ราคาแร่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เป็นจำนวน </w:t>
      </w:r>
      <w:r w:rsidR="00117E9B" w:rsidRPr="00117E9B">
        <w:rPr>
          <w:rFonts w:asciiTheme="majorBidi" w:hAnsiTheme="majorBidi"/>
          <w:sz w:val="30"/>
          <w:szCs w:val="30"/>
        </w:rPr>
        <w:t>305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139</w:t>
      </w:r>
      <w:r w:rsidRPr="00980B1D">
        <w:rPr>
          <w:rFonts w:asciiTheme="majorBidi" w:hAnsi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/>
          <w:sz w:val="30"/>
          <w:szCs w:val="30"/>
        </w:rPr>
        <w:t>955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 บาท 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พร้อมดอกเบี้ยในอัตราร้อยละ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117E9B" w:rsidRPr="00117E9B">
        <w:rPr>
          <w:rFonts w:asciiTheme="majorBidi" w:hAnsiTheme="majorBidi"/>
          <w:sz w:val="30"/>
          <w:szCs w:val="30"/>
        </w:rPr>
        <w:t>2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117E9B" w:rsidRPr="00117E9B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117E9B" w:rsidRPr="00117E9B">
        <w:rPr>
          <w:rFonts w:asciiTheme="majorBidi" w:hAnsiTheme="majorBidi"/>
          <w:sz w:val="30"/>
          <w:szCs w:val="30"/>
        </w:rPr>
        <w:t>11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117E9B" w:rsidRPr="00117E9B">
        <w:rPr>
          <w:rFonts w:asciiTheme="majorBidi" w:hAnsiTheme="majorBidi"/>
          <w:sz w:val="30"/>
          <w:szCs w:val="30"/>
        </w:rPr>
        <w:t>2564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 จนกว่าจะชำระสำเร็จ และยกคำขอโจทก์ที่เรียกให้บริษัทชำระค่าภาคหลวงแร่ </w:t>
      </w:r>
      <w:r>
        <w:rPr>
          <w:rFonts w:asciiTheme="majorBidi" w:hAnsiTheme="majorBidi" w:hint="cs"/>
          <w:sz w:val="30"/>
          <w:szCs w:val="30"/>
          <w:cs/>
          <w:lang w:val="en-US"/>
        </w:rPr>
        <w:t>และให้</w:t>
      </w:r>
      <w:r w:rsidRPr="00760C4B">
        <w:rPr>
          <w:rFonts w:asciiTheme="majorBidi" w:hAnsiTheme="majorBidi"/>
          <w:sz w:val="30"/>
          <w:szCs w:val="30"/>
          <w:cs/>
          <w:lang w:val="en-US"/>
        </w:rPr>
        <w:t xml:space="preserve">ค่าฤชาธรรมเนียมเป็นพับ </w:t>
      </w:r>
    </w:p>
    <w:p w14:paraId="15DEB490" w14:textId="77777777" w:rsidR="008566A8" w:rsidRDefault="008566A8" w:rsidP="008566A8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BC1A4D3" w14:textId="77777777" w:rsidR="008566A8" w:rsidRDefault="008566A8" w:rsidP="008566A8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DADCB29" w14:textId="47DED83D" w:rsidR="00D841A5" w:rsidRPr="00755DC9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7BEAEF9" w14:textId="66B1E14C" w:rsidR="008566A8" w:rsidRDefault="008566A8" w:rsidP="008566A8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117E9B" w:rsidRPr="00117E9B">
        <w:rPr>
          <w:rFonts w:asciiTheme="majorBidi" w:hAnsiTheme="majorBidi" w:cstheme="majorBidi"/>
          <w:sz w:val="30"/>
          <w:szCs w:val="30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117E9B" w:rsidRPr="00117E9B">
        <w:rPr>
          <w:rFonts w:asciiTheme="majorBidi" w:hAnsiTheme="majorBidi" w:cstheme="majorBidi"/>
          <w:sz w:val="30"/>
          <w:szCs w:val="30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117E9B" w:rsidRPr="00117E9B">
        <w:rPr>
          <w:rFonts w:asciiTheme="majorBidi" w:hAnsiTheme="majorBidi" w:cstheme="majorBidi"/>
          <w:sz w:val="30"/>
          <w:szCs w:val="30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บริษัทย่อยดังกล่าว พร้อมกับยื่นคำร้องขอให้ศาลเดินเผชิญสืบเพื่อกำหนดมาตรการบรรเทาทุกข์ชั่วคราว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94B7EB9" w14:textId="77777777" w:rsidR="008566A8" w:rsidRDefault="008566A8" w:rsidP="008566A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0492C3E" w14:textId="4154455E" w:rsidR="008566A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1233005F" w14:textId="77777777" w:rsidR="008566A8" w:rsidRDefault="008566A8" w:rsidP="008566A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9A1F8AE" w14:textId="790FD360" w:rsidR="008566A8" w:rsidRDefault="008566A8" w:rsidP="008566A8">
      <w:pPr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</w:p>
    <w:p w14:paraId="65CE0DF2" w14:textId="77777777" w:rsidR="008566A8" w:rsidRPr="006321C8" w:rsidRDefault="008566A8" w:rsidP="008566A8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9EE0F" w14:textId="60060E7C" w:rsidR="008566A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="00117E9B" w:rsidRPr="00117E9B">
        <w:rPr>
          <w:rFonts w:asciiTheme="majorBidi" w:hAnsiTheme="majorBidi" w:cstheme="majorBidi"/>
          <w:sz w:val="30"/>
          <w:szCs w:val="30"/>
        </w:rPr>
        <w:t>12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B2E7391" w14:textId="0836BAE1" w:rsidR="008976DA" w:rsidRDefault="008976D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0144B69" w14:textId="5ECBEB72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117E9B" w:rsidRPr="00117E9B">
        <w:rPr>
          <w:rFonts w:asciiTheme="majorBidi" w:hAnsiTheme="majorBidi" w:cstheme="majorBidi"/>
          <w:sz w:val="30"/>
          <w:szCs w:val="30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759DA46D" w14:textId="77777777" w:rsidR="008566A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6C6C9BB" w14:textId="36E27B96" w:rsidR="008566A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</w:p>
    <w:p w14:paraId="733600DE" w14:textId="77777777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CC411A" w14:textId="38BE8F85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ทั้ง </w:t>
      </w:r>
      <w:r w:rsidR="00117E9B" w:rsidRPr="00117E9B">
        <w:rPr>
          <w:rFonts w:asciiTheme="majorBidi" w:hAnsiTheme="majorBidi" w:cstheme="majorBidi"/>
          <w:sz w:val="30"/>
          <w:szCs w:val="30"/>
        </w:rPr>
        <w:t>222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2BEA7769" w14:textId="01402016" w:rsidR="002C1194" w:rsidRDefault="002C1194">
      <w:pPr>
        <w:spacing w:line="240" w:lineRule="auto"/>
        <w:rPr>
          <w:rFonts w:asciiTheme="majorBidi" w:hAnsiTheme="majorBidi" w:cstheme="majorBidi"/>
          <w:sz w:val="30"/>
          <w:szCs w:val="30"/>
          <w:lang w:val="en-US" w:eastAsia="x-none"/>
        </w:rPr>
      </w:pPr>
    </w:p>
    <w:p w14:paraId="5CF3BF73" w14:textId="414D05AB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="00117E9B" w:rsidRPr="00117E9B">
        <w:rPr>
          <w:rFonts w:asciiTheme="majorBidi" w:hAnsiTheme="majorBidi" w:cstheme="majorBidi"/>
          <w:sz w:val="30"/>
          <w:szCs w:val="30"/>
        </w:rPr>
        <w:t>222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0E04837C" w14:textId="77777777" w:rsidR="008566A8" w:rsidRDefault="008566A8" w:rsidP="008566A8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5E34E451" w14:textId="1B5333D8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20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2E27E113" w14:textId="77777777" w:rsidR="008566A8" w:rsidRPr="006321C8" w:rsidRDefault="008566A8" w:rsidP="008566A8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</w:p>
    <w:p w14:paraId="4AF27416" w14:textId="1A7D5D2A" w:rsidR="008566A8" w:rsidRDefault="008566A8" w:rsidP="008566A8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117E9B" w:rsidRPr="00117E9B">
        <w:rPr>
          <w:rFonts w:asciiTheme="majorBidi" w:hAnsiTheme="majorBidi"/>
          <w:sz w:val="30"/>
          <w:szCs w:val="30"/>
        </w:rPr>
        <w:t>20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117E9B" w:rsidRPr="00117E9B">
        <w:rPr>
          <w:rFonts w:asciiTheme="majorBidi" w:hAnsiTheme="majorBidi"/>
          <w:sz w:val="30"/>
          <w:szCs w:val="30"/>
        </w:rPr>
        <w:t>2568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117E9B" w:rsidRPr="00117E9B">
        <w:rPr>
          <w:rFonts w:asciiTheme="majorBidi" w:hAnsiTheme="majorBidi"/>
          <w:sz w:val="30"/>
          <w:szCs w:val="30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525C5632" w14:textId="77777777" w:rsidR="008566A8" w:rsidRDefault="008566A8" w:rsidP="008566A8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</w:p>
    <w:p w14:paraId="3B638CB6" w14:textId="365742FE" w:rsidR="008566A8" w:rsidRDefault="008566A8" w:rsidP="008566A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117E9B" w:rsidRPr="00117E9B">
        <w:rPr>
          <w:rFonts w:asciiTheme="majorBidi" w:hAnsiTheme="majorBidi" w:cstheme="majorBidi"/>
          <w:sz w:val="30"/>
          <w:szCs w:val="30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0267C639" w14:textId="01D71215" w:rsidR="008566A8" w:rsidRDefault="008566A8" w:rsidP="008566A8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สำหรับคดีดังกล่าว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17E9B" w:rsidRPr="00117E9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117E9B" w:rsidRPr="00117E9B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622C188D" w14:textId="77777777" w:rsidR="008566A8" w:rsidRDefault="008566A8" w:rsidP="008566A8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B6BAA2" w14:textId="0D5C84B6" w:rsidR="008566A8" w:rsidRPr="0053417A" w:rsidRDefault="008566A8" w:rsidP="008566A8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3417A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17E9B" w:rsidRPr="00117E9B">
        <w:rPr>
          <w:rFonts w:asciiTheme="majorBidi" w:hAnsiTheme="majorBidi" w:cstheme="majorBidi"/>
          <w:sz w:val="30"/>
          <w:szCs w:val="30"/>
        </w:rPr>
        <w:t>4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17E9B" w:rsidRPr="00117E9B">
        <w:rPr>
          <w:rFonts w:asciiTheme="majorBidi" w:hAnsiTheme="majorBidi" w:cstheme="majorBidi"/>
          <w:sz w:val="30"/>
          <w:szCs w:val="30"/>
        </w:rPr>
        <w:t>6</w:t>
      </w:r>
      <w:r w:rsidR="00977254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53417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3417A">
        <w:rPr>
          <w:rFonts w:asciiTheme="majorBidi" w:hAnsiTheme="majorBidi"/>
          <w:sz w:val="30"/>
          <w:szCs w:val="30"/>
          <w:cs/>
          <w:lang w:val="en-US"/>
        </w:rPr>
        <w:t>บริษัทได้เริ่มดำเนินการปฏิบัติการชำระหนี้ตามคำพิพากษาของศาลโดยการนำเอาแร่หินเพื่ออุตสาหกรรมปูนซีเมนต์ไปถมคืนยังพื้นที่ที่พิพาทเดิม พร้อมทำการฟื้นฟูสภาพพื้นที่ที่พิพาท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53417A">
        <w:rPr>
          <w:rFonts w:asciiTheme="majorBidi" w:hAnsiTheme="majorBidi"/>
          <w:sz w:val="30"/>
          <w:szCs w:val="30"/>
          <w:cs/>
          <w:lang w:val="en-US"/>
        </w:rPr>
        <w:t>ให้กลับคืนสู่สภาพดีดังเดิม และได้บันทึกค่าใช้จ่าย</w:t>
      </w:r>
      <w:r w:rsidRPr="0053417A">
        <w:rPr>
          <w:rFonts w:asciiTheme="majorBidi" w:hAnsiTheme="majorBidi" w:hint="cs"/>
          <w:sz w:val="30"/>
          <w:szCs w:val="30"/>
          <w:cs/>
          <w:lang w:val="en-US"/>
        </w:rPr>
        <w:t>ที่เกี่ยวข้อง</w:t>
      </w:r>
      <w:r w:rsidRPr="0053417A">
        <w:rPr>
          <w:rFonts w:asciiTheme="majorBidi" w:hAnsiTheme="majorBidi"/>
          <w:sz w:val="30"/>
          <w:szCs w:val="30"/>
          <w:cs/>
          <w:lang w:val="en-US"/>
        </w:rPr>
        <w:t>เรียบร้อยแล้ว</w:t>
      </w:r>
    </w:p>
    <w:p w14:paraId="4B35BA38" w14:textId="1DC3B574" w:rsidR="00FE6B7F" w:rsidRPr="00755DC9" w:rsidRDefault="00FE6B7F" w:rsidP="008976DA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78D3D50" w14:textId="7CD0489A" w:rsidR="001931E9" w:rsidRPr="00977254" w:rsidRDefault="004A5492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977254">
        <w:rPr>
          <w:rFonts w:asciiTheme="majorBidi" w:hAnsiTheme="majorBidi" w:cstheme="majorBidi"/>
          <w:cs/>
        </w:rPr>
        <w:t>เรื่องอื่</w:t>
      </w:r>
      <w:r w:rsidR="003D2940" w:rsidRPr="00977254">
        <w:rPr>
          <w:rFonts w:asciiTheme="majorBidi" w:hAnsiTheme="majorBidi" w:cstheme="majorBidi"/>
          <w:cs/>
        </w:rPr>
        <w:t>น</w:t>
      </w:r>
    </w:p>
    <w:p w14:paraId="125C3D3C" w14:textId="77777777" w:rsidR="00D63375" w:rsidRPr="00977254" w:rsidRDefault="00D63375" w:rsidP="00D6337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25BE78" w14:textId="77777777" w:rsidR="00977254" w:rsidRPr="00977254" w:rsidRDefault="00977254" w:rsidP="00977254">
      <w:pPr>
        <w:pStyle w:val="Bo-Blankline"/>
        <w:numPr>
          <w:ilvl w:val="0"/>
          <w:numId w:val="36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7254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977254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977254">
        <w:rPr>
          <w:rFonts w:asciiTheme="majorBidi" w:hAnsiTheme="majorBidi" w:cstheme="majorBidi"/>
          <w:sz w:val="30"/>
          <w:szCs w:val="30"/>
        </w:rPr>
        <w:t xml:space="preserve">T-VER)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5A08B717" w14:textId="77777777" w:rsidR="00977254" w:rsidRPr="00977254" w:rsidRDefault="00977254" w:rsidP="00977254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B64E1B9" w14:textId="720A7629" w:rsidR="00977254" w:rsidRPr="00977254" w:rsidRDefault="00977254" w:rsidP="00977254">
      <w:pPr>
        <w:pStyle w:val="Bo-Blankline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77254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97725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0C745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0C745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ธันวาคม</w:t>
      </w:r>
      <w:r w:rsidRPr="0097725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97725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7725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บริษัทย่อยดังกล่าวได้รับการขึ้นทะเบียนจาก อบก. รับรองปริมาณคาร์บอนเครดิตคงเหลือรวม 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97725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022</w:t>
      </w:r>
      <w:r w:rsidRPr="0097725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pacing w:val="-2"/>
          <w:sz w:val="30"/>
          <w:szCs w:val="30"/>
        </w:rPr>
        <w:t>585</w:t>
      </w:r>
      <w:r w:rsidRPr="0097725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ตันคาร์บอนไดออกไซด์เทียบเท่า</w:t>
      </w:r>
    </w:p>
    <w:p w14:paraId="5C25C382" w14:textId="77777777" w:rsidR="00035F1F" w:rsidRPr="00977254" w:rsidRDefault="00035F1F" w:rsidP="00FC7D25">
      <w:pPr>
        <w:pStyle w:val="Bo-Blankline"/>
        <w:ind w:left="990" w:hanging="270"/>
        <w:jc w:val="thaiDistribute"/>
        <w:rPr>
          <w:rFonts w:asciiTheme="majorBidi" w:hAnsiTheme="majorBidi"/>
          <w:sz w:val="30"/>
          <w:szCs w:val="30"/>
        </w:rPr>
      </w:pPr>
    </w:p>
    <w:p w14:paraId="539D5592" w14:textId="259891C3" w:rsidR="00977254" w:rsidRDefault="00035F1F" w:rsidP="00977254">
      <w:pPr>
        <w:pStyle w:val="Bo-Blankline"/>
        <w:numPr>
          <w:ilvl w:val="0"/>
          <w:numId w:val="36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7254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2564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>จนถึง</w:t>
      </w:r>
      <w:r w:rsidR="001D0E7E" w:rsidRPr="00977254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117E9B" w:rsidRPr="00117E9B">
        <w:rPr>
          <w:rFonts w:asciiTheme="majorBidi" w:hAnsiTheme="majorBidi" w:cstheme="majorBidi"/>
          <w:sz w:val="30"/>
          <w:szCs w:val="30"/>
        </w:rPr>
        <w:t>28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117E9B" w:rsidRPr="00117E9B">
        <w:rPr>
          <w:rFonts w:asciiTheme="majorBidi" w:hAnsiTheme="majorBidi" w:cstheme="majorBidi"/>
          <w:sz w:val="30"/>
          <w:szCs w:val="30"/>
        </w:rPr>
        <w:t>25</w:t>
      </w:r>
      <w:r w:rsidRPr="00977254">
        <w:rPr>
          <w:rFonts w:asciiTheme="majorBidi" w:hAnsiTheme="majorBidi" w:cstheme="majorBidi"/>
          <w:sz w:val="30"/>
          <w:szCs w:val="30"/>
        </w:rPr>
        <w:t xml:space="preserve"> - 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117E9B" w:rsidRPr="00117E9B">
        <w:rPr>
          <w:rFonts w:asciiTheme="majorBidi" w:hAnsiTheme="majorBidi" w:cstheme="majorBidi"/>
          <w:sz w:val="30"/>
          <w:szCs w:val="30"/>
        </w:rPr>
        <w:t>7</w:t>
      </w:r>
      <w:r w:rsidRPr="00977254"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481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399</w:t>
      </w:r>
      <w:r w:rsidRPr="00977254"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539</w:t>
      </w:r>
      <w:r w:rsidRPr="00977254">
        <w:rPr>
          <w:rFonts w:asciiTheme="majorBidi" w:hAnsiTheme="majorBidi" w:cstheme="majorBidi"/>
          <w:sz w:val="30"/>
          <w:szCs w:val="30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500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43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043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400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Pr="00977254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5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772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500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772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117E9B" w:rsidRPr="00117E9B">
        <w:rPr>
          <w:rFonts w:asciiTheme="majorBidi" w:hAnsiTheme="majorBidi" w:cstheme="majorBidi"/>
          <w:sz w:val="30"/>
          <w:szCs w:val="30"/>
        </w:rPr>
        <w:t>448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355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E9B" w:rsidRPr="00117E9B">
        <w:rPr>
          <w:rFonts w:asciiTheme="majorBidi" w:hAnsiTheme="majorBidi" w:cstheme="majorBidi"/>
          <w:sz w:val="30"/>
          <w:szCs w:val="30"/>
        </w:rPr>
        <w:t>400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117E9B" w:rsidRPr="00117E9B">
        <w:rPr>
          <w:rFonts w:asciiTheme="majorBidi" w:hAnsiTheme="majorBidi" w:cstheme="majorBidi"/>
          <w:sz w:val="30"/>
          <w:szCs w:val="30"/>
        </w:rPr>
        <w:t>16</w:t>
      </w:r>
      <w:r w:rsidRPr="0097725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E9B" w:rsidRPr="00117E9B">
        <w:rPr>
          <w:rFonts w:asciiTheme="majorBidi" w:hAnsiTheme="majorBidi" w:cstheme="majorBidi"/>
          <w:sz w:val="30"/>
          <w:szCs w:val="30"/>
        </w:rPr>
        <w:t>30</w:t>
      </w:r>
      <w:r w:rsidRPr="00977254">
        <w:rPr>
          <w:rFonts w:asciiTheme="majorBidi" w:hAnsiTheme="majorBidi" w:cstheme="majorBidi"/>
          <w:sz w:val="30"/>
          <w:szCs w:val="30"/>
        </w:rPr>
        <w:t xml:space="preserve"> </w:t>
      </w:r>
      <w:r w:rsidRPr="00977254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7B43FE0D" w14:textId="77777777" w:rsidR="00977254" w:rsidRDefault="00977254" w:rsidP="00977254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56823" w14:textId="37B65C88" w:rsidR="00977254" w:rsidRDefault="00977254" w:rsidP="00977254">
      <w:pPr>
        <w:pStyle w:val="Caption"/>
        <w:tabs>
          <w:tab w:val="clear" w:pos="540"/>
        </w:tabs>
        <w:ind w:left="540"/>
      </w:pPr>
      <w:r>
        <w:rPr>
          <w:rFonts w:hint="cs"/>
          <w:b w:val="0"/>
          <w:bCs w:val="0"/>
          <w:cs/>
        </w:rPr>
        <w:t>เ</w:t>
      </w:r>
      <w:r w:rsidRPr="00977254">
        <w:rPr>
          <w:cs/>
        </w:rPr>
        <w:t>หตุการณ์ภายหลังรอบระยะเวลารายงาน</w:t>
      </w:r>
    </w:p>
    <w:p w14:paraId="470580F3" w14:textId="77777777" w:rsidR="00977254" w:rsidRDefault="00977254" w:rsidP="00977254">
      <w:pPr>
        <w:rPr>
          <w:lang w:val="en-US"/>
        </w:rPr>
      </w:pPr>
    </w:p>
    <w:p w14:paraId="1DC9B11E" w14:textId="35833E34" w:rsidR="00977254" w:rsidRPr="00977254" w:rsidRDefault="00EF64D2" w:rsidP="000C7458">
      <w:pPr>
        <w:pStyle w:val="Bo-Blankline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ระหว่างวันที่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3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5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กุมภาพันธ์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2569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บริษัท</w:t>
      </w:r>
      <w:r>
        <w:rPr>
          <w:rFonts w:asciiTheme="majorBidi" w:hAnsiTheme="majorBidi" w:hint="cs"/>
          <w:spacing w:val="-2"/>
          <w:sz w:val="30"/>
          <w:szCs w:val="30"/>
          <w:cs/>
        </w:rPr>
        <w:t>ย่อยแห่งหนึ่ง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เสนอขายหุ้นกู้ อายุ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3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ปี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3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เดือน อัตราดอกเบี้ยคงที่ร้อยละ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3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>.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90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ต่อปี ชำระดอกเบี้ยทุก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3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เดือน มูลค่าเสนอขายไม่เกิน 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4</w:t>
      </w:r>
      <w:r w:rsidRPr="00EF64D2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17E9B" w:rsidRPr="00117E9B">
        <w:rPr>
          <w:rFonts w:asciiTheme="majorBidi" w:hAnsiTheme="majorBidi"/>
          <w:spacing w:val="-2"/>
          <w:sz w:val="30"/>
          <w:szCs w:val="30"/>
        </w:rPr>
        <w:t>500</w:t>
      </w:r>
      <w:r w:rsidRPr="00EF64D2">
        <w:rPr>
          <w:rFonts w:asciiTheme="majorBidi" w:hAnsiTheme="majorBidi"/>
          <w:spacing w:val="-2"/>
          <w:sz w:val="30"/>
          <w:szCs w:val="30"/>
          <w:cs/>
        </w:rPr>
        <w:t xml:space="preserve"> ล้านบาท</w:t>
      </w:r>
    </w:p>
    <w:sectPr w:rsidR="00977254" w:rsidRPr="00977254" w:rsidSect="00412DB6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FE2D0" w14:textId="77777777" w:rsidR="00D249FA" w:rsidRDefault="00D249FA">
      <w:r>
        <w:separator/>
      </w:r>
    </w:p>
  </w:endnote>
  <w:endnote w:type="continuationSeparator" w:id="0">
    <w:p w14:paraId="7C20FC45" w14:textId="77777777" w:rsidR="00D249FA" w:rsidRDefault="00D2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F47E" w14:textId="146D9150" w:rsidR="00D249FA" w:rsidRDefault="00D249F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17E9B">
      <w:rPr>
        <w:rStyle w:val="PageNumber"/>
        <w:noProof/>
      </w:rPr>
      <w:t>5</w:t>
    </w:r>
    <w:r>
      <w:rPr>
        <w:rStyle w:val="PageNumber"/>
      </w:rPr>
      <w:fldChar w:fldCharType="end"/>
    </w:r>
  </w:p>
  <w:p w14:paraId="0F595700" w14:textId="77777777" w:rsidR="00D249FA" w:rsidRDefault="00D249FA">
    <w:pPr>
      <w:pStyle w:val="Footer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807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88F22" w14:textId="7D42593B" w:rsidR="00D249FA" w:rsidRPr="0064777C" w:rsidRDefault="00D249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74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7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528B2C" w14:textId="3E7F2731" w:rsidR="00D249FA" w:rsidRPr="0064777C" w:rsidRDefault="00D249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75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2DB68" w14:textId="71AB4C04" w:rsidR="00D249FA" w:rsidRPr="00896DD3" w:rsidRDefault="00D249FA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D249FA" w:rsidRDefault="00D249FA" w:rsidP="0039579F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7F59CE35" w:rsidR="00D249FA" w:rsidRPr="009C0306" w:rsidRDefault="00D249FA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853" w14:textId="07653152" w:rsidR="00D249FA" w:rsidRPr="00896DD3" w:rsidRDefault="00D249FA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D249FA" w:rsidRDefault="00D249FA">
    <w:pPr>
      <w:pStyle w:val="Footer"/>
      <w:tabs>
        <w:tab w:val="clear" w:pos="8505"/>
      </w:tabs>
      <w:ind w:right="360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17F6" w14:textId="185542D8" w:rsidR="00D249FA" w:rsidRPr="00896DD3" w:rsidRDefault="00D249FA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D249FA" w:rsidRDefault="00D249FA">
    <w:pPr>
      <w:pStyle w:val="Footer"/>
      <w:tabs>
        <w:tab w:val="clear" w:pos="8505"/>
      </w:tabs>
      <w:ind w:right="360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D73B8" w14:textId="007A625C" w:rsidR="00D249FA" w:rsidRPr="00896DD3" w:rsidRDefault="00D249FA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14DC2">
      <w:rPr>
        <w:rStyle w:val="PageNumber"/>
        <w:rFonts w:ascii="Angsana New" w:hAnsi="Angsana New" w:cs="Angsana New"/>
        <w:noProof/>
        <w:sz w:val="30"/>
        <w:szCs w:val="30"/>
      </w:rPr>
      <w:t>100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D249FA" w:rsidRPr="00ED388D" w:rsidRDefault="00D249FA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7FC0BC10" w:rsidR="00D249FA" w:rsidRDefault="00D249FA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14DC2">
          <w:rPr>
            <w:rFonts w:asciiTheme="majorBidi" w:hAnsiTheme="majorBidi" w:cstheme="majorBidi"/>
            <w:noProof/>
            <w:sz w:val="30"/>
            <w:szCs w:val="30"/>
          </w:rPr>
          <w:t>102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D249FA" w:rsidRPr="00ED388D" w:rsidRDefault="00D249FA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8F6B8" w14:textId="760BBB5B" w:rsidR="00D249FA" w:rsidRPr="00065DCA" w:rsidRDefault="00D249F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57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4BDBA80" w14:textId="77777777" w:rsidR="00D249FA" w:rsidRPr="00EF2E6A" w:rsidRDefault="00D249FA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11A5F" w14:textId="74F206A9" w:rsidR="00D249FA" w:rsidRPr="006170A6" w:rsidRDefault="00D249FA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8AD5360" w14:textId="77777777" w:rsidR="00D249FA" w:rsidRPr="009B2EBB" w:rsidRDefault="00D249FA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E0F2" w14:textId="6D7BAD1E" w:rsidR="00D249FA" w:rsidRDefault="00D249F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17E9B">
      <w:rPr>
        <w:rStyle w:val="PageNumber"/>
        <w:noProof/>
      </w:rPr>
      <w:t>5</w:t>
    </w:r>
    <w:r>
      <w:rPr>
        <w:rStyle w:val="PageNumber"/>
      </w:rPr>
      <w:fldChar w:fldCharType="end"/>
    </w:r>
  </w:p>
  <w:p w14:paraId="462B7CDB" w14:textId="77777777" w:rsidR="00D249FA" w:rsidRDefault="00D249FA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3CFB8" w14:textId="3D307E3A" w:rsidR="00D249FA" w:rsidRPr="00065DCA" w:rsidRDefault="00D249F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63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D249FA" w:rsidRPr="00EF2E6A" w:rsidRDefault="00D249FA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6F8BCBD7" w:rsidR="00D249FA" w:rsidRPr="003B73D8" w:rsidRDefault="00D249FA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3F229" w14:textId="1FC8BF82" w:rsidR="00D249FA" w:rsidRPr="00896DD3" w:rsidRDefault="00D249FA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D249FA" w:rsidRDefault="00D249FA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7E5EC" w14:textId="4570A1CF" w:rsidR="00D249FA" w:rsidRPr="00896DD3" w:rsidRDefault="00D249FA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D249FA" w:rsidRDefault="00D249FA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2971" w14:textId="6072F6B1" w:rsidR="00D249FA" w:rsidRPr="00896DD3" w:rsidRDefault="00D249FA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D249FA" w:rsidRDefault="00D249FA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0924C" w14:textId="77777777" w:rsidR="00D249FA" w:rsidRDefault="00D249FA">
      <w:r>
        <w:separator/>
      </w:r>
    </w:p>
  </w:footnote>
  <w:footnote w:type="continuationSeparator" w:id="0">
    <w:p w14:paraId="61432FA8" w14:textId="77777777" w:rsidR="00D249FA" w:rsidRDefault="00D2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0598D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7087A05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3DFF24" w14:textId="15C0A8DE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17E9B">
      <w:rPr>
        <w:rFonts w:ascii="Angsana New" w:hAnsi="Angsana New"/>
        <w:b/>
        <w:bCs/>
        <w:sz w:val="32"/>
        <w:szCs w:val="32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117E9B">
      <w:rPr>
        <w:rFonts w:ascii="Angsana New" w:hAnsi="Angsana New"/>
        <w:b/>
        <w:bCs/>
        <w:sz w:val="32"/>
        <w:szCs w:val="32"/>
      </w:rPr>
      <w:t>2568</w:t>
    </w:r>
  </w:p>
  <w:p w14:paraId="3471BC28" w14:textId="77777777" w:rsidR="00D249FA" w:rsidRPr="00D36992" w:rsidRDefault="00D249F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841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41A5EF44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17E9B">
      <w:rPr>
        <w:rFonts w:ascii="Angsana New" w:hAnsi="Angsana New"/>
        <w:b/>
        <w:bCs/>
        <w:sz w:val="32"/>
        <w:szCs w:val="32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117E9B">
      <w:rPr>
        <w:rFonts w:ascii="Angsana New" w:hAnsi="Angsana New"/>
        <w:b/>
        <w:bCs/>
        <w:sz w:val="32"/>
        <w:szCs w:val="32"/>
      </w:rPr>
      <w:t>2568</w:t>
    </w:r>
  </w:p>
  <w:p w14:paraId="60F9598D" w14:textId="77777777" w:rsidR="00D249FA" w:rsidRPr="00D36992" w:rsidRDefault="00D249F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266B5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7B28B7" w14:textId="77777777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9D5AABA" w14:textId="7E1C31E0" w:rsidR="00D249FA" w:rsidRPr="0000532C" w:rsidRDefault="00D249F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17E9B">
      <w:rPr>
        <w:rFonts w:ascii="Angsana New" w:hAnsi="Angsana New"/>
        <w:b/>
        <w:bCs/>
        <w:sz w:val="32"/>
        <w:szCs w:val="32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117E9B">
      <w:rPr>
        <w:rFonts w:ascii="Angsana New" w:hAnsi="Angsana New"/>
        <w:b/>
        <w:bCs/>
        <w:sz w:val="32"/>
        <w:szCs w:val="32"/>
      </w:rPr>
      <w:t>2568</w:t>
    </w:r>
  </w:p>
  <w:p w14:paraId="25038EE5" w14:textId="77777777" w:rsidR="00D249FA" w:rsidRPr="00D36992" w:rsidRDefault="00D249F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A9E87" w14:textId="77777777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45A15F95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17E9B">
      <w:rPr>
        <w:rFonts w:ascii="Angsana New" w:hAnsi="Angsana New"/>
        <w:b/>
        <w:bCs/>
        <w:sz w:val="32"/>
        <w:szCs w:val="32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117E9B">
      <w:rPr>
        <w:rFonts w:ascii="Angsana New" w:hAnsi="Angsana New"/>
        <w:b/>
        <w:bCs/>
        <w:sz w:val="32"/>
        <w:szCs w:val="32"/>
      </w:rPr>
      <w:t>2568</w:t>
    </w:r>
  </w:p>
  <w:p w14:paraId="44CDB98F" w14:textId="77777777" w:rsidR="00D249FA" w:rsidRPr="00275182" w:rsidRDefault="00D249FA" w:rsidP="003345DB">
    <w:pPr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1FD3D" w14:textId="77777777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5F2A8F84" w:rsidR="00D249FA" w:rsidRPr="0000532C" w:rsidRDefault="00D249F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17E9B">
      <w:rPr>
        <w:rFonts w:ascii="Angsana New" w:hAnsi="Angsana New"/>
        <w:b/>
        <w:bCs/>
        <w:sz w:val="32"/>
        <w:szCs w:val="32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117E9B">
      <w:rPr>
        <w:rFonts w:ascii="Angsana New" w:hAnsi="Angsana New"/>
        <w:b/>
        <w:bCs/>
        <w:sz w:val="32"/>
        <w:szCs w:val="32"/>
      </w:rPr>
      <w:t>2568</w:t>
    </w:r>
  </w:p>
  <w:p w14:paraId="5BA4F32C" w14:textId="77777777" w:rsidR="00D249FA" w:rsidRPr="00262D10" w:rsidRDefault="00D249FA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782FE6"/>
    <w:multiLevelType w:val="hybridMultilevel"/>
    <w:tmpl w:val="EB885B62"/>
    <w:lvl w:ilvl="0" w:tplc="A0905EA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8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4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4"/>
  </w:num>
  <w:num w:numId="3">
    <w:abstractNumId w:val="33"/>
  </w:num>
  <w:num w:numId="4">
    <w:abstractNumId w:val="7"/>
  </w:num>
  <w:num w:numId="5">
    <w:abstractNumId w:val="6"/>
  </w:num>
  <w:num w:numId="6">
    <w:abstractNumId w:val="22"/>
  </w:num>
  <w:num w:numId="7">
    <w:abstractNumId w:val="2"/>
  </w:num>
  <w:num w:numId="8">
    <w:abstractNumId w:val="37"/>
  </w:num>
  <w:num w:numId="9">
    <w:abstractNumId w:val="34"/>
  </w:num>
  <w:num w:numId="10">
    <w:abstractNumId w:val="0"/>
  </w:num>
  <w:num w:numId="11">
    <w:abstractNumId w:val="5"/>
  </w:num>
  <w:num w:numId="12">
    <w:abstractNumId w:val="28"/>
  </w:num>
  <w:num w:numId="13">
    <w:abstractNumId w:val="8"/>
  </w:num>
  <w:num w:numId="14">
    <w:abstractNumId w:val="16"/>
  </w:num>
  <w:num w:numId="15">
    <w:abstractNumId w:val="19"/>
  </w:num>
  <w:num w:numId="16">
    <w:abstractNumId w:val="23"/>
  </w:num>
  <w:num w:numId="17">
    <w:abstractNumId w:val="35"/>
  </w:num>
  <w:num w:numId="18">
    <w:abstractNumId w:val="36"/>
  </w:num>
  <w:num w:numId="19">
    <w:abstractNumId w:val="20"/>
  </w:num>
  <w:num w:numId="20">
    <w:abstractNumId w:val="14"/>
  </w:num>
  <w:num w:numId="21">
    <w:abstractNumId w:val="12"/>
  </w:num>
  <w:num w:numId="22">
    <w:abstractNumId w:val="21"/>
  </w:num>
  <w:num w:numId="23">
    <w:abstractNumId w:val="4"/>
  </w:num>
  <w:num w:numId="24">
    <w:abstractNumId w:val="3"/>
  </w:num>
  <w:num w:numId="25">
    <w:abstractNumId w:val="25"/>
  </w:num>
  <w:num w:numId="26">
    <w:abstractNumId w:val="29"/>
  </w:num>
  <w:num w:numId="27">
    <w:abstractNumId w:val="30"/>
  </w:num>
  <w:num w:numId="28">
    <w:abstractNumId w:val="32"/>
  </w:num>
  <w:num w:numId="29">
    <w:abstractNumId w:val="13"/>
  </w:num>
  <w:num w:numId="30">
    <w:abstractNumId w:val="2"/>
  </w:num>
  <w:num w:numId="31">
    <w:abstractNumId w:val="11"/>
  </w:num>
  <w:num w:numId="32">
    <w:abstractNumId w:val="15"/>
  </w:num>
  <w:num w:numId="33">
    <w:abstractNumId w:val="18"/>
  </w:num>
  <w:num w:numId="34">
    <w:abstractNumId w:val="27"/>
  </w:num>
  <w:num w:numId="35">
    <w:abstractNumId w:val="3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22"/>
  </w:num>
  <w:num w:numId="41">
    <w:abstractNumId w:val="17"/>
  </w:num>
  <w:num w:numId="42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5E4"/>
    <w:rsid w:val="00004CE9"/>
    <w:rsid w:val="00004CFD"/>
    <w:rsid w:val="00004E64"/>
    <w:rsid w:val="00004F7E"/>
    <w:rsid w:val="00005133"/>
    <w:rsid w:val="00005199"/>
    <w:rsid w:val="000052D4"/>
    <w:rsid w:val="0000532C"/>
    <w:rsid w:val="000059A6"/>
    <w:rsid w:val="000059AA"/>
    <w:rsid w:val="00005F93"/>
    <w:rsid w:val="00005FD5"/>
    <w:rsid w:val="00006260"/>
    <w:rsid w:val="0000627B"/>
    <w:rsid w:val="0000699C"/>
    <w:rsid w:val="00006BEB"/>
    <w:rsid w:val="0000702A"/>
    <w:rsid w:val="000070CC"/>
    <w:rsid w:val="0000719F"/>
    <w:rsid w:val="000073F0"/>
    <w:rsid w:val="00007559"/>
    <w:rsid w:val="000076F4"/>
    <w:rsid w:val="0000775A"/>
    <w:rsid w:val="000078E0"/>
    <w:rsid w:val="00007E4F"/>
    <w:rsid w:val="00007FDB"/>
    <w:rsid w:val="0001002F"/>
    <w:rsid w:val="00010439"/>
    <w:rsid w:val="00010494"/>
    <w:rsid w:val="00010620"/>
    <w:rsid w:val="000111A1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3F8A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D7"/>
    <w:rsid w:val="00015EE5"/>
    <w:rsid w:val="00015FD0"/>
    <w:rsid w:val="00016044"/>
    <w:rsid w:val="00016117"/>
    <w:rsid w:val="000162F3"/>
    <w:rsid w:val="000163FD"/>
    <w:rsid w:val="00016439"/>
    <w:rsid w:val="000166C2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813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6C3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6B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402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5D6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556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A25"/>
    <w:rsid w:val="00050CA2"/>
    <w:rsid w:val="00050CF7"/>
    <w:rsid w:val="00050DC0"/>
    <w:rsid w:val="00050F5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3796"/>
    <w:rsid w:val="000540BB"/>
    <w:rsid w:val="0005413E"/>
    <w:rsid w:val="0005425A"/>
    <w:rsid w:val="0005438E"/>
    <w:rsid w:val="00054480"/>
    <w:rsid w:val="00054682"/>
    <w:rsid w:val="00054A99"/>
    <w:rsid w:val="00055284"/>
    <w:rsid w:val="00055356"/>
    <w:rsid w:val="0005545D"/>
    <w:rsid w:val="00055503"/>
    <w:rsid w:val="000555AD"/>
    <w:rsid w:val="000556B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716"/>
    <w:rsid w:val="000569F6"/>
    <w:rsid w:val="00056B0E"/>
    <w:rsid w:val="00056C84"/>
    <w:rsid w:val="00056D87"/>
    <w:rsid w:val="00056FCA"/>
    <w:rsid w:val="0005744E"/>
    <w:rsid w:val="000579B9"/>
    <w:rsid w:val="00057AAC"/>
    <w:rsid w:val="00057B11"/>
    <w:rsid w:val="00057B70"/>
    <w:rsid w:val="00057CD2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7C5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8A9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143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CA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D5D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BE7"/>
    <w:rsid w:val="00080ECF"/>
    <w:rsid w:val="00080F53"/>
    <w:rsid w:val="00081146"/>
    <w:rsid w:val="000813BA"/>
    <w:rsid w:val="000814A3"/>
    <w:rsid w:val="000814C6"/>
    <w:rsid w:val="000817C5"/>
    <w:rsid w:val="000818B2"/>
    <w:rsid w:val="0008195E"/>
    <w:rsid w:val="0008299F"/>
    <w:rsid w:val="00082B00"/>
    <w:rsid w:val="00082E46"/>
    <w:rsid w:val="00083067"/>
    <w:rsid w:val="00083129"/>
    <w:rsid w:val="0008341D"/>
    <w:rsid w:val="0008354C"/>
    <w:rsid w:val="00083848"/>
    <w:rsid w:val="00083920"/>
    <w:rsid w:val="00083A9B"/>
    <w:rsid w:val="00083BBE"/>
    <w:rsid w:val="00083DFE"/>
    <w:rsid w:val="000844CC"/>
    <w:rsid w:val="0008489F"/>
    <w:rsid w:val="00084C2B"/>
    <w:rsid w:val="00084E1E"/>
    <w:rsid w:val="00084E63"/>
    <w:rsid w:val="00084F61"/>
    <w:rsid w:val="00084F69"/>
    <w:rsid w:val="00084F6C"/>
    <w:rsid w:val="00085201"/>
    <w:rsid w:val="00085464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09F"/>
    <w:rsid w:val="0008748A"/>
    <w:rsid w:val="00087526"/>
    <w:rsid w:val="00087692"/>
    <w:rsid w:val="00087897"/>
    <w:rsid w:val="00087B4C"/>
    <w:rsid w:val="00087F29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A88"/>
    <w:rsid w:val="00091AD4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3B"/>
    <w:rsid w:val="0009425B"/>
    <w:rsid w:val="000944C1"/>
    <w:rsid w:val="00094A2E"/>
    <w:rsid w:val="00094F0C"/>
    <w:rsid w:val="000958B9"/>
    <w:rsid w:val="0009593E"/>
    <w:rsid w:val="00095AB5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921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8C1"/>
    <w:rsid w:val="000A28E2"/>
    <w:rsid w:val="000A2A02"/>
    <w:rsid w:val="000A2A32"/>
    <w:rsid w:val="000A2B13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4BA8"/>
    <w:rsid w:val="000A53D6"/>
    <w:rsid w:val="000A543C"/>
    <w:rsid w:val="000A54E7"/>
    <w:rsid w:val="000A55BB"/>
    <w:rsid w:val="000A55D3"/>
    <w:rsid w:val="000A5658"/>
    <w:rsid w:val="000A5AB3"/>
    <w:rsid w:val="000A5C50"/>
    <w:rsid w:val="000A5D2C"/>
    <w:rsid w:val="000A5DF4"/>
    <w:rsid w:val="000A5F75"/>
    <w:rsid w:val="000A62E4"/>
    <w:rsid w:val="000A65C0"/>
    <w:rsid w:val="000A665A"/>
    <w:rsid w:val="000A67CD"/>
    <w:rsid w:val="000A6C04"/>
    <w:rsid w:val="000A6EB9"/>
    <w:rsid w:val="000A7163"/>
    <w:rsid w:val="000A7372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483"/>
    <w:rsid w:val="000B352C"/>
    <w:rsid w:val="000B3823"/>
    <w:rsid w:val="000B3B82"/>
    <w:rsid w:val="000B3D66"/>
    <w:rsid w:val="000B3E1D"/>
    <w:rsid w:val="000B4032"/>
    <w:rsid w:val="000B435C"/>
    <w:rsid w:val="000B4610"/>
    <w:rsid w:val="000B49B0"/>
    <w:rsid w:val="000B4FFB"/>
    <w:rsid w:val="000B513E"/>
    <w:rsid w:val="000B51EF"/>
    <w:rsid w:val="000B54E9"/>
    <w:rsid w:val="000B552D"/>
    <w:rsid w:val="000B55A8"/>
    <w:rsid w:val="000B56F0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AEE"/>
    <w:rsid w:val="000C2B60"/>
    <w:rsid w:val="000C2C8E"/>
    <w:rsid w:val="000C2D85"/>
    <w:rsid w:val="000C2EC5"/>
    <w:rsid w:val="000C30B4"/>
    <w:rsid w:val="000C3135"/>
    <w:rsid w:val="000C3249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C71"/>
    <w:rsid w:val="000C4E04"/>
    <w:rsid w:val="000C4E43"/>
    <w:rsid w:val="000C511F"/>
    <w:rsid w:val="000C51E8"/>
    <w:rsid w:val="000C5ABA"/>
    <w:rsid w:val="000C5C1A"/>
    <w:rsid w:val="000C5C47"/>
    <w:rsid w:val="000C5FFB"/>
    <w:rsid w:val="000C60D6"/>
    <w:rsid w:val="000C60D8"/>
    <w:rsid w:val="000C6339"/>
    <w:rsid w:val="000C63ED"/>
    <w:rsid w:val="000C675D"/>
    <w:rsid w:val="000C67FB"/>
    <w:rsid w:val="000C68EB"/>
    <w:rsid w:val="000C6909"/>
    <w:rsid w:val="000C6CC6"/>
    <w:rsid w:val="000C6D9B"/>
    <w:rsid w:val="000C7201"/>
    <w:rsid w:val="000C7410"/>
    <w:rsid w:val="000C7458"/>
    <w:rsid w:val="000C748B"/>
    <w:rsid w:val="000C7825"/>
    <w:rsid w:val="000C7906"/>
    <w:rsid w:val="000C792A"/>
    <w:rsid w:val="000C7CA5"/>
    <w:rsid w:val="000D0044"/>
    <w:rsid w:val="000D05C5"/>
    <w:rsid w:val="000D0715"/>
    <w:rsid w:val="000D0856"/>
    <w:rsid w:val="000D08A5"/>
    <w:rsid w:val="000D08AC"/>
    <w:rsid w:val="000D093F"/>
    <w:rsid w:val="000D0A39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CAA"/>
    <w:rsid w:val="000D1F6A"/>
    <w:rsid w:val="000D202D"/>
    <w:rsid w:val="000D2096"/>
    <w:rsid w:val="000D22FA"/>
    <w:rsid w:val="000D2404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1F2"/>
    <w:rsid w:val="000D4262"/>
    <w:rsid w:val="000D448E"/>
    <w:rsid w:val="000D48B4"/>
    <w:rsid w:val="000D493C"/>
    <w:rsid w:val="000D519C"/>
    <w:rsid w:val="000D5299"/>
    <w:rsid w:val="000D5304"/>
    <w:rsid w:val="000D5353"/>
    <w:rsid w:val="000D5408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1D0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3E94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A38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377"/>
    <w:rsid w:val="000F3514"/>
    <w:rsid w:val="000F3B63"/>
    <w:rsid w:val="000F3D8E"/>
    <w:rsid w:val="000F3EFE"/>
    <w:rsid w:val="000F4377"/>
    <w:rsid w:val="000F482F"/>
    <w:rsid w:val="000F4859"/>
    <w:rsid w:val="000F53ED"/>
    <w:rsid w:val="000F5702"/>
    <w:rsid w:val="000F5A8E"/>
    <w:rsid w:val="000F5A9E"/>
    <w:rsid w:val="000F62BB"/>
    <w:rsid w:val="000F63EF"/>
    <w:rsid w:val="000F667F"/>
    <w:rsid w:val="000F6D13"/>
    <w:rsid w:val="000F6DF2"/>
    <w:rsid w:val="000F7003"/>
    <w:rsid w:val="000F75F6"/>
    <w:rsid w:val="000F768B"/>
    <w:rsid w:val="000F798D"/>
    <w:rsid w:val="000F79DC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A44"/>
    <w:rsid w:val="00102D34"/>
    <w:rsid w:val="00103023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A5E"/>
    <w:rsid w:val="00105D04"/>
    <w:rsid w:val="00105D78"/>
    <w:rsid w:val="00105E25"/>
    <w:rsid w:val="00105E66"/>
    <w:rsid w:val="00105F4F"/>
    <w:rsid w:val="00105FFD"/>
    <w:rsid w:val="00106111"/>
    <w:rsid w:val="00106321"/>
    <w:rsid w:val="00106392"/>
    <w:rsid w:val="00106408"/>
    <w:rsid w:val="00106A41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0DD2"/>
    <w:rsid w:val="001116A5"/>
    <w:rsid w:val="001125B0"/>
    <w:rsid w:val="00112816"/>
    <w:rsid w:val="00112971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E9B"/>
    <w:rsid w:val="00117FE9"/>
    <w:rsid w:val="001201F9"/>
    <w:rsid w:val="00120253"/>
    <w:rsid w:val="0012031B"/>
    <w:rsid w:val="001204ED"/>
    <w:rsid w:val="0012081E"/>
    <w:rsid w:val="001208CF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A9C"/>
    <w:rsid w:val="00122C2A"/>
    <w:rsid w:val="0012302E"/>
    <w:rsid w:val="001230EB"/>
    <w:rsid w:val="0012387C"/>
    <w:rsid w:val="00123AD6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3CA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1F2"/>
    <w:rsid w:val="0013438A"/>
    <w:rsid w:val="0013449E"/>
    <w:rsid w:val="00134745"/>
    <w:rsid w:val="0013481D"/>
    <w:rsid w:val="00134AF7"/>
    <w:rsid w:val="00134C46"/>
    <w:rsid w:val="00134E1E"/>
    <w:rsid w:val="00134E9F"/>
    <w:rsid w:val="001356A3"/>
    <w:rsid w:val="001357B0"/>
    <w:rsid w:val="00135971"/>
    <w:rsid w:val="00135A8F"/>
    <w:rsid w:val="00135B88"/>
    <w:rsid w:val="00135E22"/>
    <w:rsid w:val="001362FD"/>
    <w:rsid w:val="0013630A"/>
    <w:rsid w:val="00136454"/>
    <w:rsid w:val="00136499"/>
    <w:rsid w:val="0013652C"/>
    <w:rsid w:val="001366AB"/>
    <w:rsid w:val="00136853"/>
    <w:rsid w:val="0013696E"/>
    <w:rsid w:val="00136BE5"/>
    <w:rsid w:val="001374E1"/>
    <w:rsid w:val="00137A29"/>
    <w:rsid w:val="00137C0B"/>
    <w:rsid w:val="00140073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2B4A"/>
    <w:rsid w:val="001431BA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281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C57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C9C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4B30"/>
    <w:rsid w:val="00155056"/>
    <w:rsid w:val="001550C9"/>
    <w:rsid w:val="001551D2"/>
    <w:rsid w:val="00155494"/>
    <w:rsid w:val="001555A3"/>
    <w:rsid w:val="00155A31"/>
    <w:rsid w:val="00155AFE"/>
    <w:rsid w:val="00155C8B"/>
    <w:rsid w:val="00155DA3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87C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3B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61"/>
    <w:rsid w:val="00165AF4"/>
    <w:rsid w:val="00165D5C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9AA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1F7E"/>
    <w:rsid w:val="0017223A"/>
    <w:rsid w:val="00172290"/>
    <w:rsid w:val="00172639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5CD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695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540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3B22"/>
    <w:rsid w:val="00183C1F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5E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189"/>
    <w:rsid w:val="0019226A"/>
    <w:rsid w:val="00192420"/>
    <w:rsid w:val="001927E4"/>
    <w:rsid w:val="0019281F"/>
    <w:rsid w:val="00192ABE"/>
    <w:rsid w:val="00192D63"/>
    <w:rsid w:val="00192E5E"/>
    <w:rsid w:val="00192E8C"/>
    <w:rsid w:val="001931E9"/>
    <w:rsid w:val="0019336A"/>
    <w:rsid w:val="00193450"/>
    <w:rsid w:val="001935D4"/>
    <w:rsid w:val="001937F2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3E2"/>
    <w:rsid w:val="0019541F"/>
    <w:rsid w:val="0019545D"/>
    <w:rsid w:val="00195731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534"/>
    <w:rsid w:val="001969A7"/>
    <w:rsid w:val="00196ACA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C09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6FA4"/>
    <w:rsid w:val="001A7052"/>
    <w:rsid w:val="001A71D6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3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C8E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4AF9"/>
    <w:rsid w:val="001C4D48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218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8E4"/>
    <w:rsid w:val="001D397C"/>
    <w:rsid w:val="001D39D6"/>
    <w:rsid w:val="001D3A6C"/>
    <w:rsid w:val="001D3A96"/>
    <w:rsid w:val="001D3ADC"/>
    <w:rsid w:val="001D3B84"/>
    <w:rsid w:val="001D40E1"/>
    <w:rsid w:val="001D436D"/>
    <w:rsid w:val="001D4635"/>
    <w:rsid w:val="001D4D40"/>
    <w:rsid w:val="001D4F4D"/>
    <w:rsid w:val="001D50EF"/>
    <w:rsid w:val="001D513D"/>
    <w:rsid w:val="001D550C"/>
    <w:rsid w:val="001D59BE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3EF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133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CF8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2EE"/>
    <w:rsid w:val="001E64A7"/>
    <w:rsid w:val="001E6708"/>
    <w:rsid w:val="001E67C3"/>
    <w:rsid w:val="001E67F3"/>
    <w:rsid w:val="001E68E5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E7AF4"/>
    <w:rsid w:val="001E7EBE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8C9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BBB"/>
    <w:rsid w:val="001F4F3E"/>
    <w:rsid w:val="001F4F42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405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BF3"/>
    <w:rsid w:val="00203CDF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841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6F6F"/>
    <w:rsid w:val="0020711D"/>
    <w:rsid w:val="0020717C"/>
    <w:rsid w:val="0020755C"/>
    <w:rsid w:val="002075F3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2E6"/>
    <w:rsid w:val="00210E1F"/>
    <w:rsid w:val="00211234"/>
    <w:rsid w:val="0021127E"/>
    <w:rsid w:val="00211564"/>
    <w:rsid w:val="002116E6"/>
    <w:rsid w:val="002118E1"/>
    <w:rsid w:val="0021190A"/>
    <w:rsid w:val="00211A6B"/>
    <w:rsid w:val="00211A8E"/>
    <w:rsid w:val="00211B9A"/>
    <w:rsid w:val="00211BF2"/>
    <w:rsid w:val="00211DC1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474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635"/>
    <w:rsid w:val="00216A37"/>
    <w:rsid w:val="00216B27"/>
    <w:rsid w:val="00216D90"/>
    <w:rsid w:val="00217380"/>
    <w:rsid w:val="002177AB"/>
    <w:rsid w:val="002178B0"/>
    <w:rsid w:val="00217DBC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5EC"/>
    <w:rsid w:val="002245FB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CCB"/>
    <w:rsid w:val="00226D23"/>
    <w:rsid w:val="00226E63"/>
    <w:rsid w:val="00226E82"/>
    <w:rsid w:val="002271C3"/>
    <w:rsid w:val="0022722E"/>
    <w:rsid w:val="002272B2"/>
    <w:rsid w:val="0022735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92"/>
    <w:rsid w:val="00230CC0"/>
    <w:rsid w:val="00231511"/>
    <w:rsid w:val="00231751"/>
    <w:rsid w:val="002317F3"/>
    <w:rsid w:val="002322C8"/>
    <w:rsid w:val="00232587"/>
    <w:rsid w:val="0023258B"/>
    <w:rsid w:val="002327CD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2AE"/>
    <w:rsid w:val="002353BC"/>
    <w:rsid w:val="00235516"/>
    <w:rsid w:val="002359E6"/>
    <w:rsid w:val="00235F58"/>
    <w:rsid w:val="00236188"/>
    <w:rsid w:val="00236374"/>
    <w:rsid w:val="002365EE"/>
    <w:rsid w:val="002369A7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B4A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4D6"/>
    <w:rsid w:val="0024464A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531"/>
    <w:rsid w:val="00246718"/>
    <w:rsid w:val="00246AC5"/>
    <w:rsid w:val="00246C3B"/>
    <w:rsid w:val="00246C86"/>
    <w:rsid w:val="00246D64"/>
    <w:rsid w:val="00246DD1"/>
    <w:rsid w:val="00246F5E"/>
    <w:rsid w:val="00247290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0E9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083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73F"/>
    <w:rsid w:val="002568CB"/>
    <w:rsid w:val="00256AFB"/>
    <w:rsid w:val="00256B2C"/>
    <w:rsid w:val="00256C0E"/>
    <w:rsid w:val="00256DA1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0D5"/>
    <w:rsid w:val="0026251A"/>
    <w:rsid w:val="00262750"/>
    <w:rsid w:val="00262821"/>
    <w:rsid w:val="00262B60"/>
    <w:rsid w:val="00262D10"/>
    <w:rsid w:val="00262DBF"/>
    <w:rsid w:val="002631A2"/>
    <w:rsid w:val="00263383"/>
    <w:rsid w:val="002633AC"/>
    <w:rsid w:val="002633F3"/>
    <w:rsid w:val="002634F4"/>
    <w:rsid w:val="002636AA"/>
    <w:rsid w:val="00263A84"/>
    <w:rsid w:val="002640D2"/>
    <w:rsid w:val="00264102"/>
    <w:rsid w:val="0026420D"/>
    <w:rsid w:val="0026433C"/>
    <w:rsid w:val="002645F0"/>
    <w:rsid w:val="0026464E"/>
    <w:rsid w:val="0026470D"/>
    <w:rsid w:val="00264EE0"/>
    <w:rsid w:val="00265067"/>
    <w:rsid w:val="0026542B"/>
    <w:rsid w:val="00265469"/>
    <w:rsid w:val="0026551C"/>
    <w:rsid w:val="002657C9"/>
    <w:rsid w:val="002658C6"/>
    <w:rsid w:val="002659FF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B1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0D84"/>
    <w:rsid w:val="00270DA4"/>
    <w:rsid w:val="00271662"/>
    <w:rsid w:val="00271788"/>
    <w:rsid w:val="0027179F"/>
    <w:rsid w:val="002720E2"/>
    <w:rsid w:val="002721B7"/>
    <w:rsid w:val="00272205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091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727"/>
    <w:rsid w:val="00276863"/>
    <w:rsid w:val="0027692D"/>
    <w:rsid w:val="00276936"/>
    <w:rsid w:val="002769E8"/>
    <w:rsid w:val="00276C8B"/>
    <w:rsid w:val="00276D71"/>
    <w:rsid w:val="00276FD3"/>
    <w:rsid w:val="00277920"/>
    <w:rsid w:val="00277A3C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13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3F82"/>
    <w:rsid w:val="00284333"/>
    <w:rsid w:val="00284382"/>
    <w:rsid w:val="002845AF"/>
    <w:rsid w:val="00284626"/>
    <w:rsid w:val="002849EF"/>
    <w:rsid w:val="00284A6D"/>
    <w:rsid w:val="00284F01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DB5"/>
    <w:rsid w:val="00286F85"/>
    <w:rsid w:val="0028755A"/>
    <w:rsid w:val="00287D47"/>
    <w:rsid w:val="00287FEA"/>
    <w:rsid w:val="002902DF"/>
    <w:rsid w:val="002904B5"/>
    <w:rsid w:val="002905D2"/>
    <w:rsid w:val="002908E3"/>
    <w:rsid w:val="00290A65"/>
    <w:rsid w:val="00290ADE"/>
    <w:rsid w:val="00290C36"/>
    <w:rsid w:val="00290D90"/>
    <w:rsid w:val="00290E62"/>
    <w:rsid w:val="002914C9"/>
    <w:rsid w:val="00291672"/>
    <w:rsid w:val="002916C5"/>
    <w:rsid w:val="0029175C"/>
    <w:rsid w:val="00291CB3"/>
    <w:rsid w:val="00291D77"/>
    <w:rsid w:val="00291D9A"/>
    <w:rsid w:val="00291DA9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CC8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8C5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45"/>
    <w:rsid w:val="002A2AE6"/>
    <w:rsid w:val="002A2C40"/>
    <w:rsid w:val="002A2E92"/>
    <w:rsid w:val="002A2F87"/>
    <w:rsid w:val="002A2FC1"/>
    <w:rsid w:val="002A3209"/>
    <w:rsid w:val="002A3298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7E3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D5"/>
    <w:rsid w:val="002B25E1"/>
    <w:rsid w:val="002B25F8"/>
    <w:rsid w:val="002B272E"/>
    <w:rsid w:val="002B2918"/>
    <w:rsid w:val="002B2A09"/>
    <w:rsid w:val="002B2EB0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3EB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42"/>
    <w:rsid w:val="002B69D4"/>
    <w:rsid w:val="002B6FBA"/>
    <w:rsid w:val="002B6FCF"/>
    <w:rsid w:val="002B7B99"/>
    <w:rsid w:val="002B7BBC"/>
    <w:rsid w:val="002C02DA"/>
    <w:rsid w:val="002C07C2"/>
    <w:rsid w:val="002C097C"/>
    <w:rsid w:val="002C0A56"/>
    <w:rsid w:val="002C0C28"/>
    <w:rsid w:val="002C0CD8"/>
    <w:rsid w:val="002C1194"/>
    <w:rsid w:val="002C12A9"/>
    <w:rsid w:val="002C13F8"/>
    <w:rsid w:val="002C16B7"/>
    <w:rsid w:val="002C17AE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C7CE1"/>
    <w:rsid w:val="002D03AA"/>
    <w:rsid w:val="002D03BE"/>
    <w:rsid w:val="002D08CE"/>
    <w:rsid w:val="002D0BF3"/>
    <w:rsid w:val="002D0C3E"/>
    <w:rsid w:val="002D0DF2"/>
    <w:rsid w:val="002D0EB3"/>
    <w:rsid w:val="002D115C"/>
    <w:rsid w:val="002D14F8"/>
    <w:rsid w:val="002D1B7D"/>
    <w:rsid w:val="002D1CAD"/>
    <w:rsid w:val="002D1D2C"/>
    <w:rsid w:val="002D1F20"/>
    <w:rsid w:val="002D1FAE"/>
    <w:rsid w:val="002D1FC1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D7ECA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6E3"/>
    <w:rsid w:val="002E170F"/>
    <w:rsid w:val="002E1B47"/>
    <w:rsid w:val="002E1D21"/>
    <w:rsid w:val="002E1E00"/>
    <w:rsid w:val="002E1E09"/>
    <w:rsid w:val="002E1FD1"/>
    <w:rsid w:val="002E2382"/>
    <w:rsid w:val="002E2383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0FB2"/>
    <w:rsid w:val="002F1197"/>
    <w:rsid w:val="002F12C4"/>
    <w:rsid w:val="002F161A"/>
    <w:rsid w:val="002F1AEA"/>
    <w:rsid w:val="002F291B"/>
    <w:rsid w:val="002F2AF0"/>
    <w:rsid w:val="002F2CE2"/>
    <w:rsid w:val="002F2D63"/>
    <w:rsid w:val="002F2E58"/>
    <w:rsid w:val="002F2F49"/>
    <w:rsid w:val="002F323D"/>
    <w:rsid w:val="002F3294"/>
    <w:rsid w:val="002F32E5"/>
    <w:rsid w:val="002F366B"/>
    <w:rsid w:val="002F37B3"/>
    <w:rsid w:val="002F38C5"/>
    <w:rsid w:val="002F3C82"/>
    <w:rsid w:val="002F3F16"/>
    <w:rsid w:val="002F3F8C"/>
    <w:rsid w:val="002F40F0"/>
    <w:rsid w:val="002F411C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07C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BCF"/>
    <w:rsid w:val="00301D59"/>
    <w:rsid w:val="00301E8F"/>
    <w:rsid w:val="00301FE6"/>
    <w:rsid w:val="003022D7"/>
    <w:rsid w:val="0030233B"/>
    <w:rsid w:val="0030237C"/>
    <w:rsid w:val="003023A5"/>
    <w:rsid w:val="003024B0"/>
    <w:rsid w:val="003024CA"/>
    <w:rsid w:val="00302500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3E5"/>
    <w:rsid w:val="00305896"/>
    <w:rsid w:val="00306194"/>
    <w:rsid w:val="00306237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2C2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100"/>
    <w:rsid w:val="00314228"/>
    <w:rsid w:val="00314396"/>
    <w:rsid w:val="003143B4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59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29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B6D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1B2"/>
    <w:rsid w:val="0032594F"/>
    <w:rsid w:val="00325AA2"/>
    <w:rsid w:val="00325AE8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EBB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312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2F09"/>
    <w:rsid w:val="003331EF"/>
    <w:rsid w:val="00333874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48D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16E"/>
    <w:rsid w:val="0034162E"/>
    <w:rsid w:val="003417C6"/>
    <w:rsid w:val="00341B1C"/>
    <w:rsid w:val="00341BC3"/>
    <w:rsid w:val="00341DAC"/>
    <w:rsid w:val="00342042"/>
    <w:rsid w:val="00342079"/>
    <w:rsid w:val="00342103"/>
    <w:rsid w:val="00342460"/>
    <w:rsid w:val="003424A1"/>
    <w:rsid w:val="003426F8"/>
    <w:rsid w:val="00342876"/>
    <w:rsid w:val="00342B69"/>
    <w:rsid w:val="003430B7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5EB"/>
    <w:rsid w:val="0034572D"/>
    <w:rsid w:val="0034588F"/>
    <w:rsid w:val="00345E8E"/>
    <w:rsid w:val="00346071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97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08E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2A9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1A8"/>
    <w:rsid w:val="00370450"/>
    <w:rsid w:val="00370865"/>
    <w:rsid w:val="0037091C"/>
    <w:rsid w:val="00370CC3"/>
    <w:rsid w:val="003711E0"/>
    <w:rsid w:val="00371242"/>
    <w:rsid w:val="003713EA"/>
    <w:rsid w:val="003713F5"/>
    <w:rsid w:val="003716F4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1D"/>
    <w:rsid w:val="00372895"/>
    <w:rsid w:val="00372A2D"/>
    <w:rsid w:val="00372B6C"/>
    <w:rsid w:val="00372B6E"/>
    <w:rsid w:val="00372B99"/>
    <w:rsid w:val="00373088"/>
    <w:rsid w:val="00373155"/>
    <w:rsid w:val="003731DB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4C7F"/>
    <w:rsid w:val="003751B6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0F2D"/>
    <w:rsid w:val="0038106F"/>
    <w:rsid w:val="00381146"/>
    <w:rsid w:val="00381224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212"/>
    <w:rsid w:val="00385448"/>
    <w:rsid w:val="00385B64"/>
    <w:rsid w:val="00385DB9"/>
    <w:rsid w:val="00385EEE"/>
    <w:rsid w:val="00385F9A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6F8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0BD"/>
    <w:rsid w:val="0039248F"/>
    <w:rsid w:val="00392662"/>
    <w:rsid w:val="0039267C"/>
    <w:rsid w:val="00392BCC"/>
    <w:rsid w:val="0039316B"/>
    <w:rsid w:val="0039338E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A0F"/>
    <w:rsid w:val="00395BB1"/>
    <w:rsid w:val="00396307"/>
    <w:rsid w:val="00396431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3DB"/>
    <w:rsid w:val="003A04D8"/>
    <w:rsid w:val="003A08A3"/>
    <w:rsid w:val="003A0CD6"/>
    <w:rsid w:val="003A0D31"/>
    <w:rsid w:val="003A0EB2"/>
    <w:rsid w:val="003A167B"/>
    <w:rsid w:val="003A1854"/>
    <w:rsid w:val="003A1CD6"/>
    <w:rsid w:val="003A1D3D"/>
    <w:rsid w:val="003A1E87"/>
    <w:rsid w:val="003A1EA4"/>
    <w:rsid w:val="003A1ECB"/>
    <w:rsid w:val="003A1EFB"/>
    <w:rsid w:val="003A2007"/>
    <w:rsid w:val="003A23B5"/>
    <w:rsid w:val="003A286B"/>
    <w:rsid w:val="003A2AB2"/>
    <w:rsid w:val="003A2AC8"/>
    <w:rsid w:val="003A2EFA"/>
    <w:rsid w:val="003A2F79"/>
    <w:rsid w:val="003A2FA0"/>
    <w:rsid w:val="003A3146"/>
    <w:rsid w:val="003A3224"/>
    <w:rsid w:val="003A33A1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806"/>
    <w:rsid w:val="003A4A24"/>
    <w:rsid w:val="003A4A74"/>
    <w:rsid w:val="003A4D8B"/>
    <w:rsid w:val="003A4EA9"/>
    <w:rsid w:val="003A52ED"/>
    <w:rsid w:val="003A5707"/>
    <w:rsid w:val="003A57B6"/>
    <w:rsid w:val="003A5975"/>
    <w:rsid w:val="003A5ABD"/>
    <w:rsid w:val="003A5BEF"/>
    <w:rsid w:val="003A5EBF"/>
    <w:rsid w:val="003A6121"/>
    <w:rsid w:val="003A6134"/>
    <w:rsid w:val="003A633E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008"/>
    <w:rsid w:val="003B030D"/>
    <w:rsid w:val="003B0D93"/>
    <w:rsid w:val="003B0DD5"/>
    <w:rsid w:val="003B120F"/>
    <w:rsid w:val="003B131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CC5"/>
    <w:rsid w:val="003B4D84"/>
    <w:rsid w:val="003B52FD"/>
    <w:rsid w:val="003B548E"/>
    <w:rsid w:val="003B575A"/>
    <w:rsid w:val="003B597E"/>
    <w:rsid w:val="003B5C4A"/>
    <w:rsid w:val="003B5EBB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01A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5E1"/>
    <w:rsid w:val="003C3643"/>
    <w:rsid w:val="003C38AF"/>
    <w:rsid w:val="003C3A6C"/>
    <w:rsid w:val="003C3A92"/>
    <w:rsid w:val="003C3D45"/>
    <w:rsid w:val="003C3F66"/>
    <w:rsid w:val="003C4160"/>
    <w:rsid w:val="003C4180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1D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433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3E9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BF"/>
    <w:rsid w:val="003E22D2"/>
    <w:rsid w:val="003E231A"/>
    <w:rsid w:val="003E2365"/>
    <w:rsid w:val="003E243B"/>
    <w:rsid w:val="003E2690"/>
    <w:rsid w:val="003E2718"/>
    <w:rsid w:val="003E27C5"/>
    <w:rsid w:val="003E27FD"/>
    <w:rsid w:val="003E3062"/>
    <w:rsid w:val="003E3070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63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2FB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660"/>
    <w:rsid w:val="003F3C7E"/>
    <w:rsid w:val="003F3ED9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A09"/>
    <w:rsid w:val="003F5B74"/>
    <w:rsid w:val="003F5D35"/>
    <w:rsid w:val="003F5EA4"/>
    <w:rsid w:val="003F5FF4"/>
    <w:rsid w:val="003F6153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3BC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B38"/>
    <w:rsid w:val="00403D9F"/>
    <w:rsid w:val="00404204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7AB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C7D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3F2"/>
    <w:rsid w:val="004144F3"/>
    <w:rsid w:val="00414504"/>
    <w:rsid w:val="00414544"/>
    <w:rsid w:val="00414606"/>
    <w:rsid w:val="00414995"/>
    <w:rsid w:val="00414E87"/>
    <w:rsid w:val="00415376"/>
    <w:rsid w:val="004153CE"/>
    <w:rsid w:val="00415565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84E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24B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72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6E"/>
    <w:rsid w:val="004313AE"/>
    <w:rsid w:val="004313E8"/>
    <w:rsid w:val="00431645"/>
    <w:rsid w:val="00431B1A"/>
    <w:rsid w:val="00431D63"/>
    <w:rsid w:val="00431DFA"/>
    <w:rsid w:val="004321E2"/>
    <w:rsid w:val="0043230D"/>
    <w:rsid w:val="0043246F"/>
    <w:rsid w:val="0043270E"/>
    <w:rsid w:val="00432AC4"/>
    <w:rsid w:val="00432B6B"/>
    <w:rsid w:val="00432E97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CE1"/>
    <w:rsid w:val="00433D73"/>
    <w:rsid w:val="004340BF"/>
    <w:rsid w:val="0043426C"/>
    <w:rsid w:val="00434440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2DD"/>
    <w:rsid w:val="0043762A"/>
    <w:rsid w:val="0043764A"/>
    <w:rsid w:val="004377E7"/>
    <w:rsid w:val="00437B94"/>
    <w:rsid w:val="00437DA9"/>
    <w:rsid w:val="00440324"/>
    <w:rsid w:val="0044060D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1F9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56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B5A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132"/>
    <w:rsid w:val="0044737D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C2C"/>
    <w:rsid w:val="00451E17"/>
    <w:rsid w:val="00451E6C"/>
    <w:rsid w:val="0045215D"/>
    <w:rsid w:val="0045231E"/>
    <w:rsid w:val="00452375"/>
    <w:rsid w:val="004524D3"/>
    <w:rsid w:val="00452544"/>
    <w:rsid w:val="004526D2"/>
    <w:rsid w:val="00452A3A"/>
    <w:rsid w:val="00452B9C"/>
    <w:rsid w:val="00452D98"/>
    <w:rsid w:val="00452E24"/>
    <w:rsid w:val="00452EB7"/>
    <w:rsid w:val="00453159"/>
    <w:rsid w:val="00453245"/>
    <w:rsid w:val="0045338F"/>
    <w:rsid w:val="0045361F"/>
    <w:rsid w:val="00453798"/>
    <w:rsid w:val="00453891"/>
    <w:rsid w:val="004539E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1A1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71F"/>
    <w:rsid w:val="0046382F"/>
    <w:rsid w:val="00463849"/>
    <w:rsid w:val="00463A2C"/>
    <w:rsid w:val="00463ED4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90F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AB3"/>
    <w:rsid w:val="00472C3D"/>
    <w:rsid w:val="00472D0D"/>
    <w:rsid w:val="00472FD7"/>
    <w:rsid w:val="00472FDB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16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32"/>
    <w:rsid w:val="0047713A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0A7"/>
    <w:rsid w:val="00481691"/>
    <w:rsid w:val="0048187D"/>
    <w:rsid w:val="00481A47"/>
    <w:rsid w:val="00481D9F"/>
    <w:rsid w:val="00481DF6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09C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0AD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59"/>
    <w:rsid w:val="0049349C"/>
    <w:rsid w:val="00493505"/>
    <w:rsid w:val="004936D1"/>
    <w:rsid w:val="004937B4"/>
    <w:rsid w:val="0049382D"/>
    <w:rsid w:val="00493BFD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8F6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A1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886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49D"/>
    <w:rsid w:val="004B051D"/>
    <w:rsid w:val="004B06BE"/>
    <w:rsid w:val="004B0843"/>
    <w:rsid w:val="004B0A69"/>
    <w:rsid w:val="004B0D95"/>
    <w:rsid w:val="004B0EC8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22F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5D30"/>
    <w:rsid w:val="004B5DCE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02E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8C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8"/>
    <w:rsid w:val="004C3ADD"/>
    <w:rsid w:val="004C403D"/>
    <w:rsid w:val="004C4248"/>
    <w:rsid w:val="004C437E"/>
    <w:rsid w:val="004C469F"/>
    <w:rsid w:val="004C480B"/>
    <w:rsid w:val="004C4979"/>
    <w:rsid w:val="004C4B9B"/>
    <w:rsid w:val="004C4BB2"/>
    <w:rsid w:val="004C4EB7"/>
    <w:rsid w:val="004C5188"/>
    <w:rsid w:val="004C531E"/>
    <w:rsid w:val="004C54CD"/>
    <w:rsid w:val="004C5569"/>
    <w:rsid w:val="004C579D"/>
    <w:rsid w:val="004C597F"/>
    <w:rsid w:val="004C5A3E"/>
    <w:rsid w:val="004C5AB2"/>
    <w:rsid w:val="004C5E5A"/>
    <w:rsid w:val="004C6138"/>
    <w:rsid w:val="004C62CD"/>
    <w:rsid w:val="004C63F6"/>
    <w:rsid w:val="004C667E"/>
    <w:rsid w:val="004C67A7"/>
    <w:rsid w:val="004C69B1"/>
    <w:rsid w:val="004C6B30"/>
    <w:rsid w:val="004C6FEE"/>
    <w:rsid w:val="004C7192"/>
    <w:rsid w:val="004C7317"/>
    <w:rsid w:val="004C75EF"/>
    <w:rsid w:val="004C7621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341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B22"/>
    <w:rsid w:val="004D5B59"/>
    <w:rsid w:val="004D5C55"/>
    <w:rsid w:val="004D5D87"/>
    <w:rsid w:val="004D5DCD"/>
    <w:rsid w:val="004D5E37"/>
    <w:rsid w:val="004D5EC0"/>
    <w:rsid w:val="004D5FD6"/>
    <w:rsid w:val="004D5FE4"/>
    <w:rsid w:val="004D624B"/>
    <w:rsid w:val="004D65FC"/>
    <w:rsid w:val="004D660A"/>
    <w:rsid w:val="004D664F"/>
    <w:rsid w:val="004D6937"/>
    <w:rsid w:val="004D69CD"/>
    <w:rsid w:val="004D6D3D"/>
    <w:rsid w:val="004D6E50"/>
    <w:rsid w:val="004D70A3"/>
    <w:rsid w:val="004D7198"/>
    <w:rsid w:val="004D71C7"/>
    <w:rsid w:val="004D75FE"/>
    <w:rsid w:val="004D79E1"/>
    <w:rsid w:val="004D7C0C"/>
    <w:rsid w:val="004D7C5C"/>
    <w:rsid w:val="004D7E61"/>
    <w:rsid w:val="004E040D"/>
    <w:rsid w:val="004E04BC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D5F"/>
    <w:rsid w:val="004E1E80"/>
    <w:rsid w:val="004E2047"/>
    <w:rsid w:val="004E2175"/>
    <w:rsid w:val="004E2325"/>
    <w:rsid w:val="004E251C"/>
    <w:rsid w:val="004E25F6"/>
    <w:rsid w:val="004E2827"/>
    <w:rsid w:val="004E293D"/>
    <w:rsid w:val="004E2A2B"/>
    <w:rsid w:val="004E2E28"/>
    <w:rsid w:val="004E31E7"/>
    <w:rsid w:val="004E3340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735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B7A"/>
    <w:rsid w:val="004E7E39"/>
    <w:rsid w:val="004F0771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1F0"/>
    <w:rsid w:val="004F2219"/>
    <w:rsid w:val="004F2381"/>
    <w:rsid w:val="004F253E"/>
    <w:rsid w:val="004F2666"/>
    <w:rsid w:val="004F2676"/>
    <w:rsid w:val="004F26FF"/>
    <w:rsid w:val="004F2809"/>
    <w:rsid w:val="004F28C7"/>
    <w:rsid w:val="004F291E"/>
    <w:rsid w:val="004F2AD2"/>
    <w:rsid w:val="004F2B92"/>
    <w:rsid w:val="004F2BA9"/>
    <w:rsid w:val="004F2C78"/>
    <w:rsid w:val="004F2CDC"/>
    <w:rsid w:val="004F2D46"/>
    <w:rsid w:val="004F2D7A"/>
    <w:rsid w:val="004F2F13"/>
    <w:rsid w:val="004F3277"/>
    <w:rsid w:val="004F34A0"/>
    <w:rsid w:val="004F37E7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A18"/>
    <w:rsid w:val="004F4B8F"/>
    <w:rsid w:val="004F4DAD"/>
    <w:rsid w:val="004F4E5F"/>
    <w:rsid w:val="004F4ECE"/>
    <w:rsid w:val="004F505E"/>
    <w:rsid w:val="004F5069"/>
    <w:rsid w:val="004F52D1"/>
    <w:rsid w:val="004F52E6"/>
    <w:rsid w:val="004F53E2"/>
    <w:rsid w:val="004F5441"/>
    <w:rsid w:val="004F54BA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7E"/>
    <w:rsid w:val="004F6FC9"/>
    <w:rsid w:val="004F76C7"/>
    <w:rsid w:val="004F7883"/>
    <w:rsid w:val="004F790E"/>
    <w:rsid w:val="004F7B83"/>
    <w:rsid w:val="004F7CD5"/>
    <w:rsid w:val="0050041C"/>
    <w:rsid w:val="0050043F"/>
    <w:rsid w:val="005005F2"/>
    <w:rsid w:val="0050078F"/>
    <w:rsid w:val="005007FA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58"/>
    <w:rsid w:val="005049CE"/>
    <w:rsid w:val="00504C31"/>
    <w:rsid w:val="00504CCD"/>
    <w:rsid w:val="00504CD7"/>
    <w:rsid w:val="00504EAB"/>
    <w:rsid w:val="00505088"/>
    <w:rsid w:val="00505476"/>
    <w:rsid w:val="005057A1"/>
    <w:rsid w:val="005057EC"/>
    <w:rsid w:val="00505821"/>
    <w:rsid w:val="0050593C"/>
    <w:rsid w:val="00505CA2"/>
    <w:rsid w:val="00505EC0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437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2E83"/>
    <w:rsid w:val="005132B9"/>
    <w:rsid w:val="00513702"/>
    <w:rsid w:val="005139BD"/>
    <w:rsid w:val="005139F3"/>
    <w:rsid w:val="00513BE3"/>
    <w:rsid w:val="00514239"/>
    <w:rsid w:val="00514444"/>
    <w:rsid w:val="0051449D"/>
    <w:rsid w:val="00514753"/>
    <w:rsid w:val="005148F2"/>
    <w:rsid w:val="005149E6"/>
    <w:rsid w:val="00514DC2"/>
    <w:rsid w:val="00514E11"/>
    <w:rsid w:val="005150AA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981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0F32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52"/>
    <w:rsid w:val="00522FDA"/>
    <w:rsid w:val="00523518"/>
    <w:rsid w:val="00523B7F"/>
    <w:rsid w:val="00523FD3"/>
    <w:rsid w:val="00524895"/>
    <w:rsid w:val="00524A5A"/>
    <w:rsid w:val="00524D99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2D8"/>
    <w:rsid w:val="00526432"/>
    <w:rsid w:val="00526540"/>
    <w:rsid w:val="005267F6"/>
    <w:rsid w:val="00526AD6"/>
    <w:rsid w:val="00526B30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DD0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2E20"/>
    <w:rsid w:val="00532F0D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0"/>
    <w:rsid w:val="00540CBF"/>
    <w:rsid w:val="00541515"/>
    <w:rsid w:val="005415A8"/>
    <w:rsid w:val="00541836"/>
    <w:rsid w:val="0054196C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D57"/>
    <w:rsid w:val="00543ECD"/>
    <w:rsid w:val="0054407D"/>
    <w:rsid w:val="0054414F"/>
    <w:rsid w:val="0054464B"/>
    <w:rsid w:val="0054466D"/>
    <w:rsid w:val="005446C7"/>
    <w:rsid w:val="00544877"/>
    <w:rsid w:val="005448BA"/>
    <w:rsid w:val="00544DEE"/>
    <w:rsid w:val="00545011"/>
    <w:rsid w:val="005451AF"/>
    <w:rsid w:val="005451ED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24E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0CD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897"/>
    <w:rsid w:val="0055297E"/>
    <w:rsid w:val="00552AAD"/>
    <w:rsid w:val="00552BC4"/>
    <w:rsid w:val="005531F5"/>
    <w:rsid w:val="005532A1"/>
    <w:rsid w:val="0055354F"/>
    <w:rsid w:val="005535C6"/>
    <w:rsid w:val="005535EF"/>
    <w:rsid w:val="0055369C"/>
    <w:rsid w:val="005538A2"/>
    <w:rsid w:val="00553A56"/>
    <w:rsid w:val="00553B68"/>
    <w:rsid w:val="00553C9E"/>
    <w:rsid w:val="00553F05"/>
    <w:rsid w:val="005541FB"/>
    <w:rsid w:val="00554345"/>
    <w:rsid w:val="005547F0"/>
    <w:rsid w:val="00554937"/>
    <w:rsid w:val="00554E6C"/>
    <w:rsid w:val="0055544D"/>
    <w:rsid w:val="0055544E"/>
    <w:rsid w:val="00555C0B"/>
    <w:rsid w:val="00555EE8"/>
    <w:rsid w:val="005561E5"/>
    <w:rsid w:val="005563E4"/>
    <w:rsid w:val="005563FA"/>
    <w:rsid w:val="00556632"/>
    <w:rsid w:val="0055667B"/>
    <w:rsid w:val="00556BC0"/>
    <w:rsid w:val="00556D7B"/>
    <w:rsid w:val="0055708C"/>
    <w:rsid w:val="005575D0"/>
    <w:rsid w:val="0055777A"/>
    <w:rsid w:val="005579CA"/>
    <w:rsid w:val="00557AC4"/>
    <w:rsid w:val="00557ADA"/>
    <w:rsid w:val="00560422"/>
    <w:rsid w:val="0056067F"/>
    <w:rsid w:val="00560B2C"/>
    <w:rsid w:val="00560DE2"/>
    <w:rsid w:val="00560FB7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3ABB"/>
    <w:rsid w:val="005643C9"/>
    <w:rsid w:val="005645EF"/>
    <w:rsid w:val="00564A24"/>
    <w:rsid w:val="00564EE9"/>
    <w:rsid w:val="005651B3"/>
    <w:rsid w:val="00565200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4E"/>
    <w:rsid w:val="005709E2"/>
    <w:rsid w:val="00570AF0"/>
    <w:rsid w:val="00570F52"/>
    <w:rsid w:val="00570FB1"/>
    <w:rsid w:val="0057104E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D59"/>
    <w:rsid w:val="00577EAA"/>
    <w:rsid w:val="00577EB6"/>
    <w:rsid w:val="00577F9F"/>
    <w:rsid w:val="00580005"/>
    <w:rsid w:val="0058012A"/>
    <w:rsid w:val="005804E1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E5C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593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516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194"/>
    <w:rsid w:val="0058722E"/>
    <w:rsid w:val="0058749A"/>
    <w:rsid w:val="005874BA"/>
    <w:rsid w:val="00587841"/>
    <w:rsid w:val="00587A4B"/>
    <w:rsid w:val="00587A84"/>
    <w:rsid w:val="00587C51"/>
    <w:rsid w:val="00587CEA"/>
    <w:rsid w:val="00587D02"/>
    <w:rsid w:val="00587EEA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74B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4E03"/>
    <w:rsid w:val="00594F41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97F2F"/>
    <w:rsid w:val="005A0040"/>
    <w:rsid w:val="005A0201"/>
    <w:rsid w:val="005A056A"/>
    <w:rsid w:val="005A080D"/>
    <w:rsid w:val="005A0D6D"/>
    <w:rsid w:val="005A0F8D"/>
    <w:rsid w:val="005A1259"/>
    <w:rsid w:val="005A1274"/>
    <w:rsid w:val="005A179E"/>
    <w:rsid w:val="005A17C4"/>
    <w:rsid w:val="005A181F"/>
    <w:rsid w:val="005A1AB0"/>
    <w:rsid w:val="005A1BBB"/>
    <w:rsid w:val="005A1C7A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8D4"/>
    <w:rsid w:val="005A5AB1"/>
    <w:rsid w:val="005A5BA2"/>
    <w:rsid w:val="005A5F17"/>
    <w:rsid w:val="005A5F24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0EDF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40D"/>
    <w:rsid w:val="005B57A5"/>
    <w:rsid w:val="005B5821"/>
    <w:rsid w:val="005B587F"/>
    <w:rsid w:val="005B58D0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34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BDC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1CE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6E1"/>
    <w:rsid w:val="005D4787"/>
    <w:rsid w:val="005D4903"/>
    <w:rsid w:val="005D497E"/>
    <w:rsid w:val="005D498A"/>
    <w:rsid w:val="005D4A01"/>
    <w:rsid w:val="005D4AE5"/>
    <w:rsid w:val="005D4E73"/>
    <w:rsid w:val="005D5660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4B9"/>
    <w:rsid w:val="005E0774"/>
    <w:rsid w:val="005E09B3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2A4"/>
    <w:rsid w:val="005E44AA"/>
    <w:rsid w:val="005E46A9"/>
    <w:rsid w:val="005E490F"/>
    <w:rsid w:val="005E4B77"/>
    <w:rsid w:val="005E4C63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5F7A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980"/>
    <w:rsid w:val="005F0A28"/>
    <w:rsid w:val="005F0AAD"/>
    <w:rsid w:val="005F0B53"/>
    <w:rsid w:val="005F0BCA"/>
    <w:rsid w:val="005F0CD7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78B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53F"/>
    <w:rsid w:val="005F477D"/>
    <w:rsid w:val="005F47D0"/>
    <w:rsid w:val="005F4C57"/>
    <w:rsid w:val="005F4D7D"/>
    <w:rsid w:val="005F4E8B"/>
    <w:rsid w:val="005F5A48"/>
    <w:rsid w:val="005F5C69"/>
    <w:rsid w:val="005F5E4E"/>
    <w:rsid w:val="005F5FDA"/>
    <w:rsid w:val="005F623D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E6F"/>
    <w:rsid w:val="00605FF7"/>
    <w:rsid w:val="006061D5"/>
    <w:rsid w:val="00606298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3F9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AC7"/>
    <w:rsid w:val="00612C66"/>
    <w:rsid w:val="0061303D"/>
    <w:rsid w:val="006132E0"/>
    <w:rsid w:val="00613329"/>
    <w:rsid w:val="0061332F"/>
    <w:rsid w:val="006133A1"/>
    <w:rsid w:val="00613508"/>
    <w:rsid w:val="00613534"/>
    <w:rsid w:val="006135CD"/>
    <w:rsid w:val="00613961"/>
    <w:rsid w:val="00613B96"/>
    <w:rsid w:val="00613E45"/>
    <w:rsid w:val="00613FE3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44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6E68"/>
    <w:rsid w:val="006170A3"/>
    <w:rsid w:val="006170A6"/>
    <w:rsid w:val="006171B1"/>
    <w:rsid w:val="006171F7"/>
    <w:rsid w:val="00617695"/>
    <w:rsid w:val="00617AF0"/>
    <w:rsid w:val="00617B54"/>
    <w:rsid w:val="006205F2"/>
    <w:rsid w:val="00620855"/>
    <w:rsid w:val="006208F5"/>
    <w:rsid w:val="00620BAA"/>
    <w:rsid w:val="00620C2B"/>
    <w:rsid w:val="00620D26"/>
    <w:rsid w:val="00620D51"/>
    <w:rsid w:val="00620E28"/>
    <w:rsid w:val="00620F1A"/>
    <w:rsid w:val="00621395"/>
    <w:rsid w:val="0062145F"/>
    <w:rsid w:val="006214A0"/>
    <w:rsid w:val="00621779"/>
    <w:rsid w:val="006217B1"/>
    <w:rsid w:val="00621A28"/>
    <w:rsid w:val="00621C93"/>
    <w:rsid w:val="00621E24"/>
    <w:rsid w:val="00621FA5"/>
    <w:rsid w:val="00622191"/>
    <w:rsid w:val="006222BE"/>
    <w:rsid w:val="006224A7"/>
    <w:rsid w:val="00622580"/>
    <w:rsid w:val="0062259F"/>
    <w:rsid w:val="0062281B"/>
    <w:rsid w:val="00622BF1"/>
    <w:rsid w:val="00622C25"/>
    <w:rsid w:val="00622D14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19F"/>
    <w:rsid w:val="0062489E"/>
    <w:rsid w:val="00624DC3"/>
    <w:rsid w:val="00624F76"/>
    <w:rsid w:val="00625087"/>
    <w:rsid w:val="00625216"/>
    <w:rsid w:val="00625547"/>
    <w:rsid w:val="00625633"/>
    <w:rsid w:val="0062565B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3D"/>
    <w:rsid w:val="00632160"/>
    <w:rsid w:val="0063220C"/>
    <w:rsid w:val="006322B1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C65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0949"/>
    <w:rsid w:val="0064106A"/>
    <w:rsid w:val="0064119C"/>
    <w:rsid w:val="006411FE"/>
    <w:rsid w:val="006414BC"/>
    <w:rsid w:val="006417E4"/>
    <w:rsid w:val="00641825"/>
    <w:rsid w:val="00641E54"/>
    <w:rsid w:val="00641E59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7C2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522"/>
    <w:rsid w:val="0065357E"/>
    <w:rsid w:val="006536ED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157"/>
    <w:rsid w:val="0065534B"/>
    <w:rsid w:val="00655409"/>
    <w:rsid w:val="0065545A"/>
    <w:rsid w:val="006554C4"/>
    <w:rsid w:val="0065555F"/>
    <w:rsid w:val="006556C6"/>
    <w:rsid w:val="00655DEA"/>
    <w:rsid w:val="00655E31"/>
    <w:rsid w:val="00655E86"/>
    <w:rsid w:val="0065625C"/>
    <w:rsid w:val="006563C8"/>
    <w:rsid w:val="00656627"/>
    <w:rsid w:val="00656A7C"/>
    <w:rsid w:val="00656B0A"/>
    <w:rsid w:val="00656E1C"/>
    <w:rsid w:val="006570C2"/>
    <w:rsid w:val="0065747F"/>
    <w:rsid w:val="006579A3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DE4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35"/>
    <w:rsid w:val="0066295F"/>
    <w:rsid w:val="00662CFA"/>
    <w:rsid w:val="00663162"/>
    <w:rsid w:val="00663246"/>
    <w:rsid w:val="00663621"/>
    <w:rsid w:val="00663795"/>
    <w:rsid w:val="006639C1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C8D"/>
    <w:rsid w:val="00665F43"/>
    <w:rsid w:val="00665FA8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AC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5E"/>
    <w:rsid w:val="00676E95"/>
    <w:rsid w:val="00676F40"/>
    <w:rsid w:val="00677109"/>
    <w:rsid w:val="00677120"/>
    <w:rsid w:val="00677145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361"/>
    <w:rsid w:val="006818A7"/>
    <w:rsid w:val="006819AD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5A4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5D"/>
    <w:rsid w:val="006934DE"/>
    <w:rsid w:val="0069355A"/>
    <w:rsid w:val="006937B8"/>
    <w:rsid w:val="006937DB"/>
    <w:rsid w:val="0069385D"/>
    <w:rsid w:val="00693FAC"/>
    <w:rsid w:val="006942C6"/>
    <w:rsid w:val="0069437D"/>
    <w:rsid w:val="006943EA"/>
    <w:rsid w:val="0069452E"/>
    <w:rsid w:val="00694623"/>
    <w:rsid w:val="0069463A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09"/>
    <w:rsid w:val="00696920"/>
    <w:rsid w:val="0069693B"/>
    <w:rsid w:val="00696990"/>
    <w:rsid w:val="00696F58"/>
    <w:rsid w:val="006970CF"/>
    <w:rsid w:val="00697147"/>
    <w:rsid w:val="0069718E"/>
    <w:rsid w:val="006972DB"/>
    <w:rsid w:val="0069744A"/>
    <w:rsid w:val="006977A1"/>
    <w:rsid w:val="00697CD4"/>
    <w:rsid w:val="00697CEE"/>
    <w:rsid w:val="00697FF7"/>
    <w:rsid w:val="006A022D"/>
    <w:rsid w:val="006A035C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DEE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3FF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859"/>
    <w:rsid w:val="006B2A88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051"/>
    <w:rsid w:val="006B52AE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265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18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57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0B3"/>
    <w:rsid w:val="006C71FD"/>
    <w:rsid w:val="006C74CC"/>
    <w:rsid w:val="006C74E6"/>
    <w:rsid w:val="006C7594"/>
    <w:rsid w:val="006C7634"/>
    <w:rsid w:val="006C7776"/>
    <w:rsid w:val="006C79B0"/>
    <w:rsid w:val="006C7CB7"/>
    <w:rsid w:val="006C7D66"/>
    <w:rsid w:val="006D0599"/>
    <w:rsid w:val="006D0653"/>
    <w:rsid w:val="006D09C1"/>
    <w:rsid w:val="006D0B94"/>
    <w:rsid w:val="006D0E66"/>
    <w:rsid w:val="006D10D7"/>
    <w:rsid w:val="006D1841"/>
    <w:rsid w:val="006D1986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35"/>
    <w:rsid w:val="006D5BF1"/>
    <w:rsid w:val="006D5D6A"/>
    <w:rsid w:val="006D5E47"/>
    <w:rsid w:val="006D5F83"/>
    <w:rsid w:val="006D6019"/>
    <w:rsid w:val="006D610E"/>
    <w:rsid w:val="006D611D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4B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372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894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464"/>
    <w:rsid w:val="006F04B6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446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897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8BD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C1C"/>
    <w:rsid w:val="006F7DE1"/>
    <w:rsid w:val="006F7E44"/>
    <w:rsid w:val="006F7EF0"/>
    <w:rsid w:val="0070039B"/>
    <w:rsid w:val="007003E7"/>
    <w:rsid w:val="007004ED"/>
    <w:rsid w:val="0070068E"/>
    <w:rsid w:val="00700826"/>
    <w:rsid w:val="00700899"/>
    <w:rsid w:val="00700992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7A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66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53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57E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4E23"/>
    <w:rsid w:val="007151D9"/>
    <w:rsid w:val="007152D3"/>
    <w:rsid w:val="007153EC"/>
    <w:rsid w:val="007154F8"/>
    <w:rsid w:val="0071592D"/>
    <w:rsid w:val="00715A56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CED"/>
    <w:rsid w:val="00717D3D"/>
    <w:rsid w:val="007204C0"/>
    <w:rsid w:val="00720A8E"/>
    <w:rsid w:val="00720ACC"/>
    <w:rsid w:val="00720BCD"/>
    <w:rsid w:val="00720BE1"/>
    <w:rsid w:val="007213D6"/>
    <w:rsid w:val="007218CA"/>
    <w:rsid w:val="00721A72"/>
    <w:rsid w:val="00721C8A"/>
    <w:rsid w:val="00721E40"/>
    <w:rsid w:val="00722101"/>
    <w:rsid w:val="0072218F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436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683"/>
    <w:rsid w:val="007267E0"/>
    <w:rsid w:val="00726916"/>
    <w:rsid w:val="00726AA7"/>
    <w:rsid w:val="00726E50"/>
    <w:rsid w:val="00726F45"/>
    <w:rsid w:val="00727276"/>
    <w:rsid w:val="007272C3"/>
    <w:rsid w:val="007276AA"/>
    <w:rsid w:val="007276F9"/>
    <w:rsid w:val="00727704"/>
    <w:rsid w:val="00727870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983"/>
    <w:rsid w:val="00735AE6"/>
    <w:rsid w:val="00735D0F"/>
    <w:rsid w:val="00735FE8"/>
    <w:rsid w:val="00736463"/>
    <w:rsid w:val="00736483"/>
    <w:rsid w:val="007364A1"/>
    <w:rsid w:val="00736600"/>
    <w:rsid w:val="007367E7"/>
    <w:rsid w:val="00736987"/>
    <w:rsid w:val="007369E2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01"/>
    <w:rsid w:val="0074229B"/>
    <w:rsid w:val="007422E3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06"/>
    <w:rsid w:val="0075237B"/>
    <w:rsid w:val="007523EB"/>
    <w:rsid w:val="0075247E"/>
    <w:rsid w:val="007524A3"/>
    <w:rsid w:val="007527E6"/>
    <w:rsid w:val="007529BC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C9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233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0EA9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BE4"/>
    <w:rsid w:val="00762F3A"/>
    <w:rsid w:val="00763301"/>
    <w:rsid w:val="007633BE"/>
    <w:rsid w:val="007634DF"/>
    <w:rsid w:val="007635B5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83"/>
    <w:rsid w:val="00765EA2"/>
    <w:rsid w:val="00766023"/>
    <w:rsid w:val="00766115"/>
    <w:rsid w:val="00766150"/>
    <w:rsid w:val="007663A4"/>
    <w:rsid w:val="007663CD"/>
    <w:rsid w:val="007664B1"/>
    <w:rsid w:val="00766620"/>
    <w:rsid w:val="007666C4"/>
    <w:rsid w:val="007666FE"/>
    <w:rsid w:val="007667F9"/>
    <w:rsid w:val="0076695B"/>
    <w:rsid w:val="00766A9A"/>
    <w:rsid w:val="00766A9E"/>
    <w:rsid w:val="00766B33"/>
    <w:rsid w:val="00766E07"/>
    <w:rsid w:val="00766F63"/>
    <w:rsid w:val="00767642"/>
    <w:rsid w:val="00767758"/>
    <w:rsid w:val="00767B89"/>
    <w:rsid w:val="00767F68"/>
    <w:rsid w:val="00767FFE"/>
    <w:rsid w:val="00770255"/>
    <w:rsid w:val="007705D5"/>
    <w:rsid w:val="00770908"/>
    <w:rsid w:val="0077099F"/>
    <w:rsid w:val="00770F56"/>
    <w:rsid w:val="0077116A"/>
    <w:rsid w:val="007711AB"/>
    <w:rsid w:val="007711F0"/>
    <w:rsid w:val="007715B8"/>
    <w:rsid w:val="00771657"/>
    <w:rsid w:val="0077176D"/>
    <w:rsid w:val="007717B5"/>
    <w:rsid w:val="00771811"/>
    <w:rsid w:val="00771E16"/>
    <w:rsid w:val="00771F32"/>
    <w:rsid w:val="0077210F"/>
    <w:rsid w:val="00772164"/>
    <w:rsid w:val="0077223D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0A5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8CD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4FF8"/>
    <w:rsid w:val="00785091"/>
    <w:rsid w:val="007851C5"/>
    <w:rsid w:val="007859DF"/>
    <w:rsid w:val="00785B8B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A6F"/>
    <w:rsid w:val="00790BFF"/>
    <w:rsid w:val="00790DA7"/>
    <w:rsid w:val="00790FB9"/>
    <w:rsid w:val="00791100"/>
    <w:rsid w:val="00791261"/>
    <w:rsid w:val="00791CA8"/>
    <w:rsid w:val="00791D75"/>
    <w:rsid w:val="00791DF1"/>
    <w:rsid w:val="0079206C"/>
    <w:rsid w:val="0079223F"/>
    <w:rsid w:val="007923BE"/>
    <w:rsid w:val="007924DE"/>
    <w:rsid w:val="0079268D"/>
    <w:rsid w:val="007926E1"/>
    <w:rsid w:val="007927D0"/>
    <w:rsid w:val="00792C35"/>
    <w:rsid w:val="00792F2E"/>
    <w:rsid w:val="0079303D"/>
    <w:rsid w:val="00793101"/>
    <w:rsid w:val="00793143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044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AC1"/>
    <w:rsid w:val="007A1DA2"/>
    <w:rsid w:val="007A1E8E"/>
    <w:rsid w:val="007A22CE"/>
    <w:rsid w:val="007A22EA"/>
    <w:rsid w:val="007A2EF3"/>
    <w:rsid w:val="007A32D6"/>
    <w:rsid w:val="007A32E6"/>
    <w:rsid w:val="007A3722"/>
    <w:rsid w:val="007A3802"/>
    <w:rsid w:val="007A3965"/>
    <w:rsid w:val="007A3BDD"/>
    <w:rsid w:val="007A3EDA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86E"/>
    <w:rsid w:val="007A6C3A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AE9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910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0B1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2A1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C79EC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5B4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A14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62B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DBD"/>
    <w:rsid w:val="007F2E05"/>
    <w:rsid w:val="007F2F79"/>
    <w:rsid w:val="007F3034"/>
    <w:rsid w:val="007F31AE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6AB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C7"/>
    <w:rsid w:val="007F75E8"/>
    <w:rsid w:val="007F7689"/>
    <w:rsid w:val="0080063F"/>
    <w:rsid w:val="00800844"/>
    <w:rsid w:val="00800B0B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2DF6"/>
    <w:rsid w:val="00802E01"/>
    <w:rsid w:val="00803289"/>
    <w:rsid w:val="0080336F"/>
    <w:rsid w:val="008033E6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8F5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0D"/>
    <w:rsid w:val="0081038A"/>
    <w:rsid w:val="00810564"/>
    <w:rsid w:val="008105CD"/>
    <w:rsid w:val="0081069D"/>
    <w:rsid w:val="008106A0"/>
    <w:rsid w:val="008107D4"/>
    <w:rsid w:val="00810940"/>
    <w:rsid w:val="00810B8A"/>
    <w:rsid w:val="00810B9C"/>
    <w:rsid w:val="00810C7B"/>
    <w:rsid w:val="00810CE8"/>
    <w:rsid w:val="008114E8"/>
    <w:rsid w:val="008123B6"/>
    <w:rsid w:val="008125DA"/>
    <w:rsid w:val="00812901"/>
    <w:rsid w:val="00812B56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6D90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0FF"/>
    <w:rsid w:val="0082311A"/>
    <w:rsid w:val="008233FA"/>
    <w:rsid w:val="00823462"/>
    <w:rsid w:val="008234CA"/>
    <w:rsid w:val="008236BA"/>
    <w:rsid w:val="00823858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A97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1E13"/>
    <w:rsid w:val="0083224A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901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751"/>
    <w:rsid w:val="00836B1D"/>
    <w:rsid w:val="00836EFE"/>
    <w:rsid w:val="0083723A"/>
    <w:rsid w:val="008372F1"/>
    <w:rsid w:val="0083739E"/>
    <w:rsid w:val="0083768C"/>
    <w:rsid w:val="008376FB"/>
    <w:rsid w:val="00837898"/>
    <w:rsid w:val="008379A0"/>
    <w:rsid w:val="00837A8F"/>
    <w:rsid w:val="00837B26"/>
    <w:rsid w:val="00837F26"/>
    <w:rsid w:val="00840036"/>
    <w:rsid w:val="008407ED"/>
    <w:rsid w:val="0084083E"/>
    <w:rsid w:val="008409C8"/>
    <w:rsid w:val="00840A01"/>
    <w:rsid w:val="00840C22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1EB"/>
    <w:rsid w:val="00844223"/>
    <w:rsid w:val="00844648"/>
    <w:rsid w:val="00844690"/>
    <w:rsid w:val="0084485A"/>
    <w:rsid w:val="00844AAC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A6A"/>
    <w:rsid w:val="00846E9A"/>
    <w:rsid w:val="00846FB6"/>
    <w:rsid w:val="00846FE2"/>
    <w:rsid w:val="00847156"/>
    <w:rsid w:val="00847572"/>
    <w:rsid w:val="00847670"/>
    <w:rsid w:val="0084779A"/>
    <w:rsid w:val="0084783D"/>
    <w:rsid w:val="008478F0"/>
    <w:rsid w:val="00847AAD"/>
    <w:rsid w:val="00847B32"/>
    <w:rsid w:val="00847C0A"/>
    <w:rsid w:val="00847CF0"/>
    <w:rsid w:val="0085019D"/>
    <w:rsid w:val="0085036A"/>
    <w:rsid w:val="008503B1"/>
    <w:rsid w:val="008503BF"/>
    <w:rsid w:val="008503F2"/>
    <w:rsid w:val="008505C0"/>
    <w:rsid w:val="00850B13"/>
    <w:rsid w:val="00850C53"/>
    <w:rsid w:val="00850C88"/>
    <w:rsid w:val="00850F45"/>
    <w:rsid w:val="00851005"/>
    <w:rsid w:val="0085106C"/>
    <w:rsid w:val="008510BE"/>
    <w:rsid w:val="0085124B"/>
    <w:rsid w:val="00851426"/>
    <w:rsid w:val="008514A1"/>
    <w:rsid w:val="008516EE"/>
    <w:rsid w:val="00851892"/>
    <w:rsid w:val="00851B76"/>
    <w:rsid w:val="00851BEC"/>
    <w:rsid w:val="00851D05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0F"/>
    <w:rsid w:val="00855B93"/>
    <w:rsid w:val="0085620D"/>
    <w:rsid w:val="0085638C"/>
    <w:rsid w:val="00856679"/>
    <w:rsid w:val="008566A8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75D"/>
    <w:rsid w:val="00860870"/>
    <w:rsid w:val="00860B42"/>
    <w:rsid w:val="00860E3F"/>
    <w:rsid w:val="0086120C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6D5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DFE"/>
    <w:rsid w:val="00866E11"/>
    <w:rsid w:val="00867173"/>
    <w:rsid w:val="0086723E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4E6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8EB"/>
    <w:rsid w:val="008729DE"/>
    <w:rsid w:val="00872F7B"/>
    <w:rsid w:val="00873329"/>
    <w:rsid w:val="0087366F"/>
    <w:rsid w:val="0087374A"/>
    <w:rsid w:val="008738D7"/>
    <w:rsid w:val="0087390C"/>
    <w:rsid w:val="00873A9D"/>
    <w:rsid w:val="00873C43"/>
    <w:rsid w:val="00873FD9"/>
    <w:rsid w:val="008741E9"/>
    <w:rsid w:val="008744CF"/>
    <w:rsid w:val="00874B5B"/>
    <w:rsid w:val="00874B60"/>
    <w:rsid w:val="00874D14"/>
    <w:rsid w:val="00874FF4"/>
    <w:rsid w:val="008750D2"/>
    <w:rsid w:val="00875675"/>
    <w:rsid w:val="00875924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E72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6B7"/>
    <w:rsid w:val="0088487D"/>
    <w:rsid w:val="00884953"/>
    <w:rsid w:val="00884AAB"/>
    <w:rsid w:val="00884AF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127"/>
    <w:rsid w:val="00892513"/>
    <w:rsid w:val="0089291E"/>
    <w:rsid w:val="00893044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875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97505"/>
    <w:rsid w:val="008976DA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54"/>
    <w:rsid w:val="008A26AE"/>
    <w:rsid w:val="008A270C"/>
    <w:rsid w:val="008A27A6"/>
    <w:rsid w:val="008A2832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38F"/>
    <w:rsid w:val="008A4647"/>
    <w:rsid w:val="008A46FF"/>
    <w:rsid w:val="008A4A56"/>
    <w:rsid w:val="008A4AA3"/>
    <w:rsid w:val="008A4AB9"/>
    <w:rsid w:val="008A4C6C"/>
    <w:rsid w:val="008A4F2F"/>
    <w:rsid w:val="008A4F60"/>
    <w:rsid w:val="008A4FB3"/>
    <w:rsid w:val="008A50A6"/>
    <w:rsid w:val="008A5124"/>
    <w:rsid w:val="008A5133"/>
    <w:rsid w:val="008A5695"/>
    <w:rsid w:val="008A56B0"/>
    <w:rsid w:val="008A5796"/>
    <w:rsid w:val="008A5A8F"/>
    <w:rsid w:val="008A5AAD"/>
    <w:rsid w:val="008A5D5C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D30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4DDA"/>
    <w:rsid w:val="008B5000"/>
    <w:rsid w:val="008B50E1"/>
    <w:rsid w:val="008B526F"/>
    <w:rsid w:val="008B52FA"/>
    <w:rsid w:val="008B552E"/>
    <w:rsid w:val="008B57CD"/>
    <w:rsid w:val="008B5836"/>
    <w:rsid w:val="008B5B20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2A1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DDF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716"/>
    <w:rsid w:val="008C3824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86E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3DF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21"/>
    <w:rsid w:val="008D3C77"/>
    <w:rsid w:val="008D45BB"/>
    <w:rsid w:val="008D46F5"/>
    <w:rsid w:val="008D4AF5"/>
    <w:rsid w:val="008D4B89"/>
    <w:rsid w:val="008D5292"/>
    <w:rsid w:val="008D52BF"/>
    <w:rsid w:val="008D5463"/>
    <w:rsid w:val="008D55A7"/>
    <w:rsid w:val="008D55D5"/>
    <w:rsid w:val="008D5647"/>
    <w:rsid w:val="008D58A6"/>
    <w:rsid w:val="008D58CB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D7F49"/>
    <w:rsid w:val="008E0218"/>
    <w:rsid w:val="008E021C"/>
    <w:rsid w:val="008E0260"/>
    <w:rsid w:val="008E0855"/>
    <w:rsid w:val="008E0ACF"/>
    <w:rsid w:val="008E0ADD"/>
    <w:rsid w:val="008E0CBC"/>
    <w:rsid w:val="008E1142"/>
    <w:rsid w:val="008E1221"/>
    <w:rsid w:val="008E13C7"/>
    <w:rsid w:val="008E16B3"/>
    <w:rsid w:val="008E177E"/>
    <w:rsid w:val="008E18BF"/>
    <w:rsid w:val="008E1A69"/>
    <w:rsid w:val="008E1A6E"/>
    <w:rsid w:val="008E1E4B"/>
    <w:rsid w:val="008E1E81"/>
    <w:rsid w:val="008E1F38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0F4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761"/>
    <w:rsid w:val="008E6B0B"/>
    <w:rsid w:val="008E6BE6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010"/>
    <w:rsid w:val="008F12C5"/>
    <w:rsid w:val="008F12EE"/>
    <w:rsid w:val="008F13E6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765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3FDB"/>
    <w:rsid w:val="008F4132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EB7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50D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6A3"/>
    <w:rsid w:val="009026EB"/>
    <w:rsid w:val="009029BB"/>
    <w:rsid w:val="00902C03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13"/>
    <w:rsid w:val="00904527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6F8C"/>
    <w:rsid w:val="0090719F"/>
    <w:rsid w:val="0090741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AE3"/>
    <w:rsid w:val="00910B19"/>
    <w:rsid w:val="00910B59"/>
    <w:rsid w:val="00910D5A"/>
    <w:rsid w:val="00910DD4"/>
    <w:rsid w:val="00910E7E"/>
    <w:rsid w:val="00911293"/>
    <w:rsid w:val="009112B7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A34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B52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038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8D8"/>
    <w:rsid w:val="009269C9"/>
    <w:rsid w:val="00926D5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73C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0C"/>
    <w:rsid w:val="00933690"/>
    <w:rsid w:val="00933811"/>
    <w:rsid w:val="00933D3F"/>
    <w:rsid w:val="00933D8A"/>
    <w:rsid w:val="00933FAC"/>
    <w:rsid w:val="00934020"/>
    <w:rsid w:val="009343CB"/>
    <w:rsid w:val="00934545"/>
    <w:rsid w:val="00934917"/>
    <w:rsid w:val="0093491E"/>
    <w:rsid w:val="00934D53"/>
    <w:rsid w:val="00934EF6"/>
    <w:rsid w:val="009350A2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CC1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0C5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23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86B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2F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8A1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91E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778"/>
    <w:rsid w:val="00971B60"/>
    <w:rsid w:val="00971D77"/>
    <w:rsid w:val="009724E0"/>
    <w:rsid w:val="00972D2C"/>
    <w:rsid w:val="00972DE2"/>
    <w:rsid w:val="00972F99"/>
    <w:rsid w:val="0097379C"/>
    <w:rsid w:val="0097399F"/>
    <w:rsid w:val="00973AEB"/>
    <w:rsid w:val="0097424F"/>
    <w:rsid w:val="009743B1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6F56"/>
    <w:rsid w:val="0097723E"/>
    <w:rsid w:val="00977254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1C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3FC9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7F6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81C"/>
    <w:rsid w:val="00987855"/>
    <w:rsid w:val="00987922"/>
    <w:rsid w:val="00987D5E"/>
    <w:rsid w:val="00987DD7"/>
    <w:rsid w:val="00987E0D"/>
    <w:rsid w:val="00987E2D"/>
    <w:rsid w:val="00987F1A"/>
    <w:rsid w:val="00987F87"/>
    <w:rsid w:val="0099001A"/>
    <w:rsid w:val="00990181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CCB"/>
    <w:rsid w:val="00991D12"/>
    <w:rsid w:val="00991DD2"/>
    <w:rsid w:val="00991EED"/>
    <w:rsid w:val="00991F9C"/>
    <w:rsid w:val="00991FE5"/>
    <w:rsid w:val="009920FA"/>
    <w:rsid w:val="00992197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9BD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32C"/>
    <w:rsid w:val="009A059C"/>
    <w:rsid w:val="009A061F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79A"/>
    <w:rsid w:val="009A1E2D"/>
    <w:rsid w:val="009A1EC0"/>
    <w:rsid w:val="009A2006"/>
    <w:rsid w:val="009A2482"/>
    <w:rsid w:val="009A2D74"/>
    <w:rsid w:val="009A2E26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C3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32E"/>
    <w:rsid w:val="009B040E"/>
    <w:rsid w:val="009B081C"/>
    <w:rsid w:val="009B0F86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2D5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00"/>
    <w:rsid w:val="009B6902"/>
    <w:rsid w:val="009B6991"/>
    <w:rsid w:val="009B6D5E"/>
    <w:rsid w:val="009B6EDB"/>
    <w:rsid w:val="009B6FCA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D3A"/>
    <w:rsid w:val="009C0E58"/>
    <w:rsid w:val="009C117B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B55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0CA"/>
    <w:rsid w:val="009C53A7"/>
    <w:rsid w:val="009C5646"/>
    <w:rsid w:val="009C5918"/>
    <w:rsid w:val="009C59C2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237"/>
    <w:rsid w:val="009D1A3E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BEA"/>
    <w:rsid w:val="009D4D26"/>
    <w:rsid w:val="009D4D61"/>
    <w:rsid w:val="009D4D85"/>
    <w:rsid w:val="009D5014"/>
    <w:rsid w:val="009D51B7"/>
    <w:rsid w:val="009D54E3"/>
    <w:rsid w:val="009D56D3"/>
    <w:rsid w:val="009D57E8"/>
    <w:rsid w:val="009D5964"/>
    <w:rsid w:val="009D5B61"/>
    <w:rsid w:val="009D5ED1"/>
    <w:rsid w:val="009D60F7"/>
    <w:rsid w:val="009D62E9"/>
    <w:rsid w:val="009D65B2"/>
    <w:rsid w:val="009D665E"/>
    <w:rsid w:val="009D66D5"/>
    <w:rsid w:val="009D6D8D"/>
    <w:rsid w:val="009D72C5"/>
    <w:rsid w:val="009D7663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B9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AE2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1C"/>
    <w:rsid w:val="009E6D31"/>
    <w:rsid w:val="009E6E7D"/>
    <w:rsid w:val="009E70E5"/>
    <w:rsid w:val="009E70FA"/>
    <w:rsid w:val="009E74CF"/>
    <w:rsid w:val="009E753B"/>
    <w:rsid w:val="009E754B"/>
    <w:rsid w:val="009E757F"/>
    <w:rsid w:val="009E78F5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3E8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3D2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287"/>
    <w:rsid w:val="00A006E5"/>
    <w:rsid w:val="00A00CD8"/>
    <w:rsid w:val="00A00DF1"/>
    <w:rsid w:val="00A00E7C"/>
    <w:rsid w:val="00A00FC4"/>
    <w:rsid w:val="00A01194"/>
    <w:rsid w:val="00A01243"/>
    <w:rsid w:val="00A012FC"/>
    <w:rsid w:val="00A0199E"/>
    <w:rsid w:val="00A01C8F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44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1AC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C70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93A"/>
    <w:rsid w:val="00A13A62"/>
    <w:rsid w:val="00A13EC3"/>
    <w:rsid w:val="00A14322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0BE"/>
    <w:rsid w:val="00A1630D"/>
    <w:rsid w:val="00A167DF"/>
    <w:rsid w:val="00A168D0"/>
    <w:rsid w:val="00A168FA"/>
    <w:rsid w:val="00A169D9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BA0"/>
    <w:rsid w:val="00A21C8B"/>
    <w:rsid w:val="00A21DCA"/>
    <w:rsid w:val="00A21EC1"/>
    <w:rsid w:val="00A223DE"/>
    <w:rsid w:val="00A226A2"/>
    <w:rsid w:val="00A226E0"/>
    <w:rsid w:val="00A228DE"/>
    <w:rsid w:val="00A2295D"/>
    <w:rsid w:val="00A22FBE"/>
    <w:rsid w:val="00A233A3"/>
    <w:rsid w:val="00A23510"/>
    <w:rsid w:val="00A2354F"/>
    <w:rsid w:val="00A23755"/>
    <w:rsid w:val="00A239A4"/>
    <w:rsid w:val="00A239B3"/>
    <w:rsid w:val="00A239B8"/>
    <w:rsid w:val="00A239C9"/>
    <w:rsid w:val="00A23A58"/>
    <w:rsid w:val="00A23DC5"/>
    <w:rsid w:val="00A23E9D"/>
    <w:rsid w:val="00A240D1"/>
    <w:rsid w:val="00A24400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44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3E"/>
    <w:rsid w:val="00A27DA1"/>
    <w:rsid w:val="00A27E60"/>
    <w:rsid w:val="00A27FC4"/>
    <w:rsid w:val="00A304F5"/>
    <w:rsid w:val="00A305C5"/>
    <w:rsid w:val="00A3069E"/>
    <w:rsid w:val="00A30723"/>
    <w:rsid w:val="00A30A58"/>
    <w:rsid w:val="00A30B71"/>
    <w:rsid w:val="00A30BE9"/>
    <w:rsid w:val="00A30EDE"/>
    <w:rsid w:val="00A30F52"/>
    <w:rsid w:val="00A30F86"/>
    <w:rsid w:val="00A31001"/>
    <w:rsid w:val="00A31031"/>
    <w:rsid w:val="00A3108A"/>
    <w:rsid w:val="00A314AD"/>
    <w:rsid w:val="00A31583"/>
    <w:rsid w:val="00A318F6"/>
    <w:rsid w:val="00A31A24"/>
    <w:rsid w:val="00A31AC2"/>
    <w:rsid w:val="00A31BCF"/>
    <w:rsid w:val="00A320F1"/>
    <w:rsid w:val="00A32337"/>
    <w:rsid w:val="00A324C1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10B"/>
    <w:rsid w:val="00A35449"/>
    <w:rsid w:val="00A35500"/>
    <w:rsid w:val="00A355DD"/>
    <w:rsid w:val="00A35630"/>
    <w:rsid w:val="00A3575F"/>
    <w:rsid w:val="00A357A8"/>
    <w:rsid w:val="00A3588D"/>
    <w:rsid w:val="00A35D55"/>
    <w:rsid w:val="00A36271"/>
    <w:rsid w:val="00A3630F"/>
    <w:rsid w:val="00A36354"/>
    <w:rsid w:val="00A36399"/>
    <w:rsid w:val="00A3642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DD3"/>
    <w:rsid w:val="00A37E9B"/>
    <w:rsid w:val="00A4007C"/>
    <w:rsid w:val="00A40199"/>
    <w:rsid w:val="00A402FC"/>
    <w:rsid w:val="00A403B8"/>
    <w:rsid w:val="00A40437"/>
    <w:rsid w:val="00A40512"/>
    <w:rsid w:val="00A406C3"/>
    <w:rsid w:val="00A4099C"/>
    <w:rsid w:val="00A40ACF"/>
    <w:rsid w:val="00A40EB5"/>
    <w:rsid w:val="00A41354"/>
    <w:rsid w:val="00A41447"/>
    <w:rsid w:val="00A416A2"/>
    <w:rsid w:val="00A4178D"/>
    <w:rsid w:val="00A4191C"/>
    <w:rsid w:val="00A419A3"/>
    <w:rsid w:val="00A41F68"/>
    <w:rsid w:val="00A421FC"/>
    <w:rsid w:val="00A42410"/>
    <w:rsid w:val="00A42AC7"/>
    <w:rsid w:val="00A43329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505"/>
    <w:rsid w:val="00A459D4"/>
    <w:rsid w:val="00A45B8B"/>
    <w:rsid w:val="00A460D8"/>
    <w:rsid w:val="00A46498"/>
    <w:rsid w:val="00A4653B"/>
    <w:rsid w:val="00A46779"/>
    <w:rsid w:val="00A47019"/>
    <w:rsid w:val="00A4708D"/>
    <w:rsid w:val="00A470A6"/>
    <w:rsid w:val="00A476DF"/>
    <w:rsid w:val="00A47C1C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503"/>
    <w:rsid w:val="00A54831"/>
    <w:rsid w:val="00A548D1"/>
    <w:rsid w:val="00A5496A"/>
    <w:rsid w:val="00A54CEF"/>
    <w:rsid w:val="00A54DF5"/>
    <w:rsid w:val="00A54E8F"/>
    <w:rsid w:val="00A54F0A"/>
    <w:rsid w:val="00A550C4"/>
    <w:rsid w:val="00A55504"/>
    <w:rsid w:val="00A5580C"/>
    <w:rsid w:val="00A55866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48"/>
    <w:rsid w:val="00A56AD8"/>
    <w:rsid w:val="00A570DA"/>
    <w:rsid w:val="00A571CC"/>
    <w:rsid w:val="00A57256"/>
    <w:rsid w:val="00A5763F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3"/>
    <w:rsid w:val="00A61786"/>
    <w:rsid w:val="00A61836"/>
    <w:rsid w:val="00A6184D"/>
    <w:rsid w:val="00A61AFA"/>
    <w:rsid w:val="00A61C57"/>
    <w:rsid w:val="00A61CBB"/>
    <w:rsid w:val="00A61CC5"/>
    <w:rsid w:val="00A61DA2"/>
    <w:rsid w:val="00A61DDD"/>
    <w:rsid w:val="00A62042"/>
    <w:rsid w:val="00A62087"/>
    <w:rsid w:val="00A62125"/>
    <w:rsid w:val="00A62221"/>
    <w:rsid w:val="00A62305"/>
    <w:rsid w:val="00A627AF"/>
    <w:rsid w:val="00A628CD"/>
    <w:rsid w:val="00A630B0"/>
    <w:rsid w:val="00A63264"/>
    <w:rsid w:val="00A632A6"/>
    <w:rsid w:val="00A635B3"/>
    <w:rsid w:val="00A6384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BEF"/>
    <w:rsid w:val="00A64C6E"/>
    <w:rsid w:val="00A64DCB"/>
    <w:rsid w:val="00A64E07"/>
    <w:rsid w:val="00A64FC6"/>
    <w:rsid w:val="00A651CB"/>
    <w:rsid w:val="00A655AA"/>
    <w:rsid w:val="00A65669"/>
    <w:rsid w:val="00A65D0C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1BA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1F60"/>
    <w:rsid w:val="00A720B5"/>
    <w:rsid w:val="00A7218A"/>
    <w:rsid w:val="00A723A0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746"/>
    <w:rsid w:val="00A8084B"/>
    <w:rsid w:val="00A8097B"/>
    <w:rsid w:val="00A80A0B"/>
    <w:rsid w:val="00A80BF9"/>
    <w:rsid w:val="00A80D48"/>
    <w:rsid w:val="00A815D3"/>
    <w:rsid w:val="00A8186E"/>
    <w:rsid w:val="00A81DDF"/>
    <w:rsid w:val="00A81FDF"/>
    <w:rsid w:val="00A820C0"/>
    <w:rsid w:val="00A82219"/>
    <w:rsid w:val="00A8222E"/>
    <w:rsid w:val="00A822A3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4FF"/>
    <w:rsid w:val="00A85555"/>
    <w:rsid w:val="00A85E27"/>
    <w:rsid w:val="00A86074"/>
    <w:rsid w:val="00A86129"/>
    <w:rsid w:val="00A8613B"/>
    <w:rsid w:val="00A861CE"/>
    <w:rsid w:val="00A8669F"/>
    <w:rsid w:val="00A8697E"/>
    <w:rsid w:val="00A86996"/>
    <w:rsid w:val="00A86A2C"/>
    <w:rsid w:val="00A86B2F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16E"/>
    <w:rsid w:val="00A902D9"/>
    <w:rsid w:val="00A90413"/>
    <w:rsid w:val="00A90505"/>
    <w:rsid w:val="00A9070A"/>
    <w:rsid w:val="00A90A8C"/>
    <w:rsid w:val="00A90AAC"/>
    <w:rsid w:val="00A90B75"/>
    <w:rsid w:val="00A90DA8"/>
    <w:rsid w:val="00A91158"/>
    <w:rsid w:val="00A911FE"/>
    <w:rsid w:val="00A91398"/>
    <w:rsid w:val="00A9159A"/>
    <w:rsid w:val="00A9173D"/>
    <w:rsid w:val="00A917EA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9A3"/>
    <w:rsid w:val="00A93D86"/>
    <w:rsid w:val="00A94497"/>
    <w:rsid w:val="00A9491F"/>
    <w:rsid w:val="00A94980"/>
    <w:rsid w:val="00A94BA6"/>
    <w:rsid w:val="00A94FF4"/>
    <w:rsid w:val="00A9573E"/>
    <w:rsid w:val="00A95763"/>
    <w:rsid w:val="00A96194"/>
    <w:rsid w:val="00A961A6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BFC"/>
    <w:rsid w:val="00AA2CB4"/>
    <w:rsid w:val="00AA3260"/>
    <w:rsid w:val="00AA33D1"/>
    <w:rsid w:val="00AA342E"/>
    <w:rsid w:val="00AA371C"/>
    <w:rsid w:val="00AA37FD"/>
    <w:rsid w:val="00AA3854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3BD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9C4"/>
    <w:rsid w:val="00AA5A4F"/>
    <w:rsid w:val="00AA5A92"/>
    <w:rsid w:val="00AA5A9B"/>
    <w:rsid w:val="00AA5CBC"/>
    <w:rsid w:val="00AA60A3"/>
    <w:rsid w:val="00AA62D9"/>
    <w:rsid w:val="00AA6440"/>
    <w:rsid w:val="00AA64DD"/>
    <w:rsid w:val="00AA67B8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4EDC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A78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435"/>
    <w:rsid w:val="00AC7645"/>
    <w:rsid w:val="00AC77E5"/>
    <w:rsid w:val="00AC7C07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0D46"/>
    <w:rsid w:val="00AD0D61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5EE3"/>
    <w:rsid w:val="00AD6082"/>
    <w:rsid w:val="00AD60DC"/>
    <w:rsid w:val="00AD6284"/>
    <w:rsid w:val="00AD66DA"/>
    <w:rsid w:val="00AD672A"/>
    <w:rsid w:val="00AD6B64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62F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5BF"/>
    <w:rsid w:val="00AE37E6"/>
    <w:rsid w:val="00AE3831"/>
    <w:rsid w:val="00AE395B"/>
    <w:rsid w:val="00AE41D3"/>
    <w:rsid w:val="00AE44E3"/>
    <w:rsid w:val="00AE487C"/>
    <w:rsid w:val="00AE4B93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64D"/>
    <w:rsid w:val="00AF06E2"/>
    <w:rsid w:val="00AF0769"/>
    <w:rsid w:val="00AF0ACA"/>
    <w:rsid w:val="00AF0DB5"/>
    <w:rsid w:val="00AF0FB5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868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276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55"/>
    <w:rsid w:val="00B016D9"/>
    <w:rsid w:val="00B0180D"/>
    <w:rsid w:val="00B0183D"/>
    <w:rsid w:val="00B0186C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B3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16"/>
    <w:rsid w:val="00B03C28"/>
    <w:rsid w:val="00B03ECC"/>
    <w:rsid w:val="00B03F73"/>
    <w:rsid w:val="00B03FC4"/>
    <w:rsid w:val="00B04013"/>
    <w:rsid w:val="00B0447C"/>
    <w:rsid w:val="00B0459C"/>
    <w:rsid w:val="00B04640"/>
    <w:rsid w:val="00B04AB0"/>
    <w:rsid w:val="00B04C80"/>
    <w:rsid w:val="00B04C86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3E7"/>
    <w:rsid w:val="00B0756A"/>
    <w:rsid w:val="00B0765F"/>
    <w:rsid w:val="00B07675"/>
    <w:rsid w:val="00B07B47"/>
    <w:rsid w:val="00B07D2B"/>
    <w:rsid w:val="00B07EDD"/>
    <w:rsid w:val="00B07FAA"/>
    <w:rsid w:val="00B10460"/>
    <w:rsid w:val="00B10514"/>
    <w:rsid w:val="00B105FA"/>
    <w:rsid w:val="00B1063C"/>
    <w:rsid w:val="00B10708"/>
    <w:rsid w:val="00B108B9"/>
    <w:rsid w:val="00B10A1D"/>
    <w:rsid w:val="00B11188"/>
    <w:rsid w:val="00B1125F"/>
    <w:rsid w:val="00B11280"/>
    <w:rsid w:val="00B113DA"/>
    <w:rsid w:val="00B117DD"/>
    <w:rsid w:val="00B11841"/>
    <w:rsid w:val="00B11969"/>
    <w:rsid w:val="00B119F0"/>
    <w:rsid w:val="00B11A9D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0BC"/>
    <w:rsid w:val="00B1330F"/>
    <w:rsid w:val="00B13674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380"/>
    <w:rsid w:val="00B154D6"/>
    <w:rsid w:val="00B15523"/>
    <w:rsid w:val="00B15677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6ACF"/>
    <w:rsid w:val="00B1700A"/>
    <w:rsid w:val="00B173E1"/>
    <w:rsid w:val="00B17415"/>
    <w:rsid w:val="00B175A2"/>
    <w:rsid w:val="00B175AF"/>
    <w:rsid w:val="00B1773D"/>
    <w:rsid w:val="00B177D3"/>
    <w:rsid w:val="00B178A7"/>
    <w:rsid w:val="00B17A25"/>
    <w:rsid w:val="00B17AC9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6F3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27CDE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1CD9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7C3"/>
    <w:rsid w:val="00B34A5D"/>
    <w:rsid w:val="00B34AC2"/>
    <w:rsid w:val="00B34C4D"/>
    <w:rsid w:val="00B350EE"/>
    <w:rsid w:val="00B3514A"/>
    <w:rsid w:val="00B351C7"/>
    <w:rsid w:val="00B35457"/>
    <w:rsid w:val="00B35791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85D"/>
    <w:rsid w:val="00B37FE8"/>
    <w:rsid w:val="00B400AD"/>
    <w:rsid w:val="00B4028E"/>
    <w:rsid w:val="00B40432"/>
    <w:rsid w:val="00B40689"/>
    <w:rsid w:val="00B40717"/>
    <w:rsid w:val="00B40761"/>
    <w:rsid w:val="00B40772"/>
    <w:rsid w:val="00B40794"/>
    <w:rsid w:val="00B40892"/>
    <w:rsid w:val="00B40B49"/>
    <w:rsid w:val="00B414E2"/>
    <w:rsid w:val="00B41505"/>
    <w:rsid w:val="00B4168F"/>
    <w:rsid w:val="00B4174E"/>
    <w:rsid w:val="00B41897"/>
    <w:rsid w:val="00B41C08"/>
    <w:rsid w:val="00B41D01"/>
    <w:rsid w:val="00B422FD"/>
    <w:rsid w:val="00B4290C"/>
    <w:rsid w:val="00B42D61"/>
    <w:rsid w:val="00B42FF5"/>
    <w:rsid w:val="00B43037"/>
    <w:rsid w:val="00B432BF"/>
    <w:rsid w:val="00B43442"/>
    <w:rsid w:val="00B435CF"/>
    <w:rsid w:val="00B4375D"/>
    <w:rsid w:val="00B43851"/>
    <w:rsid w:val="00B43D2D"/>
    <w:rsid w:val="00B43D45"/>
    <w:rsid w:val="00B43DAB"/>
    <w:rsid w:val="00B441DC"/>
    <w:rsid w:val="00B443B4"/>
    <w:rsid w:val="00B443EE"/>
    <w:rsid w:val="00B4442A"/>
    <w:rsid w:val="00B44610"/>
    <w:rsid w:val="00B44653"/>
    <w:rsid w:val="00B446DD"/>
    <w:rsid w:val="00B44718"/>
    <w:rsid w:val="00B44720"/>
    <w:rsid w:val="00B4478D"/>
    <w:rsid w:val="00B4479E"/>
    <w:rsid w:val="00B44990"/>
    <w:rsid w:val="00B44BD6"/>
    <w:rsid w:val="00B44CDB"/>
    <w:rsid w:val="00B44FAC"/>
    <w:rsid w:val="00B45523"/>
    <w:rsid w:val="00B455D8"/>
    <w:rsid w:val="00B455F1"/>
    <w:rsid w:val="00B4580E"/>
    <w:rsid w:val="00B458E1"/>
    <w:rsid w:val="00B45936"/>
    <w:rsid w:val="00B4595E"/>
    <w:rsid w:val="00B45F38"/>
    <w:rsid w:val="00B46633"/>
    <w:rsid w:val="00B46921"/>
    <w:rsid w:val="00B46D09"/>
    <w:rsid w:val="00B46EAB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45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1EDF"/>
    <w:rsid w:val="00B52174"/>
    <w:rsid w:val="00B52376"/>
    <w:rsid w:val="00B52485"/>
    <w:rsid w:val="00B524B3"/>
    <w:rsid w:val="00B52546"/>
    <w:rsid w:val="00B52903"/>
    <w:rsid w:val="00B52F70"/>
    <w:rsid w:val="00B52FBC"/>
    <w:rsid w:val="00B530CA"/>
    <w:rsid w:val="00B531D5"/>
    <w:rsid w:val="00B53C00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BD9"/>
    <w:rsid w:val="00B56C11"/>
    <w:rsid w:val="00B57046"/>
    <w:rsid w:val="00B5705F"/>
    <w:rsid w:val="00B57664"/>
    <w:rsid w:val="00B57BD5"/>
    <w:rsid w:val="00B57F06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667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A3D"/>
    <w:rsid w:val="00B62E14"/>
    <w:rsid w:val="00B62EDE"/>
    <w:rsid w:val="00B62F4C"/>
    <w:rsid w:val="00B62F70"/>
    <w:rsid w:val="00B630D2"/>
    <w:rsid w:val="00B63272"/>
    <w:rsid w:val="00B63449"/>
    <w:rsid w:val="00B63699"/>
    <w:rsid w:val="00B637C1"/>
    <w:rsid w:val="00B6391D"/>
    <w:rsid w:val="00B63AA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01F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04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9C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6B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C1C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2C6"/>
    <w:rsid w:val="00B80424"/>
    <w:rsid w:val="00B804F7"/>
    <w:rsid w:val="00B8064A"/>
    <w:rsid w:val="00B8065F"/>
    <w:rsid w:val="00B8081A"/>
    <w:rsid w:val="00B80C9A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3D1"/>
    <w:rsid w:val="00B838A7"/>
    <w:rsid w:val="00B840FE"/>
    <w:rsid w:val="00B841F2"/>
    <w:rsid w:val="00B84224"/>
    <w:rsid w:val="00B843D0"/>
    <w:rsid w:val="00B84404"/>
    <w:rsid w:val="00B844AA"/>
    <w:rsid w:val="00B84511"/>
    <w:rsid w:val="00B847B5"/>
    <w:rsid w:val="00B8488F"/>
    <w:rsid w:val="00B84CE7"/>
    <w:rsid w:val="00B85161"/>
    <w:rsid w:val="00B851D0"/>
    <w:rsid w:val="00B85488"/>
    <w:rsid w:val="00B85741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3D76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7FB"/>
    <w:rsid w:val="00B979C2"/>
    <w:rsid w:val="00B97BA8"/>
    <w:rsid w:val="00B97F6F"/>
    <w:rsid w:val="00B97F74"/>
    <w:rsid w:val="00BA0298"/>
    <w:rsid w:val="00BA02CA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450"/>
    <w:rsid w:val="00BA2901"/>
    <w:rsid w:val="00BA2ABB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A9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DC8"/>
    <w:rsid w:val="00BB0E68"/>
    <w:rsid w:val="00BB130B"/>
    <w:rsid w:val="00BB13F5"/>
    <w:rsid w:val="00BB1643"/>
    <w:rsid w:val="00BB183F"/>
    <w:rsid w:val="00BB19C6"/>
    <w:rsid w:val="00BB1A96"/>
    <w:rsid w:val="00BB1C61"/>
    <w:rsid w:val="00BB1C86"/>
    <w:rsid w:val="00BB1CF3"/>
    <w:rsid w:val="00BB220B"/>
    <w:rsid w:val="00BB2297"/>
    <w:rsid w:val="00BB229D"/>
    <w:rsid w:val="00BB26A0"/>
    <w:rsid w:val="00BB2A3F"/>
    <w:rsid w:val="00BB2A7E"/>
    <w:rsid w:val="00BB2D40"/>
    <w:rsid w:val="00BB30E7"/>
    <w:rsid w:val="00BB3170"/>
    <w:rsid w:val="00BB32B0"/>
    <w:rsid w:val="00BB32C9"/>
    <w:rsid w:val="00BB376F"/>
    <w:rsid w:val="00BB390E"/>
    <w:rsid w:val="00BB3AFC"/>
    <w:rsid w:val="00BB401C"/>
    <w:rsid w:val="00BB47A3"/>
    <w:rsid w:val="00BB484F"/>
    <w:rsid w:val="00BB496F"/>
    <w:rsid w:val="00BB4A0E"/>
    <w:rsid w:val="00BB4F4D"/>
    <w:rsid w:val="00BB5103"/>
    <w:rsid w:val="00BB52E5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3D"/>
    <w:rsid w:val="00BC0E74"/>
    <w:rsid w:val="00BC12A2"/>
    <w:rsid w:val="00BC173E"/>
    <w:rsid w:val="00BC175A"/>
    <w:rsid w:val="00BC176B"/>
    <w:rsid w:val="00BC1982"/>
    <w:rsid w:val="00BC2155"/>
    <w:rsid w:val="00BC2419"/>
    <w:rsid w:val="00BC2450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0A8"/>
    <w:rsid w:val="00BC31D3"/>
    <w:rsid w:val="00BC31EF"/>
    <w:rsid w:val="00BC3234"/>
    <w:rsid w:val="00BC32AB"/>
    <w:rsid w:val="00BC33B0"/>
    <w:rsid w:val="00BC3515"/>
    <w:rsid w:val="00BC352A"/>
    <w:rsid w:val="00BC352F"/>
    <w:rsid w:val="00BC374C"/>
    <w:rsid w:val="00BC37A2"/>
    <w:rsid w:val="00BC3901"/>
    <w:rsid w:val="00BC3912"/>
    <w:rsid w:val="00BC3CC1"/>
    <w:rsid w:val="00BC3D2B"/>
    <w:rsid w:val="00BC3D7C"/>
    <w:rsid w:val="00BC3F5D"/>
    <w:rsid w:val="00BC40CC"/>
    <w:rsid w:val="00BC41A5"/>
    <w:rsid w:val="00BC41B1"/>
    <w:rsid w:val="00BC423E"/>
    <w:rsid w:val="00BC42AD"/>
    <w:rsid w:val="00BC431D"/>
    <w:rsid w:val="00BC44CB"/>
    <w:rsid w:val="00BC45C3"/>
    <w:rsid w:val="00BC4691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556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1E"/>
    <w:rsid w:val="00BD1A60"/>
    <w:rsid w:val="00BD1C73"/>
    <w:rsid w:val="00BD1EAF"/>
    <w:rsid w:val="00BD24F1"/>
    <w:rsid w:val="00BD26ED"/>
    <w:rsid w:val="00BD2B4B"/>
    <w:rsid w:val="00BD2C3C"/>
    <w:rsid w:val="00BD2CB8"/>
    <w:rsid w:val="00BD2D63"/>
    <w:rsid w:val="00BD2DA6"/>
    <w:rsid w:val="00BD2E51"/>
    <w:rsid w:val="00BD2F76"/>
    <w:rsid w:val="00BD3063"/>
    <w:rsid w:val="00BD3235"/>
    <w:rsid w:val="00BD33AD"/>
    <w:rsid w:val="00BD3AA7"/>
    <w:rsid w:val="00BD3BE3"/>
    <w:rsid w:val="00BD3D06"/>
    <w:rsid w:val="00BD44EE"/>
    <w:rsid w:val="00BD4710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6EF2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0EBD"/>
    <w:rsid w:val="00BE1116"/>
    <w:rsid w:val="00BE1341"/>
    <w:rsid w:val="00BE1411"/>
    <w:rsid w:val="00BE17AE"/>
    <w:rsid w:val="00BE229E"/>
    <w:rsid w:val="00BE22C3"/>
    <w:rsid w:val="00BE2712"/>
    <w:rsid w:val="00BE2998"/>
    <w:rsid w:val="00BE2D73"/>
    <w:rsid w:val="00BE2D75"/>
    <w:rsid w:val="00BE2EFD"/>
    <w:rsid w:val="00BE2F14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1A4"/>
    <w:rsid w:val="00BE58B3"/>
    <w:rsid w:val="00BE626B"/>
    <w:rsid w:val="00BE6434"/>
    <w:rsid w:val="00BE654A"/>
    <w:rsid w:val="00BE65D7"/>
    <w:rsid w:val="00BE6735"/>
    <w:rsid w:val="00BE67AA"/>
    <w:rsid w:val="00BE6851"/>
    <w:rsid w:val="00BE68B6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B7D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5E69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5F"/>
    <w:rsid w:val="00C062A3"/>
    <w:rsid w:val="00C0633B"/>
    <w:rsid w:val="00C064C6"/>
    <w:rsid w:val="00C0650D"/>
    <w:rsid w:val="00C065EA"/>
    <w:rsid w:val="00C066E0"/>
    <w:rsid w:val="00C067DD"/>
    <w:rsid w:val="00C06BA6"/>
    <w:rsid w:val="00C06E4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520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708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2E1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0D"/>
    <w:rsid w:val="00C233C0"/>
    <w:rsid w:val="00C23539"/>
    <w:rsid w:val="00C235B0"/>
    <w:rsid w:val="00C237EA"/>
    <w:rsid w:val="00C23951"/>
    <w:rsid w:val="00C23D40"/>
    <w:rsid w:val="00C23DF3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315"/>
    <w:rsid w:val="00C27971"/>
    <w:rsid w:val="00C27CFB"/>
    <w:rsid w:val="00C27FB4"/>
    <w:rsid w:val="00C301F9"/>
    <w:rsid w:val="00C3047F"/>
    <w:rsid w:val="00C30501"/>
    <w:rsid w:val="00C3083B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D6C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160"/>
    <w:rsid w:val="00C3719E"/>
    <w:rsid w:val="00C3730C"/>
    <w:rsid w:val="00C379CB"/>
    <w:rsid w:val="00C4002D"/>
    <w:rsid w:val="00C40154"/>
    <w:rsid w:val="00C40884"/>
    <w:rsid w:val="00C408DF"/>
    <w:rsid w:val="00C408F2"/>
    <w:rsid w:val="00C40B74"/>
    <w:rsid w:val="00C40E69"/>
    <w:rsid w:val="00C40F18"/>
    <w:rsid w:val="00C413CE"/>
    <w:rsid w:val="00C4160A"/>
    <w:rsid w:val="00C41761"/>
    <w:rsid w:val="00C41962"/>
    <w:rsid w:val="00C41B46"/>
    <w:rsid w:val="00C41FE4"/>
    <w:rsid w:val="00C4243E"/>
    <w:rsid w:val="00C426D5"/>
    <w:rsid w:val="00C42B4B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9A8"/>
    <w:rsid w:val="00C47A74"/>
    <w:rsid w:val="00C47AC3"/>
    <w:rsid w:val="00C47BAB"/>
    <w:rsid w:val="00C47D13"/>
    <w:rsid w:val="00C47DD7"/>
    <w:rsid w:val="00C503D7"/>
    <w:rsid w:val="00C50584"/>
    <w:rsid w:val="00C50720"/>
    <w:rsid w:val="00C507D2"/>
    <w:rsid w:val="00C50C3D"/>
    <w:rsid w:val="00C50C85"/>
    <w:rsid w:val="00C50E13"/>
    <w:rsid w:val="00C5110D"/>
    <w:rsid w:val="00C5134A"/>
    <w:rsid w:val="00C51488"/>
    <w:rsid w:val="00C51607"/>
    <w:rsid w:val="00C51625"/>
    <w:rsid w:val="00C51950"/>
    <w:rsid w:val="00C51955"/>
    <w:rsid w:val="00C51CA8"/>
    <w:rsid w:val="00C51EB2"/>
    <w:rsid w:val="00C520C2"/>
    <w:rsid w:val="00C52254"/>
    <w:rsid w:val="00C5285D"/>
    <w:rsid w:val="00C528B7"/>
    <w:rsid w:val="00C52DB7"/>
    <w:rsid w:val="00C53029"/>
    <w:rsid w:val="00C5354B"/>
    <w:rsid w:val="00C53A29"/>
    <w:rsid w:val="00C53A90"/>
    <w:rsid w:val="00C53B4C"/>
    <w:rsid w:val="00C542DD"/>
    <w:rsid w:val="00C54569"/>
    <w:rsid w:val="00C5461D"/>
    <w:rsid w:val="00C546BA"/>
    <w:rsid w:val="00C5474F"/>
    <w:rsid w:val="00C54AEE"/>
    <w:rsid w:val="00C54D19"/>
    <w:rsid w:val="00C54D82"/>
    <w:rsid w:val="00C55569"/>
    <w:rsid w:val="00C55697"/>
    <w:rsid w:val="00C5577F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57DA6"/>
    <w:rsid w:val="00C60261"/>
    <w:rsid w:val="00C6037C"/>
    <w:rsid w:val="00C60569"/>
    <w:rsid w:val="00C60648"/>
    <w:rsid w:val="00C60E00"/>
    <w:rsid w:val="00C60FE4"/>
    <w:rsid w:val="00C61053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9F0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3B4"/>
    <w:rsid w:val="00C648DB"/>
    <w:rsid w:val="00C64AFC"/>
    <w:rsid w:val="00C64F63"/>
    <w:rsid w:val="00C650E2"/>
    <w:rsid w:val="00C651E0"/>
    <w:rsid w:val="00C65240"/>
    <w:rsid w:val="00C65445"/>
    <w:rsid w:val="00C65529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5A2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1E43"/>
    <w:rsid w:val="00C720C2"/>
    <w:rsid w:val="00C726BF"/>
    <w:rsid w:val="00C7284F"/>
    <w:rsid w:val="00C72874"/>
    <w:rsid w:val="00C72A1C"/>
    <w:rsid w:val="00C72A4B"/>
    <w:rsid w:val="00C72BA1"/>
    <w:rsid w:val="00C72BF3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2CA"/>
    <w:rsid w:val="00C7433C"/>
    <w:rsid w:val="00C74343"/>
    <w:rsid w:val="00C7434D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461"/>
    <w:rsid w:val="00C76782"/>
    <w:rsid w:val="00C76883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47F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6B1"/>
    <w:rsid w:val="00C83787"/>
    <w:rsid w:val="00C83C72"/>
    <w:rsid w:val="00C841DB"/>
    <w:rsid w:val="00C8429A"/>
    <w:rsid w:val="00C84578"/>
    <w:rsid w:val="00C846E3"/>
    <w:rsid w:val="00C847F5"/>
    <w:rsid w:val="00C8481C"/>
    <w:rsid w:val="00C84D3E"/>
    <w:rsid w:val="00C84F06"/>
    <w:rsid w:val="00C84F29"/>
    <w:rsid w:val="00C850DC"/>
    <w:rsid w:val="00C85185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18E"/>
    <w:rsid w:val="00C87367"/>
    <w:rsid w:val="00C8737A"/>
    <w:rsid w:val="00C87474"/>
    <w:rsid w:val="00C87672"/>
    <w:rsid w:val="00C877DE"/>
    <w:rsid w:val="00C8783C"/>
    <w:rsid w:val="00C878D0"/>
    <w:rsid w:val="00C879FD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2E00"/>
    <w:rsid w:val="00CA3030"/>
    <w:rsid w:val="00CA3331"/>
    <w:rsid w:val="00CA34C8"/>
    <w:rsid w:val="00CA3654"/>
    <w:rsid w:val="00CA3696"/>
    <w:rsid w:val="00CA36D0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4F04"/>
    <w:rsid w:val="00CA54E0"/>
    <w:rsid w:val="00CA55C0"/>
    <w:rsid w:val="00CA577E"/>
    <w:rsid w:val="00CA5ACD"/>
    <w:rsid w:val="00CA5BCF"/>
    <w:rsid w:val="00CA5F65"/>
    <w:rsid w:val="00CA6070"/>
    <w:rsid w:val="00CA6279"/>
    <w:rsid w:val="00CA64C9"/>
    <w:rsid w:val="00CA6654"/>
    <w:rsid w:val="00CA66DE"/>
    <w:rsid w:val="00CA68BF"/>
    <w:rsid w:val="00CA6B2B"/>
    <w:rsid w:val="00CA6D7D"/>
    <w:rsid w:val="00CA72B4"/>
    <w:rsid w:val="00CA74A4"/>
    <w:rsid w:val="00CA78EA"/>
    <w:rsid w:val="00CA7A9F"/>
    <w:rsid w:val="00CA7AE7"/>
    <w:rsid w:val="00CA7B2E"/>
    <w:rsid w:val="00CA7D15"/>
    <w:rsid w:val="00CA7D2D"/>
    <w:rsid w:val="00CA7F74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7E8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1D7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917"/>
    <w:rsid w:val="00CB69E5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B7DE7"/>
    <w:rsid w:val="00CC0312"/>
    <w:rsid w:val="00CC05EA"/>
    <w:rsid w:val="00CC0635"/>
    <w:rsid w:val="00CC06EA"/>
    <w:rsid w:val="00CC077F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2C8"/>
    <w:rsid w:val="00CC6425"/>
    <w:rsid w:val="00CC64F7"/>
    <w:rsid w:val="00CC6C4E"/>
    <w:rsid w:val="00CC705B"/>
    <w:rsid w:val="00CC779B"/>
    <w:rsid w:val="00CC7B1F"/>
    <w:rsid w:val="00CC7C47"/>
    <w:rsid w:val="00CC7EBC"/>
    <w:rsid w:val="00CD00B3"/>
    <w:rsid w:val="00CD0124"/>
    <w:rsid w:val="00CD0539"/>
    <w:rsid w:val="00CD0799"/>
    <w:rsid w:val="00CD08C3"/>
    <w:rsid w:val="00CD0AF6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365"/>
    <w:rsid w:val="00CD642F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911"/>
    <w:rsid w:val="00CE3A18"/>
    <w:rsid w:val="00CE3C8A"/>
    <w:rsid w:val="00CE3CED"/>
    <w:rsid w:val="00CE3D50"/>
    <w:rsid w:val="00CE3ED7"/>
    <w:rsid w:val="00CE3F54"/>
    <w:rsid w:val="00CE404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9D6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7A7"/>
    <w:rsid w:val="00CF081D"/>
    <w:rsid w:val="00CF0852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A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A92"/>
    <w:rsid w:val="00CF6EE0"/>
    <w:rsid w:val="00CF6FF4"/>
    <w:rsid w:val="00CF6FFA"/>
    <w:rsid w:val="00CF7129"/>
    <w:rsid w:val="00CF731C"/>
    <w:rsid w:val="00CF733C"/>
    <w:rsid w:val="00CF7498"/>
    <w:rsid w:val="00CF797E"/>
    <w:rsid w:val="00CF7CBF"/>
    <w:rsid w:val="00CF7F8B"/>
    <w:rsid w:val="00CF7FDA"/>
    <w:rsid w:val="00D0005E"/>
    <w:rsid w:val="00D0014A"/>
    <w:rsid w:val="00D001A4"/>
    <w:rsid w:val="00D0021A"/>
    <w:rsid w:val="00D0035D"/>
    <w:rsid w:val="00D004EE"/>
    <w:rsid w:val="00D00CDB"/>
    <w:rsid w:val="00D00F57"/>
    <w:rsid w:val="00D00F7C"/>
    <w:rsid w:val="00D0124A"/>
    <w:rsid w:val="00D013E2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2CA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018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50F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1F80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7FE"/>
    <w:rsid w:val="00D14C6D"/>
    <w:rsid w:val="00D14CB8"/>
    <w:rsid w:val="00D151A4"/>
    <w:rsid w:val="00D15C46"/>
    <w:rsid w:val="00D15CB9"/>
    <w:rsid w:val="00D161BD"/>
    <w:rsid w:val="00D1636E"/>
    <w:rsid w:val="00D1667D"/>
    <w:rsid w:val="00D166A9"/>
    <w:rsid w:val="00D168F7"/>
    <w:rsid w:val="00D1694E"/>
    <w:rsid w:val="00D16B65"/>
    <w:rsid w:val="00D16C71"/>
    <w:rsid w:val="00D16D18"/>
    <w:rsid w:val="00D16E08"/>
    <w:rsid w:val="00D17276"/>
    <w:rsid w:val="00D1776F"/>
    <w:rsid w:val="00D17889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9B"/>
    <w:rsid w:val="00D229E1"/>
    <w:rsid w:val="00D22F08"/>
    <w:rsid w:val="00D22F60"/>
    <w:rsid w:val="00D2355B"/>
    <w:rsid w:val="00D236F8"/>
    <w:rsid w:val="00D23B9C"/>
    <w:rsid w:val="00D23FFD"/>
    <w:rsid w:val="00D240E3"/>
    <w:rsid w:val="00D241E3"/>
    <w:rsid w:val="00D24724"/>
    <w:rsid w:val="00D247CA"/>
    <w:rsid w:val="00D248B9"/>
    <w:rsid w:val="00D248F4"/>
    <w:rsid w:val="00D249FA"/>
    <w:rsid w:val="00D24A67"/>
    <w:rsid w:val="00D24B47"/>
    <w:rsid w:val="00D24C19"/>
    <w:rsid w:val="00D24CE4"/>
    <w:rsid w:val="00D24CF4"/>
    <w:rsid w:val="00D24D3F"/>
    <w:rsid w:val="00D24D8A"/>
    <w:rsid w:val="00D24E28"/>
    <w:rsid w:val="00D24FD2"/>
    <w:rsid w:val="00D252F4"/>
    <w:rsid w:val="00D259A2"/>
    <w:rsid w:val="00D25C51"/>
    <w:rsid w:val="00D25F9F"/>
    <w:rsid w:val="00D25FDD"/>
    <w:rsid w:val="00D260C5"/>
    <w:rsid w:val="00D2611B"/>
    <w:rsid w:val="00D264DE"/>
    <w:rsid w:val="00D2670D"/>
    <w:rsid w:val="00D2681A"/>
    <w:rsid w:val="00D2698E"/>
    <w:rsid w:val="00D26E4F"/>
    <w:rsid w:val="00D26F01"/>
    <w:rsid w:val="00D271D1"/>
    <w:rsid w:val="00D2752F"/>
    <w:rsid w:val="00D275D9"/>
    <w:rsid w:val="00D27726"/>
    <w:rsid w:val="00D302DA"/>
    <w:rsid w:val="00D30309"/>
    <w:rsid w:val="00D30340"/>
    <w:rsid w:val="00D30493"/>
    <w:rsid w:val="00D3089C"/>
    <w:rsid w:val="00D30A70"/>
    <w:rsid w:val="00D30B2F"/>
    <w:rsid w:val="00D30B40"/>
    <w:rsid w:val="00D30C20"/>
    <w:rsid w:val="00D30C84"/>
    <w:rsid w:val="00D30D07"/>
    <w:rsid w:val="00D30ECE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3DF"/>
    <w:rsid w:val="00D3250C"/>
    <w:rsid w:val="00D32644"/>
    <w:rsid w:val="00D3270D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4D46"/>
    <w:rsid w:val="00D34F5F"/>
    <w:rsid w:val="00D355E6"/>
    <w:rsid w:val="00D355F5"/>
    <w:rsid w:val="00D3561E"/>
    <w:rsid w:val="00D358AA"/>
    <w:rsid w:val="00D358ED"/>
    <w:rsid w:val="00D35E73"/>
    <w:rsid w:val="00D36338"/>
    <w:rsid w:val="00D36535"/>
    <w:rsid w:val="00D367F2"/>
    <w:rsid w:val="00D36992"/>
    <w:rsid w:val="00D36AB2"/>
    <w:rsid w:val="00D36D3F"/>
    <w:rsid w:val="00D36F54"/>
    <w:rsid w:val="00D36FB5"/>
    <w:rsid w:val="00D3712F"/>
    <w:rsid w:val="00D37208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60F"/>
    <w:rsid w:val="00D41766"/>
    <w:rsid w:val="00D41B4A"/>
    <w:rsid w:val="00D41E3B"/>
    <w:rsid w:val="00D41EBA"/>
    <w:rsid w:val="00D420A7"/>
    <w:rsid w:val="00D4227C"/>
    <w:rsid w:val="00D42386"/>
    <w:rsid w:val="00D423FC"/>
    <w:rsid w:val="00D4277D"/>
    <w:rsid w:val="00D428AF"/>
    <w:rsid w:val="00D42AE6"/>
    <w:rsid w:val="00D42AE9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46"/>
    <w:rsid w:val="00D43B48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710"/>
    <w:rsid w:val="00D46D73"/>
    <w:rsid w:val="00D470C8"/>
    <w:rsid w:val="00D47188"/>
    <w:rsid w:val="00D47709"/>
    <w:rsid w:val="00D47953"/>
    <w:rsid w:val="00D47B26"/>
    <w:rsid w:val="00D47E36"/>
    <w:rsid w:val="00D50312"/>
    <w:rsid w:val="00D506A2"/>
    <w:rsid w:val="00D5084A"/>
    <w:rsid w:val="00D50A02"/>
    <w:rsid w:val="00D50A5D"/>
    <w:rsid w:val="00D50B51"/>
    <w:rsid w:val="00D50F58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E3D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4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19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BD0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6F7E"/>
    <w:rsid w:val="00D6734A"/>
    <w:rsid w:val="00D675BB"/>
    <w:rsid w:val="00D67791"/>
    <w:rsid w:val="00D67B33"/>
    <w:rsid w:val="00D67FBE"/>
    <w:rsid w:val="00D70047"/>
    <w:rsid w:val="00D700B7"/>
    <w:rsid w:val="00D700BB"/>
    <w:rsid w:val="00D7012E"/>
    <w:rsid w:val="00D70199"/>
    <w:rsid w:val="00D70259"/>
    <w:rsid w:val="00D70B55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01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4F31"/>
    <w:rsid w:val="00D75105"/>
    <w:rsid w:val="00D75163"/>
    <w:rsid w:val="00D75363"/>
    <w:rsid w:val="00D7548A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857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0C6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1CF"/>
    <w:rsid w:val="00D832AF"/>
    <w:rsid w:val="00D832E3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1CE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1E1E"/>
    <w:rsid w:val="00DA21FF"/>
    <w:rsid w:val="00DA2621"/>
    <w:rsid w:val="00DA2671"/>
    <w:rsid w:val="00DA2736"/>
    <w:rsid w:val="00DA278E"/>
    <w:rsid w:val="00DA2C45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79"/>
    <w:rsid w:val="00DA4385"/>
    <w:rsid w:val="00DA498F"/>
    <w:rsid w:val="00DA4A73"/>
    <w:rsid w:val="00DA4A74"/>
    <w:rsid w:val="00DA4B3A"/>
    <w:rsid w:val="00DA4E2D"/>
    <w:rsid w:val="00DA4FBD"/>
    <w:rsid w:val="00DA4FD0"/>
    <w:rsid w:val="00DA4FEF"/>
    <w:rsid w:val="00DA5105"/>
    <w:rsid w:val="00DA53B9"/>
    <w:rsid w:val="00DA5448"/>
    <w:rsid w:val="00DA5539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48"/>
    <w:rsid w:val="00DB2CBC"/>
    <w:rsid w:val="00DB2CBE"/>
    <w:rsid w:val="00DB2F42"/>
    <w:rsid w:val="00DB324B"/>
    <w:rsid w:val="00DB345C"/>
    <w:rsid w:val="00DB3BFF"/>
    <w:rsid w:val="00DB3C15"/>
    <w:rsid w:val="00DB3C20"/>
    <w:rsid w:val="00DB3D28"/>
    <w:rsid w:val="00DB407E"/>
    <w:rsid w:val="00DB42E5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94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63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29B"/>
    <w:rsid w:val="00DC42E5"/>
    <w:rsid w:val="00DC4766"/>
    <w:rsid w:val="00DC488F"/>
    <w:rsid w:val="00DC48A5"/>
    <w:rsid w:val="00DC49E8"/>
    <w:rsid w:val="00DC4AE9"/>
    <w:rsid w:val="00DC4D71"/>
    <w:rsid w:val="00DC4F5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0F44"/>
    <w:rsid w:val="00DD113E"/>
    <w:rsid w:val="00DD1216"/>
    <w:rsid w:val="00DD1234"/>
    <w:rsid w:val="00DD1527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1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0F8"/>
    <w:rsid w:val="00DE02CB"/>
    <w:rsid w:val="00DE04DB"/>
    <w:rsid w:val="00DE07C1"/>
    <w:rsid w:val="00DE0B8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1F57"/>
    <w:rsid w:val="00DE2061"/>
    <w:rsid w:val="00DE226E"/>
    <w:rsid w:val="00DE25AE"/>
    <w:rsid w:val="00DE2863"/>
    <w:rsid w:val="00DE2F0D"/>
    <w:rsid w:val="00DE3083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BC3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072"/>
    <w:rsid w:val="00DE6454"/>
    <w:rsid w:val="00DE646E"/>
    <w:rsid w:val="00DE68AC"/>
    <w:rsid w:val="00DE6EFF"/>
    <w:rsid w:val="00DE6FE7"/>
    <w:rsid w:val="00DE7164"/>
    <w:rsid w:val="00DE74E5"/>
    <w:rsid w:val="00DE7BAF"/>
    <w:rsid w:val="00DE7CE1"/>
    <w:rsid w:val="00DE7E7B"/>
    <w:rsid w:val="00DE7FE2"/>
    <w:rsid w:val="00DF0291"/>
    <w:rsid w:val="00DF0457"/>
    <w:rsid w:val="00DF060A"/>
    <w:rsid w:val="00DF08B4"/>
    <w:rsid w:val="00DF0983"/>
    <w:rsid w:val="00DF09B0"/>
    <w:rsid w:val="00DF0AEF"/>
    <w:rsid w:val="00DF0B85"/>
    <w:rsid w:val="00DF0FB8"/>
    <w:rsid w:val="00DF133F"/>
    <w:rsid w:val="00DF160C"/>
    <w:rsid w:val="00DF1988"/>
    <w:rsid w:val="00DF1AD1"/>
    <w:rsid w:val="00DF1B14"/>
    <w:rsid w:val="00DF1E0F"/>
    <w:rsid w:val="00DF1F60"/>
    <w:rsid w:val="00DF2385"/>
    <w:rsid w:val="00DF2978"/>
    <w:rsid w:val="00DF2AD9"/>
    <w:rsid w:val="00DF2CEF"/>
    <w:rsid w:val="00DF2D07"/>
    <w:rsid w:val="00DF342A"/>
    <w:rsid w:val="00DF3B1D"/>
    <w:rsid w:val="00DF3B21"/>
    <w:rsid w:val="00DF3C93"/>
    <w:rsid w:val="00DF402C"/>
    <w:rsid w:val="00DF40A5"/>
    <w:rsid w:val="00DF4232"/>
    <w:rsid w:val="00DF4349"/>
    <w:rsid w:val="00DF45BB"/>
    <w:rsid w:val="00DF4996"/>
    <w:rsid w:val="00DF4AE8"/>
    <w:rsid w:val="00DF4DA1"/>
    <w:rsid w:val="00DF4F34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A2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23B"/>
    <w:rsid w:val="00E00398"/>
    <w:rsid w:val="00E0054C"/>
    <w:rsid w:val="00E00A8D"/>
    <w:rsid w:val="00E00EA2"/>
    <w:rsid w:val="00E0111C"/>
    <w:rsid w:val="00E01275"/>
    <w:rsid w:val="00E01988"/>
    <w:rsid w:val="00E01C32"/>
    <w:rsid w:val="00E0213D"/>
    <w:rsid w:val="00E0235B"/>
    <w:rsid w:val="00E0235F"/>
    <w:rsid w:val="00E024E4"/>
    <w:rsid w:val="00E0258D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3EE"/>
    <w:rsid w:val="00E0448D"/>
    <w:rsid w:val="00E0477C"/>
    <w:rsid w:val="00E04A4C"/>
    <w:rsid w:val="00E04AF9"/>
    <w:rsid w:val="00E04DFC"/>
    <w:rsid w:val="00E0514F"/>
    <w:rsid w:val="00E05340"/>
    <w:rsid w:val="00E053E6"/>
    <w:rsid w:val="00E057F1"/>
    <w:rsid w:val="00E05A51"/>
    <w:rsid w:val="00E05B01"/>
    <w:rsid w:val="00E05F8C"/>
    <w:rsid w:val="00E0608E"/>
    <w:rsid w:val="00E06188"/>
    <w:rsid w:val="00E06353"/>
    <w:rsid w:val="00E06552"/>
    <w:rsid w:val="00E068F1"/>
    <w:rsid w:val="00E06AEF"/>
    <w:rsid w:val="00E06DE1"/>
    <w:rsid w:val="00E06DE8"/>
    <w:rsid w:val="00E06E21"/>
    <w:rsid w:val="00E06E47"/>
    <w:rsid w:val="00E07118"/>
    <w:rsid w:val="00E07273"/>
    <w:rsid w:val="00E072C0"/>
    <w:rsid w:val="00E072EC"/>
    <w:rsid w:val="00E073BE"/>
    <w:rsid w:val="00E07702"/>
    <w:rsid w:val="00E07A5C"/>
    <w:rsid w:val="00E07BF9"/>
    <w:rsid w:val="00E07E59"/>
    <w:rsid w:val="00E10049"/>
    <w:rsid w:val="00E103E4"/>
    <w:rsid w:val="00E103F8"/>
    <w:rsid w:val="00E10708"/>
    <w:rsid w:val="00E1072D"/>
    <w:rsid w:val="00E10849"/>
    <w:rsid w:val="00E10A77"/>
    <w:rsid w:val="00E10AD2"/>
    <w:rsid w:val="00E10D5D"/>
    <w:rsid w:val="00E10D9A"/>
    <w:rsid w:val="00E10DB6"/>
    <w:rsid w:val="00E11099"/>
    <w:rsid w:val="00E1109E"/>
    <w:rsid w:val="00E11645"/>
    <w:rsid w:val="00E11C17"/>
    <w:rsid w:val="00E11C58"/>
    <w:rsid w:val="00E124B0"/>
    <w:rsid w:val="00E12721"/>
    <w:rsid w:val="00E12845"/>
    <w:rsid w:val="00E12A4B"/>
    <w:rsid w:val="00E12CC5"/>
    <w:rsid w:val="00E12E35"/>
    <w:rsid w:val="00E12FF1"/>
    <w:rsid w:val="00E13027"/>
    <w:rsid w:val="00E13585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4E4"/>
    <w:rsid w:val="00E16ACF"/>
    <w:rsid w:val="00E16B29"/>
    <w:rsid w:val="00E16B6A"/>
    <w:rsid w:val="00E16D30"/>
    <w:rsid w:val="00E16E94"/>
    <w:rsid w:val="00E16F04"/>
    <w:rsid w:val="00E17141"/>
    <w:rsid w:val="00E172CC"/>
    <w:rsid w:val="00E17370"/>
    <w:rsid w:val="00E17621"/>
    <w:rsid w:val="00E178E3"/>
    <w:rsid w:val="00E17FAF"/>
    <w:rsid w:val="00E20064"/>
    <w:rsid w:val="00E200AE"/>
    <w:rsid w:val="00E2015A"/>
    <w:rsid w:val="00E20420"/>
    <w:rsid w:val="00E2049C"/>
    <w:rsid w:val="00E2068B"/>
    <w:rsid w:val="00E20759"/>
    <w:rsid w:val="00E208F0"/>
    <w:rsid w:val="00E20A72"/>
    <w:rsid w:val="00E20E6B"/>
    <w:rsid w:val="00E20F47"/>
    <w:rsid w:val="00E21102"/>
    <w:rsid w:val="00E21420"/>
    <w:rsid w:val="00E21507"/>
    <w:rsid w:val="00E21829"/>
    <w:rsid w:val="00E2192D"/>
    <w:rsid w:val="00E21C6F"/>
    <w:rsid w:val="00E21CDC"/>
    <w:rsid w:val="00E21D1B"/>
    <w:rsid w:val="00E21FAB"/>
    <w:rsid w:val="00E2228B"/>
    <w:rsid w:val="00E22332"/>
    <w:rsid w:val="00E2235C"/>
    <w:rsid w:val="00E22769"/>
    <w:rsid w:val="00E22862"/>
    <w:rsid w:val="00E22AE0"/>
    <w:rsid w:val="00E22BD2"/>
    <w:rsid w:val="00E22D76"/>
    <w:rsid w:val="00E22E0D"/>
    <w:rsid w:val="00E22E0F"/>
    <w:rsid w:val="00E22E46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7C3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28E"/>
    <w:rsid w:val="00E26370"/>
    <w:rsid w:val="00E2671F"/>
    <w:rsid w:val="00E26746"/>
    <w:rsid w:val="00E26948"/>
    <w:rsid w:val="00E2694A"/>
    <w:rsid w:val="00E26ABD"/>
    <w:rsid w:val="00E26AFD"/>
    <w:rsid w:val="00E26D00"/>
    <w:rsid w:val="00E26D8F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A6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6A0"/>
    <w:rsid w:val="00E338FD"/>
    <w:rsid w:val="00E3393B"/>
    <w:rsid w:val="00E33EC1"/>
    <w:rsid w:val="00E34057"/>
    <w:rsid w:val="00E3407E"/>
    <w:rsid w:val="00E342F6"/>
    <w:rsid w:val="00E34678"/>
    <w:rsid w:val="00E346A2"/>
    <w:rsid w:val="00E346AB"/>
    <w:rsid w:val="00E34AB8"/>
    <w:rsid w:val="00E34B5B"/>
    <w:rsid w:val="00E34D9A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91E"/>
    <w:rsid w:val="00E36D45"/>
    <w:rsid w:val="00E36DE3"/>
    <w:rsid w:val="00E36EC5"/>
    <w:rsid w:val="00E37126"/>
    <w:rsid w:val="00E37735"/>
    <w:rsid w:val="00E37A11"/>
    <w:rsid w:val="00E37A6F"/>
    <w:rsid w:val="00E37AFC"/>
    <w:rsid w:val="00E37DE5"/>
    <w:rsid w:val="00E4036E"/>
    <w:rsid w:val="00E40410"/>
    <w:rsid w:val="00E404B1"/>
    <w:rsid w:val="00E405AD"/>
    <w:rsid w:val="00E4084E"/>
    <w:rsid w:val="00E40DC8"/>
    <w:rsid w:val="00E41370"/>
    <w:rsid w:val="00E41518"/>
    <w:rsid w:val="00E418AA"/>
    <w:rsid w:val="00E41B75"/>
    <w:rsid w:val="00E41DA0"/>
    <w:rsid w:val="00E41E03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2ED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0ED"/>
    <w:rsid w:val="00E4716F"/>
    <w:rsid w:val="00E4741D"/>
    <w:rsid w:val="00E474CA"/>
    <w:rsid w:val="00E4756E"/>
    <w:rsid w:val="00E4766A"/>
    <w:rsid w:val="00E47878"/>
    <w:rsid w:val="00E47A9E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370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939"/>
    <w:rsid w:val="00E55A96"/>
    <w:rsid w:val="00E55CE0"/>
    <w:rsid w:val="00E55D9B"/>
    <w:rsid w:val="00E56549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79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0C"/>
    <w:rsid w:val="00E646B7"/>
    <w:rsid w:val="00E6473F"/>
    <w:rsid w:val="00E6492E"/>
    <w:rsid w:val="00E64B36"/>
    <w:rsid w:val="00E64DBC"/>
    <w:rsid w:val="00E64DED"/>
    <w:rsid w:val="00E64F6E"/>
    <w:rsid w:val="00E655B6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31"/>
    <w:rsid w:val="00E75BAB"/>
    <w:rsid w:val="00E766D9"/>
    <w:rsid w:val="00E7697C"/>
    <w:rsid w:val="00E76990"/>
    <w:rsid w:val="00E76EE0"/>
    <w:rsid w:val="00E77014"/>
    <w:rsid w:val="00E7702D"/>
    <w:rsid w:val="00E7704B"/>
    <w:rsid w:val="00E7710D"/>
    <w:rsid w:val="00E771BA"/>
    <w:rsid w:val="00E77459"/>
    <w:rsid w:val="00E77495"/>
    <w:rsid w:val="00E775CE"/>
    <w:rsid w:val="00E7792D"/>
    <w:rsid w:val="00E77A10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888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D0D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6F4B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5F0"/>
    <w:rsid w:val="00E91706"/>
    <w:rsid w:val="00E91906"/>
    <w:rsid w:val="00E91A18"/>
    <w:rsid w:val="00E922FF"/>
    <w:rsid w:val="00E92533"/>
    <w:rsid w:val="00E92683"/>
    <w:rsid w:val="00E926A7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74B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97ECF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1E4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739"/>
    <w:rsid w:val="00EA789E"/>
    <w:rsid w:val="00EA78C8"/>
    <w:rsid w:val="00EA7AE7"/>
    <w:rsid w:val="00EA7B36"/>
    <w:rsid w:val="00EB037E"/>
    <w:rsid w:val="00EB03B6"/>
    <w:rsid w:val="00EB07DF"/>
    <w:rsid w:val="00EB0958"/>
    <w:rsid w:val="00EB0A32"/>
    <w:rsid w:val="00EB0FB3"/>
    <w:rsid w:val="00EB116C"/>
    <w:rsid w:val="00EB15C7"/>
    <w:rsid w:val="00EB16FC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09C"/>
    <w:rsid w:val="00EB3223"/>
    <w:rsid w:val="00EB3328"/>
    <w:rsid w:val="00EB3A11"/>
    <w:rsid w:val="00EB3BE2"/>
    <w:rsid w:val="00EB3C6B"/>
    <w:rsid w:val="00EB3D30"/>
    <w:rsid w:val="00EB3F3A"/>
    <w:rsid w:val="00EB42E7"/>
    <w:rsid w:val="00EB438E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C24"/>
    <w:rsid w:val="00EB5D0C"/>
    <w:rsid w:val="00EB5E25"/>
    <w:rsid w:val="00EB62DF"/>
    <w:rsid w:val="00EB64A3"/>
    <w:rsid w:val="00EB6833"/>
    <w:rsid w:val="00EB6844"/>
    <w:rsid w:val="00EB69E0"/>
    <w:rsid w:val="00EB6DC8"/>
    <w:rsid w:val="00EB6F08"/>
    <w:rsid w:val="00EB6F5A"/>
    <w:rsid w:val="00EB707F"/>
    <w:rsid w:val="00EB70F3"/>
    <w:rsid w:val="00EB712D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8E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3F60"/>
    <w:rsid w:val="00EC4117"/>
    <w:rsid w:val="00EC4417"/>
    <w:rsid w:val="00EC442A"/>
    <w:rsid w:val="00EC45FC"/>
    <w:rsid w:val="00EC4971"/>
    <w:rsid w:val="00EC4AC7"/>
    <w:rsid w:val="00EC4DFB"/>
    <w:rsid w:val="00EC531A"/>
    <w:rsid w:val="00EC5335"/>
    <w:rsid w:val="00EC53DC"/>
    <w:rsid w:val="00EC5586"/>
    <w:rsid w:val="00EC5883"/>
    <w:rsid w:val="00EC5A73"/>
    <w:rsid w:val="00EC5C58"/>
    <w:rsid w:val="00EC5D85"/>
    <w:rsid w:val="00EC5E82"/>
    <w:rsid w:val="00EC5EBD"/>
    <w:rsid w:val="00EC61A0"/>
    <w:rsid w:val="00EC6344"/>
    <w:rsid w:val="00EC637A"/>
    <w:rsid w:val="00EC63A5"/>
    <w:rsid w:val="00EC6481"/>
    <w:rsid w:val="00EC6599"/>
    <w:rsid w:val="00EC65D8"/>
    <w:rsid w:val="00EC67F0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C60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32C"/>
    <w:rsid w:val="00ED448B"/>
    <w:rsid w:val="00ED44CC"/>
    <w:rsid w:val="00ED44FE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302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1F19"/>
    <w:rsid w:val="00EE214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AF6"/>
    <w:rsid w:val="00EE3C4F"/>
    <w:rsid w:val="00EE3CBA"/>
    <w:rsid w:val="00EE40AD"/>
    <w:rsid w:val="00EE43C9"/>
    <w:rsid w:val="00EE4A92"/>
    <w:rsid w:val="00EE4EA1"/>
    <w:rsid w:val="00EE4EBD"/>
    <w:rsid w:val="00EE501E"/>
    <w:rsid w:val="00EE50F2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D50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296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953"/>
    <w:rsid w:val="00EF5B70"/>
    <w:rsid w:val="00EF5C5F"/>
    <w:rsid w:val="00EF5CAF"/>
    <w:rsid w:val="00EF5EEE"/>
    <w:rsid w:val="00EF5F56"/>
    <w:rsid w:val="00EF6053"/>
    <w:rsid w:val="00EF62E3"/>
    <w:rsid w:val="00EF64D2"/>
    <w:rsid w:val="00EF68F9"/>
    <w:rsid w:val="00EF6BD5"/>
    <w:rsid w:val="00EF6E15"/>
    <w:rsid w:val="00EF7022"/>
    <w:rsid w:val="00EF70C8"/>
    <w:rsid w:val="00EF719E"/>
    <w:rsid w:val="00EF7549"/>
    <w:rsid w:val="00EF7C5D"/>
    <w:rsid w:val="00EF7C98"/>
    <w:rsid w:val="00EF7ECC"/>
    <w:rsid w:val="00EF7FBF"/>
    <w:rsid w:val="00F001C9"/>
    <w:rsid w:val="00F002A4"/>
    <w:rsid w:val="00F00486"/>
    <w:rsid w:val="00F00815"/>
    <w:rsid w:val="00F0094D"/>
    <w:rsid w:val="00F0098C"/>
    <w:rsid w:val="00F00FB7"/>
    <w:rsid w:val="00F0102E"/>
    <w:rsid w:val="00F011CD"/>
    <w:rsid w:val="00F012B6"/>
    <w:rsid w:val="00F012E7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BBC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4E49"/>
    <w:rsid w:val="00F05672"/>
    <w:rsid w:val="00F05756"/>
    <w:rsid w:val="00F05775"/>
    <w:rsid w:val="00F057B2"/>
    <w:rsid w:val="00F058DE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678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8A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DA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4C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2F60"/>
    <w:rsid w:val="00F23391"/>
    <w:rsid w:val="00F23AA0"/>
    <w:rsid w:val="00F23C30"/>
    <w:rsid w:val="00F23C34"/>
    <w:rsid w:val="00F23C97"/>
    <w:rsid w:val="00F23CEC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7AD"/>
    <w:rsid w:val="00F25840"/>
    <w:rsid w:val="00F260B0"/>
    <w:rsid w:val="00F263CE"/>
    <w:rsid w:val="00F26989"/>
    <w:rsid w:val="00F26B36"/>
    <w:rsid w:val="00F26B9F"/>
    <w:rsid w:val="00F26CC8"/>
    <w:rsid w:val="00F26D45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E2B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8B"/>
    <w:rsid w:val="00F31890"/>
    <w:rsid w:val="00F319EE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7FD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8A"/>
    <w:rsid w:val="00F418F2"/>
    <w:rsid w:val="00F41B89"/>
    <w:rsid w:val="00F41E1A"/>
    <w:rsid w:val="00F41F9C"/>
    <w:rsid w:val="00F41FEF"/>
    <w:rsid w:val="00F4209F"/>
    <w:rsid w:val="00F42278"/>
    <w:rsid w:val="00F42E20"/>
    <w:rsid w:val="00F4307D"/>
    <w:rsid w:val="00F43691"/>
    <w:rsid w:val="00F436FE"/>
    <w:rsid w:val="00F439B2"/>
    <w:rsid w:val="00F43B25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86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1BAD"/>
    <w:rsid w:val="00F52629"/>
    <w:rsid w:val="00F526DC"/>
    <w:rsid w:val="00F52828"/>
    <w:rsid w:val="00F52A8C"/>
    <w:rsid w:val="00F52B38"/>
    <w:rsid w:val="00F52E13"/>
    <w:rsid w:val="00F52E42"/>
    <w:rsid w:val="00F52E6D"/>
    <w:rsid w:val="00F52FB0"/>
    <w:rsid w:val="00F537F8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995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DCA"/>
    <w:rsid w:val="00F60F5B"/>
    <w:rsid w:val="00F60F76"/>
    <w:rsid w:val="00F6102F"/>
    <w:rsid w:val="00F61377"/>
    <w:rsid w:val="00F617EB"/>
    <w:rsid w:val="00F61808"/>
    <w:rsid w:val="00F61AD0"/>
    <w:rsid w:val="00F61AF2"/>
    <w:rsid w:val="00F61C0C"/>
    <w:rsid w:val="00F61C34"/>
    <w:rsid w:val="00F61CB1"/>
    <w:rsid w:val="00F62088"/>
    <w:rsid w:val="00F62090"/>
    <w:rsid w:val="00F62105"/>
    <w:rsid w:val="00F62301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2FC"/>
    <w:rsid w:val="00F65A11"/>
    <w:rsid w:val="00F65AC9"/>
    <w:rsid w:val="00F65C9B"/>
    <w:rsid w:val="00F65D29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934"/>
    <w:rsid w:val="00F67A0B"/>
    <w:rsid w:val="00F67BBE"/>
    <w:rsid w:val="00F67E77"/>
    <w:rsid w:val="00F70081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35A"/>
    <w:rsid w:val="00F72743"/>
    <w:rsid w:val="00F72B35"/>
    <w:rsid w:val="00F72BB6"/>
    <w:rsid w:val="00F72C68"/>
    <w:rsid w:val="00F72E58"/>
    <w:rsid w:val="00F730D7"/>
    <w:rsid w:val="00F73667"/>
    <w:rsid w:val="00F7384B"/>
    <w:rsid w:val="00F739A5"/>
    <w:rsid w:val="00F73B27"/>
    <w:rsid w:val="00F73BCC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0A6"/>
    <w:rsid w:val="00F81165"/>
    <w:rsid w:val="00F81198"/>
    <w:rsid w:val="00F81206"/>
    <w:rsid w:val="00F813F9"/>
    <w:rsid w:val="00F814CF"/>
    <w:rsid w:val="00F815ED"/>
    <w:rsid w:val="00F815F5"/>
    <w:rsid w:val="00F8183B"/>
    <w:rsid w:val="00F819F5"/>
    <w:rsid w:val="00F81B40"/>
    <w:rsid w:val="00F81C32"/>
    <w:rsid w:val="00F81DA1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D7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9DF"/>
    <w:rsid w:val="00F92AE3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7B"/>
    <w:rsid w:val="00F94687"/>
    <w:rsid w:val="00F946C8"/>
    <w:rsid w:val="00F9475C"/>
    <w:rsid w:val="00F948B1"/>
    <w:rsid w:val="00F94C42"/>
    <w:rsid w:val="00F94E56"/>
    <w:rsid w:val="00F951EE"/>
    <w:rsid w:val="00F9525F"/>
    <w:rsid w:val="00F95261"/>
    <w:rsid w:val="00F9531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42"/>
    <w:rsid w:val="00F97784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AE9"/>
    <w:rsid w:val="00FA0C2C"/>
    <w:rsid w:val="00FA0C68"/>
    <w:rsid w:val="00FA0EC0"/>
    <w:rsid w:val="00FA0F8C"/>
    <w:rsid w:val="00FA0F94"/>
    <w:rsid w:val="00FA1372"/>
    <w:rsid w:val="00FA1497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914"/>
    <w:rsid w:val="00FA3A90"/>
    <w:rsid w:val="00FA4205"/>
    <w:rsid w:val="00FA4224"/>
    <w:rsid w:val="00FA4523"/>
    <w:rsid w:val="00FA454D"/>
    <w:rsid w:val="00FA461E"/>
    <w:rsid w:val="00FA475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82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E55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2EC8"/>
    <w:rsid w:val="00FB3509"/>
    <w:rsid w:val="00FB351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7EF"/>
    <w:rsid w:val="00FB485B"/>
    <w:rsid w:val="00FB4A51"/>
    <w:rsid w:val="00FB4DAB"/>
    <w:rsid w:val="00FB4FBC"/>
    <w:rsid w:val="00FB5289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6ACD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C8E"/>
    <w:rsid w:val="00FB7D3D"/>
    <w:rsid w:val="00FC0059"/>
    <w:rsid w:val="00FC0120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1D36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BE6"/>
    <w:rsid w:val="00FC4DCB"/>
    <w:rsid w:val="00FC501D"/>
    <w:rsid w:val="00FC51F0"/>
    <w:rsid w:val="00FC52C4"/>
    <w:rsid w:val="00FC52EA"/>
    <w:rsid w:val="00FC53F3"/>
    <w:rsid w:val="00FC549A"/>
    <w:rsid w:val="00FC551E"/>
    <w:rsid w:val="00FC58D3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C7D25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4D3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6A3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5B5"/>
    <w:rsid w:val="00FD665A"/>
    <w:rsid w:val="00FD67B1"/>
    <w:rsid w:val="00FD6C68"/>
    <w:rsid w:val="00FD6E6B"/>
    <w:rsid w:val="00FD6FD5"/>
    <w:rsid w:val="00FD7162"/>
    <w:rsid w:val="00FD738F"/>
    <w:rsid w:val="00FD73BA"/>
    <w:rsid w:val="00FD75CD"/>
    <w:rsid w:val="00FD769A"/>
    <w:rsid w:val="00FD77C8"/>
    <w:rsid w:val="00FD7AF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B25"/>
    <w:rsid w:val="00FE1E65"/>
    <w:rsid w:val="00FE1FA5"/>
    <w:rsid w:val="00FE2139"/>
    <w:rsid w:val="00FE21FA"/>
    <w:rsid w:val="00FE2235"/>
    <w:rsid w:val="00FE22E6"/>
    <w:rsid w:val="00FE25C3"/>
    <w:rsid w:val="00FE25CD"/>
    <w:rsid w:val="00FE29DC"/>
    <w:rsid w:val="00FE2BFF"/>
    <w:rsid w:val="00FE2C8A"/>
    <w:rsid w:val="00FE2D81"/>
    <w:rsid w:val="00FE2F88"/>
    <w:rsid w:val="00FE3391"/>
    <w:rsid w:val="00FE3775"/>
    <w:rsid w:val="00FE37D9"/>
    <w:rsid w:val="00FE37E8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7C2"/>
    <w:rsid w:val="00FE5928"/>
    <w:rsid w:val="00FE5C47"/>
    <w:rsid w:val="00FE5CF3"/>
    <w:rsid w:val="00FE6120"/>
    <w:rsid w:val="00FE616C"/>
    <w:rsid w:val="00FE6281"/>
    <w:rsid w:val="00FE6397"/>
    <w:rsid w:val="00FE64F5"/>
    <w:rsid w:val="00FE659D"/>
    <w:rsid w:val="00FE68C4"/>
    <w:rsid w:val="00FE6B51"/>
    <w:rsid w:val="00FE6B7F"/>
    <w:rsid w:val="00FE6C84"/>
    <w:rsid w:val="00FE6D81"/>
    <w:rsid w:val="00FE6DFA"/>
    <w:rsid w:val="00FE6E47"/>
    <w:rsid w:val="00FE6E64"/>
    <w:rsid w:val="00FE7600"/>
    <w:rsid w:val="00FE7610"/>
    <w:rsid w:val="00FF0073"/>
    <w:rsid w:val="00FF03FB"/>
    <w:rsid w:val="00FF059F"/>
    <w:rsid w:val="00FF085D"/>
    <w:rsid w:val="00FF0B50"/>
    <w:rsid w:val="00FF0CE1"/>
    <w:rsid w:val="00FF0FC4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83C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12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header" Target="header3.xml"/><Relationship Id="rId33" Type="http://schemas.openxmlformats.org/officeDocument/2006/relationships/footer" Target="footer1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1.xml"/><Relationship Id="rId32" Type="http://schemas.openxmlformats.org/officeDocument/2006/relationships/footer" Target="footer1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10.xml"/><Relationship Id="rId28" Type="http://schemas.openxmlformats.org/officeDocument/2006/relationships/footer" Target="footer13.xml"/><Relationship Id="rId10" Type="http://schemas.openxmlformats.org/officeDocument/2006/relationships/footnotes" Target="footnotes.xml"/><Relationship Id="rId19" Type="http://schemas.openxmlformats.org/officeDocument/2006/relationships/footer" Target="footer6.xml"/><Relationship Id="rId31" Type="http://schemas.openxmlformats.org/officeDocument/2006/relationships/footer" Target="footer1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oter" Target="footer9.xml"/><Relationship Id="rId27" Type="http://schemas.openxmlformats.org/officeDocument/2006/relationships/header" Target="header4.xml"/><Relationship Id="rId30" Type="http://schemas.openxmlformats.org/officeDocument/2006/relationships/footer" Target="footer1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0E12-C121-499C-B7A7-FBD92AA6C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22724-5DCB-4EB1-B8B6-90BC0EB1F36A}">
  <ds:schemaRefs>
    <ds:schemaRef ds:uri="http://www.w3.org/XML/1998/namespace"/>
    <ds:schemaRef ds:uri="http://purl.org/dc/dcmitype/"/>
    <ds:schemaRef ds:uri="http://purl.org/dc/elements/1.1/"/>
    <ds:schemaRef ds:uri="05716746-add9-412a-97a9-1b5167d151a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9296D33-96BF-4D86-99C6-5636CCFE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11</TotalTime>
  <Pages>109</Pages>
  <Words>28899</Words>
  <Characters>120822</Characters>
  <Application>Microsoft Office Word</Application>
  <DocSecurity>0</DocSecurity>
  <Lines>1006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สุริดา บุญมารอง</cp:lastModifiedBy>
  <cp:revision>3</cp:revision>
  <cp:lastPrinted>2026-02-19T15:18:00Z</cp:lastPrinted>
  <dcterms:created xsi:type="dcterms:W3CDTF">2026-02-20T09:07:00Z</dcterms:created>
  <dcterms:modified xsi:type="dcterms:W3CDTF">2026-02-20T09:39:00Z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